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Look w:val="01E0" w:firstRow="1" w:lastRow="1" w:firstColumn="1" w:lastColumn="1" w:noHBand="0" w:noVBand="0"/>
      </w:tblPr>
      <w:tblGrid>
        <w:gridCol w:w="1188"/>
        <w:gridCol w:w="8532"/>
      </w:tblGrid>
      <w:tr w:rsidR="00B82817" w:rsidRPr="006666FA" w14:paraId="024CF177" w14:textId="77777777" w:rsidTr="00034A32">
        <w:trPr>
          <w:tblHeader/>
        </w:trPr>
        <w:tc>
          <w:tcPr>
            <w:tcW w:w="1188" w:type="dxa"/>
          </w:tcPr>
          <w:p w14:paraId="4696BED1" w14:textId="77777777" w:rsidR="00B82817" w:rsidRPr="006666FA" w:rsidRDefault="00933EAE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B82817"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8532" w:type="dxa"/>
          </w:tcPr>
          <w:p w14:paraId="202338F6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B82817" w:rsidRPr="006666FA" w14:paraId="7CE6A623" w14:textId="77777777" w:rsidTr="00034A32">
        <w:trPr>
          <w:tblHeader/>
        </w:trPr>
        <w:tc>
          <w:tcPr>
            <w:tcW w:w="1188" w:type="dxa"/>
          </w:tcPr>
          <w:p w14:paraId="5CD80944" w14:textId="77777777" w:rsidR="00B82817" w:rsidRPr="006666FA" w:rsidRDefault="00B8281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532" w:type="dxa"/>
          </w:tcPr>
          <w:p w14:paraId="66E867E5" w14:textId="77777777" w:rsidR="00B82817" w:rsidRPr="006666FA" w:rsidRDefault="00B82817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B82817" w:rsidRPr="006666FA" w14:paraId="3996A539" w14:textId="77777777" w:rsidTr="00034A32">
        <w:tc>
          <w:tcPr>
            <w:tcW w:w="1188" w:type="dxa"/>
          </w:tcPr>
          <w:p w14:paraId="378086C6" w14:textId="0BA8F231" w:rsidR="00B82817" w:rsidRPr="006666FA" w:rsidRDefault="00C64585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8532" w:type="dxa"/>
          </w:tcPr>
          <w:p w14:paraId="58BF2FB9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B82817" w:rsidRPr="006666FA" w14:paraId="6F74679A" w14:textId="77777777" w:rsidTr="00034A32">
        <w:tc>
          <w:tcPr>
            <w:tcW w:w="1188" w:type="dxa"/>
          </w:tcPr>
          <w:p w14:paraId="634D4D74" w14:textId="3E4F4680" w:rsidR="00B82817" w:rsidRPr="006666FA" w:rsidRDefault="00C64585" w:rsidP="00EE5BD2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532" w:type="dxa"/>
          </w:tcPr>
          <w:p w14:paraId="27A13B80" w14:textId="77777777" w:rsidR="00B82817" w:rsidRPr="006666FA" w:rsidRDefault="00B82817" w:rsidP="007D0954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B517C6" w:rsidRPr="006666FA" w14:paraId="3CCABDB8" w14:textId="77777777" w:rsidTr="00034A32">
        <w:tc>
          <w:tcPr>
            <w:tcW w:w="1188" w:type="dxa"/>
          </w:tcPr>
          <w:p w14:paraId="5FB7716F" w14:textId="48ADB388" w:rsidR="00B517C6" w:rsidRPr="006666FA" w:rsidRDefault="00C64585" w:rsidP="00B517C6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8532" w:type="dxa"/>
          </w:tcPr>
          <w:p w14:paraId="1B879E25" w14:textId="3BDC47C3" w:rsidR="00B517C6" w:rsidRPr="006666FA" w:rsidRDefault="00B517C6" w:rsidP="00B517C6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นโยบายการบัญชีที่สำคัญ</w:t>
            </w:r>
          </w:p>
        </w:tc>
      </w:tr>
      <w:tr w:rsidR="00B21D93" w:rsidRPr="006666FA" w14:paraId="0C56BF4F" w14:textId="77777777" w:rsidTr="00034A32">
        <w:tc>
          <w:tcPr>
            <w:tcW w:w="1188" w:type="dxa"/>
          </w:tcPr>
          <w:p w14:paraId="48DD123C" w14:textId="033C2B58" w:rsidR="00B21D93" w:rsidRPr="006666FA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8532" w:type="dxa"/>
          </w:tcPr>
          <w:p w14:paraId="64117231" w14:textId="23C761B3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B21D93" w:rsidRPr="006666FA" w14:paraId="57878665" w14:textId="77777777" w:rsidTr="00034A32">
        <w:tc>
          <w:tcPr>
            <w:tcW w:w="1188" w:type="dxa"/>
          </w:tcPr>
          <w:p w14:paraId="76F5F6B0" w14:textId="3F6CCA0F" w:rsidR="00B21D93" w:rsidRPr="006666FA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8532" w:type="dxa"/>
          </w:tcPr>
          <w:p w14:paraId="5505B898" w14:textId="029E79F9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B21D93" w:rsidRPr="006666FA" w14:paraId="28D314FD" w14:textId="77777777" w:rsidTr="00034A32">
        <w:tc>
          <w:tcPr>
            <w:tcW w:w="1188" w:type="dxa"/>
          </w:tcPr>
          <w:p w14:paraId="053BAF1B" w14:textId="73F5EA68" w:rsidR="00B21D93" w:rsidRPr="006666FA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532" w:type="dxa"/>
          </w:tcPr>
          <w:p w14:paraId="5DB94D30" w14:textId="4021FCE2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</w:tr>
      <w:tr w:rsidR="00B21D93" w:rsidRPr="006666FA" w14:paraId="1FDE85B3" w14:textId="77777777" w:rsidTr="00034A32">
        <w:tc>
          <w:tcPr>
            <w:tcW w:w="1188" w:type="dxa"/>
          </w:tcPr>
          <w:p w14:paraId="75CEF8F2" w14:textId="1F463841" w:rsidR="00B21D93" w:rsidRPr="00434BE1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8532" w:type="dxa"/>
          </w:tcPr>
          <w:p w14:paraId="203156E0" w14:textId="5FFD06FF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ลูกหนี้ตามสัญญาเช่าการเงิน</w:t>
            </w:r>
          </w:p>
        </w:tc>
      </w:tr>
      <w:tr w:rsidR="00B21D93" w:rsidRPr="006666FA" w14:paraId="5AC20190" w14:textId="77777777" w:rsidTr="00034A32">
        <w:tc>
          <w:tcPr>
            <w:tcW w:w="1188" w:type="dxa"/>
          </w:tcPr>
          <w:p w14:paraId="36BBF1F4" w14:textId="15FADA00" w:rsidR="00B21D93" w:rsidRPr="00434BE1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8532" w:type="dxa"/>
          </w:tcPr>
          <w:p w14:paraId="633DF3E2" w14:textId="39C6F617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B21D93" w:rsidRPr="006666FA" w14:paraId="0B357568" w14:textId="77777777" w:rsidTr="00034A32">
        <w:tc>
          <w:tcPr>
            <w:tcW w:w="1188" w:type="dxa"/>
          </w:tcPr>
          <w:p w14:paraId="5FC2D0B2" w14:textId="0B465ACA" w:rsidR="00B21D93" w:rsidRPr="00434BE1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8532" w:type="dxa"/>
          </w:tcPr>
          <w:p w14:paraId="4FCD1F45" w14:textId="272B45AE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ยานพาหนะรอการขาย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สำหรับสินทรัพย์ให้เช่า</w:t>
            </w:r>
          </w:p>
        </w:tc>
      </w:tr>
      <w:tr w:rsidR="00B21D93" w:rsidRPr="006666FA" w14:paraId="7AF4032F" w14:textId="77777777" w:rsidTr="00034A32">
        <w:tc>
          <w:tcPr>
            <w:tcW w:w="1188" w:type="dxa"/>
          </w:tcPr>
          <w:p w14:paraId="1CE5DA5E" w14:textId="6093BACB" w:rsidR="00B21D93" w:rsidRPr="00434BE1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8532" w:type="dxa"/>
          </w:tcPr>
          <w:p w14:paraId="38F71BD8" w14:textId="6CAA11A2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  <w:r w:rsidRPr="00034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ร่วมและการร่วมค้า</w:t>
            </w:r>
          </w:p>
        </w:tc>
      </w:tr>
      <w:tr w:rsidR="00B21D93" w:rsidRPr="006666FA" w14:paraId="4C1ACE09" w14:textId="77777777" w:rsidTr="00034A32">
        <w:tc>
          <w:tcPr>
            <w:tcW w:w="1188" w:type="dxa"/>
          </w:tcPr>
          <w:p w14:paraId="2B9A13A9" w14:textId="21DB4306" w:rsidR="00B21D93" w:rsidRPr="006666FA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8532" w:type="dxa"/>
          </w:tcPr>
          <w:p w14:paraId="50F11761" w14:textId="0F3DCE94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B21D93" w:rsidRPr="006666FA" w14:paraId="102D4D2F" w14:textId="77777777" w:rsidTr="00034A32">
        <w:tc>
          <w:tcPr>
            <w:tcW w:w="1188" w:type="dxa"/>
          </w:tcPr>
          <w:p w14:paraId="3B5F1B64" w14:textId="60779735" w:rsidR="00B21D93" w:rsidRPr="006666FA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8532" w:type="dxa"/>
          </w:tcPr>
          <w:p w14:paraId="4AAAA94A" w14:textId="6E827A2B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4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B21D93" w:rsidRPr="006666FA" w14:paraId="6D87B918" w14:textId="77777777" w:rsidTr="00034A32">
        <w:tc>
          <w:tcPr>
            <w:tcW w:w="1188" w:type="dxa"/>
          </w:tcPr>
          <w:p w14:paraId="34F6BA9F" w14:textId="3D25F712" w:rsidR="00B21D93" w:rsidRPr="006666FA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8532" w:type="dxa"/>
          </w:tcPr>
          <w:p w14:paraId="78624897" w14:textId="6F6A0B4B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A3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B21D93" w:rsidRPr="006666FA" w14:paraId="1855D95C" w14:textId="77777777" w:rsidTr="00034A32">
        <w:tc>
          <w:tcPr>
            <w:tcW w:w="1188" w:type="dxa"/>
          </w:tcPr>
          <w:p w14:paraId="0AD4D1D2" w14:textId="54489734" w:rsidR="00B21D93" w:rsidRPr="00434BE1" w:rsidRDefault="00C64585" w:rsidP="00B21D93">
            <w:pPr>
              <w:pStyle w:val="index"/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8532" w:type="dxa"/>
          </w:tcPr>
          <w:p w14:paraId="218221C2" w14:textId="05F9F27D" w:rsidR="00B21D93" w:rsidRPr="00034A32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</w:tr>
      <w:tr w:rsidR="00B21D93" w:rsidRPr="006666FA" w14:paraId="496656FE" w14:textId="77777777" w:rsidTr="00034A32">
        <w:tc>
          <w:tcPr>
            <w:tcW w:w="1188" w:type="dxa"/>
          </w:tcPr>
          <w:p w14:paraId="308055A5" w14:textId="01F60AA0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8532" w:type="dxa"/>
          </w:tcPr>
          <w:p w14:paraId="46626FC3" w14:textId="696350C7" w:rsidR="00B21D93" w:rsidRPr="00034A32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21D93" w:rsidRPr="006666FA" w14:paraId="22DAEE94" w14:textId="77777777" w:rsidTr="00034A32">
        <w:tc>
          <w:tcPr>
            <w:tcW w:w="1188" w:type="dxa"/>
          </w:tcPr>
          <w:p w14:paraId="1B25A67F" w14:textId="6158BE00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8532" w:type="dxa"/>
          </w:tcPr>
          <w:p w14:paraId="0E711262" w14:textId="139C6E11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สัญญาเช่า</w:t>
            </w:r>
          </w:p>
        </w:tc>
      </w:tr>
      <w:tr w:rsidR="00B21D93" w:rsidRPr="006666FA" w14:paraId="3499C055" w14:textId="77777777" w:rsidTr="00034A32">
        <w:tc>
          <w:tcPr>
            <w:tcW w:w="1188" w:type="dxa"/>
          </w:tcPr>
          <w:p w14:paraId="76242F3A" w14:textId="740FCDAE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8532" w:type="dxa"/>
          </w:tcPr>
          <w:p w14:paraId="6534C5EB" w14:textId="26E446EC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ค่าความนิยม</w:t>
            </w:r>
          </w:p>
        </w:tc>
      </w:tr>
      <w:tr w:rsidR="00B21D93" w:rsidRPr="006666FA" w14:paraId="4C3F882B" w14:textId="77777777" w:rsidTr="00034A32">
        <w:tc>
          <w:tcPr>
            <w:tcW w:w="1188" w:type="dxa"/>
          </w:tcPr>
          <w:p w14:paraId="09744F4E" w14:textId="6FF83FAA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8532" w:type="dxa"/>
          </w:tcPr>
          <w:p w14:paraId="4E130F51" w14:textId="6A86BA71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>สินทรัพย์ไม่มีตัวตน</w:t>
            </w:r>
          </w:p>
        </w:tc>
      </w:tr>
      <w:tr w:rsidR="00B21D93" w:rsidRPr="006666FA" w14:paraId="37437D9D" w14:textId="77777777" w:rsidTr="00034A32">
        <w:tc>
          <w:tcPr>
            <w:tcW w:w="1188" w:type="dxa"/>
          </w:tcPr>
          <w:p w14:paraId="3C57A91F" w14:textId="4BD28563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8532" w:type="dxa"/>
          </w:tcPr>
          <w:p w14:paraId="09FFD964" w14:textId="42BC23A3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B21D93" w:rsidRPr="006666FA" w14:paraId="6C905188" w14:textId="77777777" w:rsidTr="00034A32">
        <w:tc>
          <w:tcPr>
            <w:tcW w:w="1188" w:type="dxa"/>
          </w:tcPr>
          <w:p w14:paraId="3D51D974" w14:textId="139022D4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8532" w:type="dxa"/>
          </w:tcPr>
          <w:p w14:paraId="081018B3" w14:textId="687E7315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4B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</w:tr>
      <w:tr w:rsidR="00B21D93" w:rsidRPr="006666FA" w14:paraId="7BDDCFB2" w14:textId="77777777" w:rsidTr="00034A32">
        <w:tc>
          <w:tcPr>
            <w:tcW w:w="1188" w:type="dxa"/>
          </w:tcPr>
          <w:p w14:paraId="7794CBAF" w14:textId="2FF9FF6D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8532" w:type="dxa"/>
          </w:tcPr>
          <w:p w14:paraId="2256ED64" w14:textId="08447E3A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เงินประกันตามสัญญาเช่าดำเนินงานระยะยาว</w:t>
            </w:r>
          </w:p>
        </w:tc>
      </w:tr>
      <w:tr w:rsidR="00B21D93" w:rsidRPr="006666FA" w14:paraId="5F9FAA05" w14:textId="77777777" w:rsidTr="00034A32">
        <w:tc>
          <w:tcPr>
            <w:tcW w:w="1188" w:type="dxa"/>
          </w:tcPr>
          <w:p w14:paraId="0775CC9D" w14:textId="73835D68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8532" w:type="dxa"/>
          </w:tcPr>
          <w:p w14:paraId="4D375AB5" w14:textId="312FBBA7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ไม่หมุนเวียน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สำหรับผลประโยชน์พนักงาน</w:t>
            </w:r>
          </w:p>
        </w:tc>
      </w:tr>
      <w:tr w:rsidR="00B21D93" w:rsidRPr="006666FA" w14:paraId="6B1A86D8" w14:textId="77777777" w:rsidTr="00034A32">
        <w:tc>
          <w:tcPr>
            <w:tcW w:w="1188" w:type="dxa"/>
          </w:tcPr>
          <w:p w14:paraId="6387E30A" w14:textId="11C18544" w:rsidR="00B21D93" w:rsidRPr="00434BE1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8532" w:type="dxa"/>
          </w:tcPr>
          <w:p w14:paraId="6F1DF3B0" w14:textId="73AC2DF0" w:rsidR="00B21D93" w:rsidRPr="00434BE1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B21D93" w:rsidRPr="006666FA" w14:paraId="257A77DC" w14:textId="77777777" w:rsidTr="00034A32">
        <w:tc>
          <w:tcPr>
            <w:tcW w:w="1188" w:type="dxa"/>
          </w:tcPr>
          <w:p w14:paraId="73B3F97D" w14:textId="6F3ABD73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8532" w:type="dxa"/>
          </w:tcPr>
          <w:p w14:paraId="5A771556" w14:textId="3E8B5108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ตามกฎหมายและส่วนเกินทุน</w:t>
            </w:r>
          </w:p>
        </w:tc>
      </w:tr>
      <w:tr w:rsidR="00B21D93" w:rsidRPr="006666FA" w14:paraId="01B39441" w14:textId="77777777" w:rsidTr="00034A32">
        <w:tc>
          <w:tcPr>
            <w:tcW w:w="1188" w:type="dxa"/>
          </w:tcPr>
          <w:p w14:paraId="54AB1B79" w14:textId="101EC854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8532" w:type="dxa"/>
          </w:tcPr>
          <w:p w14:paraId="4349CFBE" w14:textId="6752E78D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B21D93" w:rsidRPr="006666FA" w14:paraId="42027D6E" w14:textId="77777777" w:rsidTr="00034A32">
        <w:tc>
          <w:tcPr>
            <w:tcW w:w="1188" w:type="dxa"/>
          </w:tcPr>
          <w:p w14:paraId="2256F7C7" w14:textId="0F3447EC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8532" w:type="dxa"/>
          </w:tcPr>
          <w:p w14:paraId="7D6C6242" w14:textId="33F4C6D1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B21D93" w:rsidRPr="006666FA" w14:paraId="0802EA5E" w14:textId="77777777" w:rsidTr="00034A32">
        <w:tc>
          <w:tcPr>
            <w:tcW w:w="1188" w:type="dxa"/>
          </w:tcPr>
          <w:p w14:paraId="7492BDC0" w14:textId="020CD9D4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8532" w:type="dxa"/>
          </w:tcPr>
          <w:p w14:paraId="3C8651F5" w14:textId="44F23A7F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B21D93" w:rsidRPr="006666FA" w14:paraId="54137C2C" w14:textId="77777777" w:rsidTr="00034A32">
        <w:tc>
          <w:tcPr>
            <w:tcW w:w="1188" w:type="dxa"/>
          </w:tcPr>
          <w:p w14:paraId="72E5BAC3" w14:textId="5F90FAE8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8532" w:type="dxa"/>
          </w:tcPr>
          <w:p w14:paraId="723AC7E4" w14:textId="6B826E45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</w:tr>
      <w:tr w:rsidR="00B21D93" w:rsidRPr="006666FA" w14:paraId="5414E446" w14:textId="77777777" w:rsidTr="00034A32">
        <w:tc>
          <w:tcPr>
            <w:tcW w:w="1188" w:type="dxa"/>
          </w:tcPr>
          <w:p w14:paraId="0A8F980D" w14:textId="3EB87BA1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8532" w:type="dxa"/>
          </w:tcPr>
          <w:p w14:paraId="41C8EC0F" w14:textId="2D8ABF4D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11BD0" w:rsidRPr="006666FA" w14:paraId="40147A6F" w14:textId="77777777" w:rsidTr="00034A32">
        <w:tc>
          <w:tcPr>
            <w:tcW w:w="1188" w:type="dxa"/>
          </w:tcPr>
          <w:p w14:paraId="603C7182" w14:textId="77777777" w:rsidR="00611BD0" w:rsidRPr="00C64585" w:rsidRDefault="00611BD0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2" w:type="dxa"/>
          </w:tcPr>
          <w:p w14:paraId="09DB6092" w14:textId="77777777" w:rsidR="00611BD0" w:rsidRPr="006666FA" w:rsidRDefault="00611BD0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11BD0" w:rsidRPr="006666FA" w14:paraId="67A15F5B" w14:textId="77777777" w:rsidTr="00034A32">
        <w:tc>
          <w:tcPr>
            <w:tcW w:w="1188" w:type="dxa"/>
          </w:tcPr>
          <w:p w14:paraId="101D7233" w14:textId="77777777" w:rsidR="00611BD0" w:rsidRPr="00C64585" w:rsidRDefault="00611BD0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2" w:type="dxa"/>
          </w:tcPr>
          <w:p w14:paraId="54B2BA49" w14:textId="77777777" w:rsidR="00611BD0" w:rsidRPr="006666FA" w:rsidRDefault="00611BD0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21D93" w:rsidRPr="006666FA" w14:paraId="18D3DE9A" w14:textId="77777777" w:rsidTr="00034A32">
        <w:trPr>
          <w:trHeight w:val="254"/>
        </w:trPr>
        <w:tc>
          <w:tcPr>
            <w:tcW w:w="1188" w:type="dxa"/>
          </w:tcPr>
          <w:p w14:paraId="40862FB1" w14:textId="3639AA82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lastRenderedPageBreak/>
              <w:t>30</w:t>
            </w:r>
          </w:p>
        </w:tc>
        <w:tc>
          <w:tcPr>
            <w:tcW w:w="8532" w:type="dxa"/>
          </w:tcPr>
          <w:p w14:paraId="76E0601B" w14:textId="41BBA19C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B21D93" w:rsidRPr="006666FA" w14:paraId="3ED01B5D" w14:textId="77777777" w:rsidTr="00034A32">
        <w:trPr>
          <w:trHeight w:val="254"/>
        </w:trPr>
        <w:tc>
          <w:tcPr>
            <w:tcW w:w="1188" w:type="dxa"/>
          </w:tcPr>
          <w:p w14:paraId="130F77EA" w14:textId="7276E48A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8532" w:type="dxa"/>
          </w:tcPr>
          <w:p w14:paraId="537807CD" w14:textId="65421763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B21D93" w:rsidRPr="006666FA" w14:paraId="3A5428E4" w14:textId="77777777" w:rsidTr="00034A32">
        <w:trPr>
          <w:trHeight w:val="254"/>
        </w:trPr>
        <w:tc>
          <w:tcPr>
            <w:tcW w:w="1188" w:type="dxa"/>
          </w:tcPr>
          <w:p w14:paraId="50B69B19" w14:textId="34059AF6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8532" w:type="dxa"/>
          </w:tcPr>
          <w:p w14:paraId="0868DF88" w14:textId="4A8D29E8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B21D93" w:rsidRPr="006666FA" w14:paraId="606B610A" w14:textId="77777777" w:rsidTr="00034A32">
        <w:trPr>
          <w:trHeight w:val="254"/>
        </w:trPr>
        <w:tc>
          <w:tcPr>
            <w:tcW w:w="1188" w:type="dxa"/>
          </w:tcPr>
          <w:p w14:paraId="49B18D6B" w14:textId="25B1C1CE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8532" w:type="dxa"/>
          </w:tcPr>
          <w:p w14:paraId="3B8B0C80" w14:textId="6608759E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21D93" w:rsidRPr="006666FA" w14:paraId="55416060" w14:textId="77777777" w:rsidTr="00034A32">
        <w:trPr>
          <w:trHeight w:val="254"/>
        </w:trPr>
        <w:tc>
          <w:tcPr>
            <w:tcW w:w="1188" w:type="dxa"/>
          </w:tcPr>
          <w:p w14:paraId="1276B4F9" w14:textId="23DCEDDE" w:rsidR="00B21D93" w:rsidRPr="006666FA" w:rsidRDefault="00C64585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8532" w:type="dxa"/>
          </w:tcPr>
          <w:p w14:paraId="6F095CFE" w14:textId="05E79793" w:rsidR="00B21D93" w:rsidRPr="006666FA" w:rsidRDefault="00B00820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082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</w:t>
            </w:r>
            <w:r w:rsidR="0039703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รายงาน</w:t>
            </w:r>
          </w:p>
        </w:tc>
      </w:tr>
      <w:tr w:rsidR="00B21D93" w:rsidRPr="006666FA" w14:paraId="67B563F0" w14:textId="77777777" w:rsidTr="00034A32">
        <w:trPr>
          <w:trHeight w:val="254"/>
        </w:trPr>
        <w:tc>
          <w:tcPr>
            <w:tcW w:w="1188" w:type="dxa"/>
          </w:tcPr>
          <w:p w14:paraId="2FDFC593" w14:textId="49D43F1D" w:rsidR="00B21D93" w:rsidRPr="006666FA" w:rsidRDefault="00B21D93" w:rsidP="00B21D93">
            <w:pPr>
              <w:pStyle w:val="index"/>
              <w:tabs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32" w:type="dxa"/>
          </w:tcPr>
          <w:p w14:paraId="36AB6102" w14:textId="211BFD61" w:rsidR="00B21D93" w:rsidRPr="006666FA" w:rsidRDefault="00B21D93" w:rsidP="00B21D93">
            <w:pPr>
              <w:pStyle w:val="index"/>
              <w:spacing w:after="0" w:line="240" w:lineRule="auto"/>
              <w:ind w:left="72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0FEBC827" w14:textId="77777777" w:rsidR="00B82817" w:rsidRPr="006666FA" w:rsidRDefault="00B82817" w:rsidP="00B04153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636A27E1" w14:textId="77777777" w:rsidR="00B82817" w:rsidRPr="006666FA" w:rsidRDefault="00B82817" w:rsidP="00B04153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7A88C6EA" w14:textId="77777777" w:rsidR="00F61E11" w:rsidRPr="006666FA" w:rsidRDefault="00F61E11" w:rsidP="00B04153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6C43F997" w14:textId="77777777" w:rsidR="00A23436" w:rsidRPr="006666FA" w:rsidRDefault="00F61E11" w:rsidP="009D7981">
      <w:pPr>
        <w:pStyle w:val="IndexHeading1"/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</w:rPr>
        <w:br w:type="page"/>
      </w:r>
      <w:r w:rsidR="00A23436"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06CAF5FE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334BC68C" w14:textId="1875C3BB" w:rsidR="00A23436" w:rsidRPr="00E67E9F" w:rsidRDefault="00A23436" w:rsidP="00F61E11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pt-BR" w:bidi="th-TH"/>
        </w:rPr>
        <w:t>งบการเงินนี้ได้รับอนุมัติให้ออกงบการเงินจากคณะกรรมการเมื่อวันที่</w:t>
      </w:r>
      <w:r w:rsidR="00BC4A7A"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  <w:t xml:space="preserve"> </w:t>
      </w:r>
      <w:r w:rsidR="00C64585" w:rsidRPr="00C6458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27</w:t>
      </w:r>
      <w:r w:rsidR="00F26A3A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 </w:t>
      </w:r>
      <w:r w:rsidR="00F26A3A" w:rsidRPr="00F26A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="00F26A3A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2567</w:t>
      </w:r>
    </w:p>
    <w:p w14:paraId="7D0CC851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6E6DB4FF" w14:textId="77777777" w:rsidR="009A5D10" w:rsidRPr="006666FA" w:rsidRDefault="005E66EC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val="pt-BR" w:bidi="th-TH"/>
        </w:rPr>
        <w:t>ข้อมูลทั่วไป</w:t>
      </w:r>
    </w:p>
    <w:p w14:paraId="01C5984C" w14:textId="77777777" w:rsidR="00C3069E" w:rsidRPr="006666FA" w:rsidRDefault="00C3069E" w:rsidP="00C3069E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528127FA" w14:textId="3B02ACEC" w:rsidR="008218DE" w:rsidRDefault="008A0999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pt-BR" w:bidi="th-TH"/>
        </w:rPr>
      </w:pPr>
      <w:r w:rsidRPr="0017672E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11E11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มิลเลนเนียม</w:t>
      </w:r>
      <w:r w:rsidRPr="0017672E">
        <w:rPr>
          <w:rFonts w:asciiTheme="majorBidi" w:eastAsia="Calibri" w:hAnsiTheme="majorBidi" w:cstheme="majorBidi"/>
          <w:sz w:val="30"/>
          <w:szCs w:val="30"/>
          <w:cs/>
        </w:rPr>
        <w:t xml:space="preserve"> กรุ๊ป คอร์ปอเรชั่น (เอเชีย) </w:t>
      </w:r>
      <w:r w:rsidR="00F36B37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จำกัด (มหาชน) </w:t>
      </w:r>
      <w:r w:rsidR="00A95F4B">
        <w:rPr>
          <w:rFonts w:asciiTheme="majorBidi" w:eastAsia="Calibri" w:hAnsiTheme="majorBidi" w:cstheme="majorBidi"/>
          <w:sz w:val="30"/>
          <w:szCs w:val="30"/>
          <w:lang w:bidi="th-TH"/>
        </w:rPr>
        <w:t>(</w:t>
      </w:r>
      <w:r w:rsidR="007B1A5D" w:rsidRPr="0017672E">
        <w:rPr>
          <w:rFonts w:asciiTheme="majorBidi" w:hAnsiTheme="majorBidi" w:cstheme="majorBidi"/>
          <w:sz w:val="30"/>
          <w:szCs w:val="30"/>
          <w:lang w:val="pt-BR" w:bidi="th-TH"/>
        </w:rPr>
        <w:t>“</w:t>
      </w:r>
      <w:r w:rsidR="007B1A5D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บริษัท</w:t>
      </w:r>
      <w:r w:rsidR="007B1A5D" w:rsidRPr="0017672E">
        <w:rPr>
          <w:rFonts w:asciiTheme="majorBidi" w:hAnsiTheme="majorBidi" w:cstheme="majorBidi"/>
          <w:sz w:val="30"/>
          <w:szCs w:val="30"/>
          <w:lang w:val="pt-BR" w:bidi="th-TH"/>
        </w:rPr>
        <w:t>”</w:t>
      </w:r>
      <w:r w:rsidR="00A95F4B">
        <w:rPr>
          <w:rFonts w:asciiTheme="majorBidi" w:hAnsiTheme="majorBidi" w:cstheme="majorBidi"/>
          <w:sz w:val="30"/>
          <w:szCs w:val="30"/>
          <w:lang w:val="pt-BR" w:bidi="th-TH"/>
        </w:rPr>
        <w:t>)</w:t>
      </w:r>
      <w:r w:rsidR="00CF7B9A" w:rsidRPr="0017672E">
        <w:rPr>
          <w:rFonts w:asciiTheme="majorBidi" w:hAnsiTheme="majorBidi" w:cstheme="majorBidi"/>
          <w:sz w:val="30"/>
          <w:szCs w:val="30"/>
          <w:lang w:val="pt-BR"/>
        </w:rPr>
        <w:t xml:space="preserve"> 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เป็นนิติบุคคลที่จัดตั</w:t>
      </w:r>
      <w:r w:rsidR="00574CB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้งขึ้นในประเทศไทย </w:t>
      </w:r>
      <w:r w:rsidR="008A4D5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โดย</w:t>
      </w:r>
      <w:r w:rsidR="00574CBC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มีที่อยู่จด</w:t>
      </w:r>
      <w:r w:rsidR="003905A6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ทะ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>เบียน</w:t>
      </w:r>
      <w:r w:rsidR="008218DE"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 w:rsidR="008218DE"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ดังนี้</w:t>
      </w:r>
    </w:p>
    <w:p w14:paraId="50681EDE" w14:textId="77777777" w:rsidR="008218DE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14704041" w14:textId="2C993E30" w:rsidR="00CF7B9A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>สำนักงานใหญ่</w:t>
      </w:r>
      <w:r>
        <w:rPr>
          <w:rFonts w:asciiTheme="majorBidi" w:hAnsiTheme="majorBidi" w:cstheme="majorBidi"/>
          <w:sz w:val="30"/>
          <w:szCs w:val="30"/>
          <w:lang w:val="pt-BR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pt-BR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: </w:t>
      </w:r>
      <w:r w:rsidR="00C7356A" w:rsidRPr="0017672E">
        <w:rPr>
          <w:rFonts w:asciiTheme="majorBidi" w:hAnsiTheme="majorBidi" w:cstheme="majorBidi"/>
          <w:sz w:val="30"/>
          <w:szCs w:val="30"/>
          <w:cs/>
          <w:lang w:val="pt-BR" w:bidi="th-TH"/>
        </w:rPr>
        <w:t xml:space="preserve">เลขที่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2222</w:t>
      </w:r>
      <w:r w:rsidR="000B13E4" w:rsidRPr="0017672E">
        <w:rPr>
          <w:rFonts w:asciiTheme="majorBidi" w:hAnsiTheme="majorBidi" w:cstheme="majorBidi"/>
          <w:sz w:val="30"/>
          <w:szCs w:val="30"/>
        </w:rPr>
        <w:t>/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B13E4" w:rsidRPr="0017672E">
        <w:rPr>
          <w:rFonts w:asciiTheme="majorBidi" w:hAnsiTheme="majorBidi" w:cstheme="majorBidi"/>
          <w:sz w:val="30"/>
          <w:szCs w:val="30"/>
        </w:rPr>
        <w:t xml:space="preserve"> </w:t>
      </w:r>
      <w:r w:rsidR="000B13E4" w:rsidRPr="0017672E">
        <w:rPr>
          <w:rFonts w:asciiTheme="majorBidi" w:hAnsiTheme="majorBidi" w:cstheme="majorBidi"/>
          <w:sz w:val="30"/>
          <w:szCs w:val="30"/>
          <w:cs/>
        </w:rPr>
        <w:t xml:space="preserve">ถนนลาดพร้าว แขวงพลับพลา เขตวังทองหลาง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จังหวัด</w:t>
      </w:r>
      <w:r w:rsidR="000B13E4" w:rsidRPr="001767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999B1D8" w14:textId="68486D7A" w:rsidR="008218DE" w:rsidRDefault="008218DE" w:rsidP="00145B0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1244" w14:textId="516181C3" w:rsidR="008218DE" w:rsidRPr="0017672E" w:rsidRDefault="008218DE" w:rsidP="008218DE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สำนักงานสาขา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: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เลขที่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292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หมู่ที่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ตำบลบางขุนกอง อำเภอบางกรวย จังหวัดนนทบุรี</w:t>
      </w:r>
    </w:p>
    <w:p w14:paraId="315DAA46" w14:textId="77777777" w:rsidR="00AD1644" w:rsidRPr="0017672E" w:rsidRDefault="00AD1644" w:rsidP="00AD1644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pt-BR" w:bidi="th-TH"/>
        </w:rPr>
      </w:pPr>
    </w:p>
    <w:p w14:paraId="715A13CC" w14:textId="4DF54690" w:rsidR="000B13E4" w:rsidRPr="0017672E" w:rsidRDefault="007B6957" w:rsidP="000B13E4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>ใหญ่</w:t>
      </w:r>
      <w:r w:rsidR="002C047A" w:rsidRPr="001767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ธันวาคม</w:t>
      </w:r>
      <w:r w:rsidR="002C047A" w:rsidRPr="001767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1F27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ได้แก่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ริษัท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val="en-US"/>
        </w:rPr>
        <w:t>ธรรม โฮลดิ้งส์</w:t>
      </w:r>
      <w:r w:rsidR="002C047A" w:rsidRPr="001767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จำกัด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B13E4" w:rsidRPr="0017672E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0B13E4" w:rsidRPr="0017672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51</w:t>
      </w:r>
      <w:r w:rsidR="000B13E4" w:rsidRPr="0017672E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2C047A" w:rsidRPr="0017672E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27B6672E" w14:textId="77777777" w:rsidR="000B13E4" w:rsidRPr="0017672E" w:rsidRDefault="000B13E4" w:rsidP="000B13E4">
      <w:pPr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BA1231C" w14:textId="25355A22" w:rsidR="00AD1644" w:rsidRPr="00FF460E" w:rsidRDefault="000B13E4" w:rsidP="00FF460E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17672E">
        <w:rPr>
          <w:rFonts w:asciiTheme="majorBidi" w:hAnsiTheme="majorBidi" w:cstheme="majorBidi"/>
          <w:cs/>
          <w:lang w:val="en-US"/>
        </w:rPr>
        <w:t>บริษัท</w:t>
      </w:r>
      <w:r w:rsidR="00FF460E" w:rsidRPr="0051428D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3810C1">
        <w:rPr>
          <w:rFonts w:asciiTheme="majorBidi" w:hAnsiTheme="majorBidi" w:cstheme="majorBidi"/>
          <w:lang w:val="en-US"/>
        </w:rPr>
        <w:t xml:space="preserve">              </w:t>
      </w:r>
      <w:r w:rsidR="007B6957" w:rsidRPr="007B6957">
        <w:rPr>
          <w:rFonts w:asciiTheme="majorBidi" w:hAnsiTheme="majorBidi" w:cs="Angsana New" w:hint="cs"/>
          <w:cs/>
          <w:lang w:val="en-US"/>
        </w:rPr>
        <w:t>บริษัท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มิลเลนเนียม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กรุ๊ป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</w:t>
      </w:r>
      <w:r w:rsidR="007B6957" w:rsidRPr="007B6957">
        <w:rPr>
          <w:rFonts w:asciiTheme="majorBidi" w:hAnsiTheme="majorBidi" w:cs="Angsana New" w:hint="cs"/>
          <w:cs/>
          <w:lang w:val="en-US"/>
        </w:rPr>
        <w:t>คอร์ปอเรชั่น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เอเชีย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7B6957" w:rsidRPr="007B6957">
        <w:rPr>
          <w:rFonts w:asciiTheme="majorBidi" w:hAnsiTheme="majorBidi" w:cs="Angsana New" w:hint="cs"/>
          <w:cs/>
          <w:lang w:val="en-US"/>
        </w:rPr>
        <w:t>จำกัด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มหาชน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7B6957" w:rsidRPr="007B6957">
        <w:rPr>
          <w:rFonts w:asciiTheme="majorBidi" w:hAnsiTheme="majorBidi" w:cs="Angsana New" w:hint="cs"/>
          <w:cs/>
          <w:lang w:val="en-US"/>
        </w:rPr>
        <w:t>และบริษัทย่อย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(</w:t>
      </w:r>
      <w:r w:rsidR="007B6957" w:rsidRPr="007B6957">
        <w:rPr>
          <w:rFonts w:asciiTheme="majorBidi" w:hAnsiTheme="majorBidi" w:cs="Angsana New" w:hint="cs"/>
          <w:cs/>
          <w:lang w:val="en-US"/>
        </w:rPr>
        <w:t>รวมกันเรียกว่า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 “</w:t>
      </w:r>
      <w:r w:rsidR="007B6957" w:rsidRPr="007B6957">
        <w:rPr>
          <w:rFonts w:asciiTheme="majorBidi" w:hAnsiTheme="majorBidi" w:cs="Angsana New" w:hint="cs"/>
          <w:cs/>
          <w:lang w:val="en-US"/>
        </w:rPr>
        <w:t>กลุ่มบริษัท</w:t>
      </w:r>
      <w:r w:rsidR="007B6957" w:rsidRPr="007B6957">
        <w:rPr>
          <w:rFonts w:asciiTheme="majorBidi" w:hAnsiTheme="majorBidi" w:cs="Angsana New" w:hint="eastAsia"/>
          <w:cs/>
          <w:lang w:val="en-US"/>
        </w:rPr>
        <w:t>”</w:t>
      </w:r>
      <w:r w:rsidR="007B6957" w:rsidRPr="007B6957">
        <w:rPr>
          <w:rFonts w:asciiTheme="majorBidi" w:hAnsiTheme="majorBidi" w:cs="Angsana New"/>
          <w:cs/>
          <w:lang w:val="en-US"/>
        </w:rPr>
        <w:t xml:space="preserve">) </w:t>
      </w:r>
      <w:r w:rsidR="00FF460E" w:rsidRPr="0051428D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</w:t>
      </w:r>
      <w:r w:rsidR="007B6957">
        <w:rPr>
          <w:rFonts w:asciiTheme="majorBidi" w:hAnsiTheme="majorBidi" w:cstheme="majorBidi"/>
          <w:lang w:val="en-US"/>
        </w:rPr>
        <w:t xml:space="preserve">                  </w:t>
      </w:r>
      <w:r w:rsidR="00FF460E" w:rsidRPr="0051428D">
        <w:rPr>
          <w:rFonts w:asciiTheme="majorBidi" w:hAnsiTheme="majorBidi" w:cstheme="majorBidi"/>
          <w:cs/>
          <w:lang w:val="en-US"/>
        </w:rPr>
        <w:t>บริการบริหารงานด้านการตลาด นายหน้าประกันภัย</w:t>
      </w:r>
      <w:r w:rsidR="00FF460E">
        <w:rPr>
          <w:rFonts w:asciiTheme="majorBidi" w:hAnsiTheme="majorBidi" w:cstheme="majorBidi"/>
          <w:lang w:val="en-US"/>
        </w:rPr>
        <w:t xml:space="preserve"> </w:t>
      </w:r>
      <w:r w:rsidR="00FF460E" w:rsidRPr="0051428D">
        <w:rPr>
          <w:rFonts w:asciiTheme="majorBidi" w:hAnsiTheme="majorBidi" w:cstheme="majorBidi"/>
          <w:cs/>
          <w:lang w:val="en-US"/>
        </w:rPr>
        <w:t xml:space="preserve">การให้สินเชื่อสำหรับยานพาหนะ </w:t>
      </w:r>
      <w:r w:rsidR="00FF460E">
        <w:rPr>
          <w:rFonts w:asciiTheme="majorBidi" w:hAnsiTheme="majorBidi" w:cstheme="majorBidi" w:hint="cs"/>
          <w:cs/>
          <w:lang w:val="en-US"/>
        </w:rPr>
        <w:t>และธุรกิจการจัดหาลูกค้าสำหรับบริการให้เช่าเครื่องบินเจ็ตส่วนตัว</w:t>
      </w:r>
      <w:r w:rsid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โดยรายละเอียดของบริษัทย่อย</w:t>
      </w:r>
      <w:r w:rsidR="003810C1">
        <w:rPr>
          <w:rFonts w:asciiTheme="majorBidi" w:hAnsiTheme="majorBidi" w:cs="Angsana New"/>
          <w:lang w:val="en-US"/>
        </w:rPr>
        <w:t xml:space="preserve"> </w:t>
      </w:r>
      <w:r w:rsidR="003810C1">
        <w:rPr>
          <w:rFonts w:asciiTheme="majorBidi" w:hAnsiTheme="majorBidi" w:cs="Angsana New" w:hint="cs"/>
          <w:cs/>
          <w:lang w:val="en-US"/>
        </w:rPr>
        <w:t>บริษัทร่วมและการร่วมค้า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ณ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วันที่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7B6957">
        <w:rPr>
          <w:rFonts w:asciiTheme="majorBidi" w:hAnsiTheme="majorBidi" w:cs="Angsana New" w:hint="cs"/>
          <w:cs/>
          <w:lang w:val="en-US"/>
        </w:rPr>
        <w:t xml:space="preserve">                     </w:t>
      </w:r>
      <w:r w:rsidR="00C64585" w:rsidRPr="00C64585">
        <w:rPr>
          <w:rFonts w:asciiTheme="majorBidi" w:hAnsiTheme="majorBidi" w:cstheme="majorBidi"/>
          <w:lang w:val="en-US"/>
        </w:rPr>
        <w:t>31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ธันวาคม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C64585" w:rsidRPr="00C64585">
        <w:rPr>
          <w:rFonts w:asciiTheme="majorBidi" w:hAnsiTheme="majorBidi" w:cstheme="majorBidi"/>
          <w:lang w:val="en-US"/>
        </w:rPr>
        <w:t>2566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และ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C64585" w:rsidRPr="00C64585">
        <w:rPr>
          <w:rFonts w:asciiTheme="majorBidi" w:hAnsiTheme="majorBidi" w:cstheme="majorBidi"/>
          <w:lang w:val="en-US"/>
        </w:rPr>
        <w:t>2565</w:t>
      </w:r>
      <w:r w:rsidR="003810C1" w:rsidRPr="003810C1">
        <w:rPr>
          <w:rFonts w:asciiTheme="majorBidi" w:hAnsiTheme="majorBidi" w:cstheme="majorBidi"/>
          <w:lang w:val="en-US"/>
        </w:rPr>
        <w:t xml:space="preserve"> </w:t>
      </w:r>
      <w:r w:rsidR="003810C1" w:rsidRPr="003810C1">
        <w:rPr>
          <w:rFonts w:asciiTheme="majorBidi" w:hAnsiTheme="majorBidi" w:cs="Angsana New" w:hint="cs"/>
          <w:cs/>
          <w:lang w:val="en-US"/>
        </w:rPr>
        <w:t>ได้เปิดเผยไว้ในหมายเหตุข้อ</w:t>
      </w:r>
      <w:r w:rsidR="003810C1" w:rsidRPr="003810C1">
        <w:rPr>
          <w:rFonts w:asciiTheme="majorBidi" w:hAnsiTheme="majorBidi" w:cs="Angsana New"/>
          <w:cs/>
          <w:lang w:val="en-US"/>
        </w:rPr>
        <w:t xml:space="preserve"> </w:t>
      </w:r>
      <w:r w:rsidR="00C64585" w:rsidRPr="00C64585">
        <w:rPr>
          <w:rFonts w:asciiTheme="majorBidi" w:hAnsiTheme="majorBidi" w:cstheme="majorBidi"/>
          <w:lang w:val="en-US"/>
        </w:rPr>
        <w:t>10</w:t>
      </w:r>
      <w:r w:rsidR="003810C1">
        <w:rPr>
          <w:rFonts w:asciiTheme="majorBidi" w:hAnsiTheme="majorBidi" w:cstheme="majorBidi"/>
          <w:lang w:val="en-US"/>
        </w:rPr>
        <w:t xml:space="preserve"> </w:t>
      </w:r>
      <w:r w:rsidR="003810C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C64585" w:rsidRPr="00C64585">
        <w:rPr>
          <w:rFonts w:asciiTheme="majorBidi" w:hAnsiTheme="majorBidi" w:cstheme="majorBidi"/>
          <w:lang w:val="en-US"/>
        </w:rPr>
        <w:t>11</w:t>
      </w:r>
    </w:p>
    <w:p w14:paraId="60AF78FB" w14:textId="77777777" w:rsidR="00B517C6" w:rsidRPr="00B517C6" w:rsidRDefault="00B517C6" w:rsidP="00B517C6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6C12EF1" w14:textId="4DFA6D44" w:rsidR="00B517C6" w:rsidRPr="00B517C6" w:rsidRDefault="00FF460E" w:rsidP="00B517C6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FF460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บริษัทได้จดทะเบียนกับตลาดหลักทรัพย์แห่งประเทศไทยเมื่อเดือนเมษายน</w:t>
      </w:r>
      <w:r w:rsidRPr="00FF460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27A90A1E" w14:textId="77777777" w:rsidR="00B517C6" w:rsidRPr="00B517C6" w:rsidRDefault="00B517C6" w:rsidP="00453A05">
      <w:pPr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3896B2FC" w14:textId="77777777" w:rsidR="00046845" w:rsidRPr="006666FA" w:rsidRDefault="005E66EC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pt-BR"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val="pt-BR" w:bidi="th-TH"/>
        </w:rPr>
        <w:t>เกณฑ์การจัดทำงบการเงิน</w:t>
      </w:r>
    </w:p>
    <w:p w14:paraId="048E7E97" w14:textId="77777777" w:rsidR="00E372A9" w:rsidRPr="006666FA" w:rsidRDefault="00E372A9" w:rsidP="00034A32">
      <w:pPr>
        <w:pStyle w:val="BodyText"/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C4400" w14:textId="38228C5B" w:rsidR="002C047A" w:rsidRPr="00B517C6" w:rsidRDefault="00B517C6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C73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B7C7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</w:t>
      </w:r>
      <w:r w:rsidRPr="000B7C7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สภาวิชาชีพบัญชีฯ </w:t>
      </w:r>
      <w:r w:rsidR="00034A32" w:rsidRPr="000B7C7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นโยบายการบัญชีที่เปิดเผยในหมายเหตุข้อ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5D59D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D59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ได้ถือปฏิบัติโดยสม่ำเสมอสำหรับการเงินทุกรอบระยะเวลารายงาน</w:t>
      </w:r>
    </w:p>
    <w:p w14:paraId="0F28A6ED" w14:textId="622451ED" w:rsidR="00034A32" w:rsidRPr="000B7C73" w:rsidRDefault="005D59D8" w:rsidP="005D59D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ab/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2C047A" w:rsidRPr="000B7C7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34A32" w:rsidRPr="000B7C73">
        <w:rPr>
          <w:rFonts w:asciiTheme="majorBidi" w:hAnsiTheme="majorBidi" w:cstheme="majorBidi"/>
          <w:sz w:val="30"/>
          <w:szCs w:val="30"/>
          <w:cs/>
          <w:lang w:val="en-US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2FE68F" w14:textId="77777777" w:rsidR="00B517C6" w:rsidRPr="000B7C73" w:rsidRDefault="00B517C6" w:rsidP="000B7C7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723C73B" w14:textId="03612440" w:rsidR="00C7437B" w:rsidRPr="006666FA" w:rsidRDefault="00EB11ED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นโยบายการบัญชีที่สำคัญ</w:t>
      </w:r>
    </w:p>
    <w:p w14:paraId="629F239C" w14:textId="77777777" w:rsidR="00C7437B" w:rsidRPr="006666FA" w:rsidRDefault="00C7437B" w:rsidP="00C7437B">
      <w:pPr>
        <w:pStyle w:val="BodyText"/>
        <w:spacing w:after="0"/>
        <w:rPr>
          <w:rFonts w:asciiTheme="majorBidi" w:hAnsiTheme="majorBidi" w:cstheme="majorBidi"/>
          <w:sz w:val="28"/>
          <w:szCs w:val="28"/>
          <w:lang w:val="pt-BR"/>
        </w:rPr>
      </w:pPr>
    </w:p>
    <w:p w14:paraId="7191536B" w14:textId="77777777" w:rsidR="00C7437B" w:rsidRPr="006666FA" w:rsidRDefault="00C7437B" w:rsidP="00EF68EF">
      <w:pPr>
        <w:pStyle w:val="Heading8"/>
        <w:keepNext/>
        <w:numPr>
          <w:ilvl w:val="1"/>
          <w:numId w:val="6"/>
        </w:numPr>
        <w:spacing w:line="240" w:lineRule="atLeast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F3A1A91" w14:textId="6AA762E8" w:rsidR="00C7437B" w:rsidRPr="008B05FD" w:rsidRDefault="00C7437B" w:rsidP="00C7437B">
      <w:pPr>
        <w:rPr>
          <w:rFonts w:asciiTheme="majorBidi" w:hAnsiTheme="majorBidi" w:cstheme="majorBidi"/>
          <w:sz w:val="28"/>
          <w:szCs w:val="28"/>
          <w:lang w:val="th-TH" w:bidi="th-TH"/>
        </w:rPr>
      </w:pPr>
    </w:p>
    <w:p w14:paraId="63DCD7B2" w14:textId="608CE670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และส่วนได้เสียของกลุ่มบริษัทในบริษัทร่วมและการร่วมค้า</w:t>
      </w:r>
    </w:p>
    <w:p w14:paraId="2A4BB91B" w14:textId="77777777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91ACC" w14:textId="023836AA" w:rsidR="00277B1A" w:rsidRPr="00277B1A" w:rsidRDefault="00277B1A" w:rsidP="00277B1A">
      <w:pPr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681797">
        <w:rPr>
          <w:rFonts w:asciiTheme="majorBidi" w:hAnsiTheme="majorBidi" w:cstheme="majorBidi"/>
          <w:sz w:val="30"/>
          <w:szCs w:val="30"/>
        </w:rPr>
        <w:t xml:space="preserve"> 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655E3B9" w14:textId="77777777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DDAFD" w14:textId="169E24BC" w:rsidR="00277B1A" w:rsidRPr="00277B1A" w:rsidRDefault="00277B1A" w:rsidP="00277B1A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eastAsia="Calibr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</w:t>
      </w:r>
      <w:r w:rsidRPr="00277B1A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681797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การควบคุม </w:t>
      </w: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277B1A">
        <w:rPr>
          <w:rFonts w:asciiTheme="majorBidi" w:hAnsiTheme="majorBidi" w:cstheme="majorBidi"/>
          <w:sz w:val="30"/>
          <w:szCs w:val="30"/>
          <w:cs/>
        </w:rPr>
        <w:t>เป็นส่วนเกิน</w:t>
      </w:r>
      <w:r w:rsidRPr="00277B1A">
        <w:rPr>
          <w:rFonts w:asciiTheme="majorBidi" w:hAnsiTheme="majorBidi" w:cstheme="majorBidi"/>
          <w:sz w:val="30"/>
          <w:szCs w:val="30"/>
        </w:rPr>
        <w:t>/</w:t>
      </w:r>
      <w:r w:rsidRPr="00277B1A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 </w:t>
      </w:r>
    </w:p>
    <w:p w14:paraId="4697113F" w14:textId="77777777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D891C" w14:textId="4E0FBD48" w:rsidR="00277B1A" w:rsidRPr="00277B1A" w:rsidRDefault="00277B1A" w:rsidP="002C047A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1BF0FFC" w14:textId="77777777" w:rsidR="005D59D8" w:rsidRDefault="005D59D8" w:rsidP="003C4670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09147" w14:textId="21229608" w:rsidR="00277B1A" w:rsidRPr="003C4670" w:rsidRDefault="00277B1A" w:rsidP="003C46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Pr="0036624B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3F21128" w14:textId="6A34B515" w:rsidR="00277B1A" w:rsidRPr="00277B1A" w:rsidRDefault="00277B1A" w:rsidP="00277B1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</w:t>
      </w:r>
      <w:r w:rsidRPr="0036624B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และการร่วมค้าในงบการเงินรวมด้วยวิธีส่วนได้เสีย</w:t>
      </w:r>
      <w:r w:rsidR="00681797">
        <w:rPr>
          <w:rFonts w:asciiTheme="majorBidi" w:hAnsiTheme="majorBidi" w:cstheme="majorBidi"/>
          <w:sz w:val="30"/>
          <w:szCs w:val="30"/>
        </w:rPr>
        <w:t xml:space="preserve"> </w:t>
      </w:r>
      <w:r w:rsidRPr="0036624B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</w:t>
      </w:r>
      <w:r w:rsidR="009600E1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36624B">
        <w:rPr>
          <w:rFonts w:asciiTheme="majorBidi" w:hAnsiTheme="majorBidi" w:cstheme="majorBidi"/>
          <w:sz w:val="30"/>
          <w:szCs w:val="30"/>
          <w:cs/>
        </w:rPr>
        <w:t>ในงบการเงินรวมจนถึงวันที่ความมีอิทธิพลอย่างมีนัยสำคัญหรือการควบคุมร่วมสิ้นสุด</w:t>
      </w:r>
      <w:r w:rsidRPr="00277B1A">
        <w:rPr>
          <w:rFonts w:asciiTheme="majorBidi" w:hAnsiTheme="majorBidi" w:cstheme="majorBidi"/>
          <w:sz w:val="30"/>
          <w:szCs w:val="30"/>
          <w:cs/>
        </w:rPr>
        <w:t>ลง</w:t>
      </w:r>
      <w:r w:rsidRPr="00277B1A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889067E" w14:textId="77777777" w:rsidR="00277B1A" w:rsidRPr="002B17C8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AFD3E" w14:textId="2A120EFB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77B1A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</w:t>
      </w:r>
      <w:r w:rsidRPr="0036624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รายการระหว่างกิจการในกลุ่ม ถูกตัดรายการในการจัดทำงบการเงินรวม </w:t>
      </w:r>
      <w:r w:rsidRPr="0036624B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</w:t>
      </w:r>
      <w:r w:rsidRPr="00277B1A">
        <w:rPr>
          <w:rFonts w:asciiTheme="majorBidi" w:hAnsiTheme="majorBidi" w:cstheme="majorBidi"/>
          <w:sz w:val="30"/>
          <w:szCs w:val="30"/>
          <w:cs/>
        </w:rPr>
        <w:t>เกิดขึ้นจริง แต่เท่าที่</w:t>
      </w:r>
      <w:r w:rsidRPr="00277B1A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621BD2" w14:textId="77777777" w:rsidR="00277B1A" w:rsidRPr="002B17C8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D2417E" w14:textId="11D58AC7" w:rsidR="00277B1A" w:rsidRPr="0036624B" w:rsidRDefault="00277B1A" w:rsidP="00681797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 w:bidi="th-TH"/>
        </w:rPr>
      </w:pPr>
      <w:r w:rsidRPr="0036624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การรวมธุรกิจ</w:t>
      </w:r>
    </w:p>
    <w:p w14:paraId="4839B4BB" w14:textId="71ABF481" w:rsidR="0036624B" w:rsidRPr="002B17C8" w:rsidRDefault="00A103D7" w:rsidP="00A103D7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 w:bidi="th-TH"/>
        </w:rPr>
      </w:pPr>
      <w:r>
        <w:rPr>
          <w:rFonts w:asciiTheme="majorBidi" w:hAnsiTheme="majorBidi" w:cstheme="majorBidi"/>
          <w:sz w:val="28"/>
          <w:szCs w:val="28"/>
          <w:cs/>
          <w:lang w:val="th-TH" w:bidi="th-TH"/>
        </w:rPr>
        <w:tab/>
      </w:r>
    </w:p>
    <w:p w14:paraId="402788CB" w14:textId="64235534" w:rsidR="00277B1A" w:rsidRPr="00277B1A" w:rsidRDefault="00277B1A" w:rsidP="00277B1A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</w:t>
      </w:r>
      <w:r w:rsidRPr="0036624B">
        <w:rPr>
          <w:rFonts w:asciiTheme="majorBidi" w:hAnsiTheme="majorBidi" w:cstheme="majorBidi"/>
          <w:sz w:val="30"/>
          <w:szCs w:val="30"/>
          <w:cs/>
        </w:rPr>
        <w:t>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7B79DB3" w14:textId="77777777" w:rsidR="00277B1A" w:rsidRPr="002B17C8" w:rsidRDefault="00277B1A" w:rsidP="00277B1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BD0648C" w14:textId="76292C29" w:rsidR="00277B1A" w:rsidRPr="00277B1A" w:rsidRDefault="00277B1A" w:rsidP="00277B1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36624B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</w:t>
      </w:r>
      <w:r w:rsidRPr="0036624B">
        <w:rPr>
          <w:rFonts w:asciiTheme="majorBidi" w:hAnsiTheme="majorBidi" w:cstheme="majorBidi"/>
          <w:sz w:val="30"/>
          <w:szCs w:val="30"/>
        </w:rPr>
        <w:t xml:space="preserve">        </w:t>
      </w:r>
      <w:r w:rsidRPr="0036624B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 หักด้วยมูลค่ายุติธรรมสุทธิของสินทรัพย์ที่ระบุได้ที่ได้มาและหนี้สิน</w:t>
      </w:r>
      <w:r w:rsidR="009600E1">
        <w:rPr>
          <w:rFonts w:asciiTheme="majorBidi" w:hAnsiTheme="majorBidi" w:cstheme="majorBidi"/>
          <w:sz w:val="30"/>
          <w:szCs w:val="30"/>
        </w:rPr>
        <w:t xml:space="preserve">         </w:t>
      </w:r>
      <w:r w:rsidRPr="00277B1A">
        <w:rPr>
          <w:rFonts w:asciiTheme="majorBidi" w:hAnsiTheme="majorBidi" w:cstheme="majorBidi"/>
          <w:sz w:val="30"/>
          <w:szCs w:val="30"/>
          <w:cs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4AE05EF" w14:textId="77777777" w:rsidR="00277B1A" w:rsidRPr="002B17C8" w:rsidRDefault="00277B1A" w:rsidP="00277B1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32668B5" w14:textId="4DF7732F" w:rsidR="00277B1A" w:rsidRPr="00277B1A" w:rsidRDefault="00277B1A" w:rsidP="00277B1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</w:t>
      </w:r>
      <w:r w:rsidR="00A103D7">
        <w:rPr>
          <w:rFonts w:asciiTheme="majorBidi" w:hAnsiTheme="majorBidi" w:cstheme="majorBidi"/>
          <w:sz w:val="30"/>
          <w:szCs w:val="30"/>
        </w:rPr>
        <w:t xml:space="preserve"> </w:t>
      </w:r>
      <w:r w:rsidRPr="00277B1A">
        <w:rPr>
          <w:rFonts w:asciiTheme="majorBidi" w:hAnsiTheme="majorBidi" w:cstheme="majorBidi"/>
          <w:sz w:val="30"/>
          <w:szCs w:val="30"/>
          <w:cs/>
        </w:rPr>
        <w:t xml:space="preserve">หนี้สินที่อาจเกิดขึ้น และส่วนได้เสียในส่วนของเจ้าของที่ออกโดยกลุ่มบริษัท </w:t>
      </w:r>
      <w:r w:rsidRPr="002B17C8">
        <w:rPr>
          <w:rFonts w:asciiTheme="majorBidi" w:hAnsiTheme="majorBidi" w:cstheme="majorBidi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338BBB26" w14:textId="77777777" w:rsidR="00277B1A" w:rsidRPr="002B17C8" w:rsidRDefault="00277B1A" w:rsidP="00277B1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BCBD222" w14:textId="31A8B955" w:rsidR="00277B1A" w:rsidRPr="00277B1A" w:rsidRDefault="00277B1A" w:rsidP="00277B1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5492A0E" w14:textId="77777777" w:rsidR="00277B1A" w:rsidRPr="002B17C8" w:rsidRDefault="00277B1A" w:rsidP="00277B1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2DF54C6" w14:textId="19F18A40" w:rsidR="00277B1A" w:rsidRDefault="00277B1A" w:rsidP="00277B1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7B1A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393242">
        <w:rPr>
          <w:rFonts w:asciiTheme="majorBidi" w:hAnsiTheme="majorBidi" w:cstheme="majorBidi"/>
          <w:sz w:val="30"/>
          <w:szCs w:val="30"/>
        </w:rPr>
        <w:t xml:space="preserve">        </w:t>
      </w:r>
      <w:r w:rsidRPr="00277B1A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7B50BD4" w14:textId="77777777" w:rsidR="00B517C6" w:rsidRDefault="00B517C6" w:rsidP="00277B1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3C50A" w14:textId="2348D4B4" w:rsidR="00277B1A" w:rsidRDefault="00277B1A" w:rsidP="00277B1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BA6937">
        <w:rPr>
          <w:rFonts w:asciiTheme="majorBidi" w:hAnsiTheme="majorBidi" w:cstheme="majorBidi"/>
          <w:sz w:val="30"/>
          <w:szCs w:val="30"/>
        </w:rPr>
        <w:t xml:space="preserve">      </w:t>
      </w:r>
      <w:r w:rsidRPr="002B17C8">
        <w:rPr>
          <w:rFonts w:asciiTheme="majorBidi" w:hAnsiTheme="majorBidi" w:cstheme="majorBidi"/>
          <w:sz w:val="30"/>
          <w:szCs w:val="30"/>
          <w:cs/>
        </w:rPr>
        <w:t>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</w:t>
      </w:r>
      <w:r w:rsidR="00BA6937">
        <w:rPr>
          <w:rFonts w:asciiTheme="majorBidi" w:hAnsiTheme="majorBidi" w:cstheme="majorBidi"/>
          <w:sz w:val="30"/>
          <w:szCs w:val="30"/>
        </w:rPr>
        <w:t xml:space="preserve">        </w:t>
      </w:r>
      <w:r w:rsidRPr="002B17C8">
        <w:rPr>
          <w:rFonts w:asciiTheme="majorBidi" w:hAnsiTheme="majorBidi" w:cstheme="majorBidi"/>
          <w:sz w:val="30"/>
          <w:szCs w:val="30"/>
          <w:cs/>
        </w:rPr>
        <w:t>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E5F5018" w14:textId="77777777" w:rsidR="00942355" w:rsidRPr="008B05FD" w:rsidRDefault="00942355" w:rsidP="00216303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7F5E74BF" w14:textId="190CA85F" w:rsidR="00BF1129" w:rsidRPr="006666FA" w:rsidRDefault="00BF1129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  <w:r w:rsidR="00F15647"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F15647" w:rsidRPr="002B17C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บริษัทร่วมและการร่วมค้า</w:t>
      </w:r>
    </w:p>
    <w:p w14:paraId="65B1B9B2" w14:textId="77777777" w:rsidR="00BF1129" w:rsidRPr="009A620C" w:rsidRDefault="00BF1129" w:rsidP="00BF1129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7D614D3" w14:textId="658A51C0" w:rsidR="00BF1129" w:rsidRPr="006666FA" w:rsidRDefault="002B17C8" w:rsidP="00BF1129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B17C8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บริษัทร่วมและการร่วมค้า</w:t>
      </w:r>
      <w:r w:rsidRPr="002B17C8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="00A103D7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2B17C8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17C8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B17C8">
        <w:rPr>
          <w:rFonts w:asciiTheme="majorBidi" w:hAnsiTheme="majorBidi" w:cstheme="majorBidi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Pr="002B17C8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 กำไรหรือขาดทุนจากการขายเงินลงทุนบันทึกในกำไรหรือขาดทุน</w:t>
      </w:r>
    </w:p>
    <w:p w14:paraId="74BB3223" w14:textId="77777777" w:rsidR="00954376" w:rsidRPr="008B05FD" w:rsidRDefault="00954376" w:rsidP="009543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313880A3" w14:textId="77777777" w:rsidR="00D52370" w:rsidRPr="006666FA" w:rsidRDefault="00D52370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FABC661" w14:textId="77777777" w:rsidR="00D52370" w:rsidRPr="00E1463A" w:rsidRDefault="00D52370" w:rsidP="00CD7D88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9278F9A" w14:textId="1808F5CD" w:rsidR="00CD7D88" w:rsidRPr="00CD7D88" w:rsidRDefault="00CD7D88" w:rsidP="00CD7D88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D7D88">
        <w:rPr>
          <w:rFonts w:asciiTheme="majorBidi" w:hAnsiTheme="majorBidi" w:cstheme="majorBidi"/>
          <w:sz w:val="30"/>
          <w:szCs w:val="30"/>
          <w:cs/>
        </w:rPr>
        <w:t xml:space="preserve">รายการบัญชีที่เป็นเงินตราต่างประเทศ </w:t>
      </w:r>
      <w:r w:rsidRPr="00CD7D88">
        <w:rPr>
          <w:rFonts w:asciiTheme="majorBidi" w:hAnsiTheme="majorBidi" w:cs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D7D88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แปลงค่าเป็นสกุลเงินที่ใช้ในการดำเนินงาน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D7D88">
        <w:rPr>
          <w:rFonts w:asciiTheme="majorBidi" w:hAnsiTheme="majorBidi" w:cstheme="majorBidi" w:hint="cs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DBD07AC" w14:textId="77777777" w:rsidR="00CD7D88" w:rsidRPr="00E1463A" w:rsidRDefault="00CD7D88" w:rsidP="00CD7D88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DC2D92" w14:textId="41E9A6F2" w:rsidR="00893184" w:rsidRDefault="00CD7D88" w:rsidP="00893184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D7D88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3BB66443" w14:textId="77777777" w:rsidR="00DC5D58" w:rsidRPr="00CD7D88" w:rsidRDefault="00DC5D58" w:rsidP="00893184">
      <w:pPr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72573" w14:textId="21A1ABA2" w:rsidR="007266F4" w:rsidRPr="00EE187E" w:rsidRDefault="007266F4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EE187E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ECF3FDF" w14:textId="77777777" w:rsidR="00893184" w:rsidRPr="008B05FD" w:rsidRDefault="00893184" w:rsidP="0089318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FD2393D" w14:textId="036D05B6" w:rsidR="00893184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880C0E0" w14:textId="77777777" w:rsidR="00893184" w:rsidRPr="009A620C" w:rsidRDefault="00893184" w:rsidP="00893184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18"/>
          <w:szCs w:val="18"/>
        </w:rPr>
      </w:pPr>
    </w:p>
    <w:p w14:paraId="1E8DF3F3" w14:textId="69CC4B92" w:rsidR="00153895" w:rsidRPr="009A620C" w:rsidRDefault="00893184" w:rsidP="009A620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153895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ออกโดย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>อื่น ๆ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</w:t>
      </w:r>
      <w:r w:rsidRPr="001538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การค้า </w:t>
      </w:r>
      <w:r w:rsidRPr="00AE3FD8">
        <w:rPr>
          <w:rFonts w:asciiTheme="majorBidi" w:hAnsiTheme="majorBidi" w:cstheme="majorBidi"/>
          <w:color w:val="000000"/>
          <w:sz w:val="30"/>
          <w:szCs w:val="30"/>
          <w:cs/>
        </w:rPr>
        <w:t>(ดูหมายเหตุข้อ</w:t>
      </w:r>
      <w:r w:rsidRPr="00AE3FD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64585" w:rsidRPr="00C64585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11502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AE3FD8">
        <w:rPr>
          <w:rFonts w:asciiTheme="majorBidi" w:hAnsiTheme="majorBidi" w:cstheme="majorBidi"/>
          <w:color w:val="000000"/>
          <w:sz w:val="30"/>
          <w:szCs w:val="30"/>
          <w:cs/>
        </w:rPr>
        <w:t>(ฉ)</w:t>
      </w:r>
      <w:r w:rsidR="00F42B56" w:rsidRPr="00AE3FD8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AE3FD8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1538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153895" w:rsidRPr="00153895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เมื่อเริ่มแรก</w:t>
      </w:r>
      <w:r w:rsidRPr="00153895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153895" w:rsidRPr="00042E5F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="00153895" w:rsidRPr="00042E5F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="00153895" w:rsidRPr="00042E5F">
        <w:rPr>
          <w:rFonts w:asciiTheme="majorBidi" w:hAnsiTheme="majorBidi" w:cstheme="majorBidi"/>
          <w:sz w:val="30"/>
          <w:szCs w:val="30"/>
          <w:cs/>
        </w:rPr>
        <w:t>จะรวม</w:t>
      </w:r>
      <w:r w:rsidR="00153895" w:rsidRPr="00042E5F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="00153895" w:rsidRPr="00042E5F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20876BCB" w14:textId="1ED1DA82" w:rsidR="00893184" w:rsidRPr="00893184" w:rsidRDefault="00893184" w:rsidP="00893184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</w:t>
      </w:r>
      <w:r w:rsidR="00E1463A">
        <w:rPr>
          <w:rFonts w:asciiTheme="majorBidi" w:hAnsiTheme="majorBidi" w:cstheme="majorBidi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5F771A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89318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63F0B7D" w14:textId="77777777" w:rsidR="00893184" w:rsidRPr="00E1463A" w:rsidRDefault="00893184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3BA86B7D" w14:textId="27344B3E" w:rsidR="00893184" w:rsidRPr="00893184" w:rsidRDefault="00893184" w:rsidP="0089318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9318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 กำไรและขาดทุนจากอัตราแลกเปลี่ยน และกำไร</w:t>
      </w:r>
      <w:r w:rsidR="005541AB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หรือขาดทุนที่เกิดจากการ ตัดรายการออกจากบัญชีรับรู้ในกำไรหรือขาดทุน </w:t>
      </w:r>
    </w:p>
    <w:p w14:paraId="47307346" w14:textId="77777777" w:rsidR="00893184" w:rsidRPr="00E1463A" w:rsidRDefault="00893184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28C32E9B" w14:textId="0017F2A9" w:rsidR="00893184" w:rsidRPr="00893184" w:rsidRDefault="00893184" w:rsidP="00893184">
      <w:pPr>
        <w:pStyle w:val="BodyText"/>
        <w:tabs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5541AB">
        <w:rPr>
          <w:rFonts w:asciiTheme="majorBidi" w:hAnsiTheme="majorBidi" w:cstheme="majorBidi"/>
          <w:sz w:val="30"/>
          <w:szCs w:val="30"/>
        </w:rPr>
        <w:t xml:space="preserve">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33EFAB8" w14:textId="77777777" w:rsidR="003771D7" w:rsidRPr="00E1463A" w:rsidRDefault="003771D7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34FDAEA8" w14:textId="0484C949" w:rsidR="00893184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52AA505" w14:textId="77777777" w:rsidR="00893184" w:rsidRPr="00893184" w:rsidRDefault="00893184" w:rsidP="00893184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5263B5BF" w14:textId="2C9A9D6F" w:rsidR="00893184" w:rsidRDefault="00893184" w:rsidP="00954070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  <w:r w:rsidRPr="0089318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</w:t>
      </w:r>
      <w:r w:rsidR="005541AB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ที่</w:t>
      </w:r>
      <w:r w:rsidRPr="00893184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ไม่ได้ทั้งโอนหรือคงไว้ซึ่งความเสี่ยงและผลตอบแทนของความเป็นเจ้าของเกือบทั้งหมด</w:t>
      </w:r>
      <w:r w:rsidR="005541AB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 xml:space="preserve">และไม่ได้คงไว้ซึ่งการควบคุมในสินทรัพย์ทางการเงิน </w:t>
      </w:r>
    </w:p>
    <w:p w14:paraId="42966F49" w14:textId="77777777" w:rsidR="00760C5B" w:rsidRPr="00E1463A" w:rsidRDefault="00760C5B" w:rsidP="00954070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FF"/>
          <w:sz w:val="24"/>
          <w:szCs w:val="24"/>
          <w:lang w:bidi="th-TH"/>
        </w:rPr>
      </w:pPr>
    </w:p>
    <w:p w14:paraId="56403402" w14:textId="6F9FDAF9" w:rsidR="00893184" w:rsidRPr="00893184" w:rsidRDefault="00893184" w:rsidP="0089318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</w:t>
      </w:r>
      <w:r w:rsidR="005849A4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หรือหมดอายุ </w:t>
      </w: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</w:t>
      </w:r>
      <w:r w:rsidR="005849A4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และกระแสเงินสดจากการเปลี่ยนแปลงหนี้สินมีความแตกต่างอย่างมีนัยสำคัญ โดยรับรู้หนี้สิน</w:t>
      </w:r>
      <w:r w:rsidR="005849A4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 xml:space="preserve">                             </w:t>
      </w: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ทางการเงินใหม่ด้วยมูลค่ายุติธรรมที่สะท้อนเงื่อนไขที่เปลี่ยนแปลงแล้ว </w:t>
      </w:r>
    </w:p>
    <w:p w14:paraId="4E1BE9B0" w14:textId="77777777" w:rsidR="00E1463A" w:rsidRPr="00E1463A" w:rsidRDefault="00E1463A" w:rsidP="003E792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F2339C9" w14:textId="64A5F7AF" w:rsidR="00893184" w:rsidRPr="00893184" w:rsidRDefault="00893184" w:rsidP="003E792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56CAA6A" w14:textId="77777777" w:rsidR="00893184" w:rsidRPr="00E1463A" w:rsidRDefault="00893184" w:rsidP="008931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04D2688C" w14:textId="7E6B86AC" w:rsidR="00893184" w:rsidRPr="00893184" w:rsidRDefault="00893184" w:rsidP="00893184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9318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93184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 w:rsidR="003E7925">
        <w:rPr>
          <w:rFonts w:asciiTheme="majorBidi" w:hAnsiTheme="majorBidi" w:cstheme="majorBidi"/>
          <w:sz w:val="30"/>
          <w:szCs w:val="30"/>
        </w:rPr>
        <w:t xml:space="preserve">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2DBE1792" w14:textId="6D84F586" w:rsidR="00893184" w:rsidRPr="00893184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931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อนุพันธ์ </w:t>
      </w:r>
    </w:p>
    <w:p w14:paraId="0F50E8EA" w14:textId="77777777" w:rsidR="00893184" w:rsidRPr="008B05FD" w:rsidRDefault="00893184" w:rsidP="00893184">
      <w:pPr>
        <w:pStyle w:val="BodyText"/>
        <w:shd w:val="clear" w:color="auto" w:fill="FFFFFF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szCs w:val="22"/>
        </w:rPr>
      </w:pPr>
    </w:p>
    <w:p w14:paraId="709B1055" w14:textId="7A1E2751" w:rsidR="00893184" w:rsidRPr="00893184" w:rsidRDefault="00893184" w:rsidP="00893184">
      <w:pPr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1D7397F" w14:textId="77777777" w:rsidR="00893184" w:rsidRPr="008B05FD" w:rsidRDefault="00893184" w:rsidP="00893184">
      <w:pPr>
        <w:spacing w:line="240" w:lineRule="auto"/>
        <w:ind w:left="990" w:right="29"/>
        <w:jc w:val="thaiDistribute"/>
        <w:rPr>
          <w:rFonts w:asciiTheme="majorBidi" w:hAnsiTheme="majorBidi" w:cstheme="majorBidi"/>
          <w:szCs w:val="22"/>
        </w:rPr>
      </w:pPr>
    </w:p>
    <w:p w14:paraId="09178622" w14:textId="68C5ACB4" w:rsidR="00893184" w:rsidRPr="00893184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3184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27F6111" w14:textId="77777777" w:rsidR="00893184" w:rsidRPr="008B05FD" w:rsidRDefault="00893184" w:rsidP="00893184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  <w:cs/>
        </w:rPr>
      </w:pPr>
    </w:p>
    <w:p w14:paraId="66817B8C" w14:textId="79210C25" w:rsidR="00893184" w:rsidRPr="00893184" w:rsidRDefault="00893184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55436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</w:p>
    <w:p w14:paraId="106DA8B7" w14:textId="77777777" w:rsidR="00893184" w:rsidRPr="008B05FD" w:rsidRDefault="00893184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Cs w:val="22"/>
          <w:shd w:val="clear" w:color="auto" w:fill="D9D9D9" w:themeFill="background1" w:themeFillShade="D9"/>
        </w:rPr>
      </w:pPr>
    </w:p>
    <w:p w14:paraId="59EE3BD0" w14:textId="17536C4D" w:rsidR="00893184" w:rsidRDefault="00893184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93184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</w:t>
      </w:r>
      <w:r w:rsidRPr="00893184">
        <w:rPr>
          <w:rFonts w:asciiTheme="majorBidi" w:hAnsiTheme="majorBidi" w:cstheme="majorBidi"/>
          <w:sz w:val="30"/>
          <w:szCs w:val="30"/>
        </w:rPr>
        <w:br/>
      </w:r>
      <w:r w:rsidR="0055436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อีก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C840BB">
        <w:rPr>
          <w:rFonts w:asciiTheme="majorBidi" w:hAnsiTheme="majorBidi" w:cstheme="majorBidi"/>
          <w:sz w:val="30"/>
          <w:szCs w:val="30"/>
        </w:rPr>
        <w:t xml:space="preserve"> </w:t>
      </w:r>
      <w:r w:rsidRPr="00893184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</w:t>
      </w:r>
      <w:r w:rsidR="0055436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>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55436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309832BD" w14:textId="77777777" w:rsidR="00A904EF" w:rsidRPr="008B05FD" w:rsidRDefault="00A904EF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Cs w:val="22"/>
        </w:rPr>
      </w:pPr>
    </w:p>
    <w:p w14:paraId="05006A44" w14:textId="39F1D340" w:rsidR="00893184" w:rsidRDefault="00893184" w:rsidP="00893184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 w:rsidR="00FA40D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89318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720C44" w14:textId="7B553572" w:rsidR="003919D2" w:rsidRPr="008B05FD" w:rsidRDefault="008B05FD" w:rsidP="008B05FD">
      <w:pPr>
        <w:tabs>
          <w:tab w:val="left" w:pos="990"/>
        </w:tabs>
        <w:spacing w:line="240" w:lineRule="auto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14:paraId="5B4FE81A" w14:textId="3C2751DE" w:rsidR="00893184" w:rsidRDefault="00893184" w:rsidP="008931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</w:t>
      </w:r>
      <w:r w:rsidR="00FA40D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B23CDA5" w14:textId="5AAE5D59" w:rsidR="005D59D8" w:rsidRPr="008B05FD" w:rsidRDefault="005D59D8" w:rsidP="008931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Cs w:val="22"/>
        </w:rPr>
      </w:pPr>
    </w:p>
    <w:p w14:paraId="35DF7DEF" w14:textId="089566E5" w:rsidR="00893184" w:rsidRPr="00937AEA" w:rsidRDefault="00893184" w:rsidP="008931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9EEF94A" w14:textId="7860D303" w:rsidR="00893184" w:rsidRPr="00937AEA" w:rsidRDefault="00893184" w:rsidP="00893184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-</w:t>
      </w:r>
      <w:r w:rsidRPr="00937AEA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84240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3FDE5FF4" w14:textId="59EB1A82" w:rsidR="00893184" w:rsidRPr="00893184" w:rsidRDefault="00893184" w:rsidP="00893184">
      <w:pPr>
        <w:tabs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-</w:t>
      </w:r>
      <w:r w:rsidRPr="00937AEA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74CA0F3" w14:textId="0AD4E3E7" w:rsidR="005702BF" w:rsidRDefault="005702BF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365268D" w14:textId="195E0759" w:rsidR="00893184" w:rsidRPr="00937AEA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6D81FEF5" w14:textId="77777777" w:rsidR="008B05FD" w:rsidRPr="008B05FD" w:rsidRDefault="008B05FD" w:rsidP="00811E11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Cs w:val="22"/>
        </w:rPr>
      </w:pPr>
    </w:p>
    <w:p w14:paraId="7D938BB5" w14:textId="49661D61" w:rsidR="003771D7" w:rsidRDefault="00893184" w:rsidP="00811E11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</w:t>
      </w:r>
      <w:r w:rsidR="0084240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84240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6EFDD7B" w14:textId="079F1920" w:rsidR="00893184" w:rsidRPr="00937AEA" w:rsidRDefault="00893184" w:rsidP="00EF68EF">
      <w:pPr>
        <w:pStyle w:val="BodyText"/>
        <w:numPr>
          <w:ilvl w:val="0"/>
          <w:numId w:val="13"/>
        </w:numPr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937AE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027CF45B" w14:textId="77777777" w:rsidR="00937AEA" w:rsidRPr="00C66B8D" w:rsidRDefault="00937AEA" w:rsidP="00937AEA">
      <w:pPr>
        <w:pStyle w:val="BodyText"/>
        <w:shd w:val="clear" w:color="auto" w:fill="FFFFFF"/>
        <w:tabs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shd w:val="clear" w:color="auto" w:fill="E0E0E0"/>
        </w:rPr>
      </w:pPr>
    </w:p>
    <w:p w14:paraId="5B107B6B" w14:textId="679538D0" w:rsidR="00893184" w:rsidRPr="00893184" w:rsidRDefault="00893184" w:rsidP="00DD6A72">
      <w:pPr>
        <w:tabs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8211841" w14:textId="77777777" w:rsidR="00811E11" w:rsidRPr="00C66B8D" w:rsidRDefault="00811E11" w:rsidP="007266F4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BC27BA5" w14:textId="77777777" w:rsidR="007214F5" w:rsidRPr="00906CAB" w:rsidRDefault="007214F5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06CAB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 xml:space="preserve"> </w:t>
      </w:r>
    </w:p>
    <w:p w14:paraId="7F0E3F1B" w14:textId="77777777" w:rsidR="00BA67D4" w:rsidRPr="006666FA" w:rsidRDefault="00BA67D4" w:rsidP="00351A1C">
      <w:pPr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097EAAA" w14:textId="7F9C456F" w:rsidR="007214F5" w:rsidRDefault="00937AEA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ยอดเงินสด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ยอดเงินฝากธนาคารและเงินลงทุนระยะสั้นที่มี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37F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</w:t>
      </w:r>
      <w:r w:rsidR="00374E58">
        <w:rPr>
          <w:rFonts w:asciiTheme="majorBidi" w:hAnsiTheme="majorBidi" w:cstheme="majorBidi"/>
          <w:sz w:val="30"/>
          <w:szCs w:val="30"/>
        </w:rPr>
        <w:t xml:space="preserve"> 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920A54B" w14:textId="77777777" w:rsidR="00760C5B" w:rsidRPr="006666FA" w:rsidRDefault="00760C5B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04F71" w14:textId="1C17668A" w:rsidR="0042048D" w:rsidRPr="006666FA" w:rsidRDefault="0042048D" w:rsidP="00EF68EF">
      <w:pPr>
        <w:pStyle w:val="Heading8"/>
        <w:keepNext/>
        <w:numPr>
          <w:ilvl w:val="1"/>
          <w:numId w:val="6"/>
        </w:numPr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ลูกหนี้การค้า</w:t>
      </w:r>
      <w:r w:rsidR="00937AEA" w:rsidRPr="00937AE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และ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3E547CCA" w14:textId="77777777" w:rsidR="0042048D" w:rsidRPr="00DC5D58" w:rsidRDefault="0042048D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99942C0" w14:textId="1FFDB0B1" w:rsidR="00937AEA" w:rsidRPr="00937AEA" w:rsidRDefault="00937AEA" w:rsidP="005D59D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7AE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D2EDB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การค้าและลูกหนี้อื่น</w:t>
      </w:r>
      <w:r w:rsidRPr="00937AEA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937AE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37AEA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ED2EDB"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ED2ED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หนี้สูญจะถูกตัดจำหน่ายเมื่อเกิดขึ้น   </w:t>
      </w:r>
    </w:p>
    <w:p w14:paraId="50DF9163" w14:textId="77777777" w:rsidR="00153895" w:rsidRPr="00DC5D58" w:rsidRDefault="00153895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A2AB6D" w14:textId="4AD989D8" w:rsidR="00937AEA" w:rsidRPr="00937AEA" w:rsidRDefault="00937AEA" w:rsidP="00937A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7AE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37AEA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374E58">
        <w:rPr>
          <w:rFonts w:asciiTheme="majorBidi" w:hAnsiTheme="majorBidi" w:cstheme="majorBidi"/>
          <w:sz w:val="30"/>
          <w:szCs w:val="30"/>
        </w:rPr>
        <w:t xml:space="preserve">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DC5D58">
        <w:rPr>
          <w:rFonts w:asciiTheme="majorBidi" w:hAnsiTheme="majorBidi" w:cstheme="majorBidi"/>
          <w:sz w:val="30"/>
          <w:szCs w:val="30"/>
        </w:rPr>
        <w:t xml:space="preserve"> </w:t>
      </w:r>
      <w:r w:rsidRPr="00937AEA">
        <w:rPr>
          <w:rFonts w:asciiTheme="majorBidi" w:hAnsiTheme="majorBidi" w:cstheme="majorBidi"/>
          <w:sz w:val="30"/>
          <w:szCs w:val="30"/>
          <w:cs/>
        </w:rPr>
        <w:t>โดยนำข้อมูลผลขาดทุนที่เกิดขึ้นในอดีต</w:t>
      </w:r>
      <w:r w:rsidR="00374E58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 xml:space="preserve"> การปรับปรุงปัจจัยที่มี ความเฉพาะเจาะจงกับลูกหนี้นั้นๆ ตลอดจนการประเมินข้อมูลสภาวการณ์เศรษฐกิจ</w:t>
      </w:r>
      <w:r w:rsidR="00374E58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937AEA">
        <w:rPr>
          <w:rFonts w:asciiTheme="majorBidi" w:hAnsiTheme="majorBidi" w:cs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7DAFF43F" w14:textId="5991E753" w:rsidR="00937AEA" w:rsidRPr="00EA1C47" w:rsidRDefault="00937AEA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bidi="th-TH"/>
        </w:rPr>
      </w:pPr>
    </w:p>
    <w:p w14:paraId="1A5139F7" w14:textId="498490B3" w:rsidR="0042048D" w:rsidRPr="006666FA" w:rsidRDefault="0042048D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39297A5E" w14:textId="77777777" w:rsidR="0042048D" w:rsidRPr="006666FA" w:rsidRDefault="0042048D" w:rsidP="00351A1C">
      <w:pPr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48467D" w14:textId="77777777" w:rsidR="00C7437B" w:rsidRPr="006666FA" w:rsidRDefault="00C16566" w:rsidP="00126A65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 </w:t>
      </w:r>
    </w:p>
    <w:p w14:paraId="7AC4D0D2" w14:textId="77777777" w:rsidR="00C16566" w:rsidRPr="006666FA" w:rsidRDefault="00C16566" w:rsidP="00126A65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90E303" w14:textId="06C58906" w:rsidR="00811E11" w:rsidRDefault="00A57D7A" w:rsidP="00811E11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ต้นทุนของ</w:t>
      </w:r>
      <w:r w:rsidR="00760C5B">
        <w:rPr>
          <w:rFonts w:asciiTheme="majorBidi" w:hAnsiTheme="majorBidi" w:cstheme="majorBidi" w:hint="cs"/>
          <w:sz w:val="30"/>
          <w:szCs w:val="30"/>
          <w:cs/>
          <w:lang w:bidi="th-TH"/>
        </w:rPr>
        <w:t>ยาน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ยนต์คำนวณโดยวิธีเฉพาะเจาะจง ส่วนต้นทุนของอะไหล่และอุปกรณ์คำนวณโดยวิธีถัวเฉลี่ย </w:t>
      </w:r>
      <w:r w:rsidR="00880FEF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6666FA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</w:t>
      </w:r>
      <w:r w:rsidR="00880FEF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6666FA">
        <w:rPr>
          <w:rFonts w:asciiTheme="majorBidi" w:hAnsiTheme="majorBidi" w:cstheme="majorBidi"/>
          <w:sz w:val="30"/>
          <w:szCs w:val="30"/>
          <w:cs/>
        </w:rPr>
        <w:t>สภาพปัจจุบัน</w:t>
      </w:r>
    </w:p>
    <w:p w14:paraId="6326701D" w14:textId="77777777" w:rsidR="00ED2EDB" w:rsidRPr="00ED2EDB" w:rsidRDefault="00ED2EDB" w:rsidP="00811E11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8B45356" w14:textId="5061B0AC" w:rsidR="0042048D" w:rsidRPr="006666FA" w:rsidRDefault="0042048D" w:rsidP="00811E11">
      <w:pPr>
        <w:pStyle w:val="BodyText"/>
        <w:shd w:val="clear" w:color="auto" w:fill="FFFFFF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</w:t>
      </w:r>
      <w:r w:rsidR="00B270B7" w:rsidRPr="006666FA">
        <w:rPr>
          <w:rFonts w:asciiTheme="majorBidi" w:hAnsiTheme="majorBidi" w:cstheme="majorBidi"/>
          <w:sz w:val="30"/>
          <w:szCs w:val="30"/>
          <w:cs/>
        </w:rPr>
        <w:t>้จ่ายที่จำเป็นโดยประมาณในการขาย</w:t>
      </w:r>
    </w:p>
    <w:p w14:paraId="3E80B352" w14:textId="77777777" w:rsidR="00954376" w:rsidRPr="006666FA" w:rsidRDefault="00954376" w:rsidP="006469E5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3802E3" w14:textId="77777777" w:rsidR="00A57D7A" w:rsidRPr="006666FA" w:rsidRDefault="00A57D7A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สินค้าเพื่อการจัดแสดง</w:t>
      </w:r>
    </w:p>
    <w:p w14:paraId="7DD38C29" w14:textId="77777777" w:rsidR="00A57D7A" w:rsidRPr="00DC5D58" w:rsidRDefault="00A57D7A" w:rsidP="006469E5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61E8A7D" w14:textId="0B6139BF" w:rsidR="00132E1A" w:rsidRDefault="00A57D7A" w:rsidP="00132E1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สินค้าเพื่อการจัดแสดงคือสินค้าภายใต้สินเชื่อจาก</w:t>
      </w:r>
      <w:r w:rsidR="003E6FE5">
        <w:rPr>
          <w:rFonts w:asciiTheme="majorBidi" w:hAnsiTheme="majorBidi" w:cstheme="majorBidi" w:hint="cs"/>
          <w:sz w:val="30"/>
          <w:szCs w:val="30"/>
          <w:cs/>
          <w:lang w:bidi="th-TH"/>
        </w:rPr>
        <w:t>กิจการอื่น</w:t>
      </w:r>
      <w:r w:rsidRPr="006666FA">
        <w:rPr>
          <w:rFonts w:asciiTheme="majorBidi" w:hAnsiTheme="majorBidi" w:cstheme="majorBidi"/>
          <w:sz w:val="30"/>
          <w:szCs w:val="30"/>
          <w:cs/>
        </w:rPr>
        <w:t>ที่มีไว้เพื่อการจัดแสดง โดยแสดงมูลค่าตามยอดหนี้</w:t>
      </w:r>
      <w:r w:rsidR="003E6FE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</w:t>
      </w:r>
      <w:r w:rsidRPr="006666FA">
        <w:rPr>
          <w:rFonts w:asciiTheme="majorBidi" w:hAnsiTheme="majorBidi" w:cstheme="majorBidi"/>
          <w:sz w:val="30"/>
          <w:szCs w:val="30"/>
          <w:cs/>
        </w:rPr>
        <w:t>คงค้าง</w:t>
      </w:r>
    </w:p>
    <w:p w14:paraId="23E356EF" w14:textId="77777777" w:rsidR="00132E1A" w:rsidRPr="006666FA" w:rsidRDefault="00132E1A" w:rsidP="00A57D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BB5D4" w14:textId="6F057530" w:rsidR="00A57D7A" w:rsidRPr="006666FA" w:rsidRDefault="00A57D7A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ยานพาหนะรอการขาย</w:t>
      </w:r>
      <w:r w:rsidR="00CC70D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สำหรับสินทรัพย์ให้เช่า</w:t>
      </w:r>
    </w:p>
    <w:p w14:paraId="344B6447" w14:textId="77777777" w:rsidR="00A57D7A" w:rsidRPr="00DC5D58" w:rsidRDefault="00A57D7A" w:rsidP="006469E5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4B52BE9A" w14:textId="6003341B" w:rsidR="00A57D7A" w:rsidRPr="006666FA" w:rsidRDefault="00A57D7A" w:rsidP="00A57D7A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สินทรัพย์ให้เช่าตามสัญญาเช่าดำเนินงานถูกโอนเป็นยานพาหนะรอการขายเมื่อวันที่ได้หยุดการให้เช่าและ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br/>
      </w:r>
      <w:r w:rsidR="00880FEF"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ถือไว้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เพื่อขาย วัดมูลค่าด้วยราคาตามบัญชี ณ วันที่สินทรัพย์ดังกล่าวได้หยุดการให้เช่าหรือมูลค่าสุทธิที่จะได้รับแล้วแต่ราคาใดจะต่ำกว่า</w:t>
      </w:r>
    </w:p>
    <w:p w14:paraId="4066E65F" w14:textId="77777777" w:rsidR="00A57D7A" w:rsidRPr="00DC5D58" w:rsidRDefault="00A57D7A" w:rsidP="00A57D7A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24"/>
          <w:szCs w:val="24"/>
          <w:cs/>
          <w:lang w:val="th-TH" w:bidi="th-TH"/>
        </w:rPr>
      </w:pPr>
    </w:p>
    <w:p w14:paraId="1D605044" w14:textId="75F2D4BC" w:rsidR="00A57D7A" w:rsidRDefault="00A57D7A" w:rsidP="00132E1A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ต้นทุนของยานพาหนะรอการขายคำนวณโดยใช้วิธีราคาเฉพาะเจาะจง</w:t>
      </w:r>
    </w:p>
    <w:p w14:paraId="7FD823D5" w14:textId="77777777" w:rsidR="00880FEF" w:rsidRPr="00DC5D58" w:rsidRDefault="00880FEF" w:rsidP="00132E1A">
      <w:pPr>
        <w:spacing w:line="240" w:lineRule="atLeast"/>
        <w:ind w:left="518"/>
        <w:jc w:val="thaiDistribute"/>
        <w:rPr>
          <w:rFonts w:asciiTheme="majorBidi" w:eastAsia="MS Mincho" w:hAnsiTheme="majorBidi" w:cstheme="majorBidi"/>
          <w:sz w:val="24"/>
          <w:szCs w:val="24"/>
          <w:cs/>
          <w:lang w:val="th-TH" w:bidi="th-TH"/>
        </w:rPr>
      </w:pPr>
    </w:p>
    <w:p w14:paraId="12F3F23C" w14:textId="5570A40C" w:rsidR="00A57D7A" w:rsidRDefault="00A57D7A" w:rsidP="00A57D7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มูลค่าสุทธิที่จะได้รับเป็นการประมาณราคาที่จะขายได้จากการดำเนินธุรกิจปกติ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</w:p>
    <w:p w14:paraId="01E2248E" w14:textId="1B8324AB" w:rsidR="00467F53" w:rsidRDefault="00467F53" w:rsidP="00C374D6">
      <w:pPr>
        <w:rPr>
          <w:rFonts w:asciiTheme="majorBidi" w:hAnsiTheme="majorBidi" w:cstheme="majorBidi"/>
          <w:sz w:val="30"/>
          <w:szCs w:val="30"/>
          <w:lang w:bidi="th-TH"/>
        </w:rPr>
      </w:pPr>
    </w:p>
    <w:p w14:paraId="179F3779" w14:textId="77777777" w:rsidR="00F81BB3" w:rsidRPr="001341F5" w:rsidRDefault="00F81BB3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1341F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521FCE2F" w14:textId="77777777" w:rsidR="00F81BB3" w:rsidRPr="00DC5D58" w:rsidRDefault="00F81BB3" w:rsidP="00F81BB3">
      <w:pPr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ED2CD80" w14:textId="349BCB5C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อสังหาริมทรัพย์เพื่อการลงทุนวัดมูลค่าด้วยราคาทุนหักค่าเสื่อมราคาสะสม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และขาดทุนจากการด้อยค่า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ต้นทุนรวมค่าใช้จ่ายทางตรงเพื่อให้ได้มาซึ่งอสังหาริมทรัพย์เพื่อการลงทุน 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ต้นทุนการก่อสร้างสินทรัพย์ที่กิจการก่อสร้างเอง</w:t>
      </w:r>
    </w:p>
    <w:p w14:paraId="48226098" w14:textId="77777777" w:rsidR="001341F5" w:rsidRPr="00DC5D58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th-TH" w:bidi="th-TH"/>
        </w:rPr>
      </w:pPr>
    </w:p>
    <w:p w14:paraId="69E090CA" w14:textId="548C4156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ค่าเสื่อมราคาคำนวณโดยวิธีเส้นตรงตามอายุการให้ประโยชน์โดยประมาณของ</w:t>
      </w:r>
      <w:r w:rsidR="00B71A5C" w:rsidRPr="00B71A5C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อาคารและส่วนปรับปรุงอาคาร</w:t>
      </w:r>
      <w:r w:rsidR="00B71A5C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               และ</w:t>
      </w:r>
      <w:r w:rsidR="00E270D2" w:rsidRPr="00B71A5C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สินทรัพย์สิทธิการใช้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จำนวน </w:t>
      </w:r>
      <w:r w:rsidR="00880FEF" w:rsidRPr="00B4666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จำนวน </w:t>
      </w:r>
      <w:r w:rsidR="00602349">
        <w:rPr>
          <w:rFonts w:asciiTheme="majorBidi" w:eastAsia="MS Mincho" w:hAnsiTheme="majorBidi" w:cs="Arial" w:hint="cs"/>
          <w:sz w:val="30"/>
          <w:szCs w:val="30"/>
          <w:rtl/>
          <w:lang w:val="th-TH"/>
        </w:rPr>
        <w:t>3</w:t>
      </w:r>
      <w:r w:rsidRPr="00BB1EB2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- </w:t>
      </w:r>
      <w:r w:rsidR="00C64585" w:rsidRPr="00B71A5C">
        <w:rPr>
          <w:rFonts w:asciiTheme="majorBidi" w:eastAsia="MS Mincho" w:hAnsiTheme="majorBidi" w:cstheme="majorBidi" w:hint="cs"/>
          <w:sz w:val="30"/>
          <w:szCs w:val="30"/>
          <w:lang w:val="th-TH"/>
        </w:rPr>
        <w:t>3</w:t>
      </w:r>
      <w:r w:rsidR="00C64585" w:rsidRPr="00B71A5C">
        <w:rPr>
          <w:rFonts w:asciiTheme="majorBidi" w:eastAsia="MS Mincho" w:hAnsiTheme="majorBidi" w:cstheme="majorBidi"/>
          <w:sz w:val="30"/>
          <w:szCs w:val="30"/>
          <w:lang w:val="th-TH"/>
        </w:rPr>
        <w:t>0</w:t>
      </w:r>
      <w:r w:rsidRPr="00BB1EB2">
        <w:rPr>
          <w:rFonts w:asciiTheme="majorBidi" w:eastAsia="MS Mincho" w:hAnsiTheme="majorBidi" w:cstheme="majorBidi"/>
          <w:sz w:val="30"/>
          <w:szCs w:val="30"/>
          <w:lang w:val="th-TH"/>
        </w:rPr>
        <w:t xml:space="preserve"> 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ปี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และรับรู้ในกำไรหรือขาดทุน ทั้งนี้ </w:t>
      </w:r>
      <w:r w:rsidRPr="00BB1EB2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BB1EB2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ไม่คิดค่าเสื่อมราคาสำหรับสินทรัพย์ที่อยู่ระหว่างการก่อสร้าง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671F92F6" w14:textId="77777777" w:rsidR="001341F5" w:rsidRPr="00DC5D58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  <w:lang w:val="th-TH"/>
        </w:rPr>
      </w:pPr>
    </w:p>
    <w:p w14:paraId="789E944B" w14:textId="5BC82AD9" w:rsidR="00F81BB3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034A82B1" w14:textId="425839A0" w:rsidR="00FE17CD" w:rsidRPr="00937240" w:rsidRDefault="008743EC" w:rsidP="00EF68EF">
      <w:pPr>
        <w:pStyle w:val="Heading8"/>
        <w:keepNext/>
        <w:numPr>
          <w:ilvl w:val="1"/>
          <w:numId w:val="6"/>
        </w:numPr>
        <w:spacing w:line="240" w:lineRule="atLeast"/>
        <w:ind w:right="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1341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สินทรัพย์ให้เช่าตามสัญญาเช่า</w:t>
      </w:r>
      <w:r w:rsidR="001341F5" w:rsidRPr="001341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ดำเนินงาน</w:t>
      </w:r>
      <w:r w:rsidRPr="009372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="00B12D4A" w:rsidRPr="0093724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5C8474E6" w14:textId="77777777" w:rsidR="004C06FF" w:rsidRPr="00DC5D58" w:rsidRDefault="004C06FF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th-TH"/>
        </w:rPr>
      </w:pPr>
    </w:p>
    <w:p w14:paraId="6F79E2E3" w14:textId="0CCCB077" w:rsidR="001341F5" w:rsidRPr="001341F5" w:rsidRDefault="00242888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="001341F5"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อาคารและอุปกรณ์วัดมูลค่าด้วยราคาทุนหักค่าเสื่อมราคาสะสม</w:t>
      </w:r>
      <w:r w:rsidR="001341F5"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และขาดทุนจากการด้อยค่า</w:t>
      </w:r>
      <w:r w:rsidR="001341F5"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</w:t>
      </w:r>
    </w:p>
    <w:p w14:paraId="3201FF59" w14:textId="77777777" w:rsidR="001341F5" w:rsidRPr="00DC5D58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th-TH"/>
        </w:rPr>
      </w:pPr>
    </w:p>
    <w:p w14:paraId="11ADCDEE" w14:textId="59DF4783" w:rsid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ต้นทุนของการก่อสร้างสินทรัพย์ที่กิจการก่อสร้างเอง รวมถึงต้นทุนการกู้ยืม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และต้นทุนในการรื้อถอน การขนย้าย การบูรณะสถานที่ตั้งของสินทรัพย์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65C75809" w14:textId="77777777" w:rsidR="00A904EF" w:rsidRPr="00DC5D58" w:rsidRDefault="00A904EF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1CA19449" w14:textId="739BFFD5" w:rsidR="007778CA" w:rsidRDefault="001341F5" w:rsidP="0090058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3D5744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ที่ดิน อาคารและอุปกรณ์รับรู้ในกำไรหรือขาดทุน </w:t>
      </w:r>
    </w:p>
    <w:p w14:paraId="1E5F7FBE" w14:textId="77777777" w:rsidR="00342CEA" w:rsidRPr="00DC5D58" w:rsidRDefault="00342CEA" w:rsidP="0090058F">
      <w:pPr>
        <w:tabs>
          <w:tab w:val="left" w:pos="540"/>
        </w:tabs>
        <w:spacing w:line="240" w:lineRule="auto"/>
        <w:jc w:val="thaiDistribute"/>
        <w:rPr>
          <w:rFonts w:asciiTheme="majorBidi" w:eastAsia="MS Mincho" w:hAnsiTheme="majorBidi" w:cstheme="majorBidi"/>
          <w:sz w:val="24"/>
          <w:szCs w:val="24"/>
          <w:cs/>
          <w:lang w:val="th-TH" w:bidi="th-TH"/>
        </w:rPr>
      </w:pPr>
    </w:p>
    <w:p w14:paraId="0F162094" w14:textId="75411486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  <w:t xml:space="preserve">ต้นทุนที่เกิดขึ้นในภายหลัง </w:t>
      </w:r>
    </w:p>
    <w:p w14:paraId="5CBD58CE" w14:textId="77777777" w:rsidR="001341F5" w:rsidRPr="00DC5D58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  <w:lang w:val="th-TH"/>
        </w:rPr>
      </w:pPr>
    </w:p>
    <w:p w14:paraId="4D28F83D" w14:textId="48865BCE" w:rsidR="00153895" w:rsidRDefault="001341F5" w:rsidP="0090058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242888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 เมื่อ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</w:t>
      </w:r>
      <w:r w:rsidR="00242888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สินทรัพย์ให้เช่าตามสัญญาเช่าดำเนินงานและ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ที่ดิน อาคารและอุปกรณ์จะรับรู้ในกำไรหรือขาดทุนเมื่อเกิดขึ้น</w:t>
      </w:r>
    </w:p>
    <w:p w14:paraId="657CD024" w14:textId="77777777" w:rsidR="00DC5D58" w:rsidRPr="00DC5D58" w:rsidRDefault="00DC5D58" w:rsidP="0090058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2D6FEE3D" w14:textId="2BD95F4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i/>
          <w:iCs/>
          <w:sz w:val="30"/>
          <w:szCs w:val="30"/>
          <w:cs/>
          <w:lang w:val="th-TH"/>
        </w:rPr>
        <w:t>ค่าเสื่อมราคา</w:t>
      </w:r>
    </w:p>
    <w:p w14:paraId="739BCFE8" w14:textId="77777777" w:rsidR="001341F5" w:rsidRPr="00DC5D58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th-TH"/>
        </w:rPr>
      </w:pPr>
    </w:p>
    <w:p w14:paraId="3A135654" w14:textId="6FE9FA86" w:rsid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กลุ่มบริษัท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7F951350" w14:textId="77777777" w:rsidR="00076481" w:rsidRPr="00DC5D58" w:rsidRDefault="00076481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  <w:lang w:val="th-TH" w:bidi="th-TH"/>
        </w:rPr>
      </w:pPr>
    </w:p>
    <w:p w14:paraId="42D2D42C" w14:textId="77777777" w:rsidR="001341F5" w:rsidRP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ประมาณการอายุการให้ประโยชน์ของสินทรัพย์แสดงได้ดังนี้ </w:t>
      </w:r>
    </w:p>
    <w:p w14:paraId="1A7C3D11" w14:textId="77777777" w:rsidR="002C047A" w:rsidRPr="00DC5D58" w:rsidRDefault="002C047A" w:rsidP="001341F5">
      <w:pPr>
        <w:pStyle w:val="Default"/>
        <w:ind w:left="450"/>
        <w:jc w:val="thaiDistribute"/>
        <w:rPr>
          <w:rFonts w:asciiTheme="majorBidi" w:hAnsiTheme="majorBidi" w:cstheme="majorBidi"/>
          <w:sz w:val="16"/>
          <w:szCs w:val="14"/>
          <w:lang w:bidi="ar-SA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5310"/>
        <w:gridCol w:w="2322"/>
        <w:gridCol w:w="1476"/>
      </w:tblGrid>
      <w:tr w:rsidR="00B71A5C" w:rsidRPr="006666FA" w14:paraId="1626DC05" w14:textId="77777777" w:rsidTr="00FE16A3">
        <w:tc>
          <w:tcPr>
            <w:tcW w:w="5310" w:type="dxa"/>
            <w:shd w:val="clear" w:color="auto" w:fill="auto"/>
            <w:vAlign w:val="bottom"/>
          </w:tcPr>
          <w:p w14:paraId="599B5F31" w14:textId="5E2BA4BC" w:rsidR="00B71A5C" w:rsidRPr="006666FA" w:rsidRDefault="00B71A5C" w:rsidP="008743EC">
            <w:pPr>
              <w:ind w:right="-8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สินทรัพย์ให้เช่าตามสัญญาเช่า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3798" w:type="dxa"/>
            <w:gridSpan w:val="2"/>
            <w:shd w:val="clear" w:color="auto" w:fill="auto"/>
          </w:tcPr>
          <w:p w14:paraId="62DEBDDE" w14:textId="677C3837" w:rsidR="00B71A5C" w:rsidRPr="006666FA" w:rsidRDefault="00B71A5C" w:rsidP="00B71A5C">
            <w:pPr>
              <w:pStyle w:val="BodyText"/>
              <w:spacing w:after="0" w:line="240" w:lineRule="atLeast"/>
              <w:ind w:left="-57" w:right="11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8743EC" w:rsidRPr="006666FA" w14:paraId="4E89D9B9" w14:textId="77777777" w:rsidTr="001341F5">
        <w:tc>
          <w:tcPr>
            <w:tcW w:w="5310" w:type="dxa"/>
            <w:shd w:val="clear" w:color="auto" w:fill="auto"/>
            <w:vAlign w:val="bottom"/>
          </w:tcPr>
          <w:p w14:paraId="6BD374A5" w14:textId="77777777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2322" w:type="dxa"/>
            <w:shd w:val="clear" w:color="auto" w:fill="auto"/>
          </w:tcPr>
          <w:p w14:paraId="2A2ECD10" w14:textId="29F2B4B9" w:rsidR="008743EC" w:rsidRPr="00712711" w:rsidRDefault="00C64585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76" w:type="dxa"/>
            <w:shd w:val="clear" w:color="auto" w:fill="auto"/>
          </w:tcPr>
          <w:p w14:paraId="607DA0AC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8743EC" w:rsidRPr="006666FA" w14:paraId="6E08E98C" w14:textId="77777777" w:rsidTr="001341F5">
        <w:tc>
          <w:tcPr>
            <w:tcW w:w="5310" w:type="dxa"/>
            <w:shd w:val="clear" w:color="auto" w:fill="auto"/>
            <w:vAlign w:val="bottom"/>
          </w:tcPr>
          <w:p w14:paraId="197275FC" w14:textId="1716A226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อาคารและส่วนปรับปรุง</w:t>
            </w:r>
            <w:r w:rsidR="00B71A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322" w:type="dxa"/>
            <w:shd w:val="clear" w:color="auto" w:fill="auto"/>
          </w:tcPr>
          <w:p w14:paraId="57250DFA" w14:textId="65908161" w:rsidR="008743EC" w:rsidRPr="00712711" w:rsidRDefault="00C64585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743EC" w:rsidRPr="007127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6" w:type="dxa"/>
            <w:shd w:val="clear" w:color="auto" w:fill="auto"/>
          </w:tcPr>
          <w:p w14:paraId="439609F6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8743EC" w:rsidRPr="006666FA" w14:paraId="281877FB" w14:textId="77777777" w:rsidTr="001341F5">
        <w:tc>
          <w:tcPr>
            <w:tcW w:w="5310" w:type="dxa"/>
            <w:shd w:val="clear" w:color="auto" w:fill="auto"/>
            <w:vAlign w:val="bottom"/>
          </w:tcPr>
          <w:p w14:paraId="66F48F20" w14:textId="77777777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322" w:type="dxa"/>
            <w:shd w:val="clear" w:color="auto" w:fill="auto"/>
          </w:tcPr>
          <w:p w14:paraId="4F23B4C9" w14:textId="3D590D76" w:rsidR="008743EC" w:rsidRPr="00712711" w:rsidRDefault="00C64585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14:paraId="27DB6E05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8743EC" w:rsidRPr="006666FA" w14:paraId="18A45641" w14:textId="77777777" w:rsidTr="001341F5">
        <w:tc>
          <w:tcPr>
            <w:tcW w:w="5310" w:type="dxa"/>
            <w:shd w:val="clear" w:color="auto" w:fill="auto"/>
            <w:vAlign w:val="bottom"/>
          </w:tcPr>
          <w:p w14:paraId="4DBF9A92" w14:textId="77777777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22" w:type="dxa"/>
            <w:shd w:val="clear" w:color="auto" w:fill="auto"/>
          </w:tcPr>
          <w:p w14:paraId="4A99AA55" w14:textId="344CAF93" w:rsidR="008743EC" w:rsidRPr="00712711" w:rsidRDefault="00C64585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0B79" w:rsidRPr="007127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743EC" w:rsidRPr="007127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042849D0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8743EC" w:rsidRPr="006666FA" w14:paraId="157214D7" w14:textId="77777777" w:rsidTr="001341F5">
        <w:tc>
          <w:tcPr>
            <w:tcW w:w="5310" w:type="dxa"/>
            <w:shd w:val="clear" w:color="auto" w:fill="auto"/>
            <w:vAlign w:val="bottom"/>
          </w:tcPr>
          <w:p w14:paraId="738DBD19" w14:textId="77777777" w:rsidR="008743EC" w:rsidRPr="006666FA" w:rsidRDefault="008743EC" w:rsidP="008743EC">
            <w:pPr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2322" w:type="dxa"/>
            <w:shd w:val="clear" w:color="auto" w:fill="auto"/>
          </w:tcPr>
          <w:p w14:paraId="1F9C5ED8" w14:textId="1B272097" w:rsidR="008743EC" w:rsidRPr="00712711" w:rsidRDefault="00C64585" w:rsidP="008743EC">
            <w:pPr>
              <w:pStyle w:val="BodyText"/>
              <w:spacing w:after="0" w:line="240" w:lineRule="atLeast"/>
              <w:ind w:left="-57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743EC" w:rsidRPr="0071271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14:paraId="4CEF5A90" w14:textId="77777777" w:rsidR="008743EC" w:rsidRPr="00712711" w:rsidRDefault="008743EC" w:rsidP="008743EC">
            <w:pPr>
              <w:pStyle w:val="BodyText"/>
              <w:spacing w:after="0" w:line="240" w:lineRule="atLeast"/>
              <w:ind w:left="-57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127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</w:tbl>
    <w:p w14:paraId="5BD9A419" w14:textId="2E4071EF" w:rsidR="001341F5" w:rsidRDefault="001341F5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lastRenderedPageBreak/>
        <w:t>ค่าความนิยม</w:t>
      </w:r>
    </w:p>
    <w:p w14:paraId="795FBC75" w14:textId="68CDBE27" w:rsidR="001341F5" w:rsidRPr="002561B2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th-TH"/>
        </w:rPr>
      </w:pPr>
    </w:p>
    <w:p w14:paraId="3804BC81" w14:textId="7D722058" w:rsidR="001341F5" w:rsidRDefault="001341F5" w:rsidP="001341F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</w:t>
      </w:r>
    </w:p>
    <w:p w14:paraId="3E03C51B" w14:textId="77777777" w:rsidR="00031EE5" w:rsidRPr="001341F5" w:rsidRDefault="00031EE5" w:rsidP="0090058F">
      <w:pPr>
        <w:tabs>
          <w:tab w:val="left" w:pos="540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</w:pPr>
    </w:p>
    <w:p w14:paraId="2D1D84BC" w14:textId="4B5BAFA4" w:rsidR="001A1C7A" w:rsidRPr="006666FA" w:rsidRDefault="001A1C7A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172CF7A6" w14:textId="77777777" w:rsidR="008743EC" w:rsidRPr="002561B2" w:rsidRDefault="008743EC" w:rsidP="002B6467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4"/>
          <w:szCs w:val="24"/>
          <w:lang w:bidi="th-TH"/>
        </w:rPr>
      </w:pPr>
    </w:p>
    <w:p w14:paraId="5416CE7B" w14:textId="0DEB8183" w:rsidR="001341F5" w:rsidRDefault="001341F5" w:rsidP="0074404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th-TH" w:bidi="th-TH"/>
        </w:rPr>
      </w:pP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 xml:space="preserve"> สินทรัพย์ไม่มีตัวตน</w:t>
      </w:r>
      <w:r w:rsidRPr="001341F5">
        <w:rPr>
          <w:rFonts w:asciiTheme="majorBidi" w:eastAsia="MS Mincho" w:hAnsiTheme="majorBidi" w:cstheme="majorBidi" w:hint="cs"/>
          <w:sz w:val="30"/>
          <w:szCs w:val="30"/>
          <w:cs/>
          <w:lang w:val="th-TH"/>
        </w:rPr>
        <w:t>อื่นๆ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วัดมูลค่าด้วยราคาทุนหักค่าตัดจำหน่ายสะสมและขาดทุนจากการด้อยค่า</w:t>
      </w:r>
      <w:r w:rsidR="00BC1C17">
        <w:rPr>
          <w:rFonts w:asciiTheme="majorBidi" w:eastAsia="MS Mincho" w:hAnsiTheme="majorBidi" w:cstheme="minorBidi" w:hint="cs"/>
          <w:sz w:val="30"/>
          <w:szCs w:val="38"/>
          <w:cs/>
          <w:lang w:val="th-TH" w:bidi="th-TH"/>
        </w:rPr>
        <w:t xml:space="preserve"> 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</w:t>
      </w:r>
      <w:r w:rsidR="006E61DD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ของ</w:t>
      </w:r>
      <w:r w:rsidR="005B61CD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สินทรัพย์ไม่มีตัวตน</w:t>
      </w:r>
      <w:r w:rsidR="0034562A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จำนวน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5</w:t>
      </w:r>
      <w:r w:rsidR="0034562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E30EA0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ปี</w:t>
      </w:r>
      <w:r w:rsidR="0034562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</w:t>
      </w:r>
      <w:r w:rsidR="002561B2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10</w:t>
      </w:r>
      <w:r w:rsidR="0034562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34562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ปี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และรับรู้ในกำไรหรือ</w:t>
      </w:r>
      <w:r w:rsidR="005B61CD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>ข</w:t>
      </w:r>
      <w:r w:rsidRPr="001341F5">
        <w:rPr>
          <w:rFonts w:asciiTheme="majorBidi" w:eastAsia="MS Mincho" w:hAnsiTheme="majorBidi" w:cstheme="majorBidi"/>
          <w:sz w:val="30"/>
          <w:szCs w:val="30"/>
          <w:cs/>
          <w:lang w:val="th-TH"/>
        </w:rPr>
        <w:t>าดทุน</w:t>
      </w:r>
      <w:r w:rsidR="005B61CD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ทั้งนี้</w:t>
      </w:r>
      <w:r w:rsidR="00BC1C17">
        <w:rPr>
          <w:rFonts w:asciiTheme="majorBidi" w:eastAsia="MS Mincho" w:hAnsiTheme="majorBidi" w:cstheme="majorBidi" w:hint="cs"/>
          <w:sz w:val="30"/>
          <w:szCs w:val="30"/>
          <w:cs/>
          <w:lang w:val="th-TH" w:bidi="th-TH"/>
        </w:rPr>
        <w:t xml:space="preserve"> กลุ่มบริษัทไม่คิดค่าตัดจำหน่ายสำหรับซอฟต์แวร์ระหว่างติดตั้ง</w:t>
      </w:r>
    </w:p>
    <w:p w14:paraId="0AD04283" w14:textId="77777777" w:rsidR="0090058F" w:rsidRDefault="0090058F" w:rsidP="00132E1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D1A0FA7" w14:textId="38CA87DA" w:rsidR="00835120" w:rsidRPr="00583E32" w:rsidRDefault="001A3B5A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สั</w:t>
      </w:r>
      <w:r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ญญา</w:t>
      </w:r>
      <w:r w:rsidR="00B35DBA" w:rsidRPr="00583E3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เช่า</w:t>
      </w:r>
    </w:p>
    <w:p w14:paraId="7BD74D49" w14:textId="77777777" w:rsidR="00B35DBA" w:rsidRPr="002561B2" w:rsidRDefault="00B35DBA" w:rsidP="00C6056B">
      <w:pPr>
        <w:ind w:left="54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ED0D9B2" w14:textId="16A4C631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C1C1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สัญญานั้นให้สิทธิในการควบคุมการใช้สินทรัพย์ที่ระบุ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สำหรับช่วงเวลาหนึ่งเพื่อแลกเปลี่ยนกับสิ่งตอบแทน</w:t>
      </w:r>
    </w:p>
    <w:p w14:paraId="7A49C0E7" w14:textId="332EBBF7" w:rsidR="005702BF" w:rsidRPr="00153895" w:rsidRDefault="006565E7" w:rsidP="00153895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  <w:shd w:val="clear" w:color="auto" w:fill="CCCCCC"/>
          <w:cs/>
          <w:lang w:val="en-US" w:bidi="th-TH"/>
        </w:rPr>
      </w:pPr>
      <w:r w:rsidRPr="001A3B5A" w:rsidDel="005868E9">
        <w:rPr>
          <w:rFonts w:ascii="Angsana New" w:hAnsi="Angsana New" w:cs="Angsana New"/>
          <w:sz w:val="30"/>
          <w:szCs w:val="30"/>
          <w:shd w:val="clear" w:color="auto" w:fill="CCCCCC"/>
          <w:lang w:val="en-US" w:bidi="th-TH"/>
        </w:rPr>
        <w:t xml:space="preserve"> </w:t>
      </w:r>
    </w:p>
    <w:p w14:paraId="04E49842" w14:textId="3A055990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0B1DBF7" w14:textId="77777777" w:rsidR="006565E7" w:rsidRPr="002561B2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2507137" w14:textId="133D18B6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BC1C17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ของแต่ละส่วนประกอบ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สำหรับสัญญาเช่าอสังหาริมทรัพย์กลุ่มบริษัทรับรู้สัญญาเช่าและส่วนประกอบที่ไม่เป็นการเช่าเป็นสัญญาเช่า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ทั้งหมด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731426B1" w14:textId="77777777" w:rsidR="006565E7" w:rsidRPr="002561B2" w:rsidRDefault="006565E7" w:rsidP="006565E7">
      <w:pPr>
        <w:spacing w:line="259" w:lineRule="auto"/>
        <w:rPr>
          <w:rFonts w:ascii="Angsana New" w:hAnsi="Angsana New" w:cs="Angsana New"/>
          <w:b/>
          <w:sz w:val="24"/>
          <w:szCs w:val="24"/>
          <w:cs/>
          <w:lang w:val="en-US" w:bidi="th-TH"/>
        </w:rPr>
      </w:pPr>
    </w:p>
    <w:p w14:paraId="671D3ABA" w14:textId="0502CA53" w:rsidR="006565E7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ยกเว้นสัญญาเช่า</w:t>
      </w:r>
      <w:r w:rsidR="002561B2">
        <w:rPr>
          <w:rFonts w:ascii="Angsana New" w:eastAsia="Calibri" w:hAnsi="Angsana New" w:cs="Angsana New"/>
          <w:sz w:val="30"/>
          <w:szCs w:val="30"/>
          <w:lang w:val="en-US" w:bidi="th-TH"/>
        </w:rPr>
        <w:t xml:space="preserve">                      </w:t>
      </w:r>
      <w:r w:rsidRPr="001A3B5A">
        <w:rPr>
          <w:rFonts w:ascii="Angsana New" w:eastAsia="Calibri" w:hAnsi="Angsana New" w:cs="Angsana New"/>
          <w:sz w:val="30"/>
          <w:szCs w:val="30"/>
          <w:cs/>
          <w:lang w:val="en-US" w:bidi="th-TH"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762D719" w14:textId="77777777" w:rsidR="006565E7" w:rsidRPr="002561B2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color w:val="0000FF"/>
          <w:sz w:val="24"/>
          <w:szCs w:val="24"/>
          <w:lang w:val="en-US" w:bidi="th-TH"/>
        </w:rPr>
      </w:pPr>
    </w:p>
    <w:p w14:paraId="78FA1D6A" w14:textId="77777777" w:rsidR="00BC1C17" w:rsidRDefault="00BC1C1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</w:p>
    <w:p w14:paraId="2D0174E5" w14:textId="77777777" w:rsidR="00BC1C17" w:rsidRDefault="00BC1C1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</w:p>
    <w:p w14:paraId="6F43E41F" w14:textId="77777777" w:rsidR="00BC1C17" w:rsidRDefault="00BC1C1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</w:p>
    <w:p w14:paraId="2340A317" w14:textId="77777777" w:rsidR="00BC1C17" w:rsidRDefault="00BC1C1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</w:p>
    <w:p w14:paraId="5BB5A57C" w14:textId="77777777" w:rsidR="00BC1C17" w:rsidRDefault="00BC1C1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</w:p>
    <w:p w14:paraId="59EFB286" w14:textId="77777777" w:rsidR="00BC1C17" w:rsidRDefault="00BC1C1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</w:p>
    <w:p w14:paraId="55E2B8A4" w14:textId="5BEFF50F" w:rsidR="006565E7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>และ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สุทธิจากสิ่งจูงใจในสัญญาเช่าที่ได้รับ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1A3B5A">
        <w:rPr>
          <w:rFonts w:ascii="Angsana New" w:eastAsia="Calibri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เว้นแต่สัญญาเช่าดังกล่าวมีการโอนกรรมสิทธิ์ในสินทรัพย์ที่เช่าให้กับ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>เมื่อสิ้นสุดสัญญาเช่า หรือต้นทุนของสินทรัพย์สิทธิการใช้สะท้อนว่า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0DD3A13" w14:textId="77777777" w:rsidR="002C047A" w:rsidRPr="002561B2" w:rsidRDefault="002C047A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color w:val="0000FF"/>
          <w:sz w:val="24"/>
          <w:szCs w:val="24"/>
          <w:lang w:val="en-US" w:bidi="th-TH"/>
        </w:rPr>
      </w:pPr>
    </w:p>
    <w:p w14:paraId="60751396" w14:textId="064BFB96" w:rsidR="005E786C" w:rsidRPr="005E786C" w:rsidRDefault="005E786C" w:rsidP="005E786C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  <w:lang w:val="en-US" w:bidi="th-TH"/>
        </w:rPr>
      </w:pPr>
      <w:r w:rsidRPr="005E786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5E786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theme="majorBidi"/>
          <w:sz w:val="30"/>
          <w:szCs w:val="30"/>
          <w:cs/>
        </w:rPr>
        <w:t>ใช้</w:t>
      </w:r>
      <w:r w:rsidRPr="005E786C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5E786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theme="majorBidi"/>
          <w:b/>
          <w:sz w:val="30"/>
          <w:szCs w:val="30"/>
          <w:cs/>
        </w:rPr>
        <w:t xml:space="preserve">ในการคิดลดเป็นมูลค่าปัจจุบัน </w:t>
      </w:r>
      <w:r w:rsidRPr="005E786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67D3FFB" w14:textId="77777777" w:rsidR="005E786C" w:rsidRPr="002561B2" w:rsidRDefault="005E786C" w:rsidP="005E786C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11914336" w14:textId="72945CDA" w:rsidR="00567010" w:rsidRPr="0090058F" w:rsidRDefault="005E786C" w:rsidP="0090058F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5E786C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E3B1444" w14:textId="77777777" w:rsidR="002561B2" w:rsidRPr="002561B2" w:rsidRDefault="002561B2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24"/>
          <w:szCs w:val="24"/>
          <w:lang w:val="en-US" w:bidi="th-TH"/>
        </w:rPr>
      </w:pPr>
    </w:p>
    <w:p w14:paraId="5955991C" w14:textId="5560D0E7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i/>
          <w:iCs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b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43DFA0DC" w14:textId="77777777" w:rsidR="006565E7" w:rsidRPr="002561B2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24"/>
          <w:szCs w:val="24"/>
          <w:lang w:val="en-US" w:bidi="th-TH"/>
        </w:rPr>
      </w:pPr>
    </w:p>
    <w:p w14:paraId="752B0204" w14:textId="75E536DD" w:rsidR="006565E7" w:rsidRPr="001A3B5A" w:rsidRDefault="006565E7" w:rsidP="006565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eastAsia="Calibri" w:hAnsi="Angsana New" w:cs="Angsana New"/>
          <w:b/>
          <w:sz w:val="30"/>
          <w:szCs w:val="30"/>
          <w:cs/>
          <w:lang w:val="en-US" w:bidi="th-TH"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DF95B74" w14:textId="77777777" w:rsidR="006565E7" w:rsidRPr="002561B2" w:rsidRDefault="006565E7" w:rsidP="006565E7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24"/>
          <w:szCs w:val="24"/>
          <w:lang w:val="en-US" w:bidi="th-TH"/>
        </w:rPr>
      </w:pPr>
    </w:p>
    <w:p w14:paraId="32361854" w14:textId="401FCAD7" w:rsidR="006565E7" w:rsidRDefault="006565E7" w:rsidP="006565E7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ณ วันเริ่มต้นของสัญญาเช่า</w:t>
      </w:r>
      <w:r w:rsidRPr="001A3B5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1A3B5A">
        <w:rPr>
          <w:rFonts w:ascii="Angsana New" w:hAnsi="Angsana New" w:cs="Angsana New" w:hint="cs"/>
          <w:sz w:val="30"/>
          <w:szCs w:val="30"/>
          <w:cs/>
          <w:lang w:val="en-US" w:bidi="th-TH"/>
        </w:rPr>
        <w:t>พิจารณาจัดประเภทสัญญาเช่า</w:t>
      </w:r>
      <w:r w:rsidRPr="001A3B5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ที่ได้</w:t>
      </w:r>
      <w:r w:rsidRPr="001A3B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โอนความเสี่ยงและผลตอบแทน</w:t>
      </w:r>
      <w:r w:rsidRPr="001A3B5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ทั้งหมดหรือเกือบ</w:t>
      </w:r>
      <w:r w:rsidRPr="001A3B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Pr="001A3B5A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ที่ไม่เข้าเงื่อนไขดังกล่าว</w:t>
      </w:r>
      <w:r w:rsidRPr="001A3B5A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จะจัดประเภทเป็นสัญญาเช่าดำเนินงาน</w:t>
      </w:r>
    </w:p>
    <w:p w14:paraId="1EB57B24" w14:textId="77777777" w:rsidR="00811E11" w:rsidRPr="002561B2" w:rsidRDefault="00811E11" w:rsidP="006565E7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b/>
          <w:sz w:val="24"/>
          <w:szCs w:val="24"/>
          <w:lang w:val="en-US" w:bidi="th-TH"/>
        </w:rPr>
      </w:pPr>
    </w:p>
    <w:p w14:paraId="7E261CDB" w14:textId="77777777" w:rsidR="006565E7" w:rsidRPr="005E786C" w:rsidRDefault="006565E7" w:rsidP="006565E7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เมื่อกลุ่มบริษัทเป็นผู้ให้เช่าช่วง</w:t>
      </w:r>
      <w:r w:rsidRPr="001A3B5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A3B5A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กลุ่มบริษัทจะจัดประเภทสัญญาเช่าช่วงเป็นสัญญาเช่าดำเนินงาน</w:t>
      </w:r>
    </w:p>
    <w:p w14:paraId="172E016F" w14:textId="77777777" w:rsidR="006565E7" w:rsidRPr="002561B2" w:rsidRDefault="006565E7" w:rsidP="006565E7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8039306" w14:textId="6B67F427" w:rsidR="005E786C" w:rsidRDefault="005E786C" w:rsidP="00811E11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E786C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ที่ได้จากเงินลงทุนสุทธิคงเหลือตามสัญญาเช่า</w:t>
      </w:r>
    </w:p>
    <w:p w14:paraId="0E0E5C61" w14:textId="77777777" w:rsidR="005702BF" w:rsidRPr="002561B2" w:rsidRDefault="005702BF" w:rsidP="00811E11">
      <w:pPr>
        <w:tabs>
          <w:tab w:val="left" w:pos="227"/>
          <w:tab w:val="left" w:pos="454"/>
          <w:tab w:val="left" w:pos="1644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3C41069F" w14:textId="3EAF7777" w:rsidR="006565E7" w:rsidRDefault="005E786C" w:rsidP="005E786C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รายได้ค่าเช่า</w:t>
      </w:r>
      <w:r w:rsidRPr="005E786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6C86D6A9" w14:textId="77777777" w:rsidR="00760C5B" w:rsidRPr="002561B2" w:rsidRDefault="00760C5B" w:rsidP="005E786C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F7488C6" w14:textId="2FC6F846" w:rsidR="001A5608" w:rsidRDefault="005E786C" w:rsidP="005E786C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5E786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 xml:space="preserve">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5E786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="Angsana New" w:hAnsi="Angsana New" w:cs="Angsana New"/>
          <w:sz w:val="30"/>
          <w:szCs w:val="30"/>
          <w:cs/>
          <w:lang w:val="en-US"/>
        </w:rPr>
        <w:t>ตัดรายการลูกหนี้สัญญาเช่าตามที่เปิดเผย</w:t>
      </w:r>
      <w:r w:rsidRPr="00AE3FD8">
        <w:rPr>
          <w:rFonts w:ascii="Angsana New" w:hAnsi="Angsana New" w:cs="Angsana New"/>
          <w:sz w:val="30"/>
          <w:szCs w:val="30"/>
          <w:cs/>
          <w:lang w:val="en-US"/>
        </w:rPr>
        <w:t xml:space="preserve">ในหมายเหตุข้อ </w:t>
      </w:r>
      <w:r w:rsidR="00C64585" w:rsidRPr="00C64585">
        <w:rPr>
          <w:rFonts w:ascii="Angsana New" w:hAnsi="Angsana New" w:cs="Angsana New"/>
          <w:sz w:val="30"/>
          <w:szCs w:val="30"/>
          <w:lang w:val="en-US"/>
        </w:rPr>
        <w:t>3</w:t>
      </w:r>
      <w:r w:rsidR="00AF00F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E3FD8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FD29AF" w:rsidRPr="00AE3FD8">
        <w:rPr>
          <w:rFonts w:ascii="Angsana New" w:hAnsi="Angsana New" w:cs="Angsana New" w:hint="cs"/>
          <w:sz w:val="30"/>
          <w:szCs w:val="30"/>
          <w:cs/>
          <w:lang w:val="en-US" w:bidi="th-TH"/>
        </w:rPr>
        <w:t>ฉ</w:t>
      </w:r>
      <w:r w:rsidRPr="00AE3FD8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65F7295B" w14:textId="17EF1B89" w:rsidR="001A5608" w:rsidRDefault="001A5608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CDAA41E" w14:textId="272C2DFA" w:rsidR="00802AD8" w:rsidRPr="006666FA" w:rsidRDefault="00802AD8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</w:t>
      </w:r>
      <w:r w:rsidR="00EA3DFD" w:rsidRPr="00EA3DF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th-TH" w:bidi="th-TH"/>
        </w:rPr>
        <w:t>สินทรัพย์</w:t>
      </w:r>
      <w:r w:rsidR="00EB7A70"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587B338E" w14:textId="77777777" w:rsidR="001A5608" w:rsidRPr="002561B2" w:rsidRDefault="001A5608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BD1E5BF" w14:textId="674DB5B7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>ยอดสินทรัพย์ตามบัญชีของ</w:t>
      </w:r>
      <w:r w:rsidRPr="005E786C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</w:t>
      </w: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>ได้รับการทบทวน ณ ทุกวันที่รายงานว่ามีข้อบ่งชี้เรื่องการด้อยค่าหรือไม่</w:t>
      </w:r>
      <w:r w:rsidR="00BC1C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</w:t>
      </w: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5E786C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E67BEE9" w14:textId="77777777" w:rsidR="005E786C" w:rsidRPr="002561B2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D13A10D" w14:textId="5A9CE906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4516303C" w14:textId="77777777" w:rsidR="005E786C" w:rsidRPr="002561B2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F4556B1" w14:textId="4D514525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</w:p>
    <w:p w14:paraId="221BCFE5" w14:textId="41D6693E" w:rsid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9905054" w14:textId="10669A6F" w:rsidR="00BC1C17" w:rsidRDefault="00BC1C17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B3F47BA" w14:textId="77777777" w:rsidR="00BC1C17" w:rsidRPr="002561B2" w:rsidRDefault="00BC1C17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00346F4" w14:textId="4F14691F" w:rsidR="005E786C" w:rsidRPr="005E786C" w:rsidRDefault="005E786C" w:rsidP="005E786C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5E786C">
        <w:rPr>
          <w:rFonts w:asciiTheme="majorBidi" w:hAnsiTheme="majorBidi" w:cstheme="majorBidi" w:hint="cs"/>
          <w:sz w:val="30"/>
          <w:szCs w:val="30"/>
          <w:cs/>
          <w:lang w:val="en-US"/>
        </w:rPr>
        <w:t>ยกเว้นขาดทุนจากการด้อยค่าของค่าความนิยมจะไม่มีการปรับปรุงกลับรายการ</w:t>
      </w:r>
      <w:r w:rsidRPr="005E786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E786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3C578E80" w14:textId="77777777" w:rsidR="00244CA2" w:rsidRPr="002561B2" w:rsidRDefault="00244CA2" w:rsidP="0075547F">
      <w:pPr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F4BA081" w14:textId="77777777" w:rsidR="00B35DBA" w:rsidRPr="006666FA" w:rsidRDefault="00B35DBA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7359652E" w14:textId="77777777" w:rsidR="00B35DBA" w:rsidRPr="002561B2" w:rsidRDefault="00B35DBA" w:rsidP="0075547F">
      <w:pPr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7BB5215" w14:textId="060297F9" w:rsidR="00C25D87" w:rsidRDefault="00B35DBA" w:rsidP="00244CA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หนี้สินที่มีภาระดอกเบี้ยบันทึกด้วยราคาทุน</w:t>
      </w:r>
    </w:p>
    <w:p w14:paraId="4C20C069" w14:textId="77777777" w:rsidR="002561B2" w:rsidRPr="00C25D87" w:rsidRDefault="002561B2" w:rsidP="00B35DBA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83821B1" w14:textId="77777777" w:rsidR="00B35DBA" w:rsidRPr="006666FA" w:rsidRDefault="00B35DBA" w:rsidP="00B35DBA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</w:t>
      </w:r>
    </w:p>
    <w:p w14:paraId="6C713221" w14:textId="77777777" w:rsidR="00B35DBA" w:rsidRPr="002561B2" w:rsidRDefault="00B35DBA" w:rsidP="00B35DBA">
      <w:pPr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D9D09FC" w14:textId="55AF7546" w:rsidR="00B35DBA" w:rsidRPr="006666FA" w:rsidRDefault="00B35DBA" w:rsidP="002C047A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ได้แก่สินเชื่อที่ได้รับเพื่อนำรถยนต์ไปจัดแสดงและขายให้ลูกค้า ภายใต้การบังคับชำระเงินตามเวลาที่กำหนด โดยแสดงมูลค่าตามยอดคงค้าง</w:t>
      </w:r>
    </w:p>
    <w:p w14:paraId="5EBAC059" w14:textId="77777777" w:rsidR="00744049" w:rsidRPr="00C25D87" w:rsidRDefault="00744049" w:rsidP="00B35DBA">
      <w:pPr>
        <w:ind w:left="518"/>
        <w:rPr>
          <w:rFonts w:asciiTheme="majorBidi" w:hAnsiTheme="majorBidi" w:cstheme="majorBidi"/>
          <w:sz w:val="30"/>
          <w:szCs w:val="30"/>
          <w:cs/>
          <w:lang w:val="th-TH" w:bidi="th-TH"/>
        </w:rPr>
      </w:pPr>
    </w:p>
    <w:p w14:paraId="7F37EF48" w14:textId="77777777" w:rsidR="0075547F" w:rsidRPr="006666FA" w:rsidRDefault="0075547F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1FE39B0A" w14:textId="77777777" w:rsidR="00CD6EF8" w:rsidRPr="00BC1C17" w:rsidRDefault="00CD6EF8" w:rsidP="00CD6EF8">
      <w:pPr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79BF881A" w14:textId="77777777" w:rsidR="00866A01" w:rsidRPr="006666FA" w:rsidRDefault="0075547F" w:rsidP="0075547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68C981D8" w14:textId="77777777" w:rsidR="00B35DBA" w:rsidRPr="00DB1F5F" w:rsidRDefault="00B35DBA" w:rsidP="00A8013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A18B847" w14:textId="77777777" w:rsidR="00CD6EF8" w:rsidRPr="006666FA" w:rsidRDefault="00CD6EF8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ผลประโยชน์ของพนักงาน</w:t>
      </w:r>
    </w:p>
    <w:p w14:paraId="3162619F" w14:textId="77777777" w:rsidR="00C57905" w:rsidRPr="002561B2" w:rsidRDefault="00C57905" w:rsidP="000A4FD5">
      <w:pPr>
        <w:ind w:left="518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647E4D5" w14:textId="77777777" w:rsidR="00C57905" w:rsidRPr="006666FA" w:rsidRDefault="00C57905" w:rsidP="00C57905">
      <w:pPr>
        <w:tabs>
          <w:tab w:val="left" w:pos="720"/>
        </w:tabs>
        <w:ind w:left="518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66FA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2F229194" w14:textId="77777777" w:rsidR="00CD6EF8" w:rsidRPr="002561B2" w:rsidRDefault="00CD6EF8" w:rsidP="005E786C">
      <w:pPr>
        <w:ind w:left="540"/>
        <w:jc w:val="thaiDistribute"/>
        <w:rPr>
          <w:rFonts w:asciiTheme="majorBidi" w:hAnsiTheme="majorBidi" w:cs="Angsana New"/>
          <w:i/>
          <w:sz w:val="24"/>
          <w:szCs w:val="24"/>
          <w:lang w:bidi="th-TH"/>
        </w:rPr>
      </w:pPr>
    </w:p>
    <w:p w14:paraId="5C379835" w14:textId="1A4514F0" w:rsidR="00CD6EF8" w:rsidRPr="005E786C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lang w:bidi="th-TH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9811ECB" w14:textId="77777777" w:rsidR="002C047A" w:rsidRPr="002561B2" w:rsidRDefault="002C047A" w:rsidP="00811E11">
      <w:pPr>
        <w:tabs>
          <w:tab w:val="left" w:pos="720"/>
        </w:tabs>
        <w:jc w:val="both"/>
        <w:rPr>
          <w:rFonts w:asciiTheme="majorBidi" w:hAnsiTheme="majorBidi" w:cstheme="majorBidi"/>
          <w:i/>
          <w:sz w:val="24"/>
          <w:szCs w:val="24"/>
        </w:rPr>
      </w:pPr>
    </w:p>
    <w:p w14:paraId="66231DC7" w14:textId="10F2B11B" w:rsidR="00C57905" w:rsidRPr="006666FA" w:rsidRDefault="00C57905" w:rsidP="00EB5584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66FA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C3A4564" w14:textId="77777777" w:rsidR="00C57905" w:rsidRPr="002561B2" w:rsidRDefault="00C57905" w:rsidP="00C57905">
      <w:pPr>
        <w:ind w:left="540"/>
        <w:rPr>
          <w:rFonts w:asciiTheme="majorBidi" w:hAnsiTheme="majorBidi" w:cstheme="majorBidi"/>
          <w:i/>
          <w:sz w:val="24"/>
          <w:szCs w:val="24"/>
        </w:rPr>
      </w:pPr>
    </w:p>
    <w:p w14:paraId="29F7AD49" w14:textId="4CA68CD0" w:rsidR="005E786C" w:rsidRPr="005E786C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ภาระผูกพันสุทธิของ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 xml:space="preserve"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1DBF9786" w14:textId="2BF1011F" w:rsidR="005E786C" w:rsidRDefault="005E786C" w:rsidP="00C775B1">
      <w:pPr>
        <w:jc w:val="thaiDistribute"/>
        <w:rPr>
          <w:rFonts w:asciiTheme="majorBidi" w:hAnsiTheme="majorBidi" w:cs="Angsana New"/>
          <w:i/>
          <w:sz w:val="24"/>
          <w:szCs w:val="24"/>
        </w:rPr>
      </w:pPr>
    </w:p>
    <w:p w14:paraId="57C4C698" w14:textId="77777777" w:rsidR="003E6FE5" w:rsidRPr="002561B2" w:rsidRDefault="003E6FE5" w:rsidP="00C775B1">
      <w:pPr>
        <w:jc w:val="thaiDistribute"/>
        <w:rPr>
          <w:rFonts w:asciiTheme="majorBidi" w:hAnsiTheme="majorBidi" w:cs="Angsana New"/>
          <w:i/>
          <w:sz w:val="24"/>
          <w:szCs w:val="24"/>
          <w:cs/>
        </w:rPr>
      </w:pPr>
    </w:p>
    <w:p w14:paraId="12C27D67" w14:textId="47F4F7FA" w:rsidR="00760C5B" w:rsidRDefault="005E786C" w:rsidP="00244CA2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lastRenderedPageBreak/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2561B2">
        <w:rPr>
          <w:rFonts w:asciiTheme="majorBidi" w:hAnsiTheme="majorBidi" w:cs="Angsana New"/>
          <w:i/>
          <w:sz w:val="30"/>
          <w:szCs w:val="30"/>
        </w:rPr>
        <w:t xml:space="preserve">                       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1BD9FE8D" w14:textId="77777777" w:rsidR="009E211B" w:rsidRPr="009E211B" w:rsidRDefault="009E211B" w:rsidP="00244CA2">
      <w:pPr>
        <w:ind w:left="540"/>
        <w:jc w:val="thaiDistribute"/>
        <w:rPr>
          <w:rFonts w:asciiTheme="majorBidi" w:hAnsiTheme="majorBidi" w:cs="Angsana New"/>
          <w:i/>
          <w:sz w:val="24"/>
          <w:szCs w:val="24"/>
        </w:rPr>
      </w:pPr>
    </w:p>
    <w:p w14:paraId="592875F5" w14:textId="5F9331F0" w:rsidR="005E786C" w:rsidRPr="005E786C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  <w:cs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ภาระผูกพันสุทธิของ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04223D4" w14:textId="77777777" w:rsidR="005E786C" w:rsidRPr="009E211B" w:rsidRDefault="005E786C" w:rsidP="005E786C">
      <w:pPr>
        <w:ind w:left="540"/>
        <w:jc w:val="thaiDistribute"/>
        <w:rPr>
          <w:rFonts w:asciiTheme="majorBidi" w:hAnsiTheme="majorBidi" w:cs="Angsana New"/>
          <w:iCs/>
          <w:sz w:val="24"/>
          <w:szCs w:val="24"/>
        </w:rPr>
      </w:pPr>
    </w:p>
    <w:p w14:paraId="04653E1B" w14:textId="0BEA0204" w:rsidR="005E786C" w:rsidRPr="005E786C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2561B2">
        <w:rPr>
          <w:rFonts w:asciiTheme="majorBidi" w:hAnsiTheme="majorBidi" w:cs="Angsana New"/>
          <w:i/>
          <w:sz w:val="30"/>
          <w:szCs w:val="30"/>
        </w:rPr>
        <w:t xml:space="preserve">                   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 xml:space="preserve"> หากระยะเวลาการจ่ายผลประโยชน์เกินกว่า</w:t>
      </w:r>
      <w:r w:rsidRPr="0062113E">
        <w:rPr>
          <w:rFonts w:asciiTheme="majorBidi" w:hAnsiTheme="majorBidi" w:cs="Angsana New" w:hint="cs"/>
          <w:iCs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="Angsana New"/>
          <w:iCs/>
          <w:sz w:val="30"/>
          <w:szCs w:val="30"/>
          <w:lang w:val="en-US"/>
        </w:rPr>
        <w:t>12</w:t>
      </w:r>
      <w:r w:rsidRPr="005E786C">
        <w:rPr>
          <w:rFonts w:asciiTheme="majorBidi" w:hAnsiTheme="majorBidi" w:cs="Angsana New"/>
          <w:i/>
          <w:sz w:val="30"/>
          <w:szCs w:val="30"/>
        </w:rPr>
        <w:t xml:space="preserve"> 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B0C4D3B" w14:textId="77777777" w:rsidR="005E786C" w:rsidRPr="009E211B" w:rsidRDefault="005E786C" w:rsidP="005E786C">
      <w:pPr>
        <w:ind w:left="540"/>
        <w:jc w:val="thaiDistribute"/>
        <w:rPr>
          <w:rFonts w:asciiTheme="majorBidi" w:hAnsiTheme="majorBidi" w:cs="Angsana New"/>
          <w:iCs/>
          <w:sz w:val="28"/>
          <w:szCs w:val="28"/>
        </w:rPr>
      </w:pPr>
    </w:p>
    <w:p w14:paraId="0C5F6DEE" w14:textId="0044E811" w:rsidR="00375865" w:rsidRDefault="005E786C" w:rsidP="005E786C">
      <w:pPr>
        <w:ind w:left="540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5E786C">
        <w:rPr>
          <w:rFonts w:asciiTheme="majorBidi" w:hAnsiTheme="majorBidi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5E786C">
        <w:rPr>
          <w:rFonts w:asciiTheme="majorBidi" w:hAnsiTheme="majorBidi" w:cs="Angsana New" w:hint="cs"/>
          <w:i/>
          <w:sz w:val="30"/>
          <w:szCs w:val="30"/>
          <w:cs/>
        </w:rPr>
        <w:t>กลุ่มบริษัท</w:t>
      </w:r>
      <w:r w:rsidRPr="005E786C">
        <w:rPr>
          <w:rFonts w:asciiTheme="majorBidi" w:hAnsiTheme="majorBidi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E878494" w14:textId="77777777" w:rsidR="002561B2" w:rsidRPr="002561B2" w:rsidRDefault="002561B2" w:rsidP="005E786C">
      <w:pPr>
        <w:ind w:left="540"/>
        <w:jc w:val="thaiDistribute"/>
        <w:rPr>
          <w:rFonts w:asciiTheme="majorBidi" w:hAnsiTheme="majorBidi" w:cs="Angsana New"/>
          <w:iCs/>
          <w:sz w:val="30"/>
          <w:szCs w:val="30"/>
        </w:rPr>
      </w:pPr>
    </w:p>
    <w:p w14:paraId="4408F836" w14:textId="77777777" w:rsidR="00F60EAD" w:rsidRPr="006666FA" w:rsidRDefault="00F60EAD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272704AA" w14:textId="77777777" w:rsidR="0097736C" w:rsidRPr="002561B2" w:rsidRDefault="0097736C" w:rsidP="00F60EA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1EEAA774" w14:textId="449FB047" w:rsidR="00F60EAD" w:rsidRDefault="00F60EAD" w:rsidP="00F60EA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66FA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4222F4" w:rsidRPr="006666FA">
        <w:rPr>
          <w:rFonts w:asciiTheme="majorBidi" w:hAnsiTheme="majorBidi" w:cstheme="majorBidi"/>
          <w:i/>
          <w:sz w:val="30"/>
          <w:szCs w:val="30"/>
          <w:cs/>
          <w:lang w:bidi="th-TH"/>
        </w:rPr>
        <w:t>ผูกพัน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ตามกฎหมาย</w:t>
      </w:r>
      <w:r w:rsidR="004222F4" w:rsidRPr="006666FA">
        <w:rPr>
          <w:rFonts w:asciiTheme="majorBidi" w:hAnsiTheme="majorBidi" w:cstheme="majorBidi"/>
          <w:i/>
          <w:sz w:val="30"/>
          <w:szCs w:val="30"/>
          <w:cs/>
          <w:lang w:bidi="th-TH"/>
        </w:rPr>
        <w:t>หรือภาระผูกพันจากการอนุมาน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4222F4" w:rsidRPr="006666FA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ซึ่งสามารถประมาณจำนวนของภาระผูกพันได้อย่างน่าเชื่อถือ</w:t>
      </w:r>
      <w:r w:rsidR="002561B2">
        <w:rPr>
          <w:rFonts w:asciiTheme="majorBidi" w:hAnsiTheme="majorBidi" w:cstheme="majorBidi"/>
          <w:i/>
          <w:sz w:val="30"/>
          <w:szCs w:val="30"/>
          <w:lang w:bidi="th-TH"/>
        </w:rPr>
        <w:t xml:space="preserve"> 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และ</w:t>
      </w:r>
      <w:r w:rsidR="002561B2">
        <w:rPr>
          <w:rFonts w:asciiTheme="majorBidi" w:hAnsiTheme="majorBidi" w:cstheme="majorBidi"/>
          <w:i/>
          <w:sz w:val="30"/>
          <w:szCs w:val="30"/>
        </w:rPr>
        <w:t xml:space="preserve">              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4222F4" w:rsidRPr="006666FA">
        <w:rPr>
          <w:rFonts w:asciiTheme="majorBidi" w:hAnsiTheme="majorBidi" w:cstheme="majorBidi"/>
          <w:i/>
          <w:sz w:val="30"/>
          <w:szCs w:val="30"/>
          <w:cs/>
          <w:lang w:bidi="th-TH"/>
        </w:rPr>
        <w:t>ผูกพัน</w:t>
      </w:r>
      <w:r w:rsidRPr="006666FA">
        <w:rPr>
          <w:rFonts w:asciiTheme="majorBidi" w:hAnsiTheme="majorBidi" w:cstheme="majorBidi"/>
          <w:i/>
          <w:sz w:val="30"/>
          <w:szCs w:val="30"/>
          <w:cs/>
        </w:rPr>
        <w:t>ดังกล่าว</w:t>
      </w:r>
    </w:p>
    <w:p w14:paraId="0D815864" w14:textId="77777777" w:rsidR="00811E11" w:rsidRPr="0033409F" w:rsidRDefault="00811E11" w:rsidP="00F60EAD">
      <w:pPr>
        <w:tabs>
          <w:tab w:val="left" w:pos="720"/>
        </w:tabs>
        <w:ind w:left="540"/>
        <w:jc w:val="thaiDistribute"/>
        <w:rPr>
          <w:rFonts w:asciiTheme="majorBidi" w:hAnsiTheme="majorBidi" w:cs="Angsana New"/>
          <w:iCs/>
          <w:sz w:val="30"/>
          <w:szCs w:val="30"/>
          <w:lang w:bidi="th-TH"/>
        </w:rPr>
      </w:pPr>
    </w:p>
    <w:p w14:paraId="0DAEC5E9" w14:textId="49264226" w:rsidR="00FC114F" w:rsidRPr="006666FA" w:rsidRDefault="00FC114F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4EB429B" w14:textId="77777777" w:rsidR="00FC114F" w:rsidRPr="002561B2" w:rsidRDefault="00FC114F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4"/>
          <w:szCs w:val="24"/>
          <w:lang w:bidi="th-TH"/>
        </w:rPr>
      </w:pPr>
    </w:p>
    <w:p w14:paraId="4585562E" w14:textId="773B6444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62113E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2561B2">
        <w:rPr>
          <w:rFonts w:asciiTheme="majorBidi" w:hAnsiTheme="majorBidi" w:cstheme="majorBidi"/>
          <w:i/>
          <w:sz w:val="30"/>
          <w:szCs w:val="30"/>
        </w:rPr>
        <w:t xml:space="preserve">                      </w:t>
      </w:r>
      <w:r w:rsidRPr="0062113E">
        <w:rPr>
          <w:rFonts w:asciiTheme="majorBidi" w:hAnsiTheme="majorBidi" w:cstheme="majorBidi"/>
          <w:i/>
          <w:sz w:val="30"/>
          <w:szCs w:val="30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62113E">
        <w:rPr>
          <w:rFonts w:asciiTheme="majorBidi" w:hAnsiTheme="majorBidi" w:cstheme="majorBidi"/>
          <w:i/>
          <w:sz w:val="30"/>
          <w:szCs w:val="30"/>
          <w:cs/>
        </w:rPr>
        <w:t xml:space="preserve">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7480C5D" w14:textId="2FBD9B8B" w:rsid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  <w:lang w:bidi="th-TH"/>
        </w:rPr>
      </w:pPr>
    </w:p>
    <w:p w14:paraId="1804DD32" w14:textId="0DA67566" w:rsidR="007D0B28" w:rsidRDefault="007D0B28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  <w:lang w:bidi="th-TH"/>
        </w:rPr>
      </w:pPr>
    </w:p>
    <w:p w14:paraId="120F039C" w14:textId="54C8EB34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62113E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78C0ADF" w14:textId="77777777" w:rsidR="002323C3" w:rsidRPr="002323C3" w:rsidRDefault="002323C3" w:rsidP="002323C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2323C3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2323C3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2323C3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r w:rsidRPr="001C378F">
        <w:rPr>
          <w:rFonts w:asciiTheme="majorBidi" w:hAnsiTheme="majorBidi" w:cstheme="majorBidi"/>
          <w:iCs/>
          <w:sz w:val="30"/>
          <w:szCs w:val="30"/>
          <w:lang w:bidi="th-TH"/>
        </w:rPr>
        <w:t>1</w:t>
      </w:r>
      <w:r w:rsidRPr="001C378F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2323C3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289B181" w14:textId="77777777" w:rsidR="002323C3" w:rsidRPr="001C378F" w:rsidRDefault="002323C3" w:rsidP="002323C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bidi="th-TH"/>
        </w:rPr>
      </w:pPr>
      <w:r w:rsidRPr="002323C3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2323C3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2323C3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r w:rsidRPr="001C378F">
        <w:rPr>
          <w:rFonts w:asciiTheme="majorBidi" w:hAnsiTheme="majorBidi" w:cstheme="majorBidi"/>
          <w:iCs/>
          <w:sz w:val="30"/>
          <w:szCs w:val="30"/>
          <w:lang w:bidi="th-TH"/>
        </w:rPr>
        <w:t>2</w:t>
      </w:r>
      <w:r w:rsidRPr="001C378F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2323C3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378F">
        <w:rPr>
          <w:rFonts w:asciiTheme="majorBidi" w:hAnsiTheme="majorBidi" w:cstheme="majorBidi"/>
          <w:iCs/>
          <w:sz w:val="30"/>
          <w:szCs w:val="30"/>
          <w:lang w:bidi="th-TH"/>
        </w:rPr>
        <w:t>1</w:t>
      </w:r>
    </w:p>
    <w:p w14:paraId="1AFB82CE" w14:textId="39CC138F" w:rsidR="00AC2D88" w:rsidRDefault="002323C3" w:rsidP="002323C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bidi="th-TH"/>
        </w:rPr>
      </w:pPr>
      <w:r w:rsidRPr="002323C3">
        <w:rPr>
          <w:rFonts w:asciiTheme="majorBidi" w:hAnsiTheme="majorBidi" w:cstheme="majorBidi"/>
          <w:i/>
          <w:sz w:val="30"/>
          <w:szCs w:val="30"/>
          <w:lang w:bidi="th-TH"/>
        </w:rPr>
        <w:t>-</w:t>
      </w:r>
      <w:r w:rsidRPr="002323C3">
        <w:rPr>
          <w:rFonts w:asciiTheme="majorBidi" w:hAnsiTheme="majorBidi" w:cstheme="majorBidi"/>
          <w:i/>
          <w:sz w:val="30"/>
          <w:szCs w:val="30"/>
          <w:lang w:bidi="th-TH"/>
        </w:rPr>
        <w:tab/>
      </w:r>
      <w:r w:rsidRPr="002323C3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ข้อมูลระดับ </w:t>
      </w:r>
      <w:r w:rsidRPr="001C378F">
        <w:rPr>
          <w:rFonts w:asciiTheme="majorBidi" w:hAnsiTheme="majorBidi" w:cstheme="majorBidi"/>
          <w:iCs/>
          <w:sz w:val="30"/>
          <w:szCs w:val="30"/>
          <w:lang w:bidi="th-TH"/>
        </w:rPr>
        <w:t>3</w:t>
      </w:r>
      <w:r w:rsidRPr="001C378F">
        <w:rPr>
          <w:rFonts w:asciiTheme="majorBidi" w:hAnsiTheme="majorBidi" w:cstheme="majorBidi"/>
          <w:iCs/>
          <w:sz w:val="30"/>
          <w:szCs w:val="30"/>
          <w:cs/>
          <w:lang w:bidi="th-TH"/>
        </w:rPr>
        <w:t xml:space="preserve"> </w:t>
      </w:r>
      <w:r w:rsidRPr="002323C3">
        <w:rPr>
          <w:rFonts w:asciiTheme="majorBidi" w:hAnsiTheme="majorBidi" w:cstheme="majorBidi"/>
          <w:i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65171666" w14:textId="77777777" w:rsidR="001C378F" w:rsidRPr="001C378F" w:rsidRDefault="001C378F" w:rsidP="002323C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4"/>
          <w:szCs w:val="24"/>
          <w:lang w:bidi="th-TH"/>
        </w:rPr>
      </w:pPr>
    </w:p>
    <w:p w14:paraId="53FDF872" w14:textId="06663B3F" w:rsidR="0062113E" w:rsidRPr="0062113E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113E">
        <w:rPr>
          <w:rFonts w:asciiTheme="majorBidi" w:hAnsiTheme="majorBidi" w:cstheme="majorBidi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62113E">
        <w:rPr>
          <w:rFonts w:asciiTheme="majorBidi" w:hAnsiTheme="majorBidi" w:cstheme="majorBidi"/>
          <w:i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2371ED5" w14:textId="77777777" w:rsidR="0062113E" w:rsidRPr="003C3849" w:rsidRDefault="0062113E" w:rsidP="0062113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4F02F834" w14:textId="64305188" w:rsidR="0062113E" w:rsidRDefault="0062113E" w:rsidP="0090058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113E">
        <w:rPr>
          <w:rFonts w:asciiTheme="majorBidi" w:hAnsiTheme="majorBidi" w:cstheme="majorBidi"/>
          <w:i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64585" w:rsidRPr="00C64585">
        <w:rPr>
          <w:rFonts w:asciiTheme="majorBidi" w:hAnsiTheme="majorBidi" w:cstheme="majorBidi"/>
          <w:iCs/>
          <w:sz w:val="30"/>
          <w:szCs w:val="30"/>
          <w:lang w:val="en-US"/>
        </w:rPr>
        <w:t>3</w:t>
      </w:r>
      <w:r w:rsidRPr="007934D0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Pr="0062113E">
        <w:rPr>
          <w:rFonts w:asciiTheme="majorBidi" w:hAnsiTheme="majorBidi" w:cstheme="majorBidi" w:hint="cs"/>
          <w:i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2CA9123" w14:textId="77777777" w:rsidR="002561B2" w:rsidRPr="002561B2" w:rsidRDefault="002561B2" w:rsidP="0090058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14:paraId="23A7395D" w14:textId="6457B01F" w:rsidR="00F60EAD" w:rsidRPr="00CB7A25" w:rsidRDefault="00F60EAD" w:rsidP="00EF68EF">
      <w:pPr>
        <w:pStyle w:val="Heading8"/>
        <w:keepNext/>
        <w:numPr>
          <w:ilvl w:val="1"/>
          <w:numId w:val="6"/>
        </w:num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B7A2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รายได้</w:t>
      </w:r>
      <w:r w:rsidR="0062113E" w:rsidRPr="00CB7A2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bidi="th-TH"/>
        </w:rPr>
        <w:t>จากสัญญาที่ทำกับลูกค้า</w:t>
      </w:r>
    </w:p>
    <w:p w14:paraId="61507C00" w14:textId="77777777" w:rsidR="00470E44" w:rsidRPr="001E6B14" w:rsidRDefault="00470E44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D5FA70C" w14:textId="51D12FBB" w:rsidR="008020B2" w:rsidRPr="00CB7A25" w:rsidRDefault="008020B2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รายได้รับรู้เมื่อลูกค้ามีอำนาจควบคุมในสินค้า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หรือบริการ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หรือภาษีขายอื่นๆ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และแสดงสุทธิจากส่วนลดการค้าและส่วนลดตามปริมาณ</w:t>
      </w:r>
    </w:p>
    <w:p w14:paraId="6120FCD0" w14:textId="77777777" w:rsidR="007934D0" w:rsidRPr="001E6B14" w:rsidRDefault="007934D0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80B9005" w14:textId="4D6AC5BB" w:rsidR="00126EAB" w:rsidRPr="006E1836" w:rsidRDefault="006E1836" w:rsidP="006E183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รายได้จากการขายสินค้ารับรู้ ณ วันที่มีการส่งมอบสินค้าให้กับลูกค้า</w:t>
      </w:r>
      <w:r w:rsidRPr="006E183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Pr="006E1836">
        <w:rPr>
          <w:rFonts w:asciiTheme="majorBidi" w:hAnsiTheme="majorBidi" w:cstheme="majorBidi" w:hint="cs"/>
          <w:sz w:val="30"/>
          <w:szCs w:val="30"/>
          <w:cs/>
          <w:lang w:val="en-US"/>
        </w:rPr>
        <w:t>และต้นทุนขาย</w:t>
      </w: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สำหรับสินค้าที่คาดว่าจะได้รับคืน</w:t>
      </w:r>
    </w:p>
    <w:p w14:paraId="4957D3F1" w14:textId="77777777" w:rsidR="006E1836" w:rsidRPr="001E6B14" w:rsidRDefault="006E1836" w:rsidP="006E183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EA0DC9F" w14:textId="77777777" w:rsidR="00126EAB" w:rsidRPr="00CB7A25" w:rsidRDefault="00126EAB" w:rsidP="006E183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836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รายได้จากการให้บริการรับรู้เมื่อได้</w:t>
      </w:r>
      <w:r w:rsidRPr="00CB7A25">
        <w:rPr>
          <w:rFonts w:asciiTheme="majorBidi" w:hAnsiTheme="majorBidi" w:cstheme="majorBidi"/>
          <w:sz w:val="30"/>
          <w:szCs w:val="30"/>
          <w:cs/>
        </w:rPr>
        <w:t>ให้บริการ</w:t>
      </w:r>
      <w:r w:rsidRPr="00CB7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7A25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744C655" w14:textId="076F81D3" w:rsidR="008020B2" w:rsidRDefault="008020B2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BD42683" w14:textId="74D64588" w:rsidR="009D3B01" w:rsidRDefault="009D3B01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B36595B" w14:textId="4F0EE813" w:rsidR="009D3B01" w:rsidRDefault="009D3B01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1D3EF3F" w14:textId="55657B13" w:rsidR="001F2BC3" w:rsidRPr="00CB7A25" w:rsidRDefault="008020B2" w:rsidP="008020B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หรือมีการให้บริการหลายๆ ประเภทในรอบระยะเวลารายงานที่แตกต่างกัน</w:t>
      </w:r>
      <w:r w:rsidRPr="00CB7A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7A25">
        <w:rPr>
          <w:rFonts w:asciiTheme="majorBidi" w:hAnsiTheme="majorBidi" w:cstheme="majorBidi" w:hint="cs"/>
          <w:sz w:val="30"/>
          <w:szCs w:val="30"/>
          <w:cs/>
          <w:lang w:val="en-US"/>
        </w:rPr>
        <w:t>สิ่งตอบแทนที่ได้รับจะถูกปันส่วนตามสัดส่วน</w:t>
      </w:r>
      <w:r w:rsidRPr="00CB7A25">
        <w:rPr>
          <w:rFonts w:asciiTheme="majorBidi" w:hAnsiTheme="majorBidi" w:cstheme="majorBidi"/>
          <w:sz w:val="30"/>
          <w:szCs w:val="30"/>
          <w:cs/>
          <w:lang w:val="en-US"/>
        </w:rPr>
        <w:t>ของราคาขายที่เป็นเอกเทศของสินค้าและบริการนั้นๆ</w:t>
      </w:r>
    </w:p>
    <w:p w14:paraId="4E5B0C0B" w14:textId="77777777" w:rsidR="009D3B01" w:rsidRPr="001C378F" w:rsidRDefault="001E6B14" w:rsidP="00126EAB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ab/>
      </w:r>
    </w:p>
    <w:p w14:paraId="058BEAE6" w14:textId="745EC3E3" w:rsidR="005A3872" w:rsidRPr="009D3B01" w:rsidRDefault="009D3B01" w:rsidP="009D3B0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สำหรับโปรแกรมสิทธิพิเศษที่กลุ่มบริษัทมีให้ลูกค้า</w:t>
      </w:r>
      <w:r w:rsidRPr="009D3B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9D3B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จำนวนเงินที่ปันส่วนให้กับคะแนนจะรับรู้เป็นหนี้สินที่เกิดจากสัญญา</w:t>
      </w:r>
      <w:r w:rsidRPr="009D3B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9D3B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ทั้งนี้</w:t>
      </w:r>
      <w:r w:rsidRPr="009D3B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9D3B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และจะได้รับการทบทวนการประมาณการดังกล่าว</w:t>
      </w:r>
      <w:r w:rsidRPr="009D3B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</w:t>
      </w:r>
      <w:r w:rsidRPr="009D3B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D3B0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วันสิ้นรอบระยะเวลารายงาน</w:t>
      </w:r>
    </w:p>
    <w:p w14:paraId="34721FA9" w14:textId="77777777" w:rsidR="005A3872" w:rsidRPr="001E6B14" w:rsidRDefault="005A3872" w:rsidP="00126EAB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p w14:paraId="1A8E2260" w14:textId="77777777" w:rsidR="00375865" w:rsidRPr="00CB7A25" w:rsidRDefault="00375865" w:rsidP="00375865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-18" w:firstLine="540"/>
        <w:rPr>
          <w:rFonts w:asciiTheme="majorBidi" w:eastAsia="Calibri" w:hAnsiTheme="majorBidi" w:cstheme="majorBidi"/>
          <w:i/>
          <w:iCs/>
          <w:sz w:val="30"/>
          <w:szCs w:val="30"/>
          <w:lang w:val="en-US" w:bidi="th-TH"/>
        </w:rPr>
      </w:pPr>
      <w:r w:rsidRPr="00CB7A25">
        <w:rPr>
          <w:rFonts w:asciiTheme="majorBidi" w:eastAsia="Calibri" w:hAnsiTheme="majorBidi" w:cstheme="majorBidi"/>
          <w:i/>
          <w:iCs/>
          <w:sz w:val="30"/>
          <w:szCs w:val="30"/>
          <w:cs/>
          <w:lang w:val="en-US" w:bidi="th-TH"/>
        </w:rPr>
        <w:t>รายได้ค่านายหน้า</w:t>
      </w:r>
    </w:p>
    <w:p w14:paraId="59C97239" w14:textId="77777777" w:rsidR="00375865" w:rsidRPr="001E6B14" w:rsidRDefault="00375865" w:rsidP="00375865">
      <w:pPr>
        <w:tabs>
          <w:tab w:val="left" w:pos="540"/>
        </w:tabs>
        <w:spacing w:line="240" w:lineRule="atLeast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02FDB23" w14:textId="1DE9A26F" w:rsidR="00FC114F" w:rsidRPr="00CB7A25" w:rsidRDefault="00375865" w:rsidP="0037586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B7A25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CB7A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7A25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132E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32E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เมื่อภาระผูกพันในการจัดหาสินค้าหรือบริการที่กำหนดไว้เสร็จสิ้น</w:t>
      </w:r>
    </w:p>
    <w:p w14:paraId="2CCCE0D4" w14:textId="77777777" w:rsidR="00FF1661" w:rsidRPr="00CB7A25" w:rsidRDefault="00FF1661" w:rsidP="001D4C17">
      <w:pPr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2204F4A" w14:textId="77777777" w:rsidR="001D4C17" w:rsidRPr="00CB7A25" w:rsidRDefault="001D4C17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CB7A2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รายได้</w:t>
      </w:r>
      <w:r w:rsidR="00375865" w:rsidRPr="00CB7A2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bidi="th-TH"/>
        </w:rPr>
        <w:t>อื่น</w:t>
      </w:r>
    </w:p>
    <w:p w14:paraId="0C8EAEE4" w14:textId="77777777" w:rsidR="00712A8E" w:rsidRPr="001E6B14" w:rsidRDefault="00712A8E" w:rsidP="00712A8E">
      <w:pPr>
        <w:rPr>
          <w:rFonts w:asciiTheme="majorBidi" w:hAnsiTheme="majorBidi" w:cstheme="majorBidi"/>
          <w:sz w:val="24"/>
          <w:szCs w:val="24"/>
          <w:lang w:val="th-TH" w:bidi="th-TH"/>
        </w:rPr>
      </w:pPr>
    </w:p>
    <w:p w14:paraId="7970816F" w14:textId="6B250C9D" w:rsidR="00AC2D88" w:rsidRPr="00CB7A25" w:rsidRDefault="00375865" w:rsidP="00811E11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CB7A25">
        <w:rPr>
          <w:rFonts w:asciiTheme="majorBidi" w:hAnsiTheme="majorBidi" w:cstheme="majorBidi"/>
          <w:i/>
          <w:sz w:val="30"/>
          <w:szCs w:val="30"/>
          <w:cs/>
        </w:rPr>
        <w:t>รายได้อื่นประกอบด้วยเงินปันผล ดอกเบี้ยรับและอื่นๆ</w:t>
      </w:r>
      <w:r w:rsidR="00F46D45" w:rsidRPr="00CB7A25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CB7A25">
        <w:rPr>
          <w:rFonts w:asciiTheme="majorBidi" w:hAnsiTheme="majorBidi" w:cstheme="majorBidi"/>
          <w:i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0761C9B1" w14:textId="1BBA481D" w:rsidR="00AC2D88" w:rsidRPr="001E6B14" w:rsidRDefault="00AC2D88">
      <w:pPr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2471DC1E" w14:textId="77777777" w:rsidR="006C61CF" w:rsidRPr="006666FA" w:rsidRDefault="006C61CF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ภาษีเงินได้</w:t>
      </w:r>
    </w:p>
    <w:p w14:paraId="3F1625F1" w14:textId="16B974D3" w:rsidR="006C61CF" w:rsidRPr="00EF5D01" w:rsidRDefault="006C61CF" w:rsidP="008020B2">
      <w:pPr>
        <w:ind w:left="518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2F7C362E" w14:textId="7911A9CB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รายการที่เกี่ยวข้องในการรวมธุรกิจ หรือ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รายการที่รับรู้โดยตรงใน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ส่วนของผู้ถือหุ้นหรือ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 xml:space="preserve">กำไรขาดทุนเบ็ดเสร็จอื่น </w:t>
      </w:r>
    </w:p>
    <w:p w14:paraId="536603F4" w14:textId="77777777" w:rsidR="00BF2B8E" w:rsidRPr="006C3756" w:rsidRDefault="00BF2B8E" w:rsidP="008020B2">
      <w:pPr>
        <w:ind w:left="518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608DD58" w14:textId="0471A6EA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="00744049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             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D204745" w14:textId="49C3521A" w:rsid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5318D7A" w14:textId="77777777" w:rsidR="009E505D" w:rsidRPr="006C3756" w:rsidRDefault="009E505D" w:rsidP="008020B2">
      <w:pPr>
        <w:ind w:left="518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E6DB13E" w14:textId="0ECA9C30" w:rsidR="008020B2" w:rsidRDefault="008020B2" w:rsidP="00811E11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การรับรู้ค่าความนิยมในครั้งแรก</w:t>
      </w:r>
      <w:r w:rsidRPr="008020B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DD6A047" w14:textId="77777777" w:rsidR="00BB1EB2" w:rsidRPr="009E505D" w:rsidRDefault="00BB1EB2" w:rsidP="00811E11">
      <w:pPr>
        <w:ind w:left="518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4135526B" w14:textId="49230B64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5A7A3DF" w14:textId="77777777" w:rsidR="008020B2" w:rsidRPr="006C3756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24"/>
          <w:szCs w:val="24"/>
          <w:cs/>
        </w:rPr>
      </w:pPr>
    </w:p>
    <w:p w14:paraId="63C36FE8" w14:textId="2FD083FF" w:rsidR="008020B2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5E59348" w14:textId="77777777" w:rsidR="00C14C0F" w:rsidRPr="00211ED6" w:rsidRDefault="00C14C0F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35007B4" w14:textId="6F124646" w:rsidR="00C1647C" w:rsidRPr="006666FA" w:rsidRDefault="00C1647C" w:rsidP="00EF68EF">
      <w:pPr>
        <w:pStyle w:val="Heading8"/>
        <w:keepNext/>
        <w:numPr>
          <w:ilvl w:val="1"/>
          <w:numId w:val="6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00443001" w14:textId="77777777" w:rsidR="00C1647C" w:rsidRPr="00211ED6" w:rsidRDefault="00C1647C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003D09E" w14:textId="1BBD99AE" w:rsidR="00DF5E7A" w:rsidRPr="008020B2" w:rsidRDefault="008020B2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8020B2">
        <w:rPr>
          <w:rFonts w:asciiTheme="majorBidi" w:hAnsiTheme="majorBidi" w:cstheme="majorBidi"/>
          <w:i/>
          <w:sz w:val="30"/>
          <w:szCs w:val="30"/>
          <w:cs/>
        </w:rPr>
        <w:t>กำไรต่อหุ้น</w:t>
      </w:r>
      <w:r w:rsidRPr="008020B2">
        <w:rPr>
          <w:rFonts w:asciiTheme="majorBidi" w:hAnsiTheme="majorBidi" w:cstheme="majorBidi" w:hint="cs"/>
          <w:i/>
          <w:sz w:val="30"/>
          <w:szCs w:val="30"/>
          <w:cs/>
        </w:rPr>
        <w:t>ขั้นพื้นฐาน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745B44">
        <w:rPr>
          <w:rFonts w:asciiTheme="majorBidi" w:hAnsiTheme="majorBidi" w:cstheme="majorBidi" w:hint="cs"/>
          <w:i/>
          <w:sz w:val="30"/>
          <w:szCs w:val="30"/>
          <w:cs/>
          <w:lang w:bidi="th-TH"/>
        </w:rPr>
        <w:t xml:space="preserve">            </w:t>
      </w:r>
      <w:r w:rsidRPr="008020B2">
        <w:rPr>
          <w:rFonts w:asciiTheme="majorBidi" w:hAnsiTheme="majorBidi" w:cstheme="majorBidi"/>
          <w:i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27CCE48" w14:textId="77777777" w:rsidR="00AC3C7F" w:rsidRPr="008020B2" w:rsidRDefault="00AC3C7F" w:rsidP="008020B2">
      <w:pPr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7A0E86F6" w14:textId="139F8DF5" w:rsidR="003045F0" w:rsidRPr="00E60EEA" w:rsidRDefault="004B7EBA" w:rsidP="007D27B4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bookmarkStart w:id="0" w:name="_Hlk89001651"/>
      <w:r w:rsidRPr="00E60EE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บุค</w:t>
      </w:r>
      <w:r w:rsidR="005E66EC" w:rsidRPr="00E60EE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คลหรือกิจการที่เกี่ยวข้องกัน</w:t>
      </w:r>
      <w:bookmarkEnd w:id="0"/>
    </w:p>
    <w:p w14:paraId="1A5C8C2C" w14:textId="77777777" w:rsidR="003C3605" w:rsidRPr="002B5098" w:rsidRDefault="003C3605" w:rsidP="008020B2">
      <w:pPr>
        <w:spacing w:line="240" w:lineRule="auto"/>
        <w:ind w:firstLine="562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1E0E0230" w14:textId="17CD627F" w:rsidR="008020B2" w:rsidRPr="008020B2" w:rsidRDefault="008020B2" w:rsidP="008020B2">
      <w:pPr>
        <w:spacing w:line="240" w:lineRule="auto"/>
        <w:ind w:left="540" w:firstLine="2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20B2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A76ABF4" w14:textId="77777777" w:rsidR="008020B2" w:rsidRPr="00B3236C" w:rsidRDefault="008020B2" w:rsidP="008020B2">
      <w:pPr>
        <w:spacing w:line="240" w:lineRule="auto"/>
        <w:ind w:firstLine="562"/>
        <w:rPr>
          <w:rFonts w:asciiTheme="majorBidi" w:hAnsiTheme="majorBidi" w:cstheme="majorBidi"/>
          <w:b/>
          <w:sz w:val="24"/>
          <w:szCs w:val="24"/>
        </w:rPr>
      </w:pPr>
    </w:p>
    <w:p w14:paraId="55AF722D" w14:textId="4E13251F" w:rsidR="008020B2" w:rsidRPr="008020B2" w:rsidRDefault="008020B2" w:rsidP="008020B2">
      <w:pPr>
        <w:spacing w:line="240" w:lineRule="auto"/>
        <w:ind w:left="540" w:firstLine="2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20B2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C64585" w:rsidRPr="00C64585">
        <w:rPr>
          <w:rFonts w:asciiTheme="majorBidi" w:hAnsiTheme="majorBidi" w:cstheme="majorBidi"/>
          <w:bCs/>
          <w:sz w:val="30"/>
          <w:szCs w:val="30"/>
          <w:lang w:val="en-US"/>
        </w:rPr>
        <w:t>1</w:t>
      </w:r>
      <w:r w:rsidR="00C64585" w:rsidRPr="00C64585">
        <w:rPr>
          <w:rFonts w:asciiTheme="majorBidi" w:hAnsiTheme="majorBidi" w:cstheme="majorBidi"/>
          <w:bCs/>
          <w:sz w:val="30"/>
          <w:szCs w:val="30"/>
          <w:lang w:val="en-US" w:bidi="th-TH"/>
        </w:rPr>
        <w:t>0</w:t>
      </w:r>
      <w:r w:rsidRPr="008020B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8020B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8020B2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theme="majorBidi"/>
          <w:bCs/>
          <w:sz w:val="30"/>
          <w:szCs w:val="30"/>
          <w:lang w:val="en-US"/>
        </w:rPr>
        <w:t>11</w:t>
      </w:r>
      <w:r w:rsidRPr="008020B2">
        <w:rPr>
          <w:rFonts w:asciiTheme="majorBidi" w:hAnsiTheme="majorBidi" w:cstheme="majorBidi" w:hint="cs"/>
          <w:b/>
          <w:sz w:val="30"/>
          <w:szCs w:val="30"/>
          <w:cs/>
        </w:rPr>
        <w:t xml:space="preserve"> สำหรับ</w:t>
      </w:r>
      <w:r w:rsidRPr="008020B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ED3438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</w:t>
      </w:r>
      <w:r w:rsidRPr="008020B2">
        <w:rPr>
          <w:rFonts w:asciiTheme="majorBidi" w:hAnsiTheme="majorBidi" w:cstheme="majorBidi"/>
          <w:b/>
          <w:sz w:val="30"/>
          <w:szCs w:val="30"/>
          <w:cs/>
        </w:rPr>
        <w:t xml:space="preserve">มีดังต่อไปนี้ </w:t>
      </w:r>
    </w:p>
    <w:p w14:paraId="49AD1B81" w14:textId="77777777" w:rsidR="00B42C0D" w:rsidRPr="00B3236C" w:rsidRDefault="00B42C0D" w:rsidP="00B42C0D">
      <w:pPr>
        <w:spacing w:line="240" w:lineRule="auto"/>
        <w:ind w:left="547" w:right="-115"/>
        <w:jc w:val="thaiDistribute"/>
        <w:rPr>
          <w:rFonts w:asciiTheme="majorBidi" w:hAnsiTheme="majorBidi" w:cstheme="majorBidi"/>
          <w:b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50"/>
        <w:gridCol w:w="3780"/>
      </w:tblGrid>
      <w:tr w:rsidR="00FF323A" w:rsidRPr="008020B2" w14:paraId="1E6D84A9" w14:textId="77777777" w:rsidTr="00426F5A">
        <w:trPr>
          <w:tblHeader/>
        </w:trPr>
        <w:tc>
          <w:tcPr>
            <w:tcW w:w="4050" w:type="dxa"/>
          </w:tcPr>
          <w:p w14:paraId="1104F11E" w14:textId="77777777" w:rsidR="00FF323A" w:rsidRPr="008020B2" w:rsidRDefault="00FF323A" w:rsidP="00FF323A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</w:tcPr>
          <w:p w14:paraId="51242592" w14:textId="59DC0322" w:rsidR="00FF323A" w:rsidRPr="008020B2" w:rsidRDefault="00FF323A" w:rsidP="00E46E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ประเทศที่จัดตั้ง/</w:t>
            </w: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80" w:type="dxa"/>
            <w:hideMark/>
          </w:tcPr>
          <w:p w14:paraId="72C22E0C" w14:textId="77777777" w:rsidR="00FF323A" w:rsidRPr="008020B2" w:rsidRDefault="00FF323A" w:rsidP="00FF323A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6EE0" w:rsidRPr="008020B2" w14:paraId="3F0E5FB6" w14:textId="77777777" w:rsidTr="00426F5A">
        <w:tc>
          <w:tcPr>
            <w:tcW w:w="4050" w:type="dxa"/>
          </w:tcPr>
          <w:p w14:paraId="160F3EEB" w14:textId="1FA11EAA" w:rsidR="00D76EE0" w:rsidRPr="008020B2" w:rsidRDefault="00D76EE0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บริษัท ธรรม โฮลดิ้งส์ จำกัด</w:t>
            </w:r>
          </w:p>
        </w:tc>
        <w:tc>
          <w:tcPr>
            <w:tcW w:w="1350" w:type="dxa"/>
          </w:tcPr>
          <w:p w14:paraId="61ED7AD0" w14:textId="65CD5BB4" w:rsidR="00D76EE0" w:rsidRPr="008020B2" w:rsidRDefault="00D76EE0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E8D554D" w14:textId="7B4D1268" w:rsidR="00D76EE0" w:rsidRPr="00FC0E4C" w:rsidRDefault="00D76EE0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</w:t>
            </w:r>
            <w:r w:rsidR="00100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</w:t>
            </w:r>
            <w:r w:rsidR="00100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26A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100352" w:rsidRPr="00FC0E4C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FC0E4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="00C64585" w:rsidRPr="00FC0E4C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0509F6" w:rsidRPr="008020B2" w14:paraId="7E7D1A06" w14:textId="77777777" w:rsidTr="00426F5A">
        <w:tc>
          <w:tcPr>
            <w:tcW w:w="4050" w:type="dxa"/>
          </w:tcPr>
          <w:p w14:paraId="37DF1CB1" w14:textId="446EA1AF" w:rsidR="000509F6" w:rsidRDefault="00FC0E4C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  <w:lang w:bidi="th-TH"/>
              </w:rPr>
              <w:t>MGC Investment Holdings Limited</w:t>
            </w:r>
          </w:p>
        </w:tc>
        <w:tc>
          <w:tcPr>
            <w:tcW w:w="1350" w:type="dxa"/>
          </w:tcPr>
          <w:p w14:paraId="055C876C" w14:textId="72C3BCFF" w:rsidR="000509F6" w:rsidRPr="008020B2" w:rsidRDefault="00C541F5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3780" w:type="dxa"/>
          </w:tcPr>
          <w:p w14:paraId="49C3FAE6" w14:textId="24D4187C" w:rsidR="000509F6" w:rsidRPr="00D76EE0" w:rsidRDefault="004268FA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  <w:r w:rsidR="00B26A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</w:t>
            </w:r>
            <w:r w:rsidRPr="00D76E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100352" w:rsidRPr="00FC0E4C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</w:tr>
      <w:tr w:rsidR="00497F93" w:rsidRPr="008020B2" w14:paraId="5E27B4CB" w14:textId="77777777" w:rsidTr="00426F5A">
        <w:tc>
          <w:tcPr>
            <w:tcW w:w="4050" w:type="dxa"/>
            <w:hideMark/>
          </w:tcPr>
          <w:p w14:paraId="6A871C70" w14:textId="0446053D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นาย สัณหวุฒิ ธรรมชวนวิริยะ</w:t>
            </w:r>
          </w:p>
        </w:tc>
        <w:tc>
          <w:tcPr>
            <w:tcW w:w="1350" w:type="dxa"/>
            <w:hideMark/>
          </w:tcPr>
          <w:p w14:paraId="5C5AD4BF" w14:textId="776CE999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hideMark/>
          </w:tcPr>
          <w:p w14:paraId="23A077FC" w14:textId="232A78E5" w:rsidR="00497F93" w:rsidRPr="008020B2" w:rsidRDefault="00AA4449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ถือหุ้น</w:t>
            </w:r>
            <w:r w:rsidR="00497F93"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บริษัทร้อยละ </w:t>
            </w:r>
            <w:r w:rsidR="00100352" w:rsidRPr="00FC0E4C">
              <w:rPr>
                <w:rFonts w:asciiTheme="majorBidi" w:hAnsiTheme="majorBidi" w:cstheme="majorBidi"/>
                <w:sz w:val="30"/>
                <w:szCs w:val="30"/>
              </w:rPr>
              <w:t>3.32</w:t>
            </w:r>
            <w:r w:rsidR="00497F93"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B26A8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426F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</w:t>
            </w:r>
            <w:r w:rsidR="00497F93"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ประธานกรรมการของบริษัท</w:t>
            </w:r>
          </w:p>
        </w:tc>
      </w:tr>
      <w:tr w:rsidR="00497F93" w:rsidRPr="008020B2" w14:paraId="405C3053" w14:textId="77777777" w:rsidTr="00426F5A">
        <w:tc>
          <w:tcPr>
            <w:tcW w:w="4050" w:type="dxa"/>
          </w:tcPr>
          <w:p w14:paraId="344FBD11" w14:textId="3BA53F8B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 รัตนา ธรรมชวนวิริยะ</w:t>
            </w:r>
          </w:p>
        </w:tc>
        <w:tc>
          <w:tcPr>
            <w:tcW w:w="1350" w:type="dxa"/>
          </w:tcPr>
          <w:p w14:paraId="72150F89" w14:textId="3A0B22FF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D01FD39" w14:textId="5BB5C73B" w:rsidR="00497F93" w:rsidRPr="008020B2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100352">
              <w:rPr>
                <w:rFonts w:asciiTheme="majorBidi" w:hAnsiTheme="majorBidi" w:cstheme="majorBidi"/>
                <w:sz w:val="30"/>
                <w:szCs w:val="30"/>
              </w:rPr>
              <w:t>4.04</w:t>
            </w:r>
            <w:r w:rsidR="003778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497F93" w:rsidRPr="008020B2" w14:paraId="4D5AD816" w14:textId="77777777" w:rsidTr="00426F5A">
        <w:tc>
          <w:tcPr>
            <w:tcW w:w="4050" w:type="dxa"/>
          </w:tcPr>
          <w:p w14:paraId="2BB6B7F8" w14:textId="429D4325" w:rsidR="00497F93" w:rsidRPr="008020B2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นางสาว เจิดนภางค์ ธรรมชวนวิริยะ</w:t>
            </w:r>
          </w:p>
        </w:tc>
        <w:tc>
          <w:tcPr>
            <w:tcW w:w="1350" w:type="dxa"/>
          </w:tcPr>
          <w:p w14:paraId="1BBC7A71" w14:textId="1269D42C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8B1F042" w14:textId="2909D46E" w:rsidR="00497F93" w:rsidRPr="008020B2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100352" w:rsidRPr="00FC0E4C">
              <w:rPr>
                <w:rFonts w:asciiTheme="majorBidi" w:hAnsiTheme="majorBidi" w:cstheme="majorBidi"/>
                <w:sz w:val="30"/>
                <w:szCs w:val="30"/>
              </w:rPr>
              <w:t>3.32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497F93" w:rsidRPr="008020B2" w14:paraId="15AB9452" w14:textId="77777777" w:rsidTr="00426F5A">
        <w:tc>
          <w:tcPr>
            <w:tcW w:w="4050" w:type="dxa"/>
          </w:tcPr>
          <w:p w14:paraId="3120A21A" w14:textId="5063DD91" w:rsidR="00497F93" w:rsidRPr="00D66274" w:rsidRDefault="00497F93" w:rsidP="00497F93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นางสาว ศุกลกานต์ ธรรมชวนวิริยะ</w:t>
            </w:r>
          </w:p>
        </w:tc>
        <w:tc>
          <w:tcPr>
            <w:tcW w:w="1350" w:type="dxa"/>
          </w:tcPr>
          <w:p w14:paraId="4BF79EAE" w14:textId="55F03EDD" w:rsidR="00497F93" w:rsidRPr="008020B2" w:rsidRDefault="00497F93" w:rsidP="00497F93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58F4DE1" w14:textId="265EE9F7" w:rsidR="00497F93" w:rsidRPr="008020B2" w:rsidRDefault="00497F93" w:rsidP="00FC0E4C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ถือหุ้นบริษัทร้อยละ </w:t>
            </w:r>
            <w:r w:rsidR="00100352" w:rsidRPr="00FC0E4C">
              <w:rPr>
                <w:rFonts w:asciiTheme="majorBidi" w:hAnsiTheme="majorBidi" w:cstheme="majorBidi"/>
                <w:sz w:val="30"/>
                <w:szCs w:val="30"/>
              </w:rPr>
              <w:t>3.32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D66274" w:rsidRPr="008020B2" w14:paraId="06AA0658" w14:textId="77777777" w:rsidTr="00426F5A">
        <w:tc>
          <w:tcPr>
            <w:tcW w:w="4050" w:type="dxa"/>
          </w:tcPr>
          <w:p w14:paraId="46E1E34B" w14:textId="543E92E8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 สบาย แมกซี่ อินชัวรันส์ โบรกเกอร์ จำกัด</w:t>
            </w:r>
          </w:p>
        </w:tc>
        <w:tc>
          <w:tcPr>
            <w:tcW w:w="1350" w:type="dxa"/>
          </w:tcPr>
          <w:p w14:paraId="62D9962D" w14:textId="7F96A26C" w:rsidR="00D66274" w:rsidRPr="008020B2" w:rsidRDefault="00D66274" w:rsidP="00D66274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3780" w:type="dxa"/>
          </w:tcPr>
          <w:p w14:paraId="506325B2" w14:textId="6CC397A8" w:rsidR="00D66274" w:rsidRPr="008020B2" w:rsidRDefault="00AF08F6" w:rsidP="00D66274">
            <w:pPr>
              <w:tabs>
                <w:tab w:val="left" w:pos="4842"/>
              </w:tabs>
              <w:spacing w:line="240" w:lineRule="auto"/>
              <w:ind w:left="93" w:right="9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="00D662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ถือหุ้นร้อยละ </w:t>
            </w:r>
            <w:r w:rsidR="00D66274" w:rsidRPr="00C6458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</w:t>
            </w:r>
          </w:p>
        </w:tc>
      </w:tr>
      <w:tr w:rsidR="00D66274" w:rsidRPr="008020B2" w14:paraId="339BABB3" w14:textId="77777777" w:rsidTr="00426F5A">
        <w:tc>
          <w:tcPr>
            <w:tcW w:w="4050" w:type="dxa"/>
          </w:tcPr>
          <w:p w14:paraId="7265D0B3" w14:textId="25B5A33E" w:rsidR="00D66274" w:rsidRPr="00D66274" w:rsidRDefault="00D66274" w:rsidP="00D66274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D662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2000</w:t>
            </w:r>
            <w:r w:rsidRPr="00D66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พับลิชชิ่ง แอน</w:t>
            </w:r>
            <w:r w:rsidRPr="00D6627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ด์</w:t>
            </w: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มีเดีย จำกัด</w:t>
            </w:r>
          </w:p>
        </w:tc>
        <w:tc>
          <w:tcPr>
            <w:tcW w:w="1350" w:type="dxa"/>
          </w:tcPr>
          <w:p w14:paraId="470444BC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9CDB4BF" w14:textId="558E26C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039B06B0" w14:textId="77777777" w:rsidTr="00426F5A">
        <w:tc>
          <w:tcPr>
            <w:tcW w:w="4050" w:type="dxa"/>
          </w:tcPr>
          <w:p w14:paraId="409A5C77" w14:textId="77777777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มิลเลนเนียม ออโต้ จำกัด</w:t>
            </w:r>
          </w:p>
        </w:tc>
        <w:tc>
          <w:tcPr>
            <w:tcW w:w="1350" w:type="dxa"/>
          </w:tcPr>
          <w:p w14:paraId="7CDA0A35" w14:textId="77777777" w:rsidR="00D66274" w:rsidRPr="00D66274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3C6904F" w14:textId="694D155C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7DB509F2" w14:textId="77777777" w:rsidTr="00426F5A">
        <w:tc>
          <w:tcPr>
            <w:tcW w:w="4050" w:type="dxa"/>
          </w:tcPr>
          <w:p w14:paraId="0F14A522" w14:textId="77777777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พัฒนาการ ฮอนด้า ออโตโมบิล จำกัด</w:t>
            </w:r>
          </w:p>
        </w:tc>
        <w:tc>
          <w:tcPr>
            <w:tcW w:w="1350" w:type="dxa"/>
          </w:tcPr>
          <w:p w14:paraId="260FD255" w14:textId="77777777" w:rsidR="00D66274" w:rsidRPr="00D66274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804DD92" w14:textId="4D395F89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87D872B" w14:textId="77777777" w:rsidTr="00426F5A">
        <w:tc>
          <w:tcPr>
            <w:tcW w:w="4050" w:type="dxa"/>
          </w:tcPr>
          <w:p w14:paraId="0123845E" w14:textId="77777777" w:rsidR="00D66274" w:rsidRPr="00D66274" w:rsidRDefault="00D66274" w:rsidP="00D66274">
            <w:pPr>
              <w:spacing w:line="240" w:lineRule="auto"/>
              <w:ind w:left="228" w:hanging="22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เฉวงเพนนินซูล่า จำกัด</w:t>
            </w:r>
          </w:p>
        </w:tc>
        <w:tc>
          <w:tcPr>
            <w:tcW w:w="1350" w:type="dxa"/>
          </w:tcPr>
          <w:p w14:paraId="4A99C198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A4CDF3" w14:textId="77777777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4750C83" w14:textId="77777777" w:rsidTr="00426F5A">
        <w:tc>
          <w:tcPr>
            <w:tcW w:w="4050" w:type="dxa"/>
          </w:tcPr>
          <w:p w14:paraId="62B756AF" w14:textId="77777777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ฟูซิโอ จำกัด</w:t>
            </w:r>
          </w:p>
        </w:tc>
        <w:tc>
          <w:tcPr>
            <w:tcW w:w="1350" w:type="dxa"/>
          </w:tcPr>
          <w:p w14:paraId="2E855E27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D79CB32" w14:textId="77777777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08D7B5DC" w14:textId="77777777" w:rsidTr="00426F5A">
        <w:tc>
          <w:tcPr>
            <w:tcW w:w="4050" w:type="dxa"/>
          </w:tcPr>
          <w:p w14:paraId="296DE524" w14:textId="77777777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66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วี.อาร์. แฟมิลี่ จำกัด</w:t>
            </w:r>
          </w:p>
        </w:tc>
        <w:tc>
          <w:tcPr>
            <w:tcW w:w="1350" w:type="dxa"/>
          </w:tcPr>
          <w:p w14:paraId="77FC70F7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A869A3C" w14:textId="77777777" w:rsidR="00D66274" w:rsidRPr="008020B2" w:rsidRDefault="00D66274" w:rsidP="00D66274">
            <w:pPr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59021C79" w14:textId="77777777" w:rsidTr="00426F5A">
        <w:tc>
          <w:tcPr>
            <w:tcW w:w="4050" w:type="dxa"/>
          </w:tcPr>
          <w:p w14:paraId="2E46A703" w14:textId="00D5CA5E" w:rsidR="00D66274" w:rsidRPr="00D66274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วีทู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ดีไซน์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สตูดิโอ</w:t>
            </w:r>
            <w:r w:rsidRPr="00D6627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6781F142" w14:textId="12083CCC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F1162A4" w14:textId="61110871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66274" w:rsidRPr="008020B2" w14:paraId="4B7322C5" w14:textId="77777777" w:rsidTr="00426F5A">
        <w:tc>
          <w:tcPr>
            <w:tcW w:w="4050" w:type="dxa"/>
          </w:tcPr>
          <w:p w14:paraId="7597B123" w14:textId="0EC95D13" w:rsidR="00D66274" w:rsidRPr="00D66274" w:rsidRDefault="00D66274" w:rsidP="00426F5A">
            <w:pPr>
              <w:spacing w:line="240" w:lineRule="auto"/>
              <w:ind w:left="228" w:right="-104" w:hanging="22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เกย์ดอน มอเตอร์ เซลส์ แอนด์ เซอร์วิสเซส จำกัด</w:t>
            </w:r>
          </w:p>
        </w:tc>
        <w:tc>
          <w:tcPr>
            <w:tcW w:w="1350" w:type="dxa"/>
          </w:tcPr>
          <w:p w14:paraId="57738001" w14:textId="18C877F9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5027C9C" w14:textId="6EFC702F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42E38457" w14:textId="77777777" w:rsidTr="00426F5A">
        <w:tc>
          <w:tcPr>
            <w:tcW w:w="4050" w:type="dxa"/>
          </w:tcPr>
          <w:p w14:paraId="10E4C79A" w14:textId="6F6AD883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เบลฟอร์ต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ออโตโมบิล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(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ประเทศไทย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)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3CA0DDA" w14:textId="0A73B62D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98232CB" w14:textId="142084E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20D8B7B0" w14:textId="77777777" w:rsidTr="00426F5A">
        <w:tc>
          <w:tcPr>
            <w:tcW w:w="4050" w:type="dxa"/>
          </w:tcPr>
          <w:p w14:paraId="69249F58" w14:textId="10C09604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ไลอ้อน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ออโตโมบิล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D01D427" w14:textId="627BF065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A34A633" w14:textId="47C2396B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8020B2" w14:paraId="2D890041" w14:textId="77777777" w:rsidTr="00426F5A">
        <w:tc>
          <w:tcPr>
            <w:tcW w:w="4050" w:type="dxa"/>
          </w:tcPr>
          <w:p w14:paraId="4557C5BD" w14:textId="21D04568" w:rsidR="00D66274" w:rsidRPr="00D66274" w:rsidRDefault="00D66274" w:rsidP="00D66274">
            <w:pPr>
              <w:spacing w:line="240" w:lineRule="auto"/>
              <w:ind w:left="228" w:hanging="2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บริษัท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โมเดน่า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มอเตอร์เวอร์ค</w:t>
            </w:r>
            <w:r w:rsidRPr="00D66274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D66274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5349C1B2" w14:textId="32231164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F98A1EE" w14:textId="065EFF93" w:rsidR="00D66274" w:rsidRPr="008020B2" w:rsidRDefault="00D66274" w:rsidP="00D66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ผู้ถือหุ้น</w:t>
            </w: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ร่วมกัน</w:t>
            </w:r>
          </w:p>
        </w:tc>
      </w:tr>
      <w:tr w:rsidR="00D66274" w:rsidRPr="006666FA" w14:paraId="7A331057" w14:textId="77777777" w:rsidTr="00426F5A">
        <w:tc>
          <w:tcPr>
            <w:tcW w:w="4050" w:type="dxa"/>
          </w:tcPr>
          <w:p w14:paraId="210455FE" w14:textId="77777777" w:rsidR="00D66274" w:rsidRPr="002E1CD3" w:rsidRDefault="00D66274" w:rsidP="00D66274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C4138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E63A6FF" w14:textId="77777777" w:rsidR="00D66274" w:rsidRPr="008020B2" w:rsidRDefault="00D66274" w:rsidP="00D66274">
            <w:pPr>
              <w:jc w:val="center"/>
              <w:rPr>
                <w:rFonts w:asciiTheme="majorBidi" w:hAnsiTheme="majorBidi" w:cstheme="majorBidi"/>
              </w:rPr>
            </w:pPr>
            <w:r w:rsidRPr="008020B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00A678C" w14:textId="782C02C4" w:rsidR="00D66274" w:rsidRPr="008020B2" w:rsidRDefault="00D66274" w:rsidP="00D66274">
            <w:pPr>
              <w:tabs>
                <w:tab w:val="left" w:pos="4842"/>
              </w:tabs>
              <w:spacing w:line="240" w:lineRule="auto"/>
              <w:ind w:left="93" w:right="9" w:hanging="9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8020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6F5A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8020B2">
              <w:rPr>
                <w:rFonts w:asciiTheme="majorBidi" w:hAnsiTheme="majorBidi" w:cstheme="majorBidi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406D970" w14:textId="382ED441" w:rsidR="00FF323A" w:rsidRDefault="00FF323A" w:rsidP="00B42C0D">
      <w:pPr>
        <w:spacing w:line="240" w:lineRule="auto"/>
        <w:ind w:left="547" w:right="-11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0"/>
        <w:gridCol w:w="1034"/>
        <w:gridCol w:w="240"/>
        <w:gridCol w:w="1056"/>
        <w:gridCol w:w="271"/>
        <w:gridCol w:w="1026"/>
        <w:gridCol w:w="240"/>
        <w:gridCol w:w="1037"/>
      </w:tblGrid>
      <w:tr w:rsidR="00DE12BF" w:rsidRPr="00BA36B2" w14:paraId="0DE811E7" w14:textId="77777777" w:rsidTr="00BA36B2">
        <w:trPr>
          <w:tblHeader/>
        </w:trPr>
        <w:tc>
          <w:tcPr>
            <w:tcW w:w="2339" w:type="pct"/>
          </w:tcPr>
          <w:p w14:paraId="052421BA" w14:textId="19BCDDED" w:rsidR="00DE12BF" w:rsidRPr="00BA36B2" w:rsidRDefault="00DE12BF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lastRenderedPageBreak/>
              <w:br w:type="page"/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br w:type="page"/>
            </w:r>
            <w:r w:rsidR="008020B2"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</w:tcPr>
          <w:p w14:paraId="562E8C60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2CC145E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7A363DA6" w14:textId="77777777" w:rsidR="00DE12BF" w:rsidRPr="00BA36B2" w:rsidRDefault="00DE12BF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90098" w:rsidRPr="00BA36B2" w14:paraId="4B12C71A" w14:textId="77777777" w:rsidTr="00F36B37">
        <w:trPr>
          <w:trHeight w:val="308"/>
          <w:tblHeader/>
        </w:trPr>
        <w:tc>
          <w:tcPr>
            <w:tcW w:w="2339" w:type="pct"/>
          </w:tcPr>
          <w:p w14:paraId="1B03837E" w14:textId="31ED0754" w:rsidR="00290098" w:rsidRPr="00BA36B2" w:rsidRDefault="00290098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A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561" w:type="pct"/>
          </w:tcPr>
          <w:p w14:paraId="70D83191" w14:textId="60045146" w:rsidR="00290098" w:rsidRPr="00BA36B2" w:rsidRDefault="00C64585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</w:tcPr>
          <w:p w14:paraId="30F27BBE" w14:textId="77777777" w:rsidR="00290098" w:rsidRPr="00BA36B2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81E96F" w14:textId="6E7DDC46" w:rsidR="00290098" w:rsidRPr="00BA36B2" w:rsidRDefault="00C64585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</w:tcPr>
          <w:p w14:paraId="4FE5371E" w14:textId="77777777" w:rsidR="00290098" w:rsidRPr="00BA36B2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780540A" w14:textId="5F76CE45" w:rsidR="00290098" w:rsidRPr="00BA36B2" w:rsidRDefault="00C64585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</w:tcPr>
          <w:p w14:paraId="0124CAD2" w14:textId="77777777" w:rsidR="00290098" w:rsidRPr="00BA36B2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B857CD4" w14:textId="42026DF8" w:rsidR="00290098" w:rsidRPr="00BA36B2" w:rsidRDefault="00C64585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90098" w:rsidRPr="00BA36B2" w14:paraId="2B44797C" w14:textId="77777777" w:rsidTr="00BA36B2">
        <w:trPr>
          <w:trHeight w:val="344"/>
          <w:tblHeader/>
        </w:trPr>
        <w:tc>
          <w:tcPr>
            <w:tcW w:w="2339" w:type="pct"/>
          </w:tcPr>
          <w:p w14:paraId="2A6D2004" w14:textId="77777777" w:rsidR="00290098" w:rsidRPr="00BA36B2" w:rsidRDefault="00290098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1" w:type="pct"/>
            <w:gridSpan w:val="7"/>
          </w:tcPr>
          <w:p w14:paraId="3771FEB0" w14:textId="77777777" w:rsidR="00290098" w:rsidRPr="00BA36B2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098" w:rsidRPr="00BA36B2" w14:paraId="53318910" w14:textId="77777777" w:rsidTr="00F36B37">
        <w:tc>
          <w:tcPr>
            <w:tcW w:w="2339" w:type="pct"/>
          </w:tcPr>
          <w:p w14:paraId="7CF551D3" w14:textId="77777777" w:rsidR="00290098" w:rsidRPr="00BA36B2" w:rsidRDefault="00290098" w:rsidP="00BA36B2">
            <w:pPr>
              <w:tabs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1" w:type="pct"/>
          </w:tcPr>
          <w:p w14:paraId="6A510C4D" w14:textId="6F2DA61C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4251E188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45E609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96D9FC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43575E9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F92B8F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F08E477" w14:textId="77777777" w:rsidR="00290098" w:rsidRPr="00BA36B2" w:rsidRDefault="00290098" w:rsidP="00BA36B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A0" w:rsidRPr="00BA36B2" w14:paraId="6AA15AF5" w14:textId="77777777" w:rsidTr="00F36B37">
        <w:tc>
          <w:tcPr>
            <w:tcW w:w="2339" w:type="pct"/>
            <w:shd w:val="clear" w:color="auto" w:fill="auto"/>
          </w:tcPr>
          <w:p w14:paraId="22835B50" w14:textId="557CC851" w:rsidR="001F30A0" w:rsidRPr="00BA36B2" w:rsidRDefault="001F30A0" w:rsidP="001F30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  <w:shd w:val="clear" w:color="auto" w:fill="auto"/>
          </w:tcPr>
          <w:p w14:paraId="2452C430" w14:textId="3516CC74" w:rsidR="001F30A0" w:rsidRPr="00BA36B2" w:rsidRDefault="001F30A0" w:rsidP="00F01C7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63D1ACA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1397772" w14:textId="547D0A08" w:rsidR="001F30A0" w:rsidRPr="00BA36B2" w:rsidRDefault="001F30A0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A835DE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4275D3D" w14:textId="366E89EA" w:rsidR="001F30A0" w:rsidRPr="001F30A0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222</w:t>
            </w:r>
            <w:r w:rsidR="001F30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</w:t>
            </w:r>
          </w:p>
        </w:tc>
        <w:tc>
          <w:tcPr>
            <w:tcW w:w="130" w:type="pct"/>
            <w:shd w:val="clear" w:color="auto" w:fill="auto"/>
          </w:tcPr>
          <w:p w14:paraId="0530D3F7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3D40664D" w14:textId="48A6B613" w:rsidR="001F30A0" w:rsidRPr="00BA36B2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1F30A0" w:rsidRPr="00E7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</w:tr>
      <w:tr w:rsidR="001F30A0" w:rsidRPr="00BA36B2" w14:paraId="0D3160BE" w14:textId="77777777" w:rsidTr="00F36B37">
        <w:tc>
          <w:tcPr>
            <w:tcW w:w="2339" w:type="pct"/>
            <w:shd w:val="clear" w:color="auto" w:fill="auto"/>
          </w:tcPr>
          <w:p w14:paraId="31236528" w14:textId="77777777" w:rsidR="001F30A0" w:rsidRPr="00BA36B2" w:rsidRDefault="001F30A0" w:rsidP="001F30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เงินปันผลรับ </w:t>
            </w:r>
          </w:p>
        </w:tc>
        <w:tc>
          <w:tcPr>
            <w:tcW w:w="561" w:type="pct"/>
            <w:shd w:val="clear" w:color="auto" w:fill="auto"/>
          </w:tcPr>
          <w:p w14:paraId="35EC8BC5" w14:textId="46AE4805" w:rsidR="001F30A0" w:rsidRPr="00BA36B2" w:rsidRDefault="001F30A0" w:rsidP="003611FA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EBACF0B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FA5C7F6" w14:textId="0BBEA4FA" w:rsidR="001F30A0" w:rsidRPr="00631AE7" w:rsidRDefault="001F30A0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5F528F2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9309A10" w14:textId="376319AD" w:rsidR="001F30A0" w:rsidRPr="00BA36B2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1F30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0" w:type="pct"/>
            <w:shd w:val="clear" w:color="auto" w:fill="auto"/>
          </w:tcPr>
          <w:p w14:paraId="089342F7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147CA778" w14:textId="1197B71E" w:rsidR="001F30A0" w:rsidRPr="00BA36B2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="001F30A0" w:rsidRPr="00E7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1F30A0" w:rsidRPr="00BA36B2" w14:paraId="105FE92D" w14:textId="77777777" w:rsidTr="00F36B37">
        <w:tc>
          <w:tcPr>
            <w:tcW w:w="2339" w:type="pct"/>
            <w:shd w:val="clear" w:color="auto" w:fill="auto"/>
          </w:tcPr>
          <w:p w14:paraId="6A64D7BE" w14:textId="6F7E693A" w:rsidR="001F30A0" w:rsidRPr="00BA36B2" w:rsidRDefault="001F30A0" w:rsidP="001F30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61" w:type="pct"/>
            <w:shd w:val="clear" w:color="auto" w:fill="auto"/>
          </w:tcPr>
          <w:p w14:paraId="39B57C19" w14:textId="270DC567" w:rsidR="001F30A0" w:rsidRPr="00BA36B2" w:rsidRDefault="001F30A0" w:rsidP="003611FA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266B064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8898F9F" w14:textId="49B011DC" w:rsidR="001F30A0" w:rsidRPr="00631AE7" w:rsidRDefault="001F30A0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0578F73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A26DA3D" w14:textId="2BBDEA80" w:rsidR="001F30A0" w:rsidRPr="00BA36B2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B15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130" w:type="pct"/>
            <w:shd w:val="clear" w:color="auto" w:fill="auto"/>
          </w:tcPr>
          <w:p w14:paraId="0F8F1720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7F76EC9B" w14:textId="5C27C934" w:rsidR="001F30A0" w:rsidRPr="00BA36B2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30A0" w:rsidRPr="00E7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</w:tr>
      <w:tr w:rsidR="001F30A0" w:rsidRPr="00BA36B2" w14:paraId="6EB0F3C1" w14:textId="77777777" w:rsidTr="0037789F">
        <w:tc>
          <w:tcPr>
            <w:tcW w:w="2339" w:type="pct"/>
            <w:shd w:val="clear" w:color="auto" w:fill="auto"/>
          </w:tcPr>
          <w:p w14:paraId="50F14409" w14:textId="2887687D" w:rsidR="001F30A0" w:rsidRPr="0037789F" w:rsidRDefault="001F30A0" w:rsidP="001F30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1" w:type="pct"/>
            <w:shd w:val="clear" w:color="auto" w:fill="auto"/>
          </w:tcPr>
          <w:p w14:paraId="52CBF139" w14:textId="565AD53C" w:rsidR="001F30A0" w:rsidRPr="0037789F" w:rsidRDefault="001F30A0" w:rsidP="003611FA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4F1FD62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92851A" w14:textId="389DCE2E" w:rsidR="001F30A0" w:rsidRPr="0037789F" w:rsidRDefault="001F30A0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A08EA85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319D360" w14:textId="383FA774" w:rsidR="001F30A0" w:rsidRPr="0037789F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B15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30" w:type="pct"/>
            <w:shd w:val="clear" w:color="auto" w:fill="auto"/>
          </w:tcPr>
          <w:p w14:paraId="20CED94D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  <w:shd w:val="clear" w:color="auto" w:fill="auto"/>
          </w:tcPr>
          <w:p w14:paraId="3A732721" w14:textId="71FAE948" w:rsidR="001F30A0" w:rsidRPr="0037789F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F30A0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</w:tr>
      <w:tr w:rsidR="001F30A0" w:rsidRPr="00BA36B2" w14:paraId="7602B6CE" w14:textId="77777777" w:rsidTr="0037789F">
        <w:tc>
          <w:tcPr>
            <w:tcW w:w="2339" w:type="pct"/>
            <w:shd w:val="clear" w:color="auto" w:fill="auto"/>
          </w:tcPr>
          <w:p w14:paraId="7A6DCB0D" w14:textId="1F553822" w:rsidR="001F30A0" w:rsidRPr="0037789F" w:rsidRDefault="001F30A0" w:rsidP="001F30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  <w:shd w:val="clear" w:color="auto" w:fill="auto"/>
          </w:tcPr>
          <w:p w14:paraId="6113990C" w14:textId="75B3504F" w:rsidR="001F30A0" w:rsidRPr="0037789F" w:rsidRDefault="001F30A0" w:rsidP="003611FA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7E34DC8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62BC520" w14:textId="5F50B5B1" w:rsidR="001F30A0" w:rsidRPr="00631AE7" w:rsidRDefault="001F30A0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83643CE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4D3EDF6" w14:textId="034E66EC" w:rsidR="001F30A0" w:rsidRPr="0037789F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B15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30" w:type="pct"/>
            <w:shd w:val="clear" w:color="auto" w:fill="auto"/>
          </w:tcPr>
          <w:p w14:paraId="715CABB7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B3471E9" w14:textId="33B637BB" w:rsidR="001F30A0" w:rsidRPr="0037789F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F30A0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</w:tr>
      <w:tr w:rsidR="001F30A0" w:rsidRPr="00BA36B2" w14:paraId="3403C28D" w14:textId="77777777" w:rsidTr="0037789F">
        <w:tc>
          <w:tcPr>
            <w:tcW w:w="2339" w:type="pct"/>
            <w:shd w:val="clear" w:color="auto" w:fill="auto"/>
          </w:tcPr>
          <w:p w14:paraId="0FD2E82C" w14:textId="77777777" w:rsidR="001F30A0" w:rsidRPr="00851572" w:rsidRDefault="001F30A0" w:rsidP="001F30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1" w:type="pct"/>
            <w:shd w:val="clear" w:color="auto" w:fill="auto"/>
          </w:tcPr>
          <w:p w14:paraId="292196E9" w14:textId="7B1CEE04" w:rsidR="001F30A0" w:rsidRPr="0037789F" w:rsidRDefault="001F30A0" w:rsidP="003611FA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8A72198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EC0797F" w14:textId="36B6F5B0" w:rsidR="001F30A0" w:rsidRPr="00631AE7" w:rsidRDefault="001F30A0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01B63C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1B8DF02" w14:textId="699ABD5B" w:rsidR="001F30A0" w:rsidRPr="0037789F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F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29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130" w:type="pct"/>
            <w:shd w:val="clear" w:color="auto" w:fill="auto"/>
          </w:tcPr>
          <w:p w14:paraId="4C5026F1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9F2D5E0" w14:textId="2A325F27" w:rsidR="001F30A0" w:rsidRPr="0037789F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F30A0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1F30A0" w:rsidRPr="00BA36B2" w14:paraId="52807C7E" w14:textId="77777777" w:rsidTr="0037789F">
        <w:tc>
          <w:tcPr>
            <w:tcW w:w="2339" w:type="pct"/>
            <w:shd w:val="clear" w:color="auto" w:fill="auto"/>
          </w:tcPr>
          <w:p w14:paraId="5D999DE4" w14:textId="3A02F730" w:rsidR="001F30A0" w:rsidRPr="0037789F" w:rsidRDefault="001F30A0" w:rsidP="001F30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78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61" w:type="pct"/>
            <w:shd w:val="clear" w:color="auto" w:fill="auto"/>
          </w:tcPr>
          <w:p w14:paraId="694B0A12" w14:textId="1FE41175" w:rsidR="001F30A0" w:rsidRPr="0037789F" w:rsidRDefault="001F30A0" w:rsidP="003611FA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778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ECE30FF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73AAC62" w14:textId="703F3E2D" w:rsidR="001F30A0" w:rsidRPr="00631AE7" w:rsidRDefault="001F30A0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F40E49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DD4C277" w14:textId="7425B10B" w:rsidR="001F30A0" w:rsidRPr="0037789F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F46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</w:t>
            </w:r>
          </w:p>
        </w:tc>
        <w:tc>
          <w:tcPr>
            <w:tcW w:w="130" w:type="pct"/>
            <w:shd w:val="clear" w:color="auto" w:fill="auto"/>
          </w:tcPr>
          <w:p w14:paraId="06350EB3" w14:textId="77777777" w:rsidR="001F30A0" w:rsidRPr="0037789F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C8196BC" w14:textId="31583161" w:rsidR="001F30A0" w:rsidRPr="0037789F" w:rsidRDefault="00C64585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F30A0" w:rsidRPr="003778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</w:tr>
      <w:tr w:rsidR="001F30A0" w:rsidRPr="00BA36B2" w14:paraId="76931145" w14:textId="77777777" w:rsidTr="00F36B37">
        <w:tc>
          <w:tcPr>
            <w:tcW w:w="2339" w:type="pct"/>
          </w:tcPr>
          <w:p w14:paraId="1DD2689B" w14:textId="7E252BF4" w:rsidR="001F30A0" w:rsidRPr="00426F5A" w:rsidRDefault="001F30A0" w:rsidP="001F30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2C03C260" w14:textId="77777777" w:rsidR="001F30A0" w:rsidRPr="00426F5A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7449BF7" w14:textId="77777777" w:rsidR="001F30A0" w:rsidRPr="00426F5A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E202A53" w14:textId="77777777" w:rsidR="001F30A0" w:rsidRPr="00426F5A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047298" w14:textId="77777777" w:rsidR="001F30A0" w:rsidRPr="00426F5A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CACECC9" w14:textId="77777777" w:rsidR="001F30A0" w:rsidRPr="00426F5A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104C45E" w14:textId="77777777" w:rsidR="001F30A0" w:rsidRPr="00426F5A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EEE49D3" w14:textId="77777777" w:rsidR="001F30A0" w:rsidRPr="00426F5A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30A0" w:rsidRPr="00BA36B2" w14:paraId="1F171E45" w14:textId="77777777" w:rsidTr="00F36B37">
        <w:trPr>
          <w:trHeight w:val="68"/>
        </w:trPr>
        <w:tc>
          <w:tcPr>
            <w:tcW w:w="2339" w:type="pct"/>
          </w:tcPr>
          <w:p w14:paraId="5B862266" w14:textId="29D11190" w:rsidR="001F30A0" w:rsidRPr="00BA36B2" w:rsidRDefault="001F30A0" w:rsidP="001F30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1" w:type="pct"/>
          </w:tcPr>
          <w:p w14:paraId="43E29578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8D0471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F059D0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B25696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1B059B0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6D7A53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3FA9446" w14:textId="77777777" w:rsidR="001F30A0" w:rsidRPr="00BA36B2" w:rsidRDefault="001F30A0" w:rsidP="001F30A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771" w:rsidRPr="00BA36B2" w14:paraId="19ECFA47" w14:textId="77777777" w:rsidTr="00F36B37">
        <w:trPr>
          <w:trHeight w:val="68"/>
        </w:trPr>
        <w:tc>
          <w:tcPr>
            <w:tcW w:w="2339" w:type="pct"/>
          </w:tcPr>
          <w:p w14:paraId="54F0F290" w14:textId="549B79F5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C4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905C4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1" w:type="pct"/>
          </w:tcPr>
          <w:p w14:paraId="3A9672AD" w14:textId="6A071024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  <w:r w:rsidR="00CD5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130" w:type="pct"/>
          </w:tcPr>
          <w:p w14:paraId="38BA340F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6BFBCA" w14:textId="0E9D7FD2" w:rsidR="00CD5771" w:rsidRPr="00631AE7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147" w:type="pct"/>
          </w:tcPr>
          <w:p w14:paraId="7BA75423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D53C829" w14:textId="52569225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32BA10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F18EA9B" w14:textId="05F90A0F" w:rsidR="00CD5771" w:rsidRPr="00BA36B2" w:rsidRDefault="00CD5771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7BA49EAC" w14:textId="77777777" w:rsidTr="00F36B37">
        <w:trPr>
          <w:trHeight w:val="68"/>
        </w:trPr>
        <w:tc>
          <w:tcPr>
            <w:tcW w:w="2339" w:type="pct"/>
          </w:tcPr>
          <w:p w14:paraId="334A3196" w14:textId="6BA29221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61" w:type="pct"/>
          </w:tcPr>
          <w:p w14:paraId="405D1F62" w14:textId="5386AA4A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D5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  <w:tc>
          <w:tcPr>
            <w:tcW w:w="130" w:type="pct"/>
          </w:tcPr>
          <w:p w14:paraId="4F89CEEA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4D3B874" w14:textId="2EDF3017" w:rsidR="00CD5771" w:rsidRPr="00631AE7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47" w:type="pct"/>
          </w:tcPr>
          <w:p w14:paraId="795824FC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58FD8A6" w14:textId="5E3174F9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7730F2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99D8930" w14:textId="3333C59E" w:rsidR="00CD5771" w:rsidRPr="00BA36B2" w:rsidRDefault="00CD5771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2E82DB84" w14:textId="77777777" w:rsidTr="00F36B37">
        <w:trPr>
          <w:trHeight w:val="68"/>
        </w:trPr>
        <w:tc>
          <w:tcPr>
            <w:tcW w:w="2339" w:type="pct"/>
          </w:tcPr>
          <w:p w14:paraId="75681B13" w14:textId="424438E2" w:rsidR="00CD5771" w:rsidRPr="00BA36B2" w:rsidRDefault="00CD5771" w:rsidP="00CD5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208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61" w:type="pct"/>
          </w:tcPr>
          <w:p w14:paraId="4C58B856" w14:textId="77777777" w:rsidR="00CD5771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3AC00" w14:textId="1E9322AA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5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130" w:type="pct"/>
          </w:tcPr>
          <w:p w14:paraId="7A4A5ED4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7F4EAEE" w14:textId="77777777" w:rsidR="00CD5771" w:rsidRPr="00631AE7" w:rsidRDefault="00CD5771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224DB43" w14:textId="15932D69" w:rsidR="00CD5771" w:rsidRPr="00631AE7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147" w:type="pct"/>
          </w:tcPr>
          <w:p w14:paraId="2AFC50B7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A616500" w14:textId="77777777" w:rsidR="00CD5771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B138E0" w14:textId="756C8418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5DFAC4A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32B01B7" w14:textId="77777777" w:rsidR="00CD5771" w:rsidRDefault="00CD5771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E14E3B" w14:textId="43ED8DBD" w:rsidR="00CD5771" w:rsidRPr="00BA36B2" w:rsidRDefault="00CD5771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23E63D7A" w14:textId="77777777" w:rsidTr="00F36B37">
        <w:trPr>
          <w:trHeight w:val="68"/>
        </w:trPr>
        <w:tc>
          <w:tcPr>
            <w:tcW w:w="2339" w:type="pct"/>
          </w:tcPr>
          <w:p w14:paraId="2403D243" w14:textId="0E83F1B1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กำไรจากการขายสินทรัพย์ไม่มีตัวตน</w:t>
            </w:r>
          </w:p>
        </w:tc>
        <w:tc>
          <w:tcPr>
            <w:tcW w:w="561" w:type="pct"/>
          </w:tcPr>
          <w:p w14:paraId="41A60FAF" w14:textId="4751F351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B48105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9C66B7E" w14:textId="32B0C2AC" w:rsidR="00CD5771" w:rsidRPr="00631AE7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147" w:type="pct"/>
          </w:tcPr>
          <w:p w14:paraId="6C168FF8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89E1D12" w14:textId="5F14776A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4CE1EAC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27B6BE0" w14:textId="206EE712" w:rsidR="00CD5771" w:rsidRPr="00BA36B2" w:rsidRDefault="00CD5771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2ECF7EE8" w14:textId="77777777" w:rsidTr="00F36B37">
        <w:trPr>
          <w:trHeight w:val="68"/>
        </w:trPr>
        <w:tc>
          <w:tcPr>
            <w:tcW w:w="2339" w:type="pct"/>
          </w:tcPr>
          <w:p w14:paraId="52D147A3" w14:textId="76DBB9D0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41B61BA5" w14:textId="3A37BE1D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5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130" w:type="pct"/>
          </w:tcPr>
          <w:p w14:paraId="024F6435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C401DF" w14:textId="22F13295" w:rsidR="00CD5771" w:rsidRPr="00631AE7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147" w:type="pct"/>
          </w:tcPr>
          <w:p w14:paraId="0C889FD5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068745C" w14:textId="2F361086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44E049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75D3BE4" w14:textId="471EE644" w:rsidR="00CD5771" w:rsidRPr="00BA36B2" w:rsidRDefault="00CD5771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16FFE88F" w14:textId="77777777" w:rsidTr="00F36B37">
        <w:trPr>
          <w:trHeight w:val="68"/>
        </w:trPr>
        <w:tc>
          <w:tcPr>
            <w:tcW w:w="2339" w:type="pct"/>
          </w:tcPr>
          <w:p w14:paraId="69446564" w14:textId="66744856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47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</w:tcPr>
          <w:p w14:paraId="7FF2A8BB" w14:textId="3A369A39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B40145C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459BBCE" w14:textId="5AB786D6" w:rsidR="00CD5771" w:rsidRPr="00631AE7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47" w:type="pct"/>
          </w:tcPr>
          <w:p w14:paraId="01869206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29CAEE6" w14:textId="4824B78D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FEE624E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3E2AE2" w14:textId="60E92A0B" w:rsidR="00CD5771" w:rsidRPr="00BA36B2" w:rsidRDefault="00CD5771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5A353C17" w14:textId="77777777" w:rsidTr="00F36B37">
        <w:trPr>
          <w:trHeight w:val="68"/>
        </w:trPr>
        <w:tc>
          <w:tcPr>
            <w:tcW w:w="2339" w:type="pct"/>
          </w:tcPr>
          <w:p w14:paraId="780BC3C5" w14:textId="77777777" w:rsidR="00CD5771" w:rsidRPr="00426F5A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7662672E" w14:textId="77777777" w:rsidR="00CD5771" w:rsidRPr="00426F5A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81D516A" w14:textId="77777777" w:rsidR="00CD5771" w:rsidRPr="00426F5A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7C9132B" w14:textId="77777777" w:rsidR="00CD5771" w:rsidRPr="00426F5A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F13348" w14:textId="77777777" w:rsidR="00CD5771" w:rsidRPr="00426F5A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B49491D" w14:textId="77777777" w:rsidR="00CD5771" w:rsidRPr="00426F5A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86D652" w14:textId="77777777" w:rsidR="00CD5771" w:rsidRPr="00426F5A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0D8DA23" w14:textId="77777777" w:rsidR="00CD5771" w:rsidRPr="00426F5A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771" w:rsidRPr="00BA36B2" w14:paraId="4EBD75D5" w14:textId="77777777" w:rsidTr="00F36B37">
        <w:trPr>
          <w:trHeight w:val="68"/>
        </w:trPr>
        <w:tc>
          <w:tcPr>
            <w:tcW w:w="2339" w:type="pct"/>
          </w:tcPr>
          <w:p w14:paraId="030A7A4F" w14:textId="77777777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1" w:type="pct"/>
          </w:tcPr>
          <w:p w14:paraId="4402CE17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AA91456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7DF8C5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BD42A9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1B2FD81" w14:textId="77777777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B3E281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0541E2" w14:textId="77777777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771" w:rsidRPr="00BA36B2" w14:paraId="5DE5D963" w14:textId="77777777" w:rsidTr="00F36B37">
        <w:tc>
          <w:tcPr>
            <w:tcW w:w="2339" w:type="pct"/>
            <w:shd w:val="clear" w:color="auto" w:fill="auto"/>
          </w:tcPr>
          <w:p w14:paraId="4AC01F9B" w14:textId="44C1DA36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61" w:type="pct"/>
            <w:shd w:val="clear" w:color="auto" w:fill="auto"/>
          </w:tcPr>
          <w:p w14:paraId="47895B1E" w14:textId="02978F4D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5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130" w:type="pct"/>
            <w:shd w:val="clear" w:color="auto" w:fill="auto"/>
          </w:tcPr>
          <w:p w14:paraId="7B79779E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DEEF3E9" w14:textId="761028D7" w:rsidR="00CD5771" w:rsidRPr="00BA36B2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47" w:type="pct"/>
            <w:shd w:val="clear" w:color="auto" w:fill="auto"/>
          </w:tcPr>
          <w:p w14:paraId="53103A3D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0971518" w14:textId="158EA5EC" w:rsidR="00CD5771" w:rsidRPr="00BA36B2" w:rsidRDefault="005B1B69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F1118E1" w14:textId="4DD30124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DF43D70" w14:textId="538CEE19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1A500A62" w14:textId="77777777" w:rsidTr="00F36B37">
        <w:tc>
          <w:tcPr>
            <w:tcW w:w="2339" w:type="pct"/>
            <w:shd w:val="clear" w:color="auto" w:fill="auto"/>
          </w:tcPr>
          <w:p w14:paraId="555E5A99" w14:textId="5BDD1225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  <w:shd w:val="clear" w:color="auto" w:fill="auto"/>
          </w:tcPr>
          <w:p w14:paraId="1FC680D7" w14:textId="68D9B792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CD5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130" w:type="pct"/>
            <w:shd w:val="clear" w:color="auto" w:fill="auto"/>
          </w:tcPr>
          <w:p w14:paraId="1D49891B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91D91D9" w14:textId="3B9B2F0D" w:rsidR="00CD5771" w:rsidRPr="00BA36B2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147" w:type="pct"/>
            <w:shd w:val="clear" w:color="auto" w:fill="auto"/>
          </w:tcPr>
          <w:p w14:paraId="6E70FEC8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FEB2D66" w14:textId="1C800FA0" w:rsidR="00CD5771" w:rsidRPr="00BA36B2" w:rsidRDefault="005B1B69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C398DE0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704B2E6" w14:textId="66E2DAE4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72E2BCC1" w14:textId="77777777" w:rsidTr="00F36B37">
        <w:tc>
          <w:tcPr>
            <w:tcW w:w="2339" w:type="pct"/>
            <w:shd w:val="clear" w:color="auto" w:fill="auto"/>
          </w:tcPr>
          <w:p w14:paraId="49F764B8" w14:textId="12E5283A" w:rsidR="00CD5771" w:rsidRPr="00BA36B2" w:rsidRDefault="00CD5771" w:rsidP="00CD57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</w:t>
            </w:r>
            <w:r w:rsidRPr="00BA36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561" w:type="pct"/>
            <w:shd w:val="clear" w:color="auto" w:fill="auto"/>
          </w:tcPr>
          <w:p w14:paraId="322B6D6C" w14:textId="77777777" w:rsidR="00CD5771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FB8E4" w14:textId="29FBFDCA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57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30" w:type="pct"/>
            <w:shd w:val="clear" w:color="auto" w:fill="auto"/>
          </w:tcPr>
          <w:p w14:paraId="4BC4D8B2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37C9AC4" w14:textId="77777777" w:rsidR="00CD5771" w:rsidRPr="00631AE7" w:rsidRDefault="00CD5771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BA04A5" w14:textId="371FF160" w:rsidR="00CD5771" w:rsidRPr="00BA36B2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47" w:type="pct"/>
            <w:shd w:val="clear" w:color="auto" w:fill="auto"/>
          </w:tcPr>
          <w:p w14:paraId="505121EE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9F06DD5" w14:textId="77777777" w:rsidR="00CD5771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8F8831" w14:textId="17B27141" w:rsidR="005B1B69" w:rsidRPr="00BA36B2" w:rsidRDefault="005B1B69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468ACBF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D7260E7" w14:textId="77777777" w:rsidR="00CD5771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7F945" w14:textId="57FC7713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6A7CDD16" w14:textId="77777777" w:rsidTr="00F36B37">
        <w:tc>
          <w:tcPr>
            <w:tcW w:w="2339" w:type="pct"/>
            <w:shd w:val="clear" w:color="auto" w:fill="auto"/>
          </w:tcPr>
          <w:p w14:paraId="5C43DC0F" w14:textId="6D6863C0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  <w:shd w:val="clear" w:color="auto" w:fill="auto"/>
          </w:tcPr>
          <w:p w14:paraId="325E0BA9" w14:textId="1D7A24EB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30" w:type="pct"/>
            <w:shd w:val="clear" w:color="auto" w:fill="auto"/>
          </w:tcPr>
          <w:p w14:paraId="5CF20E8F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D257EAE" w14:textId="0F80DE11" w:rsidR="00CD5771" w:rsidRPr="00BA36B2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147" w:type="pct"/>
            <w:shd w:val="clear" w:color="auto" w:fill="auto"/>
          </w:tcPr>
          <w:p w14:paraId="3279C748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4DEE87B" w14:textId="09EBF13C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30" w:type="pct"/>
            <w:shd w:val="clear" w:color="auto" w:fill="auto"/>
          </w:tcPr>
          <w:p w14:paraId="7689698F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0A3799B" w14:textId="27FB085D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</w:tr>
      <w:tr w:rsidR="00CD5771" w:rsidRPr="00BA36B2" w14:paraId="2564AC42" w14:textId="77777777" w:rsidTr="00F36B37">
        <w:tc>
          <w:tcPr>
            <w:tcW w:w="2339" w:type="pct"/>
            <w:shd w:val="clear" w:color="auto" w:fill="auto"/>
          </w:tcPr>
          <w:p w14:paraId="3D77E29E" w14:textId="5A8C6C78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61" w:type="pct"/>
            <w:shd w:val="clear" w:color="auto" w:fill="auto"/>
          </w:tcPr>
          <w:p w14:paraId="3B3D9C85" w14:textId="02A26352" w:rsidR="00CD5771" w:rsidRPr="00BA36B2" w:rsidRDefault="005B1B69" w:rsidP="003611FA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5AA5AFB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3711FA8" w14:textId="47932A41" w:rsidR="00CD5771" w:rsidRPr="00631AE7" w:rsidRDefault="00CD5771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D84D05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260F7C41" w14:textId="2769EC05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5B1B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30" w:type="pct"/>
            <w:shd w:val="clear" w:color="auto" w:fill="auto"/>
          </w:tcPr>
          <w:p w14:paraId="3B1E8F5F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1E6F0D79" w14:textId="2CD1241A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CD5771" w:rsidRPr="00B55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</w:tr>
      <w:tr w:rsidR="00CD5771" w:rsidRPr="00BA36B2" w14:paraId="5D3313E5" w14:textId="77777777" w:rsidTr="00243E58">
        <w:tc>
          <w:tcPr>
            <w:tcW w:w="2339" w:type="pct"/>
            <w:shd w:val="clear" w:color="auto" w:fill="auto"/>
          </w:tcPr>
          <w:p w14:paraId="2A27CF7E" w14:textId="77777777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  <w:shd w:val="clear" w:color="auto" w:fill="auto"/>
          </w:tcPr>
          <w:p w14:paraId="544FDF67" w14:textId="213FC005" w:rsidR="00CD5771" w:rsidRPr="00B21991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B1B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19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  <w:tc>
          <w:tcPr>
            <w:tcW w:w="130" w:type="pct"/>
            <w:shd w:val="clear" w:color="auto" w:fill="auto"/>
          </w:tcPr>
          <w:p w14:paraId="173A48F7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20DD757" w14:textId="388E8DA1" w:rsidR="00CD5771" w:rsidRPr="00243E58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580AF381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372C7FF8" w14:textId="2B0AA613" w:rsidR="00CD5771" w:rsidRPr="00BA36B2" w:rsidRDefault="00424B4E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1361A58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39D8639" w14:textId="3B326AE0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BA36B2" w14:paraId="0E89F8B1" w14:textId="77777777" w:rsidTr="00243E58">
        <w:tc>
          <w:tcPr>
            <w:tcW w:w="2339" w:type="pct"/>
            <w:shd w:val="clear" w:color="auto" w:fill="auto"/>
          </w:tcPr>
          <w:p w14:paraId="19A09CB4" w14:textId="44DC4FC0" w:rsidR="00CD5771" w:rsidRPr="00BA36B2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ต้นทุนขาย</w:t>
            </w:r>
          </w:p>
        </w:tc>
        <w:tc>
          <w:tcPr>
            <w:tcW w:w="561" w:type="pct"/>
            <w:shd w:val="clear" w:color="auto" w:fill="auto"/>
          </w:tcPr>
          <w:p w14:paraId="41A868AD" w14:textId="43B9B535" w:rsidR="00CD5771" w:rsidRPr="00BA36B2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5B1B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  <w:tc>
          <w:tcPr>
            <w:tcW w:w="130" w:type="pct"/>
            <w:shd w:val="clear" w:color="auto" w:fill="auto"/>
          </w:tcPr>
          <w:p w14:paraId="74C49308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449801C" w14:textId="3F99BD75" w:rsidR="00CD5771" w:rsidRPr="00243E58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CD5771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  <w:tc>
          <w:tcPr>
            <w:tcW w:w="147" w:type="pct"/>
            <w:shd w:val="clear" w:color="auto" w:fill="auto"/>
          </w:tcPr>
          <w:p w14:paraId="02C482B9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7D7B0CC" w14:textId="5291E5FE" w:rsidR="00CD5771" w:rsidRPr="00BA36B2" w:rsidRDefault="00424B4E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8A667CA" w14:textId="77777777" w:rsidR="00CD5771" w:rsidRPr="00BA36B2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2E88D84" w14:textId="6CF14F50" w:rsidR="00CD5771" w:rsidRPr="00BA36B2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771" w:rsidRPr="00243E58" w14:paraId="36E363A3" w14:textId="77777777" w:rsidTr="007D016F">
        <w:tc>
          <w:tcPr>
            <w:tcW w:w="2339" w:type="pct"/>
            <w:shd w:val="clear" w:color="auto" w:fill="auto"/>
          </w:tcPr>
          <w:p w14:paraId="5E165BD1" w14:textId="40E4C54D" w:rsidR="00CD5771" w:rsidRPr="00243E58" w:rsidRDefault="00CD5771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561" w:type="pct"/>
            <w:shd w:val="clear" w:color="auto" w:fill="auto"/>
          </w:tcPr>
          <w:p w14:paraId="1ACD3FA3" w14:textId="738CD9C0" w:rsidR="00CD5771" w:rsidRPr="00786560" w:rsidRDefault="00C64585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5B1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130" w:type="pct"/>
            <w:shd w:val="clear" w:color="auto" w:fill="auto"/>
          </w:tcPr>
          <w:p w14:paraId="4F0F1A78" w14:textId="77777777" w:rsidR="00CD5771" w:rsidRPr="00243E58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17747A9" w14:textId="474DCC7F" w:rsidR="00CD5771" w:rsidRPr="00243E58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D5771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147" w:type="pct"/>
            <w:shd w:val="clear" w:color="auto" w:fill="auto"/>
          </w:tcPr>
          <w:p w14:paraId="2804DE9C" w14:textId="77777777" w:rsidR="00CD5771" w:rsidRPr="00243E58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DDCD3B2" w14:textId="423118DD" w:rsidR="00CD5771" w:rsidRPr="00243E58" w:rsidRDefault="00424B4E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BB24960" w14:textId="77777777" w:rsidR="00CD5771" w:rsidRPr="00243E58" w:rsidRDefault="00CD5771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01B5CF6E" w14:textId="75235940" w:rsidR="00CD5771" w:rsidRPr="00243E58" w:rsidRDefault="00CD5771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F5A" w:rsidRPr="00243E58" w14:paraId="61C29FDC" w14:textId="77777777" w:rsidTr="007D016F">
        <w:tc>
          <w:tcPr>
            <w:tcW w:w="2339" w:type="pct"/>
            <w:shd w:val="clear" w:color="auto" w:fill="auto"/>
          </w:tcPr>
          <w:p w14:paraId="79B0B558" w14:textId="77777777" w:rsidR="00426F5A" w:rsidRPr="00243E58" w:rsidRDefault="00426F5A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61" w:type="pct"/>
            <w:shd w:val="clear" w:color="auto" w:fill="auto"/>
          </w:tcPr>
          <w:p w14:paraId="0B29EACE" w14:textId="77777777" w:rsidR="00426F5A" w:rsidRPr="00C64585" w:rsidRDefault="00426F5A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6221A1CC" w14:textId="77777777" w:rsidR="00426F5A" w:rsidRPr="00243E58" w:rsidRDefault="00426F5A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F48FB75" w14:textId="77777777" w:rsidR="00426F5A" w:rsidRPr="00C64585" w:rsidRDefault="00426F5A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6DE38401" w14:textId="77777777" w:rsidR="00426F5A" w:rsidRPr="00243E58" w:rsidRDefault="00426F5A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C4C05A9" w14:textId="77777777" w:rsidR="00426F5A" w:rsidRDefault="00426F5A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B82026F" w14:textId="77777777" w:rsidR="00426F5A" w:rsidRPr="00243E58" w:rsidRDefault="00426F5A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65A40E39" w14:textId="77777777" w:rsidR="00426F5A" w:rsidRPr="00243E58" w:rsidRDefault="00426F5A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F5A" w:rsidRPr="00243E58" w14:paraId="4C053BBC" w14:textId="77777777" w:rsidTr="007D016F">
        <w:tc>
          <w:tcPr>
            <w:tcW w:w="2339" w:type="pct"/>
            <w:shd w:val="clear" w:color="auto" w:fill="auto"/>
          </w:tcPr>
          <w:p w14:paraId="7DDED77A" w14:textId="42A006BC" w:rsidR="00426F5A" w:rsidRPr="00243E58" w:rsidRDefault="00426F5A" w:rsidP="00CD577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F08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F08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ต่อ</w:t>
            </w:r>
            <w:r w:rsidRPr="00AF08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61" w:type="pct"/>
            <w:shd w:val="clear" w:color="auto" w:fill="auto"/>
          </w:tcPr>
          <w:p w14:paraId="68FD71AF" w14:textId="77777777" w:rsidR="00426F5A" w:rsidRPr="00C64585" w:rsidRDefault="00426F5A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DFF24E8" w14:textId="77777777" w:rsidR="00426F5A" w:rsidRPr="00243E58" w:rsidRDefault="00426F5A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037CC6C" w14:textId="77777777" w:rsidR="00426F5A" w:rsidRPr="00C64585" w:rsidRDefault="00426F5A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7AA138B" w14:textId="77777777" w:rsidR="00426F5A" w:rsidRPr="00243E58" w:rsidRDefault="00426F5A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2BC79D5" w14:textId="77777777" w:rsidR="00426F5A" w:rsidRDefault="00426F5A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39AE560" w14:textId="77777777" w:rsidR="00426F5A" w:rsidRPr="00243E58" w:rsidRDefault="00426F5A" w:rsidP="00CD577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285E7D9A" w14:textId="77777777" w:rsidR="00426F5A" w:rsidRPr="00243E58" w:rsidRDefault="00426F5A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B69" w:rsidRPr="00243E58" w14:paraId="3DF10C5D" w14:textId="77777777" w:rsidTr="007D016F">
        <w:tc>
          <w:tcPr>
            <w:tcW w:w="2339" w:type="pct"/>
            <w:shd w:val="clear" w:color="auto" w:fill="auto"/>
          </w:tcPr>
          <w:p w14:paraId="486665CC" w14:textId="3C8DA511" w:rsidR="005B1B69" w:rsidRPr="00243E58" w:rsidRDefault="005B1B69" w:rsidP="005B1B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</w:t>
            </w:r>
          </w:p>
          <w:p w14:paraId="4C72324B" w14:textId="39172F21" w:rsidR="005B1B69" w:rsidRPr="00243E58" w:rsidRDefault="005B1B69" w:rsidP="005B1B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จากสัญญาเช่าดำเนินงาน</w:t>
            </w:r>
          </w:p>
        </w:tc>
        <w:tc>
          <w:tcPr>
            <w:tcW w:w="561" w:type="pct"/>
            <w:shd w:val="clear" w:color="auto" w:fill="auto"/>
          </w:tcPr>
          <w:p w14:paraId="7B18CC05" w14:textId="77777777" w:rsidR="005B1B69" w:rsidRPr="00786560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4003C10" w14:textId="51512C52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1B69" w:rsidRPr="007865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130" w:type="pct"/>
            <w:shd w:val="clear" w:color="auto" w:fill="auto"/>
          </w:tcPr>
          <w:p w14:paraId="280D2355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462D04B6" w14:textId="77777777" w:rsidR="005B1B69" w:rsidRPr="00243E58" w:rsidRDefault="005B1B69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112E7A" w14:textId="68D3B825" w:rsidR="005B1B69" w:rsidRPr="00243E58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147" w:type="pct"/>
            <w:shd w:val="clear" w:color="auto" w:fill="auto"/>
          </w:tcPr>
          <w:p w14:paraId="7D30B371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6EC9D6EC" w14:textId="77777777" w:rsidR="005B1B69" w:rsidRDefault="005B1B69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0EDEF" w14:textId="50470528" w:rsidR="00424B4E" w:rsidRPr="00243E58" w:rsidRDefault="00424B4E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194DBA4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157A3B1" w14:textId="77777777" w:rsidR="005B1B69" w:rsidRPr="00243E58" w:rsidRDefault="005B1B69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AF90C" w14:textId="5A2F8B60" w:rsidR="005B1B69" w:rsidRPr="00243E58" w:rsidRDefault="005B1B69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B69" w:rsidRPr="00243E58" w14:paraId="44D93BE0" w14:textId="77777777" w:rsidTr="007D016F">
        <w:tc>
          <w:tcPr>
            <w:tcW w:w="2339" w:type="pct"/>
            <w:shd w:val="clear" w:color="auto" w:fill="auto"/>
          </w:tcPr>
          <w:p w14:paraId="52D2A8F8" w14:textId="5805F409" w:rsidR="005B1B69" w:rsidRPr="00243E58" w:rsidRDefault="005B1B69" w:rsidP="005B1B6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  <w:shd w:val="clear" w:color="auto" w:fill="auto"/>
          </w:tcPr>
          <w:p w14:paraId="76A903B0" w14:textId="45EF82F6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130" w:type="pct"/>
            <w:shd w:val="clear" w:color="auto" w:fill="auto"/>
          </w:tcPr>
          <w:p w14:paraId="4CFF6FB9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7E6DDE8D" w14:textId="1999F5CE" w:rsidR="005B1B69" w:rsidRPr="00243E58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47" w:type="pct"/>
            <w:shd w:val="clear" w:color="auto" w:fill="auto"/>
          </w:tcPr>
          <w:p w14:paraId="57FFB8F6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0867AB62" w14:textId="0FE0F1F5" w:rsidR="005B1B69" w:rsidRPr="00243E58" w:rsidRDefault="00C64585" w:rsidP="009B58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0C26854D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3CD4A561" w14:textId="5F403283" w:rsidR="005B1B69" w:rsidRPr="00243E58" w:rsidRDefault="005B1B69" w:rsidP="003611F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B69" w:rsidRPr="00243E58" w14:paraId="6E0E8565" w14:textId="77777777">
        <w:trPr>
          <w:trHeight w:val="155"/>
        </w:trPr>
        <w:tc>
          <w:tcPr>
            <w:tcW w:w="2339" w:type="pct"/>
            <w:shd w:val="clear" w:color="auto" w:fill="FFFFFF"/>
          </w:tcPr>
          <w:p w14:paraId="69ED0C5E" w14:textId="77777777" w:rsidR="005B1B69" w:rsidRPr="00243E58" w:rsidRDefault="005B1B69" w:rsidP="005B1B6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46005D4C" w14:textId="77777777" w:rsidR="005B1B69" w:rsidRPr="00786560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707FCB6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768C43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EFBE61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1667797D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AC799E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C267A1" w14:textId="2826DE2C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B69" w:rsidRPr="00243E58" w14:paraId="4E19010A" w14:textId="77777777">
        <w:tc>
          <w:tcPr>
            <w:tcW w:w="2339" w:type="pct"/>
            <w:shd w:val="clear" w:color="auto" w:fill="FFFFFF"/>
          </w:tcPr>
          <w:p w14:paraId="1D495F8F" w14:textId="77777777" w:rsidR="005B1B69" w:rsidRPr="00243E58" w:rsidRDefault="005B1B69" w:rsidP="005B1B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1" w:type="pct"/>
          </w:tcPr>
          <w:p w14:paraId="22E3A4BA" w14:textId="77777777" w:rsidR="005B1B69" w:rsidRPr="00786560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12333AC1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261C705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1CDA8B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9F8C429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78A458A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E9AA782" w14:textId="37ACA6BA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B69" w:rsidRPr="00243E58" w14:paraId="5104B707" w14:textId="77777777">
        <w:tc>
          <w:tcPr>
            <w:tcW w:w="2339" w:type="pct"/>
            <w:shd w:val="clear" w:color="auto" w:fill="FFFFFF"/>
          </w:tcPr>
          <w:p w14:paraId="3049BC2B" w14:textId="77777777" w:rsidR="005B1B69" w:rsidRPr="00243E58" w:rsidRDefault="005B1B69" w:rsidP="005B1B6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1" w:type="pct"/>
          </w:tcPr>
          <w:p w14:paraId="17C487CE" w14:textId="77777777" w:rsidR="005B1B69" w:rsidRPr="00786560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699A9691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8F235F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4CE688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71349BE9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A4E35CE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572D28F" w14:textId="7584F6EC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B69" w:rsidRPr="00243E58" w14:paraId="26D24C76" w14:textId="77777777">
        <w:tc>
          <w:tcPr>
            <w:tcW w:w="2339" w:type="pct"/>
            <w:shd w:val="clear" w:color="auto" w:fill="FFFFFF"/>
          </w:tcPr>
          <w:p w14:paraId="3CEE63C8" w14:textId="77777777" w:rsidR="005B1B69" w:rsidRPr="00243E58" w:rsidRDefault="005B1B69" w:rsidP="005B1B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61" w:type="pct"/>
          </w:tcPr>
          <w:p w14:paraId="2076BA23" w14:textId="3B355CE9" w:rsidR="005B1B69" w:rsidRPr="00786560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147108" w:rsidRPr="007865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  <w:tc>
          <w:tcPr>
            <w:tcW w:w="130" w:type="pct"/>
          </w:tcPr>
          <w:p w14:paraId="05CF9953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839B902" w14:textId="6E1321B5" w:rsidR="005B1B69" w:rsidRPr="00631AE7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5B1B69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</w:p>
        </w:tc>
        <w:tc>
          <w:tcPr>
            <w:tcW w:w="147" w:type="pct"/>
          </w:tcPr>
          <w:p w14:paraId="297B2984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74F471BC" w14:textId="537063D7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1471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130" w:type="pct"/>
          </w:tcPr>
          <w:p w14:paraId="60BC2FC2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E81060F" w14:textId="13CA2DEA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5B1B69"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</w:tr>
      <w:tr w:rsidR="005B1B69" w:rsidRPr="00243E58" w14:paraId="2C765FA9" w14:textId="77777777">
        <w:tc>
          <w:tcPr>
            <w:tcW w:w="2339" w:type="pct"/>
            <w:shd w:val="clear" w:color="auto" w:fill="FFFFFF"/>
          </w:tcPr>
          <w:p w14:paraId="6CCC0AA1" w14:textId="77777777" w:rsidR="005B1B69" w:rsidRPr="00243E58" w:rsidRDefault="005B1B69" w:rsidP="005B1B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AC0B26E" w14:textId="052EE08C" w:rsidR="005B1B69" w:rsidRPr="00786560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7108" w:rsidRPr="007865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130" w:type="pct"/>
          </w:tcPr>
          <w:p w14:paraId="7D8A0E2F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44F1451" w14:textId="5F8B52D2" w:rsidR="005B1B69" w:rsidRPr="00631AE7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B1B69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147" w:type="pct"/>
          </w:tcPr>
          <w:p w14:paraId="58CB28FD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4F04948" w14:textId="23BA6AEB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</w:p>
        </w:tc>
        <w:tc>
          <w:tcPr>
            <w:tcW w:w="130" w:type="pct"/>
          </w:tcPr>
          <w:p w14:paraId="1137FAB1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2B99203C" w14:textId="4326ED1D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</w:tr>
      <w:tr w:rsidR="005B1B69" w:rsidRPr="00243E58" w14:paraId="1180EF23" w14:textId="77777777">
        <w:tc>
          <w:tcPr>
            <w:tcW w:w="2339" w:type="pct"/>
            <w:shd w:val="clear" w:color="auto" w:fill="FFFFFF"/>
          </w:tcPr>
          <w:p w14:paraId="5440A345" w14:textId="77777777" w:rsidR="005B1B69" w:rsidRPr="00243E58" w:rsidRDefault="005B1B69" w:rsidP="005B1B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EC475D7" w14:textId="1D280572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  <w:r w:rsidR="00147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130" w:type="pct"/>
          </w:tcPr>
          <w:p w14:paraId="61E9A8E6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C0159B1" w14:textId="46413FB4" w:rsidR="005B1B69" w:rsidRPr="00243E58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5B1B69" w:rsidRPr="00243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147" w:type="pct"/>
          </w:tcPr>
          <w:p w14:paraId="3ADAC8D9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7F5BC" w14:textId="381B416A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1471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130" w:type="pct"/>
          </w:tcPr>
          <w:p w14:paraId="277B2363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A094AA2" w14:textId="0EB33023" w:rsidR="005B1B69" w:rsidRPr="00243E58" w:rsidRDefault="00C64585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5B1B69" w:rsidRPr="00243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</w:t>
            </w:r>
          </w:p>
        </w:tc>
      </w:tr>
      <w:tr w:rsidR="005B1B69" w:rsidRPr="00243E58" w14:paraId="4FF94505" w14:textId="77777777" w:rsidTr="007D016F">
        <w:tc>
          <w:tcPr>
            <w:tcW w:w="2339" w:type="pct"/>
            <w:shd w:val="clear" w:color="auto" w:fill="FFFFFF"/>
          </w:tcPr>
          <w:p w14:paraId="1A62D3BB" w14:textId="06F17165" w:rsidR="005B1B69" w:rsidRPr="00426F5A" w:rsidRDefault="005B1B69" w:rsidP="005B1B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5C616162" w14:textId="77777777" w:rsidR="005B1B69" w:rsidRPr="00426F5A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E1CC23" w14:textId="77777777" w:rsidR="005B1B69" w:rsidRPr="00426F5A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6124E5" w14:textId="77777777" w:rsidR="005B1B69" w:rsidRPr="00426F5A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D13849" w14:textId="77777777" w:rsidR="005B1B69" w:rsidRPr="00426F5A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29693338" w14:textId="77777777" w:rsidR="005B1B69" w:rsidRPr="00426F5A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DEB7FF" w14:textId="77777777" w:rsidR="005B1B69" w:rsidRPr="00426F5A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52458482" w14:textId="77777777" w:rsidR="005B1B69" w:rsidRPr="00426F5A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B69" w:rsidRPr="00243E58" w14:paraId="6DF7CFAC" w14:textId="77777777" w:rsidTr="007D016F">
        <w:tc>
          <w:tcPr>
            <w:tcW w:w="2339" w:type="pct"/>
            <w:shd w:val="clear" w:color="auto" w:fill="FFFFFF"/>
          </w:tcPr>
          <w:p w14:paraId="28D9A9D5" w14:textId="77777777" w:rsidR="005B1B69" w:rsidRPr="00243E58" w:rsidRDefault="005B1B69" w:rsidP="005B1B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61" w:type="pct"/>
          </w:tcPr>
          <w:p w14:paraId="41552220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A0B05FB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3F15EA7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C8F8DF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2005270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675AD8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14E73C" w14:textId="77777777" w:rsidR="005B1B69" w:rsidRPr="00243E58" w:rsidRDefault="005B1B69" w:rsidP="005B1B6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177" w:rsidRPr="00243E58" w14:paraId="118E1F1A" w14:textId="77777777">
        <w:tc>
          <w:tcPr>
            <w:tcW w:w="2339" w:type="pct"/>
            <w:shd w:val="clear" w:color="auto" w:fill="FFFFFF"/>
          </w:tcPr>
          <w:p w14:paraId="56E6E262" w14:textId="60AC77F8" w:rsidR="00D65177" w:rsidRPr="00243E58" w:rsidRDefault="00D65177" w:rsidP="00D651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61" w:type="pct"/>
          </w:tcPr>
          <w:p w14:paraId="7287AED4" w14:textId="4138315E" w:rsidR="00D65177" w:rsidRPr="00243E58" w:rsidRDefault="00C64585" w:rsidP="00D651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65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130" w:type="pct"/>
          </w:tcPr>
          <w:p w14:paraId="5A4AE410" w14:textId="77777777" w:rsidR="00D65177" w:rsidRPr="00243E58" w:rsidRDefault="00D65177" w:rsidP="00D651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61C2D22" w14:textId="6A2BDA2D" w:rsidR="00D65177" w:rsidRPr="00243E58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D65177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  <w:tc>
          <w:tcPr>
            <w:tcW w:w="147" w:type="pct"/>
          </w:tcPr>
          <w:p w14:paraId="01FC1360" w14:textId="77777777" w:rsidR="00D65177" w:rsidRPr="00243E58" w:rsidRDefault="00D65177" w:rsidP="00D651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E7FE8D2" w14:textId="09542A34" w:rsidR="00D65177" w:rsidRPr="00243E58" w:rsidRDefault="00D65177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139ACE" w14:textId="77777777" w:rsidR="00D65177" w:rsidRPr="00243E58" w:rsidRDefault="00D65177" w:rsidP="00D651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726AB80" w14:textId="6ABBB49B" w:rsidR="00D65177" w:rsidRPr="00243E58" w:rsidRDefault="00D65177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5177" w:rsidRPr="00243E58" w14:paraId="506E55DD" w14:textId="77777777">
        <w:tc>
          <w:tcPr>
            <w:tcW w:w="2339" w:type="pct"/>
            <w:shd w:val="clear" w:color="auto" w:fill="FFFFFF"/>
          </w:tcPr>
          <w:p w14:paraId="144BD482" w14:textId="073448F5" w:rsidR="00D65177" w:rsidRPr="00243E58" w:rsidRDefault="00D65177" w:rsidP="00D651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61" w:type="pct"/>
          </w:tcPr>
          <w:p w14:paraId="3C242B36" w14:textId="78C60DDC" w:rsidR="00D65177" w:rsidRPr="00243E58" w:rsidRDefault="00C64585" w:rsidP="00D651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D651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130" w:type="pct"/>
          </w:tcPr>
          <w:p w14:paraId="529A81FF" w14:textId="77777777" w:rsidR="00D65177" w:rsidRPr="00243E58" w:rsidRDefault="00D65177" w:rsidP="00D651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79E324" w14:textId="0A1B7C7B" w:rsidR="00D65177" w:rsidRPr="00243E58" w:rsidRDefault="00C64585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65177"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  <w:tc>
          <w:tcPr>
            <w:tcW w:w="147" w:type="pct"/>
          </w:tcPr>
          <w:p w14:paraId="3B0B84D7" w14:textId="77777777" w:rsidR="00D65177" w:rsidRPr="00243E58" w:rsidRDefault="00D65177" w:rsidP="00D651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43F3FEC0" w14:textId="7CE3B74C" w:rsidR="00D65177" w:rsidRPr="00243E58" w:rsidRDefault="00D65177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280F301" w14:textId="77777777" w:rsidR="00D65177" w:rsidRPr="00243E58" w:rsidRDefault="00D65177" w:rsidP="00D651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7F72C61" w14:textId="5CADDB77" w:rsidR="00D65177" w:rsidRPr="00243E58" w:rsidRDefault="00D65177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5D2" w:rsidRPr="00243E58" w14:paraId="521EF6E6" w14:textId="77777777" w:rsidTr="00F36B37">
        <w:tc>
          <w:tcPr>
            <w:tcW w:w="2339" w:type="pct"/>
            <w:shd w:val="clear" w:color="auto" w:fill="FFFFFF"/>
          </w:tcPr>
          <w:p w14:paraId="33E0DAD9" w14:textId="14ECE747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รายได้ค่าเช่าและค่าบริการจากสัญญาเช่าดำเนินงาน</w:t>
            </w:r>
          </w:p>
        </w:tc>
        <w:tc>
          <w:tcPr>
            <w:tcW w:w="561" w:type="pct"/>
          </w:tcPr>
          <w:p w14:paraId="54388F52" w14:textId="55740FDD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130" w:type="pct"/>
          </w:tcPr>
          <w:p w14:paraId="18DF2A7D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446DADE4" w14:textId="6091819A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47" w:type="pct"/>
          </w:tcPr>
          <w:p w14:paraId="3EB4CB4F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38E87A7B" w14:textId="4925D580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AF7FEC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CCB6643" w14:textId="4B7C6033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5D2" w:rsidRPr="00243E58" w14:paraId="698DAF3E" w14:textId="77777777" w:rsidTr="00F36B37">
        <w:tc>
          <w:tcPr>
            <w:tcW w:w="2339" w:type="pct"/>
            <w:shd w:val="clear" w:color="auto" w:fill="FFFFFF"/>
          </w:tcPr>
          <w:p w14:paraId="7456E0C7" w14:textId="5531C348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1" w:type="pct"/>
          </w:tcPr>
          <w:p w14:paraId="43FA199F" w14:textId="0735620C" w:rsidR="007105D2" w:rsidRPr="00243E58" w:rsidRDefault="007105D2" w:rsidP="009C025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</w:p>
        </w:tc>
        <w:tc>
          <w:tcPr>
            <w:tcW w:w="130" w:type="pct"/>
          </w:tcPr>
          <w:p w14:paraId="6CB5AED1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0081C3" w14:textId="774FC419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  <w:tc>
          <w:tcPr>
            <w:tcW w:w="147" w:type="pct"/>
          </w:tcPr>
          <w:p w14:paraId="5B7ED6CD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2C0362D2" w14:textId="785C4920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</w:p>
        </w:tc>
        <w:tc>
          <w:tcPr>
            <w:tcW w:w="130" w:type="pct"/>
          </w:tcPr>
          <w:p w14:paraId="18F2DECB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</w:tcPr>
          <w:p w14:paraId="3859D6AE" w14:textId="0583E646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</w:p>
        </w:tc>
      </w:tr>
      <w:tr w:rsidR="007105D2" w:rsidRPr="00243E58" w14:paraId="4651E70B" w14:textId="77777777" w:rsidTr="00F36B37">
        <w:tc>
          <w:tcPr>
            <w:tcW w:w="2339" w:type="pct"/>
            <w:shd w:val="clear" w:color="auto" w:fill="FFFFFF"/>
          </w:tcPr>
          <w:p w14:paraId="60B78FEA" w14:textId="14184DE5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1" w:type="pct"/>
          </w:tcPr>
          <w:p w14:paraId="7D18F166" w14:textId="28027322" w:rsidR="007105D2" w:rsidRPr="00C45648" w:rsidRDefault="007105D2" w:rsidP="0078656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456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F1DDC0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19D4E6CB" w14:textId="6A91DAA6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243E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  <w:tc>
          <w:tcPr>
            <w:tcW w:w="147" w:type="pct"/>
          </w:tcPr>
          <w:p w14:paraId="17A6BDA2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72C5B90E" w14:textId="1EE853DD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65939AF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806C21E" w14:textId="4C53CCDB" w:rsidR="007105D2" w:rsidRPr="00243E58" w:rsidRDefault="007105D2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5D2" w:rsidRPr="00243E58" w14:paraId="3FBEE7F3" w14:textId="77777777" w:rsidTr="00F36B37">
        <w:tc>
          <w:tcPr>
            <w:tcW w:w="2339" w:type="pct"/>
            <w:shd w:val="clear" w:color="auto" w:fill="FFFFFF"/>
          </w:tcPr>
          <w:p w14:paraId="4F196B49" w14:textId="037117BF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1" w:type="pct"/>
          </w:tcPr>
          <w:p w14:paraId="1D35A4A4" w14:textId="33764AF2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130" w:type="pct"/>
          </w:tcPr>
          <w:p w14:paraId="2DF9E83E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74F62FF" w14:textId="16318711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147" w:type="pct"/>
          </w:tcPr>
          <w:p w14:paraId="6B95AD9F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6832968F" w14:textId="0902973D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  <w:tc>
          <w:tcPr>
            <w:tcW w:w="130" w:type="pct"/>
          </w:tcPr>
          <w:p w14:paraId="77C6D811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25C0880" w14:textId="6BFEDEA9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7105D2" w:rsidRPr="00243E58" w14:paraId="770F9510" w14:textId="77777777">
        <w:tc>
          <w:tcPr>
            <w:tcW w:w="2339" w:type="pct"/>
            <w:shd w:val="clear" w:color="auto" w:fill="FFFFFF"/>
          </w:tcPr>
          <w:p w14:paraId="25353F28" w14:textId="5DF58DFF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61" w:type="pct"/>
          </w:tcPr>
          <w:p w14:paraId="06C4AEB6" w14:textId="3F643454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130" w:type="pct"/>
          </w:tcPr>
          <w:p w14:paraId="426F330A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F05E5F1" w14:textId="55709512" w:rsidR="007105D2" w:rsidRPr="00631AE7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147" w:type="pct"/>
          </w:tcPr>
          <w:p w14:paraId="60532A30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718652E5" w14:textId="2DABC3F1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2704C4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8EEAA7E" w14:textId="527F57EC" w:rsidR="007105D2" w:rsidRPr="00243E58" w:rsidRDefault="007105D2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5D2" w:rsidRPr="00243E58" w14:paraId="328FA9B3" w14:textId="77777777">
        <w:tc>
          <w:tcPr>
            <w:tcW w:w="2339" w:type="pct"/>
            <w:shd w:val="clear" w:color="auto" w:fill="FFFFFF"/>
          </w:tcPr>
          <w:p w14:paraId="5669CFBE" w14:textId="25A0A6DE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561" w:type="pct"/>
          </w:tcPr>
          <w:p w14:paraId="3453A1F6" w14:textId="356121B3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130" w:type="pct"/>
          </w:tcPr>
          <w:p w14:paraId="07793077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F44ED64" w14:textId="7C253F17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147" w:type="pct"/>
          </w:tcPr>
          <w:p w14:paraId="2253FCF5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0B1BFE80" w14:textId="3188D07E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FF3084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7F524C0" w14:textId="1008F31F" w:rsidR="007105D2" w:rsidRPr="00243E58" w:rsidRDefault="007105D2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5D2" w:rsidRPr="00243E58" w14:paraId="674A6647" w14:textId="77777777">
        <w:tc>
          <w:tcPr>
            <w:tcW w:w="2339" w:type="pct"/>
            <w:shd w:val="clear" w:color="auto" w:fill="FFFFFF"/>
          </w:tcPr>
          <w:p w14:paraId="35027FD3" w14:textId="3A8F832D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</w:t>
            </w:r>
          </w:p>
        </w:tc>
        <w:tc>
          <w:tcPr>
            <w:tcW w:w="561" w:type="pct"/>
          </w:tcPr>
          <w:p w14:paraId="3BEE951F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DBAD70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8998018" w14:textId="77777777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3D413D3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5A097033" w14:textId="561C57A9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22399B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708CA6C" w14:textId="77777777" w:rsidR="007105D2" w:rsidRPr="00243E58" w:rsidRDefault="007105D2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05D2" w:rsidRPr="00243E58" w14:paraId="58EE2981" w14:textId="77777777">
        <w:tc>
          <w:tcPr>
            <w:tcW w:w="2339" w:type="pct"/>
            <w:shd w:val="clear" w:color="auto" w:fill="FFFFFF"/>
          </w:tcPr>
          <w:p w14:paraId="7FBE66EE" w14:textId="2EA8312C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จากสัญญาเช่าดำเนินงาน</w:t>
            </w:r>
          </w:p>
        </w:tc>
        <w:tc>
          <w:tcPr>
            <w:tcW w:w="561" w:type="pct"/>
          </w:tcPr>
          <w:p w14:paraId="467FACF9" w14:textId="378F6F45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130" w:type="pct"/>
          </w:tcPr>
          <w:p w14:paraId="2B1BB7AE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626547" w14:textId="56E658D9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147" w:type="pct"/>
          </w:tcPr>
          <w:p w14:paraId="16D4312F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656F8A20" w14:textId="68B33761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312D45B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4695BAA" w14:textId="5F0CACF2" w:rsidR="007105D2" w:rsidRPr="00243E58" w:rsidRDefault="007105D2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5D2" w:rsidRPr="00243E58" w14:paraId="60995530" w14:textId="77777777">
        <w:tc>
          <w:tcPr>
            <w:tcW w:w="2339" w:type="pct"/>
            <w:shd w:val="clear" w:color="auto" w:fill="FFFFFF"/>
          </w:tcPr>
          <w:p w14:paraId="6162058D" w14:textId="270F0917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F76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ค่าบริการสำนักงาน</w:t>
            </w:r>
          </w:p>
        </w:tc>
        <w:tc>
          <w:tcPr>
            <w:tcW w:w="561" w:type="pct"/>
          </w:tcPr>
          <w:p w14:paraId="087BE3F8" w14:textId="47030D7B" w:rsidR="007105D2" w:rsidRPr="00BC5019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  <w:tc>
          <w:tcPr>
            <w:tcW w:w="130" w:type="pct"/>
          </w:tcPr>
          <w:p w14:paraId="13E54A3B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E5D888E" w14:textId="195F553F" w:rsidR="007105D2" w:rsidRPr="00BC5019" w:rsidRDefault="007105D2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C50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4CA898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28ECB679" w14:textId="5EB49811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C20FEF9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8E26715" w14:textId="513ABE9C" w:rsidR="007105D2" w:rsidRPr="00243E58" w:rsidRDefault="007105D2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5D2" w:rsidRPr="00243E58" w14:paraId="0ADF63D5" w14:textId="77777777">
        <w:tc>
          <w:tcPr>
            <w:tcW w:w="2339" w:type="pct"/>
            <w:shd w:val="clear" w:color="auto" w:fill="FFFFFF"/>
          </w:tcPr>
          <w:p w14:paraId="70961844" w14:textId="6B4BAF02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1" w:type="pct"/>
          </w:tcPr>
          <w:p w14:paraId="492DE2C3" w14:textId="3969EBA9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30" w:type="pct"/>
          </w:tcPr>
          <w:p w14:paraId="006128A3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A60A7DE" w14:textId="13809A8C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473</w:t>
            </w:r>
          </w:p>
        </w:tc>
        <w:tc>
          <w:tcPr>
            <w:tcW w:w="147" w:type="pct"/>
          </w:tcPr>
          <w:p w14:paraId="5914C165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shd w:val="clear" w:color="auto" w:fill="auto"/>
          </w:tcPr>
          <w:p w14:paraId="0C4C2E70" w14:textId="3E607AA0" w:rsidR="007105D2" w:rsidRPr="00243E58" w:rsidRDefault="007105D2" w:rsidP="007105D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19E43FF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0FA36827" w14:textId="66FDF40B" w:rsidR="007105D2" w:rsidRPr="00243E58" w:rsidRDefault="007105D2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05D2" w:rsidRPr="00243E58" w14:paraId="02F040C2" w14:textId="77777777">
        <w:tc>
          <w:tcPr>
            <w:tcW w:w="2339" w:type="pct"/>
            <w:shd w:val="clear" w:color="auto" w:fill="FFFFFF"/>
          </w:tcPr>
          <w:p w14:paraId="79D3616D" w14:textId="477D53C1" w:rsidR="007105D2" w:rsidRPr="00243E58" w:rsidRDefault="007105D2" w:rsidP="007105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1" w:type="pct"/>
          </w:tcPr>
          <w:p w14:paraId="3D4D82B1" w14:textId="2C3FE9EE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130" w:type="pct"/>
          </w:tcPr>
          <w:p w14:paraId="619B8FF3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27EE3A57" w14:textId="1B96E632" w:rsidR="007105D2" w:rsidRPr="00243E58" w:rsidRDefault="007105D2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243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47" w:type="pct"/>
          </w:tcPr>
          <w:p w14:paraId="7940E602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9C4C2BA" w14:textId="14636DB3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130" w:type="pct"/>
          </w:tcPr>
          <w:p w14:paraId="1C6F37E8" w14:textId="77777777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1C08D0E" w14:textId="6F33724E" w:rsidR="007105D2" w:rsidRPr="00243E58" w:rsidRDefault="007105D2" w:rsidP="007105D2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</w:tr>
    </w:tbl>
    <w:p w14:paraId="0087B267" w14:textId="07B19E46" w:rsidR="000A5A5E" w:rsidRDefault="000A5A5E" w:rsidP="00A15D4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C4909F7" w14:textId="390FFA1C" w:rsidR="00786560" w:rsidRDefault="00786560" w:rsidP="00A15D4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FDCCAF5" w14:textId="17AFE542" w:rsidR="00786560" w:rsidRDefault="00786560" w:rsidP="00A15D4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51FAC408" w14:textId="1C3F4372" w:rsidR="00544D3E" w:rsidRDefault="00544D3E" w:rsidP="00A15D4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20B2C67" w14:textId="77777777" w:rsidR="00544D3E" w:rsidRPr="00160917" w:rsidRDefault="00544D3E" w:rsidP="00A15D4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72"/>
        <w:gridCol w:w="1085"/>
        <w:gridCol w:w="272"/>
        <w:gridCol w:w="988"/>
        <w:gridCol w:w="264"/>
        <w:gridCol w:w="994"/>
      </w:tblGrid>
      <w:tr w:rsidR="00786560" w:rsidRPr="00243E58" w14:paraId="5DD77976" w14:textId="77777777" w:rsidTr="009C0258">
        <w:trPr>
          <w:tblHeader/>
        </w:trPr>
        <w:tc>
          <w:tcPr>
            <w:tcW w:w="2303" w:type="pct"/>
          </w:tcPr>
          <w:p w14:paraId="6918D29F" w14:textId="729EF3D9" w:rsidR="00F36B37" w:rsidRPr="00243E58" w:rsidRDefault="00F36B37" w:rsidP="00F36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>ยอดคงเหลือกับบุคคลหรือกิจการที่เกี่ยวข้องกัน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26" w:type="pct"/>
            <w:gridSpan w:val="3"/>
          </w:tcPr>
          <w:p w14:paraId="7854FA85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F1BBB92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14:paraId="15F7C89A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86560" w:rsidRPr="00243E58" w14:paraId="17E0B055" w14:textId="77777777" w:rsidTr="009C0258">
        <w:trPr>
          <w:trHeight w:val="308"/>
          <w:tblHeader/>
        </w:trPr>
        <w:tc>
          <w:tcPr>
            <w:tcW w:w="2303" w:type="pct"/>
          </w:tcPr>
          <w:p w14:paraId="2E5B8294" w14:textId="66E06E97" w:rsidR="00F36B37" w:rsidRPr="00243E58" w:rsidRDefault="00F36B37" w:rsidP="00F36B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87" w:type="pct"/>
          </w:tcPr>
          <w:p w14:paraId="07AD3206" w14:textId="51DD505E" w:rsidR="00F36B37" w:rsidRPr="00243E58" w:rsidRDefault="00C64585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1A64C3E2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BB7551" w14:textId="50A7E34B" w:rsidR="00F36B37" w:rsidRPr="00243E58" w:rsidRDefault="00C64585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00907175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05D3E7D" w14:textId="2465E37D" w:rsidR="00F36B37" w:rsidRPr="00243E58" w:rsidRDefault="00C64585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</w:tcPr>
          <w:p w14:paraId="543328F6" w14:textId="77777777" w:rsidR="00F36B37" w:rsidRPr="00243E58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9B74BB8" w14:textId="4C52A6CE" w:rsidR="00F36B37" w:rsidRPr="00243E58" w:rsidRDefault="00C64585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90098" w:rsidRPr="00243E58" w14:paraId="5569BA97" w14:textId="77777777" w:rsidTr="009C0258">
        <w:trPr>
          <w:trHeight w:val="344"/>
          <w:tblHeader/>
        </w:trPr>
        <w:tc>
          <w:tcPr>
            <w:tcW w:w="2303" w:type="pct"/>
          </w:tcPr>
          <w:p w14:paraId="21D9623B" w14:textId="77777777" w:rsidR="00290098" w:rsidRPr="00243E58" w:rsidRDefault="00290098" w:rsidP="00BA36B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2B9A3180" w14:textId="77777777" w:rsidR="00290098" w:rsidRPr="00243E58" w:rsidRDefault="00290098" w:rsidP="00BA3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0917" w:rsidRPr="00243E58" w14:paraId="3016CF37" w14:textId="77777777" w:rsidTr="009C0258">
        <w:tc>
          <w:tcPr>
            <w:tcW w:w="2303" w:type="pct"/>
          </w:tcPr>
          <w:p w14:paraId="335746D4" w14:textId="082A7127" w:rsidR="00160917" w:rsidRPr="00243E58" w:rsidRDefault="00160917" w:rsidP="0016091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ลูกหนี้การค้าและลูกหนี้อื่น</w:t>
            </w:r>
          </w:p>
        </w:tc>
        <w:tc>
          <w:tcPr>
            <w:tcW w:w="587" w:type="pct"/>
          </w:tcPr>
          <w:p w14:paraId="36450450" w14:textId="3629F2D7" w:rsidR="00160917" w:rsidRPr="00160917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0C34DFA" w14:textId="77777777" w:rsidR="00160917" w:rsidRPr="00243E58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932C4A" w14:textId="785A2AD4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C16DCC3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20026D" w14:textId="2F7360ED" w:rsidR="00160917" w:rsidRPr="00243E58" w:rsidRDefault="00160917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09E46A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58CA805" w14:textId="5727DDC3" w:rsidR="00160917" w:rsidRPr="00243E58" w:rsidRDefault="00160917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60917" w:rsidRPr="00243E58" w14:paraId="460EE4B0" w14:textId="77777777" w:rsidTr="009C0258">
        <w:tc>
          <w:tcPr>
            <w:tcW w:w="2303" w:type="pct"/>
          </w:tcPr>
          <w:p w14:paraId="54280A72" w14:textId="77777777" w:rsidR="00160917" w:rsidRPr="00243E58" w:rsidRDefault="00160917" w:rsidP="0016091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F259E38" w14:textId="5D31D97A" w:rsidR="00160917" w:rsidRPr="00243E58" w:rsidRDefault="00160917" w:rsidP="00160917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013385EA" w14:textId="77777777" w:rsidR="00160917" w:rsidRPr="00243E58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A524FF" w14:textId="58251872" w:rsidR="00160917" w:rsidRPr="00243E58" w:rsidRDefault="00160917" w:rsidP="00631AE7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4A890CF3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C2A21B" w14:textId="267379E4" w:rsidR="00160917" w:rsidRPr="0085157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44" w:type="pct"/>
          </w:tcPr>
          <w:p w14:paraId="73D19D1A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B84F098" w14:textId="3DCC3129" w:rsidR="00160917" w:rsidRPr="00243E58" w:rsidRDefault="00160917" w:rsidP="00D3644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</w:tr>
      <w:tr w:rsidR="00160917" w:rsidRPr="00243E58" w14:paraId="7DC25F10" w14:textId="77777777" w:rsidTr="009C0258">
        <w:tc>
          <w:tcPr>
            <w:tcW w:w="2303" w:type="pct"/>
          </w:tcPr>
          <w:p w14:paraId="29E2AE53" w14:textId="720E8635" w:rsidR="00160917" w:rsidRPr="00243E58" w:rsidRDefault="00160917" w:rsidP="0016091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  <w:lang w:bidi="th-TH"/>
              </w:rPr>
              <w:t>การ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  <w:t>ร่วมค้า</w:t>
            </w:r>
          </w:p>
        </w:tc>
        <w:tc>
          <w:tcPr>
            <w:tcW w:w="587" w:type="pct"/>
          </w:tcPr>
          <w:p w14:paraId="78466C95" w14:textId="159F0FDA" w:rsidR="00160917" w:rsidRPr="00243E58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148" w:type="pct"/>
          </w:tcPr>
          <w:p w14:paraId="40C08671" w14:textId="77777777" w:rsidR="00160917" w:rsidRPr="00243E58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F26FB3" w14:textId="2726F4CE" w:rsidR="00160917" w:rsidRPr="007D016F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243E5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8" w:type="pct"/>
          </w:tcPr>
          <w:p w14:paraId="53B3E6EA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7AE8463" w14:textId="27FE845F" w:rsidR="00160917" w:rsidRPr="00243E58" w:rsidRDefault="00160917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199A97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A4C576B" w14:textId="289DA1E6" w:rsidR="00160917" w:rsidRPr="00243E58" w:rsidRDefault="00160917" w:rsidP="009C025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0917" w:rsidRPr="00243E58" w14:paraId="005395A3" w14:textId="77777777" w:rsidTr="009C0258">
        <w:tc>
          <w:tcPr>
            <w:tcW w:w="2303" w:type="pct"/>
            <w:shd w:val="clear" w:color="auto" w:fill="auto"/>
          </w:tcPr>
          <w:p w14:paraId="44681C3D" w14:textId="6099AA14" w:rsidR="00160917" w:rsidRPr="00243E58" w:rsidRDefault="00160917" w:rsidP="0016091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7" w:type="pct"/>
            <w:shd w:val="clear" w:color="auto" w:fill="auto"/>
          </w:tcPr>
          <w:p w14:paraId="69102401" w14:textId="536858AB" w:rsidR="00160917" w:rsidRPr="00243E58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148" w:type="pct"/>
            <w:shd w:val="clear" w:color="auto" w:fill="auto"/>
          </w:tcPr>
          <w:p w14:paraId="2B421E05" w14:textId="77777777" w:rsidR="00160917" w:rsidRPr="00243E58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2866F9F" w14:textId="5C3A79B6" w:rsidR="00160917" w:rsidRPr="00631AE7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631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48" w:type="pct"/>
            <w:shd w:val="clear" w:color="auto" w:fill="auto"/>
          </w:tcPr>
          <w:p w14:paraId="1A74FD62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5294B2E" w14:textId="79E871F0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6C35EE7D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C0B15E3" w14:textId="06FF3A68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160917" w:rsidRPr="0015775C" w14:paraId="72EC7ADD" w14:textId="77777777" w:rsidTr="009C0258">
        <w:tc>
          <w:tcPr>
            <w:tcW w:w="2303" w:type="pct"/>
            <w:shd w:val="clear" w:color="auto" w:fill="auto"/>
          </w:tcPr>
          <w:p w14:paraId="5F5D6E95" w14:textId="2FF61C32" w:rsidR="00160917" w:rsidRPr="00243E58" w:rsidRDefault="00160917" w:rsidP="0016091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243E58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1E68294B" w14:textId="0F7C75F4" w:rsidR="00160917" w:rsidRPr="00243E58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B22C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1D04D773" w14:textId="77777777" w:rsidR="00160917" w:rsidRPr="00243E58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DCA08E7" w14:textId="32B49934" w:rsidR="00160917" w:rsidRPr="00631AE7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631A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48" w:type="pct"/>
            <w:shd w:val="clear" w:color="auto" w:fill="auto"/>
          </w:tcPr>
          <w:p w14:paraId="2AC4739D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D9424E0" w14:textId="623557A6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22C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144" w:type="pct"/>
            <w:shd w:val="clear" w:color="auto" w:fill="auto"/>
          </w:tcPr>
          <w:p w14:paraId="47579338" w14:textId="77777777" w:rsidR="00160917" w:rsidRPr="00243E58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05B7B020" w14:textId="40D7659E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43E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160917" w:rsidRPr="0015775C" w14:paraId="234846D5" w14:textId="77777777" w:rsidTr="009C0258">
        <w:tc>
          <w:tcPr>
            <w:tcW w:w="2303" w:type="pct"/>
            <w:shd w:val="clear" w:color="auto" w:fill="FFFFFF"/>
          </w:tcPr>
          <w:p w14:paraId="3B392B2F" w14:textId="054B76AD" w:rsidR="00160917" w:rsidRPr="00BA36B2" w:rsidRDefault="00160917" w:rsidP="0016091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B3A7ED2" w14:textId="20F44F69" w:rsidR="00160917" w:rsidRPr="00D020E3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B22C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</w:tcPr>
          <w:p w14:paraId="2E20027A" w14:textId="77777777" w:rsidR="00160917" w:rsidRPr="00BA36B2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D0BC10A" w14:textId="67221A5B" w:rsidR="00160917" w:rsidRPr="00631AE7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1A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43,352</w:t>
            </w:r>
          </w:p>
        </w:tc>
        <w:tc>
          <w:tcPr>
            <w:tcW w:w="148" w:type="pct"/>
          </w:tcPr>
          <w:p w14:paraId="66F95161" w14:textId="77777777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05B3F1A6" w14:textId="55366A8F" w:rsidR="00160917" w:rsidRPr="0091013C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22C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144" w:type="pct"/>
          </w:tcPr>
          <w:p w14:paraId="634A26FF" w14:textId="77777777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EC6FF98" w14:textId="05FF3EDF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224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  <w:tr w:rsidR="00160917" w:rsidRPr="0015775C" w14:paraId="4E7CE576" w14:textId="77777777" w:rsidTr="009C0258">
        <w:tc>
          <w:tcPr>
            <w:tcW w:w="2303" w:type="pct"/>
            <w:shd w:val="clear" w:color="auto" w:fill="FFFFFF"/>
          </w:tcPr>
          <w:p w14:paraId="26D22056" w14:textId="22C44ABD" w:rsidR="00160917" w:rsidRPr="00BA36B2" w:rsidRDefault="00160917" w:rsidP="001609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A36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A36B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62F5D9B" w14:textId="614F6FBA" w:rsidR="00160917" w:rsidRPr="00D020E3" w:rsidRDefault="00160917" w:rsidP="00631A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D020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Pr="00D020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226DF65" w14:textId="77777777" w:rsidR="00160917" w:rsidRPr="00BA36B2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8550898" w14:textId="623F9E72" w:rsidR="00160917" w:rsidRPr="00BA36B2" w:rsidRDefault="00160917" w:rsidP="00631A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6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Pr="000336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137A66F" w14:textId="77777777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6EF8A36C" w14:textId="07B55942" w:rsidR="00160917" w:rsidRPr="0091013C" w:rsidRDefault="00160917" w:rsidP="00D3644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9101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 w:rsidRPr="009101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53A261CA" w14:textId="77777777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78E7075" w14:textId="059E42DC" w:rsidR="00160917" w:rsidRPr="00BA36B2" w:rsidRDefault="00160917" w:rsidP="00F01C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0917" w:rsidRPr="0015775C" w14:paraId="009118E1" w14:textId="77777777" w:rsidTr="009C0258">
        <w:tc>
          <w:tcPr>
            <w:tcW w:w="2303" w:type="pct"/>
            <w:shd w:val="clear" w:color="auto" w:fill="FFFFFF"/>
          </w:tcPr>
          <w:p w14:paraId="287BB91C" w14:textId="74A4AD0A" w:rsidR="00160917" w:rsidRPr="00BA36B2" w:rsidRDefault="00160917" w:rsidP="00160917">
            <w:pPr>
              <w:tabs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3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D792776" w14:textId="5EDDFF7D" w:rsidR="00160917" w:rsidRPr="00D020E3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Pr="00D02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B22C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8" w:type="pct"/>
          </w:tcPr>
          <w:p w14:paraId="1BEBADDD" w14:textId="77777777" w:rsidR="00160917" w:rsidRPr="00BA36B2" w:rsidRDefault="00160917" w:rsidP="00F01C7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204" w:right="-163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79C284" w14:textId="65933E91" w:rsidR="00160917" w:rsidRPr="00BA36B2" w:rsidRDefault="00160917" w:rsidP="00631AE7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Pr="000336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48" w:type="pct"/>
          </w:tcPr>
          <w:p w14:paraId="49280384" w14:textId="77777777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F1BB652" w14:textId="7F816EB0" w:rsidR="00160917" w:rsidRPr="0091013C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9101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44" w:type="pct"/>
          </w:tcPr>
          <w:p w14:paraId="052E39B1" w14:textId="77777777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967DCDE" w14:textId="390134EB" w:rsidR="00160917" w:rsidRPr="00BA36B2" w:rsidRDefault="00160917" w:rsidP="0016091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224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</w:tbl>
    <w:p w14:paraId="42E21B67" w14:textId="6A5C1A46" w:rsidR="002A4E0F" w:rsidRDefault="002A4E0F" w:rsidP="00205C66">
      <w:pPr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88"/>
        <w:gridCol w:w="272"/>
        <w:gridCol w:w="990"/>
      </w:tblGrid>
      <w:tr w:rsidR="009C0258" w:rsidRPr="0015775C" w14:paraId="40A0D4A2" w14:textId="77777777" w:rsidTr="009C0258">
        <w:tc>
          <w:tcPr>
            <w:tcW w:w="2304" w:type="pct"/>
            <w:shd w:val="clear" w:color="auto" w:fill="auto"/>
          </w:tcPr>
          <w:p w14:paraId="6CA38DD6" w14:textId="27356214" w:rsidR="00F36B37" w:rsidRPr="00BA36B2" w:rsidRDefault="00F36B37" w:rsidP="00F36B37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392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8" w:type="pct"/>
            <w:shd w:val="clear" w:color="auto" w:fill="auto"/>
          </w:tcPr>
          <w:p w14:paraId="59852BB3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4EA4DAA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B25238" w14:textId="58747E83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308F18E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927ABCE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1F6C1CC" w14:textId="77777777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2757F49" w14:textId="6D545CAE" w:rsidR="00F36B37" w:rsidRPr="00BA36B2" w:rsidRDefault="00F36B37" w:rsidP="00F36B3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C0258" w:rsidRPr="0015775C" w14:paraId="3F540604" w14:textId="77777777" w:rsidTr="009C0258">
        <w:tc>
          <w:tcPr>
            <w:tcW w:w="2304" w:type="pct"/>
            <w:shd w:val="clear" w:color="auto" w:fill="auto"/>
          </w:tcPr>
          <w:p w14:paraId="750A1EC5" w14:textId="186C9A15" w:rsidR="002B6FAB" w:rsidRPr="00BA36B2" w:rsidRDefault="002B6FAB" w:rsidP="002B6FA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39208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204B5631" w14:textId="263D08BD" w:rsidR="002B6FAB" w:rsidRPr="00BA36B2" w:rsidRDefault="002B6FAB" w:rsidP="00631AE7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5365B90" w14:textId="77777777" w:rsidR="002B6FAB" w:rsidRPr="00BA36B2" w:rsidRDefault="002B6FAB" w:rsidP="002B6FA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1635AEA" w14:textId="683D59CE" w:rsidR="002B6FAB" w:rsidRPr="00BA36B2" w:rsidRDefault="002B6FAB" w:rsidP="009C0258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BA36DF1" w14:textId="77777777" w:rsidR="002B6FAB" w:rsidRPr="00BA36B2" w:rsidRDefault="002B6FAB" w:rsidP="002B6FA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7BD9376" w14:textId="57A4714A" w:rsidR="002B6FAB" w:rsidRPr="00741BBC" w:rsidRDefault="00C64585" w:rsidP="00741BBC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  <w:r w:rsidR="002B6FAB" w:rsidRPr="00741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8" w:type="pct"/>
            <w:shd w:val="clear" w:color="auto" w:fill="auto"/>
          </w:tcPr>
          <w:p w14:paraId="7ECEF8B2" w14:textId="77777777" w:rsidR="002B6FAB" w:rsidRPr="00BA36B2" w:rsidRDefault="002B6FAB" w:rsidP="002B6FA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527B4E8" w14:textId="40D3FEBF" w:rsidR="002B6FAB" w:rsidRPr="00BA36B2" w:rsidRDefault="002B6FAB" w:rsidP="009C025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0258" w:rsidRPr="0015775C" w14:paraId="1CD2941C" w14:textId="77777777" w:rsidTr="009C0258">
        <w:tc>
          <w:tcPr>
            <w:tcW w:w="2304" w:type="pct"/>
            <w:shd w:val="clear" w:color="auto" w:fill="FFFFFF"/>
          </w:tcPr>
          <w:p w14:paraId="75F1AADE" w14:textId="5CF2B3A0" w:rsidR="002B6FAB" w:rsidRPr="00BA36B2" w:rsidRDefault="002B6FAB" w:rsidP="002B6F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920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3350354" w14:textId="21033499" w:rsidR="002B6FAB" w:rsidRPr="00BA36B2" w:rsidRDefault="002B6FAB" w:rsidP="00631AE7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3CD90F2" w14:textId="77777777" w:rsidR="002B6FAB" w:rsidRPr="00BA36B2" w:rsidRDefault="002B6FAB" w:rsidP="002B6FA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03E6F2D" w14:textId="0B02404A" w:rsidR="002B6FAB" w:rsidRPr="00BA36B2" w:rsidRDefault="002B6FAB" w:rsidP="009C0258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263BF454" w14:textId="77777777" w:rsidR="002B6FAB" w:rsidRPr="00BA36B2" w:rsidRDefault="002B6FAB" w:rsidP="002B6FA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65191268" w14:textId="05C6A8F4" w:rsidR="002B6FAB" w:rsidRPr="002B6FAB" w:rsidRDefault="00C64585" w:rsidP="002B6FA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955</w:t>
            </w:r>
            <w:r w:rsidR="002B6FAB" w:rsidRPr="002B6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0DE3FC19" w14:textId="77777777" w:rsidR="002B6FAB" w:rsidRPr="00BA36B2" w:rsidRDefault="002B6FAB" w:rsidP="002B6FA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E4AF62A" w14:textId="036F50FC" w:rsidR="002B6FAB" w:rsidRPr="00BA36B2" w:rsidRDefault="002B6FAB" w:rsidP="009C025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770DFE6" w14:textId="77777777" w:rsidR="006967F8" w:rsidRDefault="006967F8" w:rsidP="00D76EE0">
      <w:pPr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74"/>
        <w:gridCol w:w="1081"/>
        <w:gridCol w:w="275"/>
        <w:gridCol w:w="984"/>
        <w:gridCol w:w="270"/>
        <w:gridCol w:w="988"/>
      </w:tblGrid>
      <w:tr w:rsidR="007C4D08" w:rsidRPr="006666FA" w14:paraId="5CF434AF" w14:textId="77777777" w:rsidTr="009C0258">
        <w:trPr>
          <w:trHeight w:val="410"/>
        </w:trPr>
        <w:tc>
          <w:tcPr>
            <w:tcW w:w="2304" w:type="pct"/>
            <w:shd w:val="clear" w:color="auto" w:fill="auto"/>
            <w:vAlign w:val="bottom"/>
          </w:tcPr>
          <w:p w14:paraId="7F9764EF" w14:textId="6DF5EEC5" w:rsidR="00883592" w:rsidRDefault="00F36B37" w:rsidP="0011566F">
            <w:pPr>
              <w:spacing w:line="240" w:lineRule="atLeast"/>
              <w:ind w:left="156" w:hanging="156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4B121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(</w:t>
            </w:r>
            <w:r w:rsidR="004B121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="004B121B"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4B121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) </w:t>
            </w: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</w:t>
            </w:r>
            <w:r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ะ</w:t>
            </w:r>
            <w:r w:rsidR="00883592" w:rsidRPr="0051114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  <w:r w:rsidR="00D07EEB" w:rsidRPr="005111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25" w:type="pct"/>
            <w:gridSpan w:val="3"/>
          </w:tcPr>
          <w:p w14:paraId="5FD4DCFD" w14:textId="77777777" w:rsidR="00A8229B" w:rsidRDefault="00A8229B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E083270" w14:textId="5BF1A1B1" w:rsidR="00883592" w:rsidRPr="006666FA" w:rsidRDefault="00883592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50" w:type="pct"/>
          </w:tcPr>
          <w:p w14:paraId="4B83D837" w14:textId="77777777" w:rsidR="00883592" w:rsidRPr="006666FA" w:rsidRDefault="00883592" w:rsidP="00980B83">
            <w:pPr>
              <w:tabs>
                <w:tab w:val="left" w:pos="284"/>
                <w:tab w:val="decimal" w:pos="552"/>
              </w:tabs>
              <w:spacing w:line="240" w:lineRule="atLeast"/>
              <w:ind w:left="-126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1" w:type="pct"/>
            <w:gridSpan w:val="3"/>
          </w:tcPr>
          <w:p w14:paraId="1088EE5D" w14:textId="77777777" w:rsidR="00A8229B" w:rsidRDefault="00A8229B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C0A949E" w14:textId="042EC003" w:rsidR="00883592" w:rsidRPr="006666FA" w:rsidRDefault="00883592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D3CAD" w:rsidRPr="006666FA" w14:paraId="5BA385C9" w14:textId="77777777" w:rsidTr="009C0258">
        <w:trPr>
          <w:trHeight w:val="421"/>
        </w:trPr>
        <w:tc>
          <w:tcPr>
            <w:tcW w:w="2304" w:type="pct"/>
            <w:vAlign w:val="bottom"/>
          </w:tcPr>
          <w:p w14:paraId="5BEA721C" w14:textId="6EF24D34" w:rsidR="00407998" w:rsidRPr="00511142" w:rsidRDefault="00407998" w:rsidP="00980B8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64585" w:rsidRPr="00C645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111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7" w:type="pct"/>
          </w:tcPr>
          <w:p w14:paraId="4C288D77" w14:textId="7E80E4A3" w:rsidR="00407998" w:rsidRPr="006666FA" w:rsidRDefault="00C64585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9" w:type="pct"/>
          </w:tcPr>
          <w:p w14:paraId="4AC7DA48" w14:textId="77777777" w:rsidR="00407998" w:rsidRPr="006666FA" w:rsidRDefault="00407998" w:rsidP="00980B83">
            <w:pPr>
              <w:tabs>
                <w:tab w:val="left" w:pos="284"/>
                <w:tab w:val="decimal" w:pos="552"/>
              </w:tabs>
              <w:spacing w:line="240" w:lineRule="atLeast"/>
              <w:ind w:left="284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700DE401" w14:textId="1AB896A9" w:rsidR="00407998" w:rsidRPr="006666FA" w:rsidRDefault="00C64585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0" w:type="pct"/>
          </w:tcPr>
          <w:p w14:paraId="5FF0F11F" w14:textId="77777777" w:rsidR="00407998" w:rsidRPr="006666FA" w:rsidRDefault="00407998" w:rsidP="00980B83">
            <w:pPr>
              <w:tabs>
                <w:tab w:val="left" w:pos="284"/>
                <w:tab w:val="decimal" w:pos="552"/>
              </w:tabs>
              <w:spacing w:line="240" w:lineRule="atLeast"/>
              <w:ind w:left="-126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</w:tcPr>
          <w:p w14:paraId="395F2EB8" w14:textId="33AF36E3" w:rsidR="00407998" w:rsidRPr="006666FA" w:rsidRDefault="00C64585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7" w:type="pct"/>
          </w:tcPr>
          <w:p w14:paraId="1390175F" w14:textId="77777777" w:rsidR="00407998" w:rsidRPr="006666FA" w:rsidRDefault="00407998" w:rsidP="00980B83">
            <w:pPr>
              <w:tabs>
                <w:tab w:val="left" w:pos="284"/>
                <w:tab w:val="decimal" w:pos="552"/>
              </w:tabs>
              <w:spacing w:line="240" w:lineRule="atLeast"/>
              <w:ind w:left="284" w:right="-131" w:hanging="2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19DD58C7" w14:textId="291832CB" w:rsidR="00407998" w:rsidRPr="006666FA" w:rsidRDefault="00C64585" w:rsidP="00980B83">
            <w:pPr>
              <w:spacing w:line="240" w:lineRule="atLeast"/>
              <w:ind w:left="-85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407998" w:rsidRPr="006666FA" w14:paraId="20E51E25" w14:textId="77777777" w:rsidTr="009C0258">
        <w:trPr>
          <w:trHeight w:val="386"/>
        </w:trPr>
        <w:tc>
          <w:tcPr>
            <w:tcW w:w="2304" w:type="pct"/>
          </w:tcPr>
          <w:p w14:paraId="2B505267" w14:textId="77777777" w:rsidR="00407998" w:rsidRPr="006666FA" w:rsidRDefault="00407998" w:rsidP="00980B8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696" w:type="pct"/>
            <w:gridSpan w:val="7"/>
          </w:tcPr>
          <w:p w14:paraId="4375FFDA" w14:textId="77777777" w:rsidR="00407998" w:rsidRPr="006666FA" w:rsidRDefault="00407998" w:rsidP="00980B83">
            <w:pPr>
              <w:tabs>
                <w:tab w:val="decimal" w:pos="873"/>
              </w:tabs>
              <w:spacing w:line="240" w:lineRule="atLeast"/>
              <w:ind w:left="-108" w:right="-13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3CAD" w:rsidRPr="006666FA" w14:paraId="1095CA52" w14:textId="77777777" w:rsidTr="009C0258">
        <w:trPr>
          <w:trHeight w:val="398"/>
        </w:trPr>
        <w:tc>
          <w:tcPr>
            <w:tcW w:w="2304" w:type="pct"/>
          </w:tcPr>
          <w:p w14:paraId="10C24404" w14:textId="77777777" w:rsidR="00381149" w:rsidRPr="00511142" w:rsidRDefault="00381149" w:rsidP="003811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114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Pr="0051114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587" w:type="pct"/>
          </w:tcPr>
          <w:p w14:paraId="07B80760" w14:textId="29A0000F" w:rsidR="00381149" w:rsidRPr="00B05673" w:rsidRDefault="00741BBC" w:rsidP="009C025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39FFB103" w14:textId="77777777" w:rsidR="00381149" w:rsidRPr="006666FA" w:rsidRDefault="00381149" w:rsidP="00381149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21369057" w14:textId="2F62C72F" w:rsidR="00381149" w:rsidRPr="00B05673" w:rsidRDefault="00381149" w:rsidP="00631A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056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54C21B0" w14:textId="77777777" w:rsidR="00381149" w:rsidRPr="00511142" w:rsidRDefault="00381149" w:rsidP="00381149">
            <w:pPr>
              <w:tabs>
                <w:tab w:val="decimal" w:pos="871"/>
              </w:tabs>
              <w:spacing w:line="240" w:lineRule="atLeast"/>
              <w:ind w:left="-126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</w:tcPr>
          <w:p w14:paraId="14B52CBD" w14:textId="7AFB6849" w:rsidR="00381149" w:rsidRPr="007C4D08" w:rsidRDefault="00C64585" w:rsidP="00D3644B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7" w:type="pct"/>
          </w:tcPr>
          <w:p w14:paraId="0582134C" w14:textId="77777777" w:rsidR="00381149" w:rsidRPr="00511142" w:rsidRDefault="00381149" w:rsidP="00381149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6A2B0CC5" w14:textId="565EB496" w:rsidR="00381149" w:rsidRPr="00511142" w:rsidRDefault="00381149" w:rsidP="00381149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4D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Pr="007C4D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3CAD" w:rsidRPr="006666FA" w14:paraId="20D36C61" w14:textId="77777777" w:rsidTr="009C0258">
        <w:trPr>
          <w:trHeight w:val="398"/>
        </w:trPr>
        <w:tc>
          <w:tcPr>
            <w:tcW w:w="2304" w:type="pct"/>
          </w:tcPr>
          <w:p w14:paraId="5D7F5CB7" w14:textId="77777777" w:rsidR="00381149" w:rsidRPr="006666FA" w:rsidRDefault="00381149" w:rsidP="003811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114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587" w:type="pct"/>
          </w:tcPr>
          <w:p w14:paraId="7A14C9C5" w14:textId="4F48DB8D" w:rsidR="00381149" w:rsidRPr="00B05673" w:rsidRDefault="00741BBC" w:rsidP="00631AE7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0A8D7CFC" w14:textId="77777777" w:rsidR="00381149" w:rsidRPr="006666FA" w:rsidRDefault="00381149" w:rsidP="00381149">
            <w:pPr>
              <w:tabs>
                <w:tab w:val="decimal" w:pos="871"/>
              </w:tabs>
              <w:spacing w:line="240" w:lineRule="atLeast"/>
              <w:ind w:left="284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7100911B" w14:textId="72E44A1A" w:rsidR="00381149" w:rsidRPr="00B05673" w:rsidRDefault="00381149" w:rsidP="00631A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B056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B056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DCBB68A" w14:textId="77777777" w:rsidR="00381149" w:rsidRPr="006666FA" w:rsidRDefault="00381149" w:rsidP="00381149">
            <w:pPr>
              <w:tabs>
                <w:tab w:val="decimal" w:pos="871"/>
              </w:tabs>
              <w:spacing w:line="240" w:lineRule="atLeast"/>
              <w:ind w:left="-126" w:right="-70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</w:tcPr>
          <w:p w14:paraId="4B269E2E" w14:textId="391B7D79" w:rsidR="00381149" w:rsidRPr="006967F8" w:rsidRDefault="00741BBC" w:rsidP="009C025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238F2095" w14:textId="77777777" w:rsidR="00381149" w:rsidRPr="006967F8" w:rsidRDefault="00381149" w:rsidP="00381149">
            <w:pPr>
              <w:pStyle w:val="acctfourfigures"/>
              <w:tabs>
                <w:tab w:val="clear" w:pos="765"/>
                <w:tab w:val="decimal" w:pos="610"/>
                <w:tab w:val="decimal" w:pos="871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</w:tcPr>
          <w:p w14:paraId="44E1ADC0" w14:textId="0232E807" w:rsidR="00381149" w:rsidRPr="006967F8" w:rsidRDefault="00381149" w:rsidP="009C025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67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2C7D8D44" w14:textId="7ED2A824" w:rsidR="00F175F6" w:rsidRDefault="00F175F6" w:rsidP="00F94223">
      <w:pPr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72"/>
        <w:gridCol w:w="1085"/>
        <w:gridCol w:w="272"/>
        <w:gridCol w:w="988"/>
        <w:gridCol w:w="274"/>
        <w:gridCol w:w="984"/>
      </w:tblGrid>
      <w:tr w:rsidR="00544D3E" w:rsidRPr="00243E58" w14:paraId="570FD78D" w14:textId="77777777" w:rsidTr="00544D3E">
        <w:trPr>
          <w:tblHeader/>
        </w:trPr>
        <w:tc>
          <w:tcPr>
            <w:tcW w:w="2303" w:type="pct"/>
          </w:tcPr>
          <w:p w14:paraId="19EADAAB" w14:textId="77777777" w:rsidR="00544D3E" w:rsidRPr="00243E58" w:rsidRDefault="00544D3E" w:rsidP="00F171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ยอดคงเหลือกับบุคคลหรือกิจการที่เกี่ยวข้องกัน</w:t>
            </w:r>
            <w:r w:rsidRPr="00243E5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26" w:type="pct"/>
            <w:gridSpan w:val="3"/>
          </w:tcPr>
          <w:p w14:paraId="61D39A46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D26C90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14:paraId="5C9B90D3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44D3E" w:rsidRPr="00243E58" w14:paraId="09C1D8AB" w14:textId="77777777" w:rsidTr="00544D3E">
        <w:trPr>
          <w:trHeight w:val="308"/>
          <w:tblHeader/>
        </w:trPr>
        <w:tc>
          <w:tcPr>
            <w:tcW w:w="2303" w:type="pct"/>
          </w:tcPr>
          <w:p w14:paraId="15CD2174" w14:textId="77777777" w:rsidR="00544D3E" w:rsidRPr="00243E58" w:rsidRDefault="00544D3E" w:rsidP="00F171D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243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87" w:type="pct"/>
          </w:tcPr>
          <w:p w14:paraId="798921D3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</w:tcPr>
          <w:p w14:paraId="1CE38ED2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0EAC8CE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2A2681B8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24B457D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</w:tcPr>
          <w:p w14:paraId="3CB5977D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D817067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44D3E" w:rsidRPr="00243E58" w14:paraId="006C61D7" w14:textId="77777777" w:rsidTr="00544D3E">
        <w:trPr>
          <w:trHeight w:val="344"/>
          <w:tblHeader/>
        </w:trPr>
        <w:tc>
          <w:tcPr>
            <w:tcW w:w="2303" w:type="pct"/>
          </w:tcPr>
          <w:p w14:paraId="6CA1C2E7" w14:textId="77777777" w:rsidR="00544D3E" w:rsidRPr="00243E58" w:rsidRDefault="00544D3E" w:rsidP="00F171D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14BF0D42" w14:textId="77777777" w:rsidR="00544D3E" w:rsidRPr="00243E58" w:rsidRDefault="00544D3E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0258" w:rsidRPr="006666FA" w14:paraId="52D74C02" w14:textId="77777777" w:rsidTr="00544D3E">
        <w:tc>
          <w:tcPr>
            <w:tcW w:w="2303" w:type="pct"/>
            <w:shd w:val="clear" w:color="auto" w:fill="auto"/>
          </w:tcPr>
          <w:p w14:paraId="03E2D9F9" w14:textId="77777777" w:rsidR="002436BB" w:rsidRPr="006666FA" w:rsidRDefault="002436BB" w:rsidP="004B476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และเจ้าหนี้อื่น</w:t>
            </w:r>
          </w:p>
        </w:tc>
        <w:tc>
          <w:tcPr>
            <w:tcW w:w="587" w:type="pct"/>
            <w:shd w:val="clear" w:color="auto" w:fill="auto"/>
          </w:tcPr>
          <w:p w14:paraId="30D0D81C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6FF7BEB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241C6BB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5071BE09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69451C3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3116E4B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EC125E2" w14:textId="77777777" w:rsidR="002436BB" w:rsidRPr="00A91823" w:rsidRDefault="002436BB" w:rsidP="004B476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0258" w:rsidRPr="006666FA" w14:paraId="0452F26D" w14:textId="77777777" w:rsidTr="00544D3E">
        <w:tc>
          <w:tcPr>
            <w:tcW w:w="2303" w:type="pct"/>
            <w:shd w:val="clear" w:color="auto" w:fill="auto"/>
          </w:tcPr>
          <w:p w14:paraId="288BBAC6" w14:textId="77777777" w:rsidR="002436BB" w:rsidRPr="006666FA" w:rsidRDefault="002436BB" w:rsidP="004B476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138913CD" w14:textId="77777777" w:rsidR="002436BB" w:rsidRPr="006666FA" w:rsidRDefault="002436BB" w:rsidP="009C0258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CC95919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236BBB59" w14:textId="77777777" w:rsidR="002436BB" w:rsidRPr="00856362" w:rsidRDefault="002436BB" w:rsidP="009C0258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FEFFB3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FA462F9" w14:textId="431D6929" w:rsidR="002436BB" w:rsidRPr="006666FA" w:rsidRDefault="00C64585" w:rsidP="00D3644B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36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9" w:type="pct"/>
            <w:shd w:val="clear" w:color="auto" w:fill="auto"/>
          </w:tcPr>
          <w:p w14:paraId="5075C87E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199620A" w14:textId="4060BB9D" w:rsidR="002436BB" w:rsidRPr="006666FA" w:rsidRDefault="00C64585" w:rsidP="00AC26F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436BB" w:rsidRPr="004C1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</w:tr>
      <w:tr w:rsidR="009C0258" w:rsidRPr="006666FA" w14:paraId="48DE4D0E" w14:textId="77777777" w:rsidTr="00544D3E">
        <w:tc>
          <w:tcPr>
            <w:tcW w:w="2303" w:type="pct"/>
            <w:shd w:val="clear" w:color="auto" w:fill="auto"/>
          </w:tcPr>
          <w:p w14:paraId="7D2AFC70" w14:textId="77777777" w:rsidR="002436BB" w:rsidRPr="00407998" w:rsidRDefault="002436BB" w:rsidP="004B476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7" w:type="pct"/>
            <w:shd w:val="clear" w:color="auto" w:fill="auto"/>
          </w:tcPr>
          <w:p w14:paraId="75234168" w14:textId="5A844094" w:rsidR="002436BB" w:rsidRPr="006666FA" w:rsidRDefault="00C64585" w:rsidP="009C0258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436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47" w:type="pct"/>
            <w:shd w:val="clear" w:color="auto" w:fill="auto"/>
          </w:tcPr>
          <w:p w14:paraId="64912233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ED9DC44" w14:textId="496B12F3" w:rsidR="002436BB" w:rsidRPr="00856362" w:rsidRDefault="00C64585" w:rsidP="009C0258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2436BB" w:rsidRPr="004C15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48" w:type="pct"/>
            <w:shd w:val="clear" w:color="auto" w:fill="auto"/>
          </w:tcPr>
          <w:p w14:paraId="76E3D918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E0C56FF" w14:textId="3CAE1578" w:rsidR="002436BB" w:rsidRPr="003241BC" w:rsidRDefault="00C64585" w:rsidP="00D3644B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49" w:type="pct"/>
            <w:shd w:val="clear" w:color="auto" w:fill="auto"/>
          </w:tcPr>
          <w:p w14:paraId="5A72300E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shd w:val="clear" w:color="auto" w:fill="auto"/>
          </w:tcPr>
          <w:p w14:paraId="69AA647F" w14:textId="77777777" w:rsidR="002436BB" w:rsidRPr="006666FA" w:rsidRDefault="002436BB" w:rsidP="009C025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C0258" w:rsidRPr="006666FA" w14:paraId="4E5B222C" w14:textId="77777777" w:rsidTr="00544D3E">
        <w:tc>
          <w:tcPr>
            <w:tcW w:w="2303" w:type="pct"/>
            <w:shd w:val="clear" w:color="auto" w:fill="auto"/>
          </w:tcPr>
          <w:p w14:paraId="133EE1AA" w14:textId="77777777" w:rsidR="002436BB" w:rsidRPr="006666FA" w:rsidRDefault="002436BB" w:rsidP="004B476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6666FA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6E63E67C" w14:textId="5233C952" w:rsidR="002436BB" w:rsidRPr="0018339D" w:rsidRDefault="00C64585" w:rsidP="009C0258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436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47" w:type="pct"/>
            <w:shd w:val="clear" w:color="auto" w:fill="auto"/>
          </w:tcPr>
          <w:p w14:paraId="098E17F0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B391374" w14:textId="1FE3CCA3" w:rsidR="002436BB" w:rsidRPr="006666FA" w:rsidRDefault="00C64585" w:rsidP="009C0258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436BB" w:rsidRPr="00ED2A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148" w:type="pct"/>
            <w:shd w:val="clear" w:color="auto" w:fill="auto"/>
          </w:tcPr>
          <w:p w14:paraId="47AC04A2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D3A9D3C" w14:textId="681FC9D9" w:rsidR="002436BB" w:rsidRPr="004C2217" w:rsidRDefault="00C64585" w:rsidP="00D3644B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9" w:type="pct"/>
            <w:shd w:val="clear" w:color="auto" w:fill="auto"/>
          </w:tcPr>
          <w:p w14:paraId="3CAECD3B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9042063" w14:textId="5D0A5E69" w:rsidR="002436BB" w:rsidRPr="006666FA" w:rsidRDefault="00C64585" w:rsidP="00AC26F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</w:tr>
      <w:tr w:rsidR="009C0258" w:rsidRPr="006666FA" w14:paraId="76AFE631" w14:textId="77777777" w:rsidTr="00544D3E">
        <w:trPr>
          <w:trHeight w:val="127"/>
        </w:trPr>
        <w:tc>
          <w:tcPr>
            <w:tcW w:w="2303" w:type="pct"/>
            <w:shd w:val="clear" w:color="auto" w:fill="FFFFFF"/>
          </w:tcPr>
          <w:p w14:paraId="193AD245" w14:textId="77777777" w:rsidR="002436BB" w:rsidRPr="006666FA" w:rsidRDefault="002436BB" w:rsidP="004B476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0A16435" w14:textId="6C335D84" w:rsidR="002436BB" w:rsidRPr="006666FA" w:rsidRDefault="00C64585" w:rsidP="009C0258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2436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147" w:type="pct"/>
          </w:tcPr>
          <w:p w14:paraId="4A8DEF23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21C0029" w14:textId="6799077A" w:rsidR="002436BB" w:rsidRPr="006666FA" w:rsidRDefault="00C64585" w:rsidP="009C0258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2436BB" w:rsidRPr="00ED2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</w:p>
        </w:tc>
        <w:tc>
          <w:tcPr>
            <w:tcW w:w="148" w:type="pct"/>
          </w:tcPr>
          <w:p w14:paraId="473F0028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56F5E183" w14:textId="23D0353E" w:rsidR="002436BB" w:rsidRPr="006666FA" w:rsidRDefault="00C64585" w:rsidP="00D3644B">
            <w:pPr>
              <w:pStyle w:val="acctfourfigures"/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436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149" w:type="pct"/>
          </w:tcPr>
          <w:p w14:paraId="31D93668" w14:textId="77777777" w:rsidR="002436BB" w:rsidRPr="006666FA" w:rsidRDefault="002436BB" w:rsidP="004B476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509091F" w14:textId="1977D0B9" w:rsidR="002436BB" w:rsidRPr="006666FA" w:rsidRDefault="00C64585" w:rsidP="00AC26F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436BB" w:rsidRPr="00ED2A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</w:p>
        </w:tc>
      </w:tr>
    </w:tbl>
    <w:p w14:paraId="7BEB434D" w14:textId="77777777" w:rsidR="002436BB" w:rsidRDefault="002436BB" w:rsidP="00F94223">
      <w:pPr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8"/>
        <w:gridCol w:w="272"/>
        <w:gridCol w:w="1081"/>
        <w:gridCol w:w="270"/>
        <w:gridCol w:w="988"/>
        <w:gridCol w:w="272"/>
        <w:gridCol w:w="991"/>
      </w:tblGrid>
      <w:tr w:rsidR="00F36B37" w:rsidRPr="006666FA" w14:paraId="35716558" w14:textId="77777777" w:rsidTr="00E73F0D">
        <w:trPr>
          <w:tblHeader/>
        </w:trPr>
        <w:tc>
          <w:tcPr>
            <w:tcW w:w="2303" w:type="pct"/>
          </w:tcPr>
          <w:p w14:paraId="7AE7EBFE" w14:textId="2E61CDB5" w:rsidR="00F36B37" w:rsidRPr="006666FA" w:rsidRDefault="00F36B37" w:rsidP="00F36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lastRenderedPageBreak/>
              <w:t>ยอดคงเหลือกับบุคคลหรือกิจการที่เกี่ยวข้องกัน</w:t>
            </w:r>
            <w:r w:rsidRPr="00F36B37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  <w:tc>
          <w:tcPr>
            <w:tcW w:w="1324" w:type="pct"/>
            <w:gridSpan w:val="3"/>
          </w:tcPr>
          <w:p w14:paraId="2E557C37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08B1715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130156F3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0258" w:rsidRPr="006666FA" w14:paraId="3DE4046C" w14:textId="77777777" w:rsidTr="00E73F0D">
        <w:trPr>
          <w:trHeight w:val="308"/>
          <w:tblHeader/>
        </w:trPr>
        <w:tc>
          <w:tcPr>
            <w:tcW w:w="2303" w:type="pct"/>
          </w:tcPr>
          <w:p w14:paraId="5A49BC3B" w14:textId="0855CC31" w:rsidR="00F36B37" w:rsidRPr="006666FA" w:rsidRDefault="00F36B37" w:rsidP="00F36B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ณ วันที่</w:t>
            </w: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 </w:t>
            </w: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587" w:type="pct"/>
          </w:tcPr>
          <w:p w14:paraId="59C7066A" w14:textId="54FA9BBD" w:rsidR="00F36B37" w:rsidRPr="006666FA" w:rsidRDefault="00C64585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8" w:type="pct"/>
          </w:tcPr>
          <w:p w14:paraId="434DE853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D68D7F" w14:textId="7AB82DAC" w:rsidR="00F36B37" w:rsidRPr="006666FA" w:rsidRDefault="00C64585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7" w:type="pct"/>
          </w:tcPr>
          <w:p w14:paraId="27FF16B5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016E1DE" w14:textId="2F06FB46" w:rsidR="00F36B37" w:rsidRPr="006666FA" w:rsidRDefault="00C64585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8" w:type="pct"/>
          </w:tcPr>
          <w:p w14:paraId="08E3B966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34C36EE" w14:textId="414EA1DC" w:rsidR="00F36B37" w:rsidRPr="006666FA" w:rsidRDefault="00C64585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F36B37" w:rsidRPr="006666FA" w14:paraId="093587DB" w14:textId="77777777" w:rsidTr="00E73F0D">
        <w:trPr>
          <w:trHeight w:val="344"/>
          <w:tblHeader/>
        </w:trPr>
        <w:tc>
          <w:tcPr>
            <w:tcW w:w="2303" w:type="pct"/>
          </w:tcPr>
          <w:p w14:paraId="6F8A8131" w14:textId="77777777" w:rsidR="00F36B37" w:rsidRPr="006666FA" w:rsidRDefault="00F36B37" w:rsidP="00F36B3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2F8B2C76" w14:textId="77777777" w:rsidR="00F36B37" w:rsidRPr="006666FA" w:rsidRDefault="00F36B37" w:rsidP="00F36B3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0258" w:rsidRPr="006666FA" w14:paraId="3CF17A2F" w14:textId="77777777" w:rsidTr="00E73F0D">
        <w:trPr>
          <w:trHeight w:val="127"/>
        </w:trPr>
        <w:tc>
          <w:tcPr>
            <w:tcW w:w="2303" w:type="pct"/>
            <w:shd w:val="clear" w:color="auto" w:fill="FFFFFF"/>
          </w:tcPr>
          <w:p w14:paraId="46FC0A01" w14:textId="3E4C4ADB" w:rsidR="00344D03" w:rsidRPr="006666FA" w:rsidRDefault="00502BEE" w:rsidP="0038114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587" w:type="pct"/>
          </w:tcPr>
          <w:p w14:paraId="4E18AF3D" w14:textId="77777777" w:rsidR="00344D03" w:rsidRDefault="00344D03" w:rsidP="0038114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407A010" w14:textId="77777777" w:rsidR="00344D03" w:rsidRPr="006666FA" w:rsidRDefault="00344D03" w:rsidP="0038114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39444AD" w14:textId="77777777" w:rsidR="00344D03" w:rsidRPr="00B30E1D" w:rsidRDefault="00344D03" w:rsidP="0038114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A1B89E5" w14:textId="77777777" w:rsidR="00344D03" w:rsidRPr="006666FA" w:rsidRDefault="00344D03" w:rsidP="0038114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0D86095C" w14:textId="77777777" w:rsidR="00344D03" w:rsidRDefault="00344D03" w:rsidP="0038114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A21C8F0" w14:textId="77777777" w:rsidR="00344D03" w:rsidRPr="006666FA" w:rsidRDefault="00344D03" w:rsidP="0038114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269A12" w14:textId="77777777" w:rsidR="00344D03" w:rsidRPr="00B30E1D" w:rsidRDefault="00344D03" w:rsidP="00381149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C0258" w:rsidRPr="006666FA" w14:paraId="6BE3C2BC" w14:textId="77777777" w:rsidTr="00E73F0D">
        <w:trPr>
          <w:trHeight w:val="127"/>
        </w:trPr>
        <w:tc>
          <w:tcPr>
            <w:tcW w:w="2303" w:type="pct"/>
            <w:shd w:val="clear" w:color="auto" w:fill="FFFFFF"/>
          </w:tcPr>
          <w:p w14:paraId="7DDF14FC" w14:textId="5A597022" w:rsidR="00502BEE" w:rsidRPr="00F36B37" w:rsidRDefault="00502BEE" w:rsidP="00502BE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23502E0" w14:textId="482873DD" w:rsidR="00502BEE" w:rsidRDefault="00502BEE" w:rsidP="009C0258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76BC4AFA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0953F8C" w14:textId="52F1B994" w:rsidR="00502BEE" w:rsidRPr="00502BEE" w:rsidRDefault="00502BEE" w:rsidP="009C0258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8B3B8E5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51C91DA1" w14:textId="1E6949DF" w:rsidR="00502BEE" w:rsidRPr="00502BEE" w:rsidRDefault="00502BEE" w:rsidP="00631A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2B828DAB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4A81AD57" w14:textId="5471AD36" w:rsidR="00502BEE" w:rsidRPr="00B30E1D" w:rsidRDefault="00C64585" w:rsidP="009C0258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  <w:r w:rsidR="00502BEE" w:rsidRPr="008411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</w:p>
        </w:tc>
      </w:tr>
      <w:tr w:rsidR="009C0258" w:rsidRPr="006666FA" w14:paraId="7E174FB5" w14:textId="77777777" w:rsidTr="00E73F0D">
        <w:trPr>
          <w:trHeight w:val="127"/>
        </w:trPr>
        <w:tc>
          <w:tcPr>
            <w:tcW w:w="2303" w:type="pct"/>
            <w:shd w:val="clear" w:color="auto" w:fill="FFFFFF"/>
          </w:tcPr>
          <w:p w14:paraId="41637F59" w14:textId="02FBA96D" w:rsidR="00502BEE" w:rsidRPr="00F36B37" w:rsidRDefault="00502BEE" w:rsidP="00502BE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1195C3D" w14:textId="4B4045B9" w:rsidR="00502BEE" w:rsidRDefault="00502BEE" w:rsidP="009C0258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14:paraId="64F46101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E3A6332" w14:textId="7BBF9522" w:rsidR="00502BEE" w:rsidRPr="00B30E1D" w:rsidRDefault="00502BEE" w:rsidP="009C0258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70FC23FE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3FDB545" w14:textId="7FC92BC3" w:rsidR="00502BEE" w:rsidRPr="00502BEE" w:rsidRDefault="00502BEE" w:rsidP="00631A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14:paraId="071FE46C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D8ABA3B" w14:textId="5A881B87" w:rsidR="00502BEE" w:rsidRPr="00B30E1D" w:rsidRDefault="00C64585" w:rsidP="009C0258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</w:t>
            </w:r>
            <w:r w:rsidR="00502BEE" w:rsidRPr="008411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</w:t>
            </w:r>
          </w:p>
        </w:tc>
      </w:tr>
      <w:tr w:rsidR="009C0258" w:rsidRPr="006666FA" w14:paraId="1744B173" w14:textId="77777777" w:rsidTr="00E73F0D">
        <w:trPr>
          <w:trHeight w:val="127"/>
        </w:trPr>
        <w:tc>
          <w:tcPr>
            <w:tcW w:w="2303" w:type="pct"/>
            <w:shd w:val="clear" w:color="auto" w:fill="FFFFFF"/>
          </w:tcPr>
          <w:p w14:paraId="21E0E77F" w14:textId="77777777" w:rsidR="00502BEE" w:rsidRPr="00F36B37" w:rsidRDefault="00502BEE" w:rsidP="00502BE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C1DBDD7" w14:textId="77777777" w:rsidR="00502BEE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C08BE9E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685813F" w14:textId="77777777" w:rsidR="00502BEE" w:rsidRPr="00B30E1D" w:rsidRDefault="00502BEE" w:rsidP="00502BEE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ABC4387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13774C44" w14:textId="77777777" w:rsidR="00502BEE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2B58559" w14:textId="77777777" w:rsidR="00502BEE" w:rsidRPr="006666FA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68C98D75" w14:textId="77777777" w:rsidR="00502BEE" w:rsidRPr="00B30E1D" w:rsidRDefault="00502BEE" w:rsidP="00502BEE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C0258" w:rsidRPr="00F36B37" w14:paraId="3BCAB4EB" w14:textId="77777777" w:rsidTr="00E73F0D">
        <w:tc>
          <w:tcPr>
            <w:tcW w:w="2303" w:type="pct"/>
          </w:tcPr>
          <w:p w14:paraId="7B72657A" w14:textId="77777777" w:rsidR="00B02650" w:rsidRPr="00F36B37" w:rsidRDefault="00B02650" w:rsidP="00B02650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87" w:type="pct"/>
          </w:tcPr>
          <w:p w14:paraId="6EABF147" w14:textId="77777777" w:rsidR="00B02650" w:rsidRPr="00F36B37" w:rsidRDefault="00B02650" w:rsidP="00B02650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555429A7" w14:textId="77777777" w:rsidR="00B02650" w:rsidRPr="00F36B37" w:rsidRDefault="00B02650" w:rsidP="00B02650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14:paraId="18CEC50F" w14:textId="77777777" w:rsidR="00B02650" w:rsidRPr="00F36B37" w:rsidRDefault="00B02650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4F6A9EAC" w14:textId="77777777" w:rsidR="00B02650" w:rsidRPr="00F36B37" w:rsidRDefault="00B02650" w:rsidP="00B02650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48561E9A" w14:textId="77777777" w:rsidR="00B02650" w:rsidRPr="00F36B37" w:rsidRDefault="00B02650" w:rsidP="00B02650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AE0C5ED" w14:textId="77777777" w:rsidR="00B02650" w:rsidRPr="00F36B37" w:rsidRDefault="00B02650" w:rsidP="00B02650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0C15CF9F" w14:textId="77777777" w:rsidR="00B02650" w:rsidRPr="00F36B37" w:rsidRDefault="00B02650" w:rsidP="00B02650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0258" w:rsidRPr="00F36B37" w14:paraId="02FB0CFE" w14:textId="77777777" w:rsidTr="00E73F0D">
        <w:tc>
          <w:tcPr>
            <w:tcW w:w="2303" w:type="pct"/>
          </w:tcPr>
          <w:p w14:paraId="6A8B7103" w14:textId="77777777" w:rsidR="00B02650" w:rsidRPr="00F36B37" w:rsidRDefault="00B02650" w:rsidP="00B02650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ส่วนที่หมุนเวียน</w:t>
            </w:r>
          </w:p>
        </w:tc>
        <w:tc>
          <w:tcPr>
            <w:tcW w:w="587" w:type="pct"/>
          </w:tcPr>
          <w:p w14:paraId="027B7189" w14:textId="77777777" w:rsidR="00B02650" w:rsidRPr="00F36B37" w:rsidRDefault="00B02650" w:rsidP="00B02650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54BF4865" w14:textId="77777777" w:rsidR="00B02650" w:rsidRPr="00F36B37" w:rsidRDefault="00B02650" w:rsidP="00B02650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vAlign w:val="bottom"/>
          </w:tcPr>
          <w:p w14:paraId="49492A4D" w14:textId="77777777" w:rsidR="00B02650" w:rsidRPr="00F36B37" w:rsidRDefault="00B02650" w:rsidP="00B02650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6E8B420" w14:textId="77777777" w:rsidR="00B02650" w:rsidRPr="00F36B37" w:rsidRDefault="00B02650" w:rsidP="00B02650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</w:tcPr>
          <w:p w14:paraId="7852F588" w14:textId="77777777" w:rsidR="00B02650" w:rsidRPr="00F36B37" w:rsidRDefault="00B02650" w:rsidP="00B02650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1A24E4E" w14:textId="77777777" w:rsidR="00B02650" w:rsidRPr="00F36B37" w:rsidRDefault="00B02650" w:rsidP="00B02650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vAlign w:val="bottom"/>
          </w:tcPr>
          <w:p w14:paraId="6AA2CF64" w14:textId="77777777" w:rsidR="00B02650" w:rsidRPr="00F36B37" w:rsidRDefault="00B02650" w:rsidP="00B02650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0258" w:rsidRPr="00F36B37" w14:paraId="42002270" w14:textId="77777777" w:rsidTr="00E73F0D">
        <w:tc>
          <w:tcPr>
            <w:tcW w:w="2303" w:type="pct"/>
          </w:tcPr>
          <w:p w14:paraId="742E21B2" w14:textId="77777777" w:rsidR="00B02650" w:rsidRPr="00F36B37" w:rsidRDefault="00B02650" w:rsidP="00B026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28CF9710" w14:textId="5263E55C" w:rsidR="00B02650" w:rsidRPr="00F36B37" w:rsidRDefault="00056A96" w:rsidP="00B02650">
            <w:pPr>
              <w:tabs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E312DC" w14:textId="77777777" w:rsidR="00B02650" w:rsidRPr="00F36B37" w:rsidRDefault="00B02650" w:rsidP="00B02650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285757CB" w14:textId="294357E0" w:rsidR="00B02650" w:rsidRPr="00F36B37" w:rsidRDefault="00B02650" w:rsidP="00B02650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9CFC05E" w14:textId="77777777" w:rsidR="00B02650" w:rsidRPr="00F36B37" w:rsidRDefault="00B02650" w:rsidP="00B02650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</w:tcPr>
          <w:p w14:paraId="7213A3C5" w14:textId="1D388EF9" w:rsidR="00B02650" w:rsidRPr="00F36B37" w:rsidRDefault="00C64585" w:rsidP="00B02650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056A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8" w:type="pct"/>
            <w:shd w:val="clear" w:color="auto" w:fill="auto"/>
          </w:tcPr>
          <w:p w14:paraId="767EC3A9" w14:textId="77777777" w:rsidR="00B02650" w:rsidRPr="00F36B37" w:rsidRDefault="00B02650" w:rsidP="00B02650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78251769" w14:textId="0DB1F000" w:rsidR="00B02650" w:rsidRPr="00F36B37" w:rsidRDefault="00C64585" w:rsidP="00631AE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02650" w:rsidRPr="008A22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</w:tr>
      <w:tr w:rsidR="009C0258" w:rsidRPr="00F36B37" w14:paraId="1E08AF4B" w14:textId="77777777" w:rsidTr="00E73F0D">
        <w:tc>
          <w:tcPr>
            <w:tcW w:w="2303" w:type="pct"/>
          </w:tcPr>
          <w:p w14:paraId="1A35EFF1" w14:textId="77777777" w:rsidR="00B02650" w:rsidRPr="00F36B37" w:rsidRDefault="00B02650" w:rsidP="00B026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2AE72" w14:textId="7ECF2106" w:rsidR="00B02650" w:rsidRPr="00F36B37" w:rsidRDefault="00C64585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056A9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380</w:t>
            </w:r>
          </w:p>
        </w:tc>
        <w:tc>
          <w:tcPr>
            <w:tcW w:w="148" w:type="pct"/>
            <w:shd w:val="clear" w:color="auto" w:fill="auto"/>
          </w:tcPr>
          <w:p w14:paraId="732B003C" w14:textId="77777777" w:rsidR="00B02650" w:rsidRPr="00F36B37" w:rsidRDefault="00B02650" w:rsidP="00B02650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5002C" w14:textId="6145ADF3" w:rsidR="00B02650" w:rsidRPr="00F36B37" w:rsidRDefault="00C64585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B02650" w:rsidRPr="008A222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366</w:t>
            </w:r>
          </w:p>
        </w:tc>
        <w:tc>
          <w:tcPr>
            <w:tcW w:w="147" w:type="pct"/>
            <w:shd w:val="clear" w:color="auto" w:fill="auto"/>
          </w:tcPr>
          <w:p w14:paraId="61D473EB" w14:textId="77777777" w:rsidR="00B02650" w:rsidRPr="00F36B37" w:rsidRDefault="00B02650" w:rsidP="00B02650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</w:tcPr>
          <w:p w14:paraId="2E6FF9B4" w14:textId="5D62EC50" w:rsidR="00B02650" w:rsidRPr="00F36B37" w:rsidRDefault="00056A96" w:rsidP="00631A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8CB477C" w14:textId="77777777" w:rsidR="00B02650" w:rsidRPr="00F36B37" w:rsidRDefault="00B02650" w:rsidP="00B02650">
            <w:pPr>
              <w:tabs>
                <w:tab w:val="decimal" w:pos="786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1266" w14:textId="2A2BCC36" w:rsidR="00B02650" w:rsidRPr="00F36B37" w:rsidRDefault="00B02650" w:rsidP="00631A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C0258" w:rsidRPr="00F36B37" w14:paraId="17ABE830" w14:textId="77777777" w:rsidTr="00E73F0D">
        <w:tc>
          <w:tcPr>
            <w:tcW w:w="2303" w:type="pct"/>
          </w:tcPr>
          <w:p w14:paraId="4E399AB9" w14:textId="77777777" w:rsidR="00B02650" w:rsidRPr="00F36B37" w:rsidRDefault="00B02650" w:rsidP="00B026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รวมส่วนที่หมุนเวียน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19A2E" w14:textId="1C15E3A9" w:rsidR="00B02650" w:rsidRPr="00F36B37" w:rsidRDefault="00C64585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056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380</w:t>
            </w:r>
          </w:p>
        </w:tc>
        <w:tc>
          <w:tcPr>
            <w:tcW w:w="148" w:type="pct"/>
            <w:shd w:val="clear" w:color="auto" w:fill="auto"/>
          </w:tcPr>
          <w:p w14:paraId="59B48A8F" w14:textId="77777777" w:rsidR="00B02650" w:rsidRPr="00F36B37" w:rsidRDefault="00B02650" w:rsidP="00B02650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48476" w14:textId="1DA7AE68" w:rsidR="00B02650" w:rsidRPr="00F36B37" w:rsidRDefault="00C64585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  <w:r w:rsidR="00B02650" w:rsidRPr="008A22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366</w:t>
            </w:r>
          </w:p>
        </w:tc>
        <w:tc>
          <w:tcPr>
            <w:tcW w:w="147" w:type="pct"/>
            <w:shd w:val="clear" w:color="auto" w:fill="auto"/>
          </w:tcPr>
          <w:p w14:paraId="3FCA8E04" w14:textId="77777777" w:rsidR="00B02650" w:rsidRPr="00F36B37" w:rsidRDefault="00B02650" w:rsidP="00B02650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6FFB3" w14:textId="2F91A6B8" w:rsidR="00B02650" w:rsidRPr="00F36B37" w:rsidRDefault="00C64585" w:rsidP="00B02650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056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8" w:type="pct"/>
            <w:shd w:val="clear" w:color="auto" w:fill="auto"/>
          </w:tcPr>
          <w:p w14:paraId="7F7C6478" w14:textId="77777777" w:rsidR="00B02650" w:rsidRPr="00F36B37" w:rsidRDefault="00B02650" w:rsidP="00B02650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745C1" w14:textId="32E76756" w:rsidR="00B02650" w:rsidRPr="00F36B37" w:rsidRDefault="00C64585" w:rsidP="00631AE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02650" w:rsidRPr="008A22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</w:tr>
      <w:tr w:rsidR="009C0258" w:rsidRPr="00F36B37" w14:paraId="7B67DA32" w14:textId="77777777" w:rsidTr="00E73F0D">
        <w:tc>
          <w:tcPr>
            <w:tcW w:w="2303" w:type="pct"/>
          </w:tcPr>
          <w:p w14:paraId="38F74291" w14:textId="77777777" w:rsidR="00B02650" w:rsidRPr="00F36B37" w:rsidRDefault="00B02650" w:rsidP="00B02650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7" w:type="pct"/>
            <w:shd w:val="clear" w:color="auto" w:fill="auto"/>
          </w:tcPr>
          <w:p w14:paraId="00C1994F" w14:textId="77777777" w:rsidR="00B02650" w:rsidRPr="00F36B37" w:rsidRDefault="00B02650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E231D01" w14:textId="77777777" w:rsidR="00B02650" w:rsidRPr="00F36B37" w:rsidRDefault="00B02650" w:rsidP="00B02650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441C76C5" w14:textId="77777777" w:rsidR="00B02650" w:rsidRPr="00F36B37" w:rsidRDefault="00B02650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3054CE2" w14:textId="77777777" w:rsidR="00B02650" w:rsidRPr="00F36B37" w:rsidRDefault="00B02650" w:rsidP="00B02650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D6325B6" w14:textId="77777777" w:rsidR="00B02650" w:rsidRPr="00F36B37" w:rsidRDefault="00B02650" w:rsidP="00B02650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FAA8604" w14:textId="77777777" w:rsidR="00B02650" w:rsidRPr="00F36B37" w:rsidRDefault="00B02650" w:rsidP="00B02650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7BE42B8E" w14:textId="77777777" w:rsidR="00B02650" w:rsidRPr="00F36B37" w:rsidRDefault="00B02650" w:rsidP="00B02650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C0258" w:rsidRPr="00F36B37" w14:paraId="783E5828" w14:textId="77777777" w:rsidTr="00E73F0D">
        <w:tc>
          <w:tcPr>
            <w:tcW w:w="2303" w:type="pct"/>
          </w:tcPr>
          <w:p w14:paraId="5A2ABADB" w14:textId="77777777" w:rsidR="00B02650" w:rsidRPr="00F36B37" w:rsidRDefault="00B02650" w:rsidP="00B02650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ส่วนที่ไม่หมุนเวียน</w:t>
            </w:r>
          </w:p>
        </w:tc>
        <w:tc>
          <w:tcPr>
            <w:tcW w:w="587" w:type="pct"/>
            <w:shd w:val="clear" w:color="auto" w:fill="auto"/>
          </w:tcPr>
          <w:p w14:paraId="344F45CA" w14:textId="77777777" w:rsidR="00B02650" w:rsidRPr="00F36B37" w:rsidRDefault="00B02650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035353E" w14:textId="77777777" w:rsidR="00B02650" w:rsidRPr="00F36B37" w:rsidRDefault="00B02650" w:rsidP="00B02650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744863B6" w14:textId="77777777" w:rsidR="00B02650" w:rsidRPr="00F36B37" w:rsidRDefault="00B02650" w:rsidP="00B02650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826354E" w14:textId="77777777" w:rsidR="00B02650" w:rsidRPr="00F36B37" w:rsidRDefault="00B02650" w:rsidP="00B02650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CD7B24D" w14:textId="77777777" w:rsidR="00B02650" w:rsidRPr="00F36B37" w:rsidRDefault="00B02650" w:rsidP="00B02650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9DFF9F5" w14:textId="77777777" w:rsidR="00B02650" w:rsidRPr="00F36B37" w:rsidRDefault="00B02650" w:rsidP="00B02650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3084F882" w14:textId="77777777" w:rsidR="00B02650" w:rsidRPr="00F36B37" w:rsidRDefault="00B02650" w:rsidP="00B02650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0258" w:rsidRPr="00F36B37" w14:paraId="715A8242" w14:textId="77777777" w:rsidTr="00E73F0D">
        <w:tc>
          <w:tcPr>
            <w:tcW w:w="2303" w:type="pct"/>
          </w:tcPr>
          <w:p w14:paraId="0AC8FAEF" w14:textId="77777777" w:rsidR="00D651AB" w:rsidRPr="00F36B37" w:rsidRDefault="00D651AB" w:rsidP="00D651A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87" w:type="pct"/>
            <w:shd w:val="clear" w:color="auto" w:fill="auto"/>
          </w:tcPr>
          <w:p w14:paraId="5B4F54CD" w14:textId="1347BE1D" w:rsidR="00D651AB" w:rsidRPr="00F36B37" w:rsidRDefault="00D651AB" w:rsidP="00D651AB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D751C3C" w14:textId="77777777" w:rsidR="00D651AB" w:rsidRPr="00F36B37" w:rsidRDefault="00D651AB" w:rsidP="00D651AB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shd w:val="clear" w:color="auto" w:fill="auto"/>
          </w:tcPr>
          <w:p w14:paraId="60C8E284" w14:textId="496B9A0B" w:rsidR="00D651AB" w:rsidRPr="00F36B37" w:rsidRDefault="00D651AB" w:rsidP="00D651AB">
            <w:pPr>
              <w:tabs>
                <w:tab w:val="decimal" w:pos="5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A6CF0D" w14:textId="77777777" w:rsidR="00D651AB" w:rsidRPr="00F36B37" w:rsidRDefault="00D651AB" w:rsidP="00D651AB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</w:tcPr>
          <w:p w14:paraId="3B61EB2F" w14:textId="1181086A" w:rsidR="00D651AB" w:rsidRPr="00F36B37" w:rsidRDefault="00C64585" w:rsidP="00D651AB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D651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48" w:type="pct"/>
            <w:shd w:val="clear" w:color="auto" w:fill="auto"/>
          </w:tcPr>
          <w:p w14:paraId="36882C29" w14:textId="77777777" w:rsidR="00D651AB" w:rsidRPr="00F36B37" w:rsidRDefault="00D651AB" w:rsidP="00D651AB">
            <w:pPr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</w:tcPr>
          <w:p w14:paraId="211302AE" w14:textId="39686D7A" w:rsidR="00D651AB" w:rsidRPr="00F36B37" w:rsidRDefault="00C64585" w:rsidP="00631AE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D651AB" w:rsidRPr="00A417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</w:tr>
      <w:tr w:rsidR="009C0258" w:rsidRPr="00F36B37" w14:paraId="3B5F2906" w14:textId="77777777" w:rsidTr="00E73F0D">
        <w:tc>
          <w:tcPr>
            <w:tcW w:w="2303" w:type="pct"/>
          </w:tcPr>
          <w:p w14:paraId="38440EE5" w14:textId="77777777" w:rsidR="00D651AB" w:rsidRPr="00F36B37" w:rsidRDefault="00D651AB" w:rsidP="00D651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C36D8" w14:textId="698F4034" w:rsidR="00D651AB" w:rsidRPr="00F36B37" w:rsidRDefault="00C64585" w:rsidP="00D651A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217</w:t>
            </w:r>
            <w:r w:rsidR="00D651A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48" w:type="pct"/>
            <w:shd w:val="clear" w:color="auto" w:fill="auto"/>
          </w:tcPr>
          <w:p w14:paraId="57D0B32A" w14:textId="77777777" w:rsidR="00D651AB" w:rsidRPr="00F36B37" w:rsidRDefault="00D651AB" w:rsidP="00D651AB">
            <w:pPr>
              <w:tabs>
                <w:tab w:val="decimal" w:pos="87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64306" w14:textId="226F449F" w:rsidR="00D651AB" w:rsidRPr="00F36B37" w:rsidRDefault="00C64585" w:rsidP="00D651A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221</w:t>
            </w:r>
            <w:r w:rsidR="00D651AB" w:rsidRPr="00385F1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529</w:t>
            </w:r>
          </w:p>
        </w:tc>
        <w:tc>
          <w:tcPr>
            <w:tcW w:w="147" w:type="pct"/>
            <w:shd w:val="clear" w:color="auto" w:fill="auto"/>
          </w:tcPr>
          <w:p w14:paraId="5FF6252E" w14:textId="77777777" w:rsidR="00D651AB" w:rsidRPr="00F36B37" w:rsidRDefault="00D651AB" w:rsidP="00D651AB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shd w:val="clear" w:color="auto" w:fill="auto"/>
          </w:tcPr>
          <w:p w14:paraId="00FD340D" w14:textId="12762010" w:rsidR="00D651AB" w:rsidRPr="00F36B37" w:rsidRDefault="00D651AB" w:rsidP="00631A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CC27E23" w14:textId="77777777" w:rsidR="00D651AB" w:rsidRPr="00F36B37" w:rsidRDefault="00D651AB" w:rsidP="00D651AB">
            <w:pPr>
              <w:tabs>
                <w:tab w:val="decimal" w:pos="786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DCD06" w14:textId="6BFF798F" w:rsidR="00D651AB" w:rsidRPr="00F36B37" w:rsidRDefault="00D651AB" w:rsidP="00631AE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13"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C0258" w:rsidRPr="00F36B37" w14:paraId="0F8E35FD" w14:textId="77777777" w:rsidTr="00E73F0D">
        <w:tc>
          <w:tcPr>
            <w:tcW w:w="2303" w:type="pct"/>
          </w:tcPr>
          <w:p w14:paraId="4CB59219" w14:textId="77777777" w:rsidR="00D651AB" w:rsidRPr="00F36B37" w:rsidRDefault="00D651AB" w:rsidP="00D651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  <w:r w:rsidRPr="00F36B3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US" w:bidi="th-TH"/>
              </w:rPr>
              <w:t>ส่วนที่ไม่หมุนเวียน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2B32E" w14:textId="68EFC69E" w:rsidR="00D651AB" w:rsidRPr="00F36B37" w:rsidRDefault="00C64585" w:rsidP="00D651A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217</w:t>
            </w:r>
            <w:r w:rsidR="00D651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022</w:t>
            </w:r>
          </w:p>
        </w:tc>
        <w:tc>
          <w:tcPr>
            <w:tcW w:w="148" w:type="pct"/>
            <w:shd w:val="clear" w:color="auto" w:fill="auto"/>
          </w:tcPr>
          <w:p w14:paraId="1E90CD58" w14:textId="77777777" w:rsidR="00D651AB" w:rsidRPr="00F36B37" w:rsidRDefault="00D651AB" w:rsidP="00D651AB">
            <w:pPr>
              <w:tabs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27685" w14:textId="50A1860D" w:rsidR="00D651AB" w:rsidRPr="00F36B37" w:rsidRDefault="00C64585" w:rsidP="00D651A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221</w:t>
            </w:r>
            <w:r w:rsidR="00D651AB" w:rsidRPr="00385F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529</w:t>
            </w:r>
          </w:p>
        </w:tc>
        <w:tc>
          <w:tcPr>
            <w:tcW w:w="147" w:type="pct"/>
            <w:shd w:val="clear" w:color="auto" w:fill="auto"/>
          </w:tcPr>
          <w:p w14:paraId="2929A615" w14:textId="77777777" w:rsidR="00D651AB" w:rsidRPr="00F36B37" w:rsidRDefault="00D651AB" w:rsidP="00D651AB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3E55" w14:textId="2B742386" w:rsidR="00D651AB" w:rsidRPr="00F36B37" w:rsidRDefault="00C64585" w:rsidP="00D651AB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D651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48" w:type="pct"/>
            <w:shd w:val="clear" w:color="auto" w:fill="auto"/>
          </w:tcPr>
          <w:p w14:paraId="38C52064" w14:textId="77777777" w:rsidR="00D651AB" w:rsidRPr="00F36B37" w:rsidRDefault="00D651AB" w:rsidP="00D651AB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86A2D" w14:textId="0FF0E795" w:rsidR="00D651AB" w:rsidRPr="00F36B37" w:rsidRDefault="00C64585" w:rsidP="00631AE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D651AB" w:rsidRPr="00A417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831</w:t>
            </w:r>
          </w:p>
        </w:tc>
      </w:tr>
      <w:tr w:rsidR="009C0258" w:rsidRPr="00F36B37" w14:paraId="45B2CE08" w14:textId="77777777" w:rsidTr="00E73F0D">
        <w:tc>
          <w:tcPr>
            <w:tcW w:w="2303" w:type="pct"/>
          </w:tcPr>
          <w:p w14:paraId="5DB9E547" w14:textId="77777777" w:rsidR="00D651AB" w:rsidRPr="00F36B37" w:rsidRDefault="00D651AB" w:rsidP="00D651A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9DC1BD" w14:textId="77777777" w:rsidR="00D651AB" w:rsidRPr="00F36B37" w:rsidRDefault="00D651AB" w:rsidP="00D651A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221E4D8C" w14:textId="77777777" w:rsidR="00D651AB" w:rsidRPr="00F36B37" w:rsidRDefault="00D651AB" w:rsidP="00D651AB">
            <w:pPr>
              <w:tabs>
                <w:tab w:val="decimal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91BE2F" w14:textId="77777777" w:rsidR="00D651AB" w:rsidRPr="00F36B37" w:rsidRDefault="00D651AB" w:rsidP="00D651A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53A1879" w14:textId="77777777" w:rsidR="00D651AB" w:rsidRPr="00F36B37" w:rsidRDefault="00D651AB" w:rsidP="00D651AB">
            <w:pPr>
              <w:spacing w:line="240" w:lineRule="auto"/>
              <w:ind w:left="-126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70C9961F" w14:textId="77777777" w:rsidR="00D651AB" w:rsidRPr="00F36B37" w:rsidRDefault="00D651AB" w:rsidP="00D651AB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00911E00" w14:textId="77777777" w:rsidR="00D651AB" w:rsidRPr="00F36B37" w:rsidRDefault="00D651AB" w:rsidP="00D651AB">
            <w:pPr>
              <w:spacing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38877E" w14:textId="77777777" w:rsidR="00D651AB" w:rsidRPr="00F36B37" w:rsidRDefault="00D651AB" w:rsidP="00D651AB">
            <w:pPr>
              <w:tabs>
                <w:tab w:val="decimal" w:pos="768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C0258" w:rsidRPr="00F36B37" w14:paraId="6F1C5E6B" w14:textId="77777777" w:rsidTr="00E73F0D">
        <w:tc>
          <w:tcPr>
            <w:tcW w:w="2303" w:type="pct"/>
          </w:tcPr>
          <w:p w14:paraId="7796E55D" w14:textId="77777777" w:rsidR="00D651AB" w:rsidRPr="00F36B37" w:rsidRDefault="00D651AB" w:rsidP="00D651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6B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รวมหนี้สินตามสัญญาเช่า</w:t>
            </w:r>
          </w:p>
        </w:tc>
        <w:tc>
          <w:tcPr>
            <w:tcW w:w="5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EA2688" w14:textId="085C653F" w:rsidR="00D651AB" w:rsidRPr="00F36B37" w:rsidRDefault="00C64585" w:rsidP="00D651A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223</w:t>
            </w:r>
            <w:r w:rsidR="00D651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402</w:t>
            </w:r>
          </w:p>
        </w:tc>
        <w:tc>
          <w:tcPr>
            <w:tcW w:w="148" w:type="pct"/>
            <w:shd w:val="clear" w:color="auto" w:fill="auto"/>
          </w:tcPr>
          <w:p w14:paraId="1BD51217" w14:textId="77777777" w:rsidR="00D651AB" w:rsidRPr="00F36B37" w:rsidRDefault="00D651AB" w:rsidP="00D651AB">
            <w:pPr>
              <w:tabs>
                <w:tab w:val="decimal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3B85F" w14:textId="2CF79C0D" w:rsidR="00D651AB" w:rsidRPr="00F36B37" w:rsidRDefault="00C64585" w:rsidP="00D651AB">
            <w:pPr>
              <w:tabs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226</w:t>
            </w:r>
            <w:r w:rsidR="00D651AB" w:rsidRPr="00A417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895</w:t>
            </w:r>
          </w:p>
        </w:tc>
        <w:tc>
          <w:tcPr>
            <w:tcW w:w="147" w:type="pct"/>
            <w:shd w:val="clear" w:color="auto" w:fill="auto"/>
          </w:tcPr>
          <w:p w14:paraId="6D65014E" w14:textId="77777777" w:rsidR="00D651AB" w:rsidRPr="00F36B37" w:rsidRDefault="00D651AB" w:rsidP="00D651AB">
            <w:pPr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56F003A6" w14:textId="37B6B576" w:rsidR="00D651AB" w:rsidRPr="00F36B37" w:rsidRDefault="00C64585" w:rsidP="00D651AB">
            <w:pPr>
              <w:tabs>
                <w:tab w:val="decimal" w:pos="7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947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B22C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50C8C9F3" w14:textId="77777777" w:rsidR="00D651AB" w:rsidRPr="00F36B37" w:rsidRDefault="00D651AB" w:rsidP="00D651AB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F85687" w14:textId="62A68ED0" w:rsidR="00D651AB" w:rsidRPr="00F36B37" w:rsidRDefault="00C64585" w:rsidP="00631AE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196" w:right="-163" w:firstLine="1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D651AB" w:rsidRPr="00A417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</w:tr>
    </w:tbl>
    <w:p w14:paraId="53916CF4" w14:textId="0D0DBC96" w:rsidR="00D76EE0" w:rsidRDefault="00D76EE0" w:rsidP="00D76EE0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7E0B6F3E" w14:textId="546EC4F9" w:rsidR="00DD3E4D" w:rsidRPr="006666FA" w:rsidRDefault="00187C02" w:rsidP="00DD3E4D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D3E4D"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 </w:t>
      </w:r>
    </w:p>
    <w:p w14:paraId="73399314" w14:textId="77777777" w:rsidR="00CA28C0" w:rsidRDefault="00407C47" w:rsidP="00A01F1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lang w:val="en-US"/>
        </w:rPr>
        <w:tab/>
      </w:r>
    </w:p>
    <w:p w14:paraId="03DAA86D" w14:textId="74C63704" w:rsidR="00407C47" w:rsidRPr="006666FA" w:rsidRDefault="00407C47" w:rsidP="00CA28C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342281" w:rsidRPr="006666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เช่าพื้นที่และบริ</w:t>
      </w:r>
      <w:r w:rsidR="00D842A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ห</w:t>
      </w:r>
      <w:r w:rsidR="00342281" w:rsidRPr="006666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าร</w:t>
      </w:r>
    </w:p>
    <w:p w14:paraId="767C0B3A" w14:textId="77777777" w:rsidR="00407C47" w:rsidRPr="00F7534F" w:rsidRDefault="00407C47" w:rsidP="00A01F1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FC7A1AA" w14:textId="7C284AB0" w:rsidR="00F37205" w:rsidRPr="006666FA" w:rsidRDefault="004D468D" w:rsidP="00F37205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เช่าพื้นที่และบริ</w:t>
      </w:r>
      <w:r w:rsidR="00D842A0">
        <w:rPr>
          <w:rFonts w:asciiTheme="majorBidi" w:hAnsiTheme="majorBidi" w:cstheme="majorBidi" w:hint="cs"/>
          <w:sz w:val="30"/>
          <w:szCs w:val="30"/>
          <w:cs/>
          <w:lang w:bidi="th-TH"/>
        </w:rPr>
        <w:t>ห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าร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342281" w:rsidRPr="006666FA">
        <w:rPr>
          <w:rFonts w:asciiTheme="majorBidi" w:hAnsiTheme="majorBidi" w:cstheme="majorBidi"/>
          <w:sz w:val="30"/>
          <w:szCs w:val="30"/>
          <w:cs/>
          <w:lang w:bidi="th-TH"/>
        </w:rPr>
        <w:t>แห่งหนึ่ง</w:t>
      </w:r>
      <w:r w:rsidR="00F37205" w:rsidRPr="006666FA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ทั้งนี้กลุ่มบริษัทต้องจ่ายค่าบริการเป็นรายเดือนตามอัตราที่ระบุไว้ในสัญญา</w:t>
      </w:r>
    </w:p>
    <w:p w14:paraId="7891B851" w14:textId="3E0E9C36" w:rsidR="00F37205" w:rsidRPr="00F7534F" w:rsidRDefault="00F37205" w:rsidP="00A01F1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C9E4BA" w14:textId="62F7752D" w:rsidR="00F36B37" w:rsidRPr="00173222" w:rsidRDefault="00F36B37" w:rsidP="00F36B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ในระหว่างเดือนมิถุนายน </w:t>
      </w:r>
      <w:r w:rsidR="00C64585" w:rsidRPr="00C6458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17322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บริษัทย่อยหลายแห่งได้เปลี่ยนแปลงสัญญาเช่าที่ดินและอาคารกับกิจการที่เกี่ยวข้องกันหลายแห่ง โดยได้เปลี่ยนแปลงรายละเอียดในสัญญาและคู่สัญญา รวมถึงการเพิ่มขอบเขตของสัญญาเช่า เปลี่ยนแปลงอายุของสัญญาในระยะเวลาที่แตกต่างกันและสิ่งตอบแทนสำหรับสัญญาเช่าต่างๆ</w:t>
      </w:r>
      <w:r w:rsidRPr="0017322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ตามที่เปิดเผยใน</w:t>
      </w:r>
      <w:r w:rsidRPr="0017322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             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หมายเหตุข้อ </w:t>
      </w:r>
      <w:r w:rsidR="00C64585" w:rsidRPr="00C6458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16</w:t>
      </w:r>
    </w:p>
    <w:p w14:paraId="77589280" w14:textId="77777777" w:rsidR="00F36B37" w:rsidRPr="00173222" w:rsidRDefault="00F36B37" w:rsidP="00F36B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1BF93E06" w14:textId="25721C47" w:rsidR="00F36B37" w:rsidRDefault="00F36B37" w:rsidP="00F36B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lastRenderedPageBreak/>
        <w:t xml:space="preserve">ในระหว่างเดือนกรกฎาคม </w:t>
      </w:r>
      <w:r w:rsidR="00C64585" w:rsidRPr="00C6458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17322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บริษัทได้ทำสัญญาให้เช่าพื้นที่และอาคารกับบริษัทย่อยแห่งหนึ่งและกิจการ</w:t>
      </w:r>
      <w:r w:rsidR="00DF1E23"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             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ที่เกี่ยวข้องกันแห่งหนึ่ง สัญญามีกำหนดชำระเป็นรายเดือน และสิ้นสุดสัญญาในวันที่ </w:t>
      </w:r>
      <w:r w:rsidR="00C64585" w:rsidRPr="00C6458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17322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ต่อมา</w:t>
      </w:r>
      <w:r w:rsidR="00DF1E23"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                     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ในเดือนตุลาคม </w:t>
      </w:r>
      <w:r w:rsidR="00C64585" w:rsidRPr="00C6458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2565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บริษัทได้เปลี่ยนแปลงอายุของสัญญาเป็นสิ้นสุดวันที่ </w:t>
      </w:r>
      <w:r w:rsidR="00C64585" w:rsidRPr="00C6458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31</w:t>
      </w:r>
      <w:r w:rsidRPr="00173222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สิงหาคม </w:t>
      </w:r>
      <w:r w:rsidR="00C64585" w:rsidRPr="00C6458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2568</w:t>
      </w:r>
      <w:r w:rsidRPr="00173222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และเปลี่ยนแปลงอัตราค่าเช่าต่อเดือน</w:t>
      </w:r>
    </w:p>
    <w:p w14:paraId="25B39CBF" w14:textId="769113C4" w:rsidR="00846A60" w:rsidRDefault="00846A60" w:rsidP="00F36B3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0958F929" w14:textId="77777777" w:rsidR="00407C47" w:rsidRPr="006666FA" w:rsidRDefault="00407C47" w:rsidP="00407C47">
      <w:pPr>
        <w:spacing w:line="240" w:lineRule="auto"/>
        <w:ind w:firstLine="562"/>
        <w:rPr>
          <w:rFonts w:asciiTheme="majorBidi" w:hAnsiTheme="majorBidi" w:cstheme="majorBidi"/>
          <w:sz w:val="30"/>
          <w:szCs w:val="30"/>
          <w:lang w:val="en-US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สัญญาเงินกู้ยืม</w:t>
      </w:r>
    </w:p>
    <w:p w14:paraId="355B4594" w14:textId="77777777" w:rsidR="00DD3E4D" w:rsidRPr="00F7534F" w:rsidRDefault="00DD3E4D" w:rsidP="00A01F1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184BB6" w14:textId="36A2AF1C" w:rsidR="004D4203" w:rsidRPr="006666FA" w:rsidRDefault="004D4203" w:rsidP="004D420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ในปี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C6458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2566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บริษัทได้ทำสัญญาเงิน</w:t>
      </w:r>
      <w:r w:rsidR="003E6FE5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ให้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>กู้ยืม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เงินระยะสั้นกับบริษัทย่อย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หลายแห่ง มีอัตราดอกเบี้ยร้อยละ </w:t>
      </w:r>
      <w:r w:rsidRPr="00C6458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7848D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94</w:t>
      </w:r>
      <w:r w:rsidRPr="000A3A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3AA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ถึง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ร้อยละ</w:t>
      </w:r>
      <w:r w:rsidRPr="000A3A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6458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C64585">
        <w:rPr>
          <w:rFonts w:asciiTheme="majorBidi" w:hAnsiTheme="majorBidi" w:cstheme="majorBidi"/>
          <w:spacing w:val="-4"/>
          <w:sz w:val="30"/>
          <w:szCs w:val="30"/>
          <w:lang w:val="en-US"/>
        </w:rPr>
        <w:t>02</w:t>
      </w:r>
      <w:r w:rsidRPr="000A3A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66FA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66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6666F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848D1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ไม่มี</w:t>
      </w: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 เงื่อนไขการจ่ายชำระคืนเงินกู้เมื่อทวงถาม</w:t>
      </w:r>
    </w:p>
    <w:p w14:paraId="074CE332" w14:textId="77777777" w:rsidR="004D4203" w:rsidRDefault="004D4203" w:rsidP="00CD386E">
      <w:pPr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5CE4104" w14:textId="613AB913" w:rsidR="00CD386E" w:rsidRPr="006666FA" w:rsidRDefault="003A5F32" w:rsidP="00CD386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ในปี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2566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CD386E" w:rsidRPr="006666F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</w:t>
      </w:r>
      <w:r w:rsidR="00CD386E" w:rsidRPr="006666F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บริษัทได้ทำสัญญาเงินกู้ยืม</w:t>
      </w:r>
      <w:r w:rsidR="00EC568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ระยะสั้นกับ</w:t>
      </w:r>
      <w:r w:rsidR="009972A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บริษัทย่อย</w:t>
      </w:r>
      <w:r w:rsidR="00EC5681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และบุคคล</w:t>
      </w:r>
      <w:r w:rsidR="004D468D" w:rsidRPr="006666F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ที่เกี่ยวข้องกัน</w:t>
      </w:r>
      <w:r w:rsidR="00CD386E" w:rsidRPr="006666F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หลายแห่ง มีอัตราดอกเบี้ยร้อยละ </w:t>
      </w:r>
      <w:r w:rsidR="00C64585" w:rsidRPr="00C6458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D63ED3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5134D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94</w:t>
      </w:r>
      <w:r w:rsidR="008D1EEF" w:rsidRPr="000A3A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D1EEF" w:rsidRPr="000A3AA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ถึง</w:t>
      </w:r>
      <w:r w:rsidR="007C4D08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ร้อยละ</w:t>
      </w:r>
      <w:r w:rsidR="008D1EEF" w:rsidRPr="000A3AA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64585" w:rsidRPr="00C6458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466195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C64585" w:rsidRPr="00C64585">
        <w:rPr>
          <w:rFonts w:asciiTheme="majorBidi" w:hAnsiTheme="majorBidi" w:cstheme="majorBidi"/>
          <w:spacing w:val="-4"/>
          <w:sz w:val="30"/>
          <w:szCs w:val="30"/>
          <w:lang w:val="en-US"/>
        </w:rPr>
        <w:t>02</w:t>
      </w:r>
      <w:r w:rsidR="00CD386E" w:rsidRPr="000A3A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D386E" w:rsidRPr="006666FA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CD386E" w:rsidRPr="006666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8835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3B1A6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56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 w:rsidR="007C4D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ร้อยละ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EC568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85</w:t>
      </w:r>
      <w:r w:rsidR="00CD386E" w:rsidRPr="006666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CD386E" w:rsidRPr="006666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72A9" w:rsidRPr="006666FA">
        <w:rPr>
          <w:rFonts w:asciiTheme="majorBidi" w:hAnsiTheme="majorBidi" w:cstheme="majorBidi"/>
          <w:sz w:val="30"/>
          <w:szCs w:val="30"/>
          <w:cs/>
        </w:rPr>
        <w:t>เงื่อนไขการจ่ายชำระคืนเงินกู้เมื่อทวงถาม</w:t>
      </w:r>
    </w:p>
    <w:p w14:paraId="37DECAE7" w14:textId="77777777" w:rsidR="007B4F67" w:rsidRPr="00881833" w:rsidRDefault="007B4F67" w:rsidP="00563F22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18E95B6" w14:textId="2A485D04" w:rsidR="007F4A7E" w:rsidRPr="00FE0B31" w:rsidRDefault="00205896" w:rsidP="007F4A7E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450" w:tblpY="513"/>
        <w:tblW w:w="9271" w:type="dxa"/>
        <w:tblLayout w:type="fixed"/>
        <w:tblLook w:val="0000" w:firstRow="0" w:lastRow="0" w:firstColumn="0" w:lastColumn="0" w:noHBand="0" w:noVBand="0"/>
      </w:tblPr>
      <w:tblGrid>
        <w:gridCol w:w="3280"/>
        <w:gridCol w:w="769"/>
        <w:gridCol w:w="1168"/>
        <w:gridCol w:w="271"/>
        <w:gridCol w:w="1081"/>
        <w:gridCol w:w="271"/>
        <w:gridCol w:w="1079"/>
        <w:gridCol w:w="271"/>
        <w:gridCol w:w="1081"/>
      </w:tblGrid>
      <w:tr w:rsidR="007F4A7E" w:rsidRPr="000E79E5" w14:paraId="0A83F1D1" w14:textId="77777777" w:rsidTr="007F4A7E">
        <w:trPr>
          <w:trHeight w:val="20"/>
        </w:trPr>
        <w:tc>
          <w:tcPr>
            <w:tcW w:w="1769" w:type="pct"/>
          </w:tcPr>
          <w:p w14:paraId="1F818600" w14:textId="77777777" w:rsidR="007F4A7E" w:rsidRPr="000E79E5" w:rsidRDefault="007F4A7E" w:rsidP="007831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E79E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E79E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15" w:type="pct"/>
          </w:tcPr>
          <w:p w14:paraId="46FE6DC4" w14:textId="337BA3F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29C5C1C9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2A7FDBC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21BDD43D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F4A7E" w:rsidRPr="000E79E5" w14:paraId="3993E1D2" w14:textId="77777777" w:rsidTr="007F4A7E">
        <w:trPr>
          <w:trHeight w:val="20"/>
        </w:trPr>
        <w:tc>
          <w:tcPr>
            <w:tcW w:w="1769" w:type="pct"/>
          </w:tcPr>
          <w:p w14:paraId="02E0A79C" w14:textId="77777777" w:rsidR="007F4A7E" w:rsidRPr="000E79E5" w:rsidRDefault="007F4A7E" w:rsidP="0078319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7F8AC67D" w14:textId="77777777" w:rsidR="007F4A7E" w:rsidRPr="00F2713C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09ED99CF" w14:textId="5863ED30" w:rsidR="007F4A7E" w:rsidRPr="001352D4" w:rsidRDefault="00C64585" w:rsidP="001352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458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7B325012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36B361" w14:textId="69C0315A" w:rsidR="007F4A7E" w:rsidRPr="000E79E5" w:rsidRDefault="00C64585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518C7F5B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FEAE36" w14:textId="0B68BD72" w:rsidR="007F4A7E" w:rsidRPr="001352D4" w:rsidRDefault="00C64585" w:rsidP="001352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458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666E1386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EFE794" w14:textId="2DA3DBEC" w:rsidR="007F4A7E" w:rsidRPr="001352D4" w:rsidRDefault="00C64585" w:rsidP="001352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6458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7F4A7E" w:rsidRPr="000E79E5" w14:paraId="04E02976" w14:textId="77777777" w:rsidTr="007F4A7E">
        <w:trPr>
          <w:trHeight w:val="20"/>
        </w:trPr>
        <w:tc>
          <w:tcPr>
            <w:tcW w:w="1769" w:type="pct"/>
          </w:tcPr>
          <w:p w14:paraId="794B12F2" w14:textId="77777777" w:rsidR="007F4A7E" w:rsidRPr="000E79E5" w:rsidRDefault="007F4A7E" w:rsidP="0078319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" w:type="pct"/>
          </w:tcPr>
          <w:p w14:paraId="5022D010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14:paraId="6294E348" w14:textId="77777777" w:rsidR="007F4A7E" w:rsidRPr="000E79E5" w:rsidRDefault="007F4A7E" w:rsidP="007831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A6F" w:rsidRPr="000E79E5" w14:paraId="24DCC1C4" w14:textId="77777777">
        <w:trPr>
          <w:trHeight w:val="20"/>
        </w:trPr>
        <w:tc>
          <w:tcPr>
            <w:tcW w:w="1769" w:type="pct"/>
          </w:tcPr>
          <w:p w14:paraId="600ED6FC" w14:textId="48194584" w:rsidR="003B1A6F" w:rsidRPr="000E79E5" w:rsidRDefault="003B1A6F" w:rsidP="003B1A6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เงินสดในมือ</w:t>
            </w:r>
          </w:p>
        </w:tc>
        <w:tc>
          <w:tcPr>
            <w:tcW w:w="415" w:type="pct"/>
          </w:tcPr>
          <w:p w14:paraId="0CC9501A" w14:textId="35D3DE16" w:rsidR="003B1A6F" w:rsidRPr="00407DC3" w:rsidRDefault="003B1A6F" w:rsidP="003B1A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2212A806" w14:textId="0130DD64" w:rsidR="003B1A6F" w:rsidRPr="004E6B05" w:rsidRDefault="00C64585" w:rsidP="003B1A6F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24C13" w:rsidRPr="004E6B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6" w:type="pct"/>
            <w:vAlign w:val="bottom"/>
          </w:tcPr>
          <w:p w14:paraId="40C4B8F5" w14:textId="77777777" w:rsidR="003B1A6F" w:rsidRPr="000A0248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vAlign w:val="bottom"/>
          </w:tcPr>
          <w:p w14:paraId="55F8737B" w14:textId="548B5D3D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B1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46" w:type="pct"/>
            <w:vAlign w:val="bottom"/>
          </w:tcPr>
          <w:p w14:paraId="377325C7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7D12F1" w14:textId="35CF81B6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  <w:vAlign w:val="bottom"/>
          </w:tcPr>
          <w:p w14:paraId="744C849C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6884571" w14:textId="2123CC36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3B1A6F" w:rsidRPr="000E79E5" w14:paraId="2AD62160" w14:textId="77777777" w:rsidTr="007F4A7E">
        <w:trPr>
          <w:trHeight w:val="20"/>
        </w:trPr>
        <w:tc>
          <w:tcPr>
            <w:tcW w:w="1769" w:type="pct"/>
            <w:shd w:val="clear" w:color="auto" w:fill="auto"/>
          </w:tcPr>
          <w:p w14:paraId="44023B25" w14:textId="52FD139A" w:rsidR="003B1A6F" w:rsidRPr="000E79E5" w:rsidRDefault="003B1A6F" w:rsidP="003B1A6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เงินฝากธนาคารประเภทกระแสรายวัน</w:t>
            </w:r>
          </w:p>
        </w:tc>
        <w:tc>
          <w:tcPr>
            <w:tcW w:w="415" w:type="pct"/>
          </w:tcPr>
          <w:p w14:paraId="24A3C419" w14:textId="77777777" w:rsidR="003B1A6F" w:rsidRPr="00407DC3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9A6BBC3" w14:textId="31AE6C1E" w:rsidR="003B1A6F" w:rsidRPr="004E6B05" w:rsidRDefault="00C64585" w:rsidP="003B1A6F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  <w:r w:rsidR="00EC0B0B" w:rsidRPr="004E6B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7E0905" w14:textId="77777777" w:rsidR="003B1A6F" w:rsidRPr="00C96EB7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A2CF536" w14:textId="5E99AF50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="003B1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9C7DDC7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93E7DF" w14:textId="652C5259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C3321EA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0A8E7EC" w14:textId="6735FC33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B1A6F" w:rsidRPr="000E79E5" w14:paraId="63DC1B63" w14:textId="77777777" w:rsidTr="007F4A7E">
        <w:trPr>
          <w:trHeight w:val="20"/>
        </w:trPr>
        <w:tc>
          <w:tcPr>
            <w:tcW w:w="1769" w:type="pct"/>
            <w:shd w:val="clear" w:color="auto" w:fill="auto"/>
          </w:tcPr>
          <w:p w14:paraId="73CB3524" w14:textId="3547FCB5" w:rsidR="003B1A6F" w:rsidRPr="00FD3470" w:rsidRDefault="003B1A6F" w:rsidP="003B1A6F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เงินฝากธนาคารประเภทออมทรัพย์</w:t>
            </w:r>
          </w:p>
        </w:tc>
        <w:tc>
          <w:tcPr>
            <w:tcW w:w="415" w:type="pct"/>
          </w:tcPr>
          <w:p w14:paraId="55C29B0A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5C2BD4E" w14:textId="5B57EA82" w:rsidR="003B1A6F" w:rsidRPr="00FD3470" w:rsidRDefault="00C64585" w:rsidP="003B1A6F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  <w:r w:rsidR="00EC0B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E517AD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1CA267C" w14:textId="755FE057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  <w:r w:rsidR="003B1A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332655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C526912" w14:textId="307CD415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0340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0958805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38FEF4D" w14:textId="36FB5C82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B1A6F" w:rsidRPr="001724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</w:p>
        </w:tc>
      </w:tr>
      <w:tr w:rsidR="003B1A6F" w:rsidRPr="000E79E5" w14:paraId="0A13F5E8" w14:textId="77777777" w:rsidTr="00AC0A36">
        <w:trPr>
          <w:trHeight w:val="20"/>
        </w:trPr>
        <w:tc>
          <w:tcPr>
            <w:tcW w:w="1769" w:type="pct"/>
            <w:shd w:val="clear" w:color="auto" w:fill="FFFFFF"/>
          </w:tcPr>
          <w:p w14:paraId="0E138A92" w14:textId="4055E9AE" w:rsidR="003B1A6F" w:rsidRPr="00FD3470" w:rsidRDefault="003B1A6F" w:rsidP="003B1A6F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เงินฝากธนาคารประเภทฝากประจำที่ครบกำหนดภายใน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6C5A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เดือน</w:t>
            </w:r>
          </w:p>
        </w:tc>
        <w:tc>
          <w:tcPr>
            <w:tcW w:w="415" w:type="pct"/>
          </w:tcPr>
          <w:p w14:paraId="1EB7C235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AA22374" w14:textId="4AAB3F42" w:rsidR="003B1A6F" w:rsidRPr="00FD3470" w:rsidRDefault="00C64585" w:rsidP="003B1A6F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46" w:type="pct"/>
            <w:vAlign w:val="bottom"/>
          </w:tcPr>
          <w:p w14:paraId="0936D576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7A7CBD0" w14:textId="60888E33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46" w:type="pct"/>
            <w:vAlign w:val="bottom"/>
          </w:tcPr>
          <w:p w14:paraId="1B42AA08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781A29C" w14:textId="727E253F" w:rsidR="003B1A6F" w:rsidRPr="00FD3470" w:rsidRDefault="00034090" w:rsidP="003B1A6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348333B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33E2423D" w14:textId="32F7F331" w:rsidR="003B1A6F" w:rsidRPr="00FD3470" w:rsidRDefault="003B1A6F" w:rsidP="003B1A6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1A6F" w:rsidRPr="000E79E5" w14:paraId="0A28ED54" w14:textId="77777777" w:rsidTr="00AC0A36">
        <w:trPr>
          <w:trHeight w:val="20"/>
        </w:trPr>
        <w:tc>
          <w:tcPr>
            <w:tcW w:w="1769" w:type="pct"/>
            <w:shd w:val="clear" w:color="auto" w:fill="FFFFFF"/>
          </w:tcPr>
          <w:p w14:paraId="70A5B57D" w14:textId="77777777" w:rsidR="003B1A6F" w:rsidRPr="00FD3470" w:rsidRDefault="003B1A6F" w:rsidP="003B1A6F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15" w:type="pct"/>
          </w:tcPr>
          <w:p w14:paraId="20306B4E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16294" w14:textId="5F42571A" w:rsidR="003B1A6F" w:rsidRPr="00FD3470" w:rsidRDefault="00C64585" w:rsidP="003B1A6F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C0B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034</w:t>
            </w:r>
            <w:r w:rsidR="00EC0B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146" w:type="pct"/>
            <w:vAlign w:val="bottom"/>
          </w:tcPr>
          <w:p w14:paraId="707FC066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4F3FA" w14:textId="2212D91D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  <w:r w:rsidR="003B1A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146" w:type="pct"/>
            <w:vAlign w:val="bottom"/>
          </w:tcPr>
          <w:p w14:paraId="09109F75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1F2B1" w14:textId="0ABFF97D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034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146" w:type="pct"/>
            <w:vAlign w:val="bottom"/>
          </w:tcPr>
          <w:p w14:paraId="74884A10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E38E2" w14:textId="132405A4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3B1A6F" w:rsidRPr="001724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</w:tr>
    </w:tbl>
    <w:p w14:paraId="0D6124B5" w14:textId="5DCE3FF3" w:rsidR="007F4A7E" w:rsidRPr="0037380F" w:rsidRDefault="007F4A7E" w:rsidP="009F37CA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val="en-US" w:bidi="th-TH"/>
        </w:rPr>
      </w:pPr>
    </w:p>
    <w:p w14:paraId="6DF49888" w14:textId="77777777" w:rsidR="00FE0B31" w:rsidRPr="002B5098" w:rsidRDefault="00FE0B31" w:rsidP="00432555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</w:p>
    <w:p w14:paraId="5C8172C6" w14:textId="77777777" w:rsidR="00F9606F" w:rsidRDefault="00F9606F" w:rsidP="00F9606F">
      <w:pPr>
        <w:rPr>
          <w:lang w:bidi="th-TH"/>
        </w:rPr>
      </w:pPr>
    </w:p>
    <w:p w14:paraId="0B7A5AFB" w14:textId="5B8DE5BF" w:rsidR="00F9606F" w:rsidRDefault="00F9606F" w:rsidP="00F9606F">
      <w:pPr>
        <w:rPr>
          <w:lang w:bidi="th-TH"/>
        </w:rPr>
      </w:pPr>
    </w:p>
    <w:p w14:paraId="6DB3BC22" w14:textId="234545D6" w:rsidR="00651EB2" w:rsidRDefault="00651EB2" w:rsidP="00F9606F">
      <w:pPr>
        <w:rPr>
          <w:lang w:bidi="th-TH"/>
        </w:rPr>
      </w:pPr>
    </w:p>
    <w:p w14:paraId="739BCA5F" w14:textId="77777777" w:rsidR="00F9606F" w:rsidRDefault="00F9606F" w:rsidP="00F9606F">
      <w:pPr>
        <w:rPr>
          <w:lang w:bidi="th-TH"/>
        </w:rPr>
      </w:pPr>
    </w:p>
    <w:p w14:paraId="7D493128" w14:textId="77777777" w:rsidR="00F9606F" w:rsidRDefault="00F9606F" w:rsidP="00F9606F">
      <w:pPr>
        <w:rPr>
          <w:lang w:bidi="th-TH"/>
        </w:rPr>
      </w:pPr>
    </w:p>
    <w:p w14:paraId="38E662F0" w14:textId="77777777" w:rsidR="00F9606F" w:rsidRDefault="00F9606F" w:rsidP="00F9606F">
      <w:pPr>
        <w:rPr>
          <w:lang w:bidi="th-TH"/>
        </w:rPr>
      </w:pPr>
    </w:p>
    <w:p w14:paraId="1D20B0CD" w14:textId="77777777" w:rsidR="00F9606F" w:rsidRDefault="00F9606F" w:rsidP="00F9606F">
      <w:pPr>
        <w:rPr>
          <w:lang w:bidi="th-TH"/>
        </w:rPr>
      </w:pPr>
    </w:p>
    <w:p w14:paraId="401329DC" w14:textId="655BCB60" w:rsidR="00CB3464" w:rsidRPr="00CB3464" w:rsidRDefault="00B750CE">
      <w:pPr>
        <w:pStyle w:val="Heading1"/>
        <w:numPr>
          <w:ilvl w:val="0"/>
          <w:numId w:val="3"/>
        </w:numPr>
        <w:tabs>
          <w:tab w:val="left" w:pos="540"/>
          <w:tab w:val="left" w:pos="810"/>
          <w:tab w:val="left" w:pos="1356"/>
        </w:tabs>
        <w:spacing w:before="0" w:after="0" w:line="240" w:lineRule="atLeast"/>
        <w:ind w:hanging="90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CB34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ลูกหนี้การค้า</w:t>
      </w:r>
      <w:r w:rsidRPr="00CB346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และลูกหนี้อื่</w:t>
      </w:r>
      <w:r w:rsidR="009C4D85" w:rsidRPr="00CB346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น</w:t>
      </w:r>
    </w:p>
    <w:tbl>
      <w:tblPr>
        <w:tblpPr w:leftFromText="180" w:rightFromText="180" w:vertAnchor="text" w:horzAnchor="margin" w:tblpX="450" w:tblpY="513"/>
        <w:tblW w:w="9271" w:type="dxa"/>
        <w:tblLayout w:type="fixed"/>
        <w:tblLook w:val="0000" w:firstRow="0" w:lastRow="0" w:firstColumn="0" w:lastColumn="0" w:noHBand="0" w:noVBand="0"/>
      </w:tblPr>
      <w:tblGrid>
        <w:gridCol w:w="3280"/>
        <w:gridCol w:w="769"/>
        <w:gridCol w:w="1168"/>
        <w:gridCol w:w="271"/>
        <w:gridCol w:w="1081"/>
        <w:gridCol w:w="271"/>
        <w:gridCol w:w="1079"/>
        <w:gridCol w:w="271"/>
        <w:gridCol w:w="1081"/>
      </w:tblGrid>
      <w:tr w:rsidR="000E1437" w:rsidRPr="000E79E5" w14:paraId="7A3E3714" w14:textId="77777777" w:rsidTr="00431A80">
        <w:trPr>
          <w:trHeight w:val="20"/>
        </w:trPr>
        <w:tc>
          <w:tcPr>
            <w:tcW w:w="1769" w:type="pct"/>
          </w:tcPr>
          <w:p w14:paraId="0ECA44F4" w14:textId="77777777" w:rsidR="000E1437" w:rsidRPr="000E79E5" w:rsidRDefault="000E1437" w:rsidP="009C2DAA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E79E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E79E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15" w:type="pct"/>
          </w:tcPr>
          <w:p w14:paraId="00C3EC82" w14:textId="5BE36FD3" w:rsidR="000E1437" w:rsidRPr="000E79E5" w:rsidRDefault="000E1437" w:rsidP="009C2DAA">
            <w:pPr>
              <w:pStyle w:val="BodyText"/>
              <w:spacing w:after="0" w:line="2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7754DC9D" w14:textId="77777777" w:rsidR="000E1437" w:rsidRPr="000E79E5" w:rsidRDefault="000E1437" w:rsidP="009C2DAA">
            <w:pPr>
              <w:pStyle w:val="BodyText"/>
              <w:spacing w:after="0" w:line="2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DA06561" w14:textId="77777777" w:rsidR="000E1437" w:rsidRPr="000E79E5" w:rsidRDefault="000E1437" w:rsidP="009C2DAA">
            <w:pPr>
              <w:pStyle w:val="BodyText"/>
              <w:spacing w:after="0" w:line="2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D5E004B" w14:textId="77777777" w:rsidR="000E1437" w:rsidRPr="000E79E5" w:rsidRDefault="000E1437" w:rsidP="009C2DAA">
            <w:pPr>
              <w:pStyle w:val="BodyText"/>
              <w:spacing w:after="0" w:line="2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6588" w:rsidRPr="000E79E5" w14:paraId="5A170048" w14:textId="77777777" w:rsidTr="00431A80">
        <w:trPr>
          <w:trHeight w:val="20"/>
        </w:trPr>
        <w:tc>
          <w:tcPr>
            <w:tcW w:w="1769" w:type="pct"/>
          </w:tcPr>
          <w:p w14:paraId="3FD3E171" w14:textId="77777777" w:rsidR="00BB6588" w:rsidRPr="000E79E5" w:rsidRDefault="00BB6588" w:rsidP="00BB658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5" w:type="pct"/>
          </w:tcPr>
          <w:p w14:paraId="3E7C8A89" w14:textId="3233AA3F" w:rsidR="00BB6588" w:rsidRPr="00F2713C" w:rsidRDefault="00BB6588" w:rsidP="00BB65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630" w:type="pct"/>
          </w:tcPr>
          <w:p w14:paraId="4ADB857B" w14:textId="2016F98F" w:rsidR="00BB6588" w:rsidRPr="00DC38CC" w:rsidRDefault="00C64585" w:rsidP="001352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458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629CA61C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2E9D65A0" w14:textId="77EB5263" w:rsidR="00BB6588" w:rsidRPr="00DC38CC" w:rsidRDefault="00C64585" w:rsidP="001352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6458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675082B7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38D49" w14:textId="53BDD625" w:rsidR="00BB6588" w:rsidRPr="00DC38CC" w:rsidRDefault="00C64585" w:rsidP="001352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458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013FE517" w14:textId="77777777" w:rsidR="00BB6588" w:rsidRPr="00DC38CC" w:rsidRDefault="00BB6588" w:rsidP="00BB6588">
            <w:pPr>
              <w:pStyle w:val="BodyText"/>
              <w:tabs>
                <w:tab w:val="left" w:pos="949"/>
              </w:tabs>
              <w:spacing w:after="0" w:line="240" w:lineRule="auto"/>
              <w:ind w:left="-108" w:right="-28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0B446658" w14:textId="3EA99D7D" w:rsidR="00BB6588" w:rsidRPr="00DC38CC" w:rsidRDefault="00C64585" w:rsidP="001352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6458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BB6588" w:rsidRPr="000E79E5" w14:paraId="22F9C003" w14:textId="77777777" w:rsidTr="00431A80">
        <w:trPr>
          <w:trHeight w:val="20"/>
        </w:trPr>
        <w:tc>
          <w:tcPr>
            <w:tcW w:w="1769" w:type="pct"/>
          </w:tcPr>
          <w:p w14:paraId="3F72A5FB" w14:textId="77777777" w:rsidR="00BB6588" w:rsidRPr="000E79E5" w:rsidRDefault="00BB6588" w:rsidP="00BB658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" w:type="pct"/>
          </w:tcPr>
          <w:p w14:paraId="2C566BD8" w14:textId="77777777" w:rsidR="00BB6588" w:rsidRPr="000E79E5" w:rsidRDefault="00BB6588" w:rsidP="00BB65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14:paraId="0A741942" w14:textId="77777777" w:rsidR="00BB6588" w:rsidRPr="000E79E5" w:rsidRDefault="00BB6588" w:rsidP="00BB65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9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1A6F" w:rsidRPr="000E79E5" w14:paraId="015162C8" w14:textId="77777777" w:rsidTr="00431A80">
        <w:trPr>
          <w:trHeight w:val="20"/>
        </w:trPr>
        <w:tc>
          <w:tcPr>
            <w:tcW w:w="1769" w:type="pct"/>
          </w:tcPr>
          <w:p w14:paraId="6247EE0F" w14:textId="77777777" w:rsidR="003B1A6F" w:rsidRPr="000E79E5" w:rsidRDefault="003B1A6F" w:rsidP="003B1A6F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  <w:p w14:paraId="7C848D69" w14:textId="77777777" w:rsidR="003B1A6F" w:rsidRPr="000E79E5" w:rsidRDefault="003B1A6F" w:rsidP="00E45FDA">
            <w:pPr>
              <w:spacing w:line="240" w:lineRule="atLeast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15" w:type="pct"/>
          </w:tcPr>
          <w:p w14:paraId="0431FECB" w14:textId="77777777" w:rsidR="003B1A6F" w:rsidRPr="00407DC3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0D0858CA" w14:textId="228013CA" w:rsidR="003B1A6F" w:rsidRPr="00407DC3" w:rsidRDefault="00C64585" w:rsidP="003B1A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0" w:type="pct"/>
            <w:vAlign w:val="bottom"/>
          </w:tcPr>
          <w:p w14:paraId="1442E2DA" w14:textId="1F0B83D3" w:rsidR="003B1A6F" w:rsidRPr="000C6CF6" w:rsidRDefault="00C64585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0060D1" w:rsidRPr="000C6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46" w:type="pct"/>
            <w:vAlign w:val="bottom"/>
          </w:tcPr>
          <w:p w14:paraId="650571C7" w14:textId="77777777" w:rsidR="003B1A6F" w:rsidRPr="000A0248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vAlign w:val="bottom"/>
          </w:tcPr>
          <w:p w14:paraId="1CEABC0F" w14:textId="2FC432DD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3B1A6F" w:rsidRPr="00691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6" w:type="pct"/>
            <w:vAlign w:val="bottom"/>
          </w:tcPr>
          <w:p w14:paraId="743D39FA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BE6244D" w14:textId="19D9C72B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31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46" w:type="pct"/>
            <w:vAlign w:val="bottom"/>
          </w:tcPr>
          <w:p w14:paraId="770BA12B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432F0ED" w14:textId="7184E598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B1A6F"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</w:tr>
      <w:tr w:rsidR="003B1A6F" w:rsidRPr="000E79E5" w14:paraId="59E25FE2" w14:textId="77777777" w:rsidTr="00AF2194">
        <w:trPr>
          <w:trHeight w:val="20"/>
        </w:trPr>
        <w:tc>
          <w:tcPr>
            <w:tcW w:w="1769" w:type="pct"/>
            <w:shd w:val="clear" w:color="auto" w:fill="auto"/>
          </w:tcPr>
          <w:p w14:paraId="2A474C5A" w14:textId="1F307769" w:rsidR="003B1A6F" w:rsidRPr="000E79E5" w:rsidRDefault="003B1A6F" w:rsidP="00E45FDA">
            <w:pPr>
              <w:spacing w:line="240" w:lineRule="atLeast"/>
              <w:ind w:left="156" w:firstLine="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15" w:type="pct"/>
          </w:tcPr>
          <w:p w14:paraId="0C48ED4B" w14:textId="77777777" w:rsidR="003B1A6F" w:rsidRPr="00407DC3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417FE" w14:textId="6C2F1921" w:rsidR="003B1A6F" w:rsidRPr="000C6CF6" w:rsidRDefault="00C64585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969</w:t>
            </w:r>
            <w:r w:rsidR="008312F6" w:rsidRPr="000C6C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651E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1D9673E" w14:textId="77777777" w:rsidR="003B1A6F" w:rsidRPr="00C96EB7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A9057" w14:textId="5CDEBDB5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  <w:r w:rsidR="003B1A6F" w:rsidRPr="00691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96012C6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2679" w14:textId="42A1BE6C" w:rsidR="003B1A6F" w:rsidRPr="005D256B" w:rsidRDefault="008312F6" w:rsidP="003B1A6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479C30D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CB46B" w14:textId="286592E4" w:rsidR="003B1A6F" w:rsidRPr="005D256B" w:rsidRDefault="003B1A6F" w:rsidP="003B1A6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1A6F" w:rsidRPr="000E79E5" w14:paraId="6AF6670E" w14:textId="77777777" w:rsidTr="00AF2194">
        <w:trPr>
          <w:trHeight w:val="20"/>
        </w:trPr>
        <w:tc>
          <w:tcPr>
            <w:tcW w:w="1769" w:type="pct"/>
            <w:shd w:val="clear" w:color="auto" w:fill="auto"/>
          </w:tcPr>
          <w:p w14:paraId="5C855A56" w14:textId="77777777" w:rsidR="003B1A6F" w:rsidRPr="000E79E5" w:rsidRDefault="003B1A6F" w:rsidP="003B1A6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15" w:type="pct"/>
          </w:tcPr>
          <w:p w14:paraId="02E76B0A" w14:textId="77777777" w:rsidR="003B1A6F" w:rsidRPr="00407DC3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2114A" w14:textId="73D2E423" w:rsidR="003B1A6F" w:rsidRPr="00512508" w:rsidRDefault="00C64585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31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010</w:t>
            </w:r>
            <w:r w:rsidR="00831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651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15DEF46" w14:textId="77777777" w:rsidR="003B1A6F" w:rsidRPr="00512508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FB10" w14:textId="358B8036" w:rsidR="003B1A6F" w:rsidRPr="00512508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935</w:t>
            </w:r>
            <w:r w:rsidR="003B1A6F" w:rsidRPr="00512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F9C4E3A" w14:textId="77777777" w:rsidR="003B1A6F" w:rsidRPr="00512508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1BBCF" w14:textId="15312B0F" w:rsidR="003B1A6F" w:rsidRPr="00512508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8312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83EE05D" w14:textId="77777777" w:rsidR="003B1A6F" w:rsidRPr="00512508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1F7A5" w14:textId="78E9AC33" w:rsidR="003B1A6F" w:rsidRPr="00512508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B1A6F" w:rsidRPr="00512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</w:tr>
      <w:tr w:rsidR="003B1A6F" w:rsidRPr="000E79E5" w14:paraId="2066CB22" w14:textId="77777777" w:rsidTr="00431A80">
        <w:trPr>
          <w:trHeight w:val="20"/>
        </w:trPr>
        <w:tc>
          <w:tcPr>
            <w:tcW w:w="1769" w:type="pct"/>
            <w:shd w:val="clear" w:color="auto" w:fill="auto"/>
          </w:tcPr>
          <w:p w14:paraId="09DC7681" w14:textId="3A7BA45D" w:rsidR="003B1A6F" w:rsidRPr="00FD3470" w:rsidRDefault="003B1A6F" w:rsidP="003B1A6F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E45FDA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FD34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15" w:type="pct"/>
          </w:tcPr>
          <w:p w14:paraId="69BAF46C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43FD0F7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F4065A0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487996B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158619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1C639F5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CAA53C8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D5CE915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1A6F" w:rsidRPr="000E79E5" w14:paraId="320E7C1B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228B9E9C" w14:textId="3BBED661" w:rsidR="003B1A6F" w:rsidRPr="00FD3470" w:rsidRDefault="003B1A6F" w:rsidP="00E45FDA">
            <w:pPr>
              <w:spacing w:line="240" w:lineRule="atLeast"/>
              <w:ind w:left="156" w:firstLine="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15" w:type="pct"/>
          </w:tcPr>
          <w:p w14:paraId="6150968B" w14:textId="302B74AE" w:rsidR="003B1A6F" w:rsidRPr="00FD3470" w:rsidRDefault="00C64585" w:rsidP="003B1A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0" w:type="pct"/>
            <w:vAlign w:val="bottom"/>
          </w:tcPr>
          <w:p w14:paraId="6BAC4476" w14:textId="45519255" w:rsidR="003B1A6F" w:rsidRPr="00FD3470" w:rsidRDefault="0039575A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4ACB4745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37A0B30" w14:textId="46BCE0FD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2C0C2A92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9C9FFDF" w14:textId="026CFEC0" w:rsidR="003B1A6F" w:rsidRPr="00FD3470" w:rsidRDefault="0039575A" w:rsidP="00974751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056A103E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0FDC229" w14:textId="2AAB4016" w:rsidR="003B1A6F" w:rsidRPr="00FD3470" w:rsidRDefault="003B1A6F" w:rsidP="003B1A6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1A6F" w:rsidRPr="000E79E5" w14:paraId="2A08033A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70BBF025" w14:textId="77777777" w:rsidR="003B1A6F" w:rsidRPr="00FD3470" w:rsidRDefault="003B1A6F" w:rsidP="00E45FDA">
            <w:pPr>
              <w:spacing w:line="240" w:lineRule="atLeast"/>
              <w:ind w:left="156" w:firstLine="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15" w:type="pct"/>
          </w:tcPr>
          <w:p w14:paraId="74F8C18F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626908D" w14:textId="3F87102C" w:rsidR="003B1A6F" w:rsidRPr="00FD3470" w:rsidRDefault="0039575A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10841F9B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37BD417F" w14:textId="2E1A74CE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728663D9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8B17D4F" w14:textId="2CED41FF" w:rsidR="003B1A6F" w:rsidRPr="00FD3470" w:rsidRDefault="0039575A" w:rsidP="003B1A6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C2114BE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C259D15" w14:textId="6391FBED" w:rsidR="003B1A6F" w:rsidRPr="00FD3470" w:rsidRDefault="003B1A6F" w:rsidP="003B1A6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4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1A6F" w:rsidRPr="000E79E5" w14:paraId="512E55A0" w14:textId="77777777" w:rsidTr="006269D1">
        <w:trPr>
          <w:trHeight w:val="20"/>
        </w:trPr>
        <w:tc>
          <w:tcPr>
            <w:tcW w:w="1769" w:type="pct"/>
            <w:shd w:val="clear" w:color="auto" w:fill="FFFFFF"/>
          </w:tcPr>
          <w:p w14:paraId="10707E52" w14:textId="77777777" w:rsidR="003B1A6F" w:rsidRPr="00FD3470" w:rsidRDefault="003B1A6F" w:rsidP="003B1A6F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15" w:type="pct"/>
          </w:tcPr>
          <w:p w14:paraId="46AAD6BF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37C1" w14:textId="4B3CF6D2" w:rsidR="003B1A6F" w:rsidRPr="00FD3470" w:rsidRDefault="00C64585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95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  <w:r w:rsidR="00395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651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67509CD6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DA0A6" w14:textId="36AED086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924</w:t>
            </w:r>
            <w:r w:rsidR="003B1A6F"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46" w:type="pct"/>
            <w:vAlign w:val="bottom"/>
          </w:tcPr>
          <w:p w14:paraId="2C28D127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C9EA2" w14:textId="076AAF6F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747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146" w:type="pct"/>
            <w:vAlign w:val="bottom"/>
          </w:tcPr>
          <w:p w14:paraId="748E820B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CDFE" w14:textId="75709D43" w:rsidR="003B1A6F" w:rsidRPr="00FD347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B1A6F"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</w:tr>
      <w:tr w:rsidR="003B1A6F" w:rsidRPr="000E79E5" w14:paraId="7FEB908C" w14:textId="77777777" w:rsidTr="006269D1">
        <w:trPr>
          <w:trHeight w:val="20"/>
        </w:trPr>
        <w:tc>
          <w:tcPr>
            <w:tcW w:w="1769" w:type="pct"/>
            <w:shd w:val="clear" w:color="auto" w:fill="FFFFFF"/>
          </w:tcPr>
          <w:p w14:paraId="7997B87C" w14:textId="77777777" w:rsidR="003B1A6F" w:rsidRDefault="003B1A6F" w:rsidP="00D12DC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15" w:type="pct"/>
          </w:tcPr>
          <w:p w14:paraId="4C8D5353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64C26EBE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121F55D4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572C6195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CA87A7A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66F82FF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3F0140F6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E25EC6B" w14:textId="77777777" w:rsidR="003B1A6F" w:rsidRPr="00FD3470" w:rsidRDefault="003B1A6F" w:rsidP="003B1A6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B1A6F" w:rsidRPr="000E79E5" w14:paraId="018DAA74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2DC1CDC0" w14:textId="77777777" w:rsidR="00E45FDA" w:rsidRDefault="003B1A6F" w:rsidP="00E45FDA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ลูกหนี้อื่น </w:t>
            </w:r>
          </w:p>
          <w:p w14:paraId="47CE5A83" w14:textId="0CF4FE05" w:rsidR="003B1A6F" w:rsidRPr="00E45FDA" w:rsidRDefault="003B1A6F" w:rsidP="00E45FDA">
            <w:pPr>
              <w:spacing w:line="240" w:lineRule="atLeast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15" w:type="pct"/>
          </w:tcPr>
          <w:p w14:paraId="52732EB4" w14:textId="77777777" w:rsidR="003B1A6F" w:rsidRPr="00407DC3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27D38470" w14:textId="68A8EC66" w:rsidR="003B1A6F" w:rsidRPr="00407DC3" w:rsidRDefault="00C64585" w:rsidP="003B1A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0" w:type="pct"/>
            <w:vAlign w:val="bottom"/>
          </w:tcPr>
          <w:p w14:paraId="788C7661" w14:textId="475179B3" w:rsidR="003B1A6F" w:rsidRPr="003F1549" w:rsidRDefault="00C64585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974751" w:rsidRPr="003F1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46" w:type="pct"/>
            <w:vAlign w:val="bottom"/>
          </w:tcPr>
          <w:p w14:paraId="3FA66232" w14:textId="77777777" w:rsidR="003B1A6F" w:rsidRPr="00C96EB7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vAlign w:val="bottom"/>
          </w:tcPr>
          <w:p w14:paraId="6D11F4D9" w14:textId="29938DC4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3B1A6F" w:rsidRPr="007F3C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46" w:type="pct"/>
            <w:vAlign w:val="bottom"/>
          </w:tcPr>
          <w:p w14:paraId="64EB1D1E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AC90481" w14:textId="33BB9968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3F1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6" w:type="pct"/>
            <w:vAlign w:val="bottom"/>
          </w:tcPr>
          <w:p w14:paraId="7CBEA552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8D94089" w14:textId="557DB9F1" w:rsidR="003B1A6F" w:rsidRPr="00D01E42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B1A6F"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</w:t>
            </w:r>
          </w:p>
        </w:tc>
      </w:tr>
      <w:tr w:rsidR="003B1A6F" w:rsidRPr="000E79E5" w14:paraId="7DF90657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32D0E016" w14:textId="54EAF992" w:rsidR="003B1A6F" w:rsidRPr="000E79E5" w:rsidRDefault="003B1A6F" w:rsidP="00E45FDA">
            <w:pPr>
              <w:spacing w:line="240" w:lineRule="atLeast"/>
              <w:ind w:left="156" w:firstLine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15" w:type="pct"/>
          </w:tcPr>
          <w:p w14:paraId="12316B76" w14:textId="77777777" w:rsidR="003B1A6F" w:rsidRPr="00407DC3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CF44714" w14:textId="74B07EA3" w:rsidR="003B1A6F" w:rsidRPr="003F1549" w:rsidRDefault="000738FB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958,038</w:t>
            </w:r>
          </w:p>
        </w:tc>
        <w:tc>
          <w:tcPr>
            <w:tcW w:w="146" w:type="pct"/>
            <w:vAlign w:val="bottom"/>
          </w:tcPr>
          <w:p w14:paraId="125784C0" w14:textId="77777777" w:rsidR="003B1A6F" w:rsidRPr="00C96EB7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28C779A" w14:textId="29CE28D8" w:rsidR="003B1A6F" w:rsidRPr="005D256B" w:rsidRDefault="00A02B6A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790,789</w:t>
            </w:r>
          </w:p>
        </w:tc>
        <w:tc>
          <w:tcPr>
            <w:tcW w:w="146" w:type="pct"/>
            <w:vAlign w:val="bottom"/>
          </w:tcPr>
          <w:p w14:paraId="21D539D5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0C186B50" w14:textId="15905350" w:rsidR="003B1A6F" w:rsidRPr="005D256B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F1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146" w:type="pct"/>
            <w:vAlign w:val="bottom"/>
          </w:tcPr>
          <w:p w14:paraId="1FD981C1" w14:textId="77777777" w:rsidR="003B1A6F" w:rsidRPr="005D256B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6538A99" w14:textId="5A1DE2CE" w:rsidR="003B1A6F" w:rsidRPr="00D01E42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B1A6F" w:rsidRPr="005D25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</w:tr>
      <w:tr w:rsidR="003B1A6F" w:rsidRPr="000E79E5" w14:paraId="711452A5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5575340F" w14:textId="77777777" w:rsidR="003B1A6F" w:rsidRPr="000E79E5" w:rsidRDefault="003B1A6F" w:rsidP="003B1A6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15" w:type="pct"/>
          </w:tcPr>
          <w:p w14:paraId="0C5B186A" w14:textId="77777777" w:rsidR="003B1A6F" w:rsidRPr="00407DC3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1DC462BE" w14:textId="4FC05E53" w:rsidR="003B1A6F" w:rsidRPr="00393F32" w:rsidRDefault="000738FB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969,611</w:t>
            </w:r>
          </w:p>
        </w:tc>
        <w:tc>
          <w:tcPr>
            <w:tcW w:w="146" w:type="pct"/>
            <w:vAlign w:val="bottom"/>
          </w:tcPr>
          <w:p w14:paraId="120CCA66" w14:textId="77777777" w:rsidR="003B1A6F" w:rsidRPr="00393F32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0FBD6773" w14:textId="728ED23E" w:rsidR="003B1A6F" w:rsidRPr="00393F32" w:rsidRDefault="00A02B6A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804,433</w:t>
            </w:r>
          </w:p>
        </w:tc>
        <w:tc>
          <w:tcPr>
            <w:tcW w:w="146" w:type="pct"/>
            <w:vAlign w:val="bottom"/>
          </w:tcPr>
          <w:p w14:paraId="703669B0" w14:textId="77777777" w:rsidR="003B1A6F" w:rsidRPr="00393F32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728166A4" w14:textId="137A5617" w:rsidR="003B1A6F" w:rsidRPr="00393F32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3F1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46" w:type="pct"/>
            <w:vAlign w:val="bottom"/>
          </w:tcPr>
          <w:p w14:paraId="694B9C62" w14:textId="77777777" w:rsidR="003B1A6F" w:rsidRPr="00393F32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4BB50B8" w14:textId="4D2D769E" w:rsidR="003B1A6F" w:rsidRPr="00393F32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3B1A6F" w:rsidRPr="00393F3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</w:t>
            </w:r>
          </w:p>
        </w:tc>
      </w:tr>
      <w:tr w:rsidR="003B1A6F" w:rsidRPr="000E79E5" w14:paraId="0F6513B5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33B37FCD" w14:textId="5F88459A" w:rsidR="003B1A6F" w:rsidRPr="00A34D20" w:rsidRDefault="003B1A6F" w:rsidP="003B1A6F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34D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34D2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E45FD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34D2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15" w:type="pct"/>
          </w:tcPr>
          <w:p w14:paraId="083A98B1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4B008123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D66F673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20998B5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5342634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CAA798D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305D5D6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1E954C0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</w:tr>
      <w:tr w:rsidR="003B1A6F" w:rsidRPr="000E79E5" w14:paraId="4D55D3BF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33B1C4F2" w14:textId="038F8446" w:rsidR="003B1A6F" w:rsidRPr="00A34D20" w:rsidRDefault="003B1A6F" w:rsidP="00E45FDA">
            <w:pPr>
              <w:spacing w:line="240" w:lineRule="atLeast"/>
              <w:ind w:left="156" w:firstLine="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บุคคลหรือกิจการที่เกี่ยวข้องกัน</w:t>
            </w:r>
          </w:p>
        </w:tc>
        <w:tc>
          <w:tcPr>
            <w:tcW w:w="415" w:type="pct"/>
          </w:tcPr>
          <w:p w14:paraId="45DD489D" w14:textId="7A8ECEE9" w:rsidR="003B1A6F" w:rsidRPr="00A34D20" w:rsidRDefault="00C64585" w:rsidP="003B1A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0" w:type="pct"/>
            <w:vAlign w:val="bottom"/>
          </w:tcPr>
          <w:p w14:paraId="55377A90" w14:textId="6EA992D8" w:rsidR="003B1A6F" w:rsidRPr="00A34D20" w:rsidRDefault="002517DA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4C65C3BF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71363A1" w14:textId="1F2D6852" w:rsidR="003B1A6F" w:rsidRPr="00A34D20" w:rsidRDefault="003B1A6F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3DE2113F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4BC7E2C" w14:textId="19708197" w:rsidR="003B1A6F" w:rsidRPr="00A34D20" w:rsidRDefault="007972AA" w:rsidP="00F319A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E41211E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3A07282" w14:textId="583C222C" w:rsidR="003B1A6F" w:rsidRPr="00A34D20" w:rsidRDefault="003B1A6F" w:rsidP="003B1A6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1A6F" w:rsidRPr="000E79E5" w14:paraId="275045CC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70A91D27" w14:textId="77777777" w:rsidR="003B1A6F" w:rsidRPr="00E45FDA" w:rsidRDefault="003B1A6F" w:rsidP="00E45FDA">
            <w:pPr>
              <w:spacing w:line="240" w:lineRule="atLeast"/>
              <w:ind w:left="156" w:firstLine="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 บุคคลหรือกิจการอื่นๆ</w:t>
            </w:r>
          </w:p>
        </w:tc>
        <w:tc>
          <w:tcPr>
            <w:tcW w:w="415" w:type="pct"/>
          </w:tcPr>
          <w:p w14:paraId="22D0480C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2B68B6F9" w14:textId="650B3CD9" w:rsidR="003B1A6F" w:rsidRPr="00A34D20" w:rsidRDefault="002517DA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B40344A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922DFD0" w14:textId="6E8E13C3" w:rsidR="003B1A6F" w:rsidRPr="00A34D20" w:rsidRDefault="003B1A6F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9F0FBD0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CF93ED1" w14:textId="52973374" w:rsidR="003B1A6F" w:rsidRPr="00A34D20" w:rsidRDefault="007972AA" w:rsidP="003B1A6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0EBB31D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D433B8C" w14:textId="39CBF81E" w:rsidR="003B1A6F" w:rsidRPr="00B048ED" w:rsidRDefault="003B1A6F" w:rsidP="003B1A6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4D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B1A6F" w:rsidRPr="000E79E5" w14:paraId="1DB7B46E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4D927814" w14:textId="77777777" w:rsidR="003B1A6F" w:rsidRPr="000E79E5" w:rsidRDefault="003B1A6F" w:rsidP="003B1A6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E79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5" w:type="pct"/>
          </w:tcPr>
          <w:p w14:paraId="0715705C" w14:textId="77777777" w:rsidR="003B1A6F" w:rsidRPr="00407DC3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5C842BC6" w14:textId="45E824D6" w:rsidR="003B1A6F" w:rsidRPr="00A34D20" w:rsidRDefault="000738FB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961,008</w:t>
            </w:r>
          </w:p>
        </w:tc>
        <w:tc>
          <w:tcPr>
            <w:tcW w:w="146" w:type="pct"/>
            <w:vAlign w:val="bottom"/>
          </w:tcPr>
          <w:p w14:paraId="5590272A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63B671A" w14:textId="36FBEA5E" w:rsidR="003B1A6F" w:rsidRPr="00A34D20" w:rsidRDefault="00A02B6A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791,591</w:t>
            </w:r>
          </w:p>
        </w:tc>
        <w:tc>
          <w:tcPr>
            <w:tcW w:w="146" w:type="pct"/>
            <w:vAlign w:val="bottom"/>
          </w:tcPr>
          <w:p w14:paraId="7FEF190C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12A0E1F0" w14:textId="2F506A4E" w:rsidR="003B1A6F" w:rsidRPr="00A34D2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7972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46" w:type="pct"/>
            <w:vAlign w:val="bottom"/>
          </w:tcPr>
          <w:p w14:paraId="41088257" w14:textId="77777777" w:rsidR="003B1A6F" w:rsidRPr="00A34D20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7E7D0863" w14:textId="3319166F" w:rsidR="003B1A6F" w:rsidRPr="00A34D20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3B1A6F" w:rsidRPr="00A34D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</w:t>
            </w:r>
          </w:p>
        </w:tc>
      </w:tr>
      <w:tr w:rsidR="003B1A6F" w:rsidRPr="000E79E5" w14:paraId="69A03B09" w14:textId="77777777" w:rsidTr="00431A80">
        <w:trPr>
          <w:trHeight w:val="20"/>
        </w:trPr>
        <w:tc>
          <w:tcPr>
            <w:tcW w:w="1769" w:type="pct"/>
            <w:shd w:val="clear" w:color="auto" w:fill="FFFFFF"/>
          </w:tcPr>
          <w:p w14:paraId="2B919A2F" w14:textId="77777777" w:rsidR="003B1A6F" w:rsidRPr="000E79E5" w:rsidRDefault="003B1A6F" w:rsidP="003B1A6F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รวมลูกหนี้การค้าและลูกค้าอื่น</w:t>
            </w:r>
          </w:p>
        </w:tc>
        <w:tc>
          <w:tcPr>
            <w:tcW w:w="415" w:type="pct"/>
          </w:tcPr>
          <w:p w14:paraId="0BD4B5B9" w14:textId="77777777" w:rsidR="003B1A6F" w:rsidRPr="005A193A" w:rsidRDefault="003B1A6F" w:rsidP="003B1A6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C39F8" w14:textId="6335C6FA" w:rsidR="003B1A6F" w:rsidRPr="00C96EB7" w:rsidRDefault="00C64585" w:rsidP="003B1A6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517DA" w:rsidRPr="002517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738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961,66</w:t>
            </w:r>
            <w:r w:rsidR="00651E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  <w:vAlign w:val="bottom"/>
          </w:tcPr>
          <w:p w14:paraId="5958CF09" w14:textId="77777777" w:rsidR="003B1A6F" w:rsidRPr="00C96EB7" w:rsidRDefault="003B1A6F" w:rsidP="003B1A6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B747F" w14:textId="73BE0D5B" w:rsidR="003B1A6F" w:rsidRPr="00C96EB7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B1A6F" w:rsidRPr="005A1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02B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715,625</w:t>
            </w:r>
          </w:p>
        </w:tc>
        <w:tc>
          <w:tcPr>
            <w:tcW w:w="146" w:type="pct"/>
            <w:vAlign w:val="bottom"/>
          </w:tcPr>
          <w:p w14:paraId="3580F904" w14:textId="77777777" w:rsidR="003B1A6F" w:rsidRPr="00C96EB7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DCFDE" w14:textId="33B8BD30" w:rsidR="003B1A6F" w:rsidRPr="0046748D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7972AA" w:rsidRPr="004674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146" w:type="pct"/>
            <w:vAlign w:val="bottom"/>
          </w:tcPr>
          <w:p w14:paraId="6B7C4113" w14:textId="77777777" w:rsidR="003B1A6F" w:rsidRPr="00C96EB7" w:rsidRDefault="003B1A6F" w:rsidP="003B1A6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97668" w14:textId="6CE4A17B" w:rsidR="003B1A6F" w:rsidRPr="00C96EB7" w:rsidRDefault="00C64585" w:rsidP="003B1A6F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3B1A6F" w:rsidRPr="002071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</w:tr>
    </w:tbl>
    <w:p w14:paraId="4CA42C8A" w14:textId="77777777" w:rsidR="000E1437" w:rsidRDefault="000E1437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8746100" w14:textId="77777777" w:rsidR="00D12DC5" w:rsidRDefault="00D12DC5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8CFCB" w14:textId="77777777" w:rsidR="00D12DC5" w:rsidRDefault="00D12DC5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61394E" w14:textId="77777777" w:rsidR="00D12DC5" w:rsidRDefault="00D12DC5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D33BD" w14:textId="77777777" w:rsidR="00D12DC5" w:rsidRDefault="00D12DC5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55C2E" w14:textId="77777777" w:rsidR="00D12DC5" w:rsidRDefault="00D12DC5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169D7" w14:textId="77777777" w:rsidR="00D12DC5" w:rsidRDefault="00D12DC5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ED7C4" w14:textId="77777777" w:rsidR="00D12DC5" w:rsidRDefault="00D12DC5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5908C" w14:textId="76A618B5" w:rsidR="009C4D85" w:rsidRPr="006666FA" w:rsidRDefault="00B826F9" w:rsidP="009C531F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pPr w:leftFromText="180" w:rightFromText="180" w:vertAnchor="text" w:horzAnchor="margin" w:tblpX="450" w:tblpY="322"/>
        <w:tblW w:w="9290" w:type="dxa"/>
        <w:tblLayout w:type="fixed"/>
        <w:tblLook w:val="0000" w:firstRow="0" w:lastRow="0" w:firstColumn="0" w:lastColumn="0" w:noHBand="0" w:noVBand="0"/>
      </w:tblPr>
      <w:tblGrid>
        <w:gridCol w:w="3241"/>
        <w:gridCol w:w="805"/>
        <w:gridCol w:w="1178"/>
        <w:gridCol w:w="269"/>
        <w:gridCol w:w="1083"/>
        <w:gridCol w:w="269"/>
        <w:gridCol w:w="1079"/>
        <w:gridCol w:w="269"/>
        <w:gridCol w:w="1091"/>
        <w:gridCol w:w="6"/>
      </w:tblGrid>
      <w:tr w:rsidR="003B7713" w:rsidRPr="00F2713C" w14:paraId="771FC01E" w14:textId="77777777" w:rsidTr="00F31DA5">
        <w:trPr>
          <w:gridAfter w:val="1"/>
          <w:wAfter w:w="3" w:type="pct"/>
        </w:trPr>
        <w:tc>
          <w:tcPr>
            <w:tcW w:w="1744" w:type="pct"/>
          </w:tcPr>
          <w:p w14:paraId="5A3DD27D" w14:textId="77777777" w:rsidR="003B7713" w:rsidRPr="00F2713C" w:rsidRDefault="003B7713" w:rsidP="003B77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27647285"/>
            <w:r w:rsidRPr="00F2713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2713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2713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3" w:type="pct"/>
          </w:tcPr>
          <w:p w14:paraId="10C0E805" w14:textId="40131BD8" w:rsidR="003B7713" w:rsidRPr="00F2713C" w:rsidRDefault="003B7713" w:rsidP="00512508">
            <w:pPr>
              <w:pStyle w:val="BodyText"/>
              <w:tabs>
                <w:tab w:val="left" w:pos="374"/>
              </w:tabs>
              <w:spacing w:after="0" w:line="240" w:lineRule="auto"/>
              <w:ind w:left="-108" w:right="-108" w:hanging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2" w:type="pct"/>
            <w:gridSpan w:val="3"/>
          </w:tcPr>
          <w:p w14:paraId="5391BCCA" w14:textId="77777777" w:rsidR="003B7713" w:rsidRPr="00F2713C" w:rsidRDefault="003B7713" w:rsidP="003B77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9047B56" w14:textId="77777777" w:rsidR="003B7713" w:rsidRPr="00F2713C" w:rsidRDefault="003B7713" w:rsidP="003B77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5BFC3F93" w14:textId="77777777" w:rsidR="003B7713" w:rsidRPr="00F2713C" w:rsidRDefault="003B7713" w:rsidP="003B77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B7713" w:rsidRPr="00F2713C" w14:paraId="2B7CABA2" w14:textId="77777777" w:rsidTr="00555EF4">
        <w:trPr>
          <w:trHeight w:val="308"/>
        </w:trPr>
        <w:tc>
          <w:tcPr>
            <w:tcW w:w="1744" w:type="pct"/>
          </w:tcPr>
          <w:p w14:paraId="181A3750" w14:textId="77777777" w:rsidR="003B7713" w:rsidRPr="00F2713C" w:rsidRDefault="003B7713" w:rsidP="003B77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40C8A7A4" w14:textId="1DF72820" w:rsidR="003B7713" w:rsidRDefault="005C3AAD" w:rsidP="00512508">
            <w:pPr>
              <w:pStyle w:val="BodyText"/>
              <w:tabs>
                <w:tab w:val="left" w:pos="374"/>
              </w:tabs>
              <w:spacing w:after="0" w:line="240" w:lineRule="auto"/>
              <w:ind w:left="-108" w:right="-108" w:hanging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634" w:type="pct"/>
          </w:tcPr>
          <w:p w14:paraId="6CD42587" w14:textId="61BA8117" w:rsidR="003B7713" w:rsidRPr="002D6A5B" w:rsidRDefault="00C64585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21B09BEA" w14:textId="77777777" w:rsidR="003B7713" w:rsidRPr="002D6A5B" w:rsidRDefault="003B7713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0F5A1AD4" w14:textId="07F12975" w:rsidR="003B7713" w:rsidRPr="002D6A5B" w:rsidRDefault="00C64585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5" w:type="pct"/>
          </w:tcPr>
          <w:p w14:paraId="0EC4010C" w14:textId="77777777" w:rsidR="003B7713" w:rsidRPr="002D6A5B" w:rsidRDefault="003B7713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1068EE85" w14:textId="5B90D00F" w:rsidR="003B7713" w:rsidRPr="002D6A5B" w:rsidRDefault="00C64585" w:rsidP="0084282B">
            <w:pPr>
              <w:pStyle w:val="BodyText"/>
              <w:spacing w:after="0" w:line="240" w:lineRule="auto"/>
              <w:ind w:left="-75" w:right="-110" w:hanging="3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249330E5" w14:textId="77777777" w:rsidR="003B7713" w:rsidRPr="002D6A5B" w:rsidRDefault="003B7713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gridSpan w:val="2"/>
          </w:tcPr>
          <w:p w14:paraId="3DC78D18" w14:textId="2E562D7C" w:rsidR="003B7713" w:rsidRPr="002D6A5B" w:rsidRDefault="00C64585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3B7713" w:rsidRPr="00F2713C" w14:paraId="7223BECF" w14:textId="77777777" w:rsidTr="00555EF4">
        <w:trPr>
          <w:gridAfter w:val="1"/>
          <w:wAfter w:w="3" w:type="pct"/>
          <w:trHeight w:val="344"/>
        </w:trPr>
        <w:tc>
          <w:tcPr>
            <w:tcW w:w="1744" w:type="pct"/>
          </w:tcPr>
          <w:p w14:paraId="68D13E7D" w14:textId="77777777" w:rsidR="003B7713" w:rsidRPr="00F2713C" w:rsidRDefault="003B7713" w:rsidP="003B771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3E573D0B" w14:textId="77777777" w:rsidR="003B7713" w:rsidRPr="00F2713C" w:rsidRDefault="003B7713" w:rsidP="00512508">
            <w:pPr>
              <w:pStyle w:val="BodyText"/>
              <w:tabs>
                <w:tab w:val="left" w:pos="374"/>
              </w:tabs>
              <w:spacing w:after="0" w:line="240" w:lineRule="auto"/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7"/>
          </w:tcPr>
          <w:p w14:paraId="33CD9D99" w14:textId="77777777" w:rsidR="003B7713" w:rsidRPr="00F2713C" w:rsidRDefault="003B7713" w:rsidP="003B77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7713" w:rsidRPr="00F2713C" w14:paraId="3FD0CCB1" w14:textId="77777777" w:rsidTr="00555EF4">
        <w:tc>
          <w:tcPr>
            <w:tcW w:w="1744" w:type="pct"/>
          </w:tcPr>
          <w:p w14:paraId="605C0F4C" w14:textId="77777777" w:rsidR="003B7713" w:rsidRPr="00F2713C" w:rsidRDefault="003B7713" w:rsidP="003B77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3" w:type="pct"/>
          </w:tcPr>
          <w:p w14:paraId="46C3B971" w14:textId="77777777" w:rsidR="003B7713" w:rsidRPr="00F2713C" w:rsidRDefault="003B7713" w:rsidP="00512508">
            <w:pPr>
              <w:tabs>
                <w:tab w:val="left" w:pos="374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DADEDEE" w14:textId="77777777" w:rsidR="003B7713" w:rsidRPr="00F2713C" w:rsidRDefault="003B7713" w:rsidP="003B771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8DA10B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681E2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D5A95DD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342052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C8A5E2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D909C81" w14:textId="77777777" w:rsidR="003B7713" w:rsidRPr="00F2713C" w:rsidRDefault="003B7713" w:rsidP="003B7713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149D9" w:rsidRPr="00F2713C" w14:paraId="33E4ADE3" w14:textId="77777777" w:rsidTr="00555EF4">
        <w:tc>
          <w:tcPr>
            <w:tcW w:w="1744" w:type="pct"/>
          </w:tcPr>
          <w:p w14:paraId="4849753F" w14:textId="77777777" w:rsidR="00D149D9" w:rsidRPr="00F2713C" w:rsidRDefault="00D149D9" w:rsidP="00D149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4523CEA6" w14:textId="77777777" w:rsidR="00D149D9" w:rsidRPr="00442AE5" w:rsidRDefault="00D149D9" w:rsidP="00D149D9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09BB8B34" w14:textId="35966D27" w:rsidR="00D149D9" w:rsidRPr="002D6A5B" w:rsidRDefault="00C64585" w:rsidP="00D149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3A66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45" w:type="pct"/>
          </w:tcPr>
          <w:p w14:paraId="7AD7F5A5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49F7BE24" w14:textId="2BD85D66" w:rsidR="00D149D9" w:rsidRPr="00EB22B7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D149D9"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5" w:type="pct"/>
          </w:tcPr>
          <w:p w14:paraId="40464704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631F396C" w14:textId="2DEC42A4" w:rsidR="00D149D9" w:rsidRPr="00984B51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84B51" w:rsidRPr="00984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45" w:type="pct"/>
          </w:tcPr>
          <w:p w14:paraId="3FEABD53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2B6DF1DE" w14:textId="7798C9F0" w:rsidR="00D149D9" w:rsidRPr="00F2713C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149D9"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</w:tr>
      <w:tr w:rsidR="00D149D9" w:rsidRPr="00F2713C" w14:paraId="47D8684D" w14:textId="77777777" w:rsidTr="00555EF4">
        <w:tc>
          <w:tcPr>
            <w:tcW w:w="1744" w:type="pct"/>
          </w:tcPr>
          <w:p w14:paraId="66EFA7F1" w14:textId="77777777" w:rsidR="00D149D9" w:rsidRPr="00F2713C" w:rsidRDefault="00D149D9" w:rsidP="00D149D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33" w:type="pct"/>
          </w:tcPr>
          <w:p w14:paraId="130AB786" w14:textId="77777777" w:rsidR="00D149D9" w:rsidRPr="00F2713C" w:rsidRDefault="00D149D9" w:rsidP="00D149D9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4" w:type="pct"/>
          </w:tcPr>
          <w:p w14:paraId="1D2F4388" w14:textId="77777777" w:rsidR="00D149D9" w:rsidRPr="002D6A5B" w:rsidRDefault="00D149D9" w:rsidP="00D149D9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93E868F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2EBCE0BC" w14:textId="77777777" w:rsidR="00D149D9" w:rsidRPr="00EB22B7" w:rsidRDefault="00D149D9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F065C66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52136F33" w14:textId="77777777" w:rsidR="00D149D9" w:rsidRPr="00984B51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E9DCF91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1730D7ED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D149D9" w:rsidRPr="00F2713C" w14:paraId="65DE32B5" w14:textId="77777777" w:rsidTr="00555EF4">
        <w:tc>
          <w:tcPr>
            <w:tcW w:w="1744" w:type="pct"/>
          </w:tcPr>
          <w:p w14:paraId="54263D92" w14:textId="3D1279B8" w:rsidR="00D149D9" w:rsidRPr="00F2713C" w:rsidRDefault="00D149D9" w:rsidP="00E45FDA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3" w:type="pct"/>
          </w:tcPr>
          <w:p w14:paraId="5A14DD95" w14:textId="77777777" w:rsidR="00D149D9" w:rsidRPr="00442AE5" w:rsidRDefault="00D149D9" w:rsidP="00D149D9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D858B45" w14:textId="23EF9DE5" w:rsidR="00D149D9" w:rsidRPr="00512508" w:rsidRDefault="00C64585" w:rsidP="00D149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A66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45" w:type="pct"/>
          </w:tcPr>
          <w:p w14:paraId="373CD6B8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3406260A" w14:textId="6A5D807C" w:rsidR="00D149D9" w:rsidRPr="00EB22B7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149D9" w:rsidRPr="00512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145" w:type="pct"/>
          </w:tcPr>
          <w:p w14:paraId="6AEE1543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4AB29E0E" w14:textId="2E60C367" w:rsidR="00D149D9" w:rsidRPr="00984B51" w:rsidRDefault="00C64585" w:rsidP="00984B51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84B51" w:rsidRPr="00984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45" w:type="pct"/>
          </w:tcPr>
          <w:p w14:paraId="41665C86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0EF84791" w14:textId="2DDE339B" w:rsidR="00D149D9" w:rsidRPr="00EB22B7" w:rsidRDefault="00D149D9" w:rsidP="00D149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49D9" w:rsidRPr="00F2713C" w14:paraId="39F0DA4E" w14:textId="77777777" w:rsidTr="00555EF4">
        <w:tc>
          <w:tcPr>
            <w:tcW w:w="1744" w:type="pct"/>
          </w:tcPr>
          <w:p w14:paraId="184C29F7" w14:textId="06C32B27" w:rsidR="00D149D9" w:rsidRPr="00F2713C" w:rsidRDefault="00C64585" w:rsidP="00E45FDA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149D9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149D9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D9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3CF2A4E6" w14:textId="77777777" w:rsidR="00D149D9" w:rsidRPr="00442AE5" w:rsidRDefault="00D149D9" w:rsidP="00D149D9">
            <w:pPr>
              <w:tabs>
                <w:tab w:val="left" w:pos="374"/>
                <w:tab w:val="decimal" w:pos="535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3ACDFED" w14:textId="21F453E9" w:rsidR="00D149D9" w:rsidRPr="00512508" w:rsidRDefault="00C64585" w:rsidP="00D149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45" w:type="pct"/>
          </w:tcPr>
          <w:p w14:paraId="5A174ECE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4B370828" w14:textId="05AE73C3" w:rsidR="00D149D9" w:rsidRPr="00EB22B7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1940BFC6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6409CF37" w14:textId="3B05BAF1" w:rsidR="00D149D9" w:rsidRPr="00984B51" w:rsidRDefault="00C64585" w:rsidP="00984B51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145" w:type="pct"/>
          </w:tcPr>
          <w:p w14:paraId="675F6B56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52A5B3D5" w14:textId="1C88177D" w:rsidR="00D149D9" w:rsidRPr="00EB22B7" w:rsidRDefault="00D149D9" w:rsidP="00D149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49D9" w:rsidRPr="00F2713C" w14:paraId="0D9BD5DF" w14:textId="77777777" w:rsidTr="00555EF4">
        <w:tc>
          <w:tcPr>
            <w:tcW w:w="1744" w:type="pct"/>
          </w:tcPr>
          <w:p w14:paraId="67F3B9B3" w14:textId="2A8BA41E" w:rsidR="00D149D9" w:rsidRPr="00F2713C" w:rsidRDefault="00C64585" w:rsidP="00E45FDA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149D9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149D9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49D9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0C28004A" w14:textId="77777777" w:rsidR="00D149D9" w:rsidRPr="00442AE5" w:rsidRDefault="00D149D9" w:rsidP="00D149D9">
            <w:pPr>
              <w:tabs>
                <w:tab w:val="left" w:pos="374"/>
                <w:tab w:val="decimal" w:pos="535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59FDED0" w14:textId="3D00DDDB" w:rsidR="00D149D9" w:rsidRPr="002D6A5B" w:rsidRDefault="00C64585" w:rsidP="001800D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145" w:type="pct"/>
          </w:tcPr>
          <w:p w14:paraId="1133B9CA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086B4756" w14:textId="2A218B5C" w:rsidR="00D149D9" w:rsidRPr="00EB22B7" w:rsidRDefault="00D149D9" w:rsidP="00D149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A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69C76A0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0B7F9D70" w14:textId="3BCA04A0" w:rsidR="00D149D9" w:rsidRPr="00984B51" w:rsidRDefault="00984B51" w:rsidP="00D149D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9C785D7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</w:tcPr>
          <w:p w14:paraId="36664CC4" w14:textId="5FE472D1" w:rsidR="00D149D9" w:rsidRPr="00EB22B7" w:rsidRDefault="00D149D9" w:rsidP="00D149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49D9" w:rsidRPr="00F2713C" w14:paraId="6298B0B8" w14:textId="77777777" w:rsidTr="00555EF4">
        <w:tc>
          <w:tcPr>
            <w:tcW w:w="1744" w:type="pct"/>
          </w:tcPr>
          <w:p w14:paraId="2E68773F" w14:textId="0F3E8CC2" w:rsidR="00D149D9" w:rsidRPr="00F2713C" w:rsidRDefault="00D149D9" w:rsidP="00E45FDA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มากกว่า</w:t>
            </w:r>
            <w:r w:rsidRPr="00F271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เดือน</w:t>
            </w:r>
          </w:p>
        </w:tc>
        <w:tc>
          <w:tcPr>
            <w:tcW w:w="433" w:type="pct"/>
          </w:tcPr>
          <w:p w14:paraId="78B37E4E" w14:textId="77777777" w:rsidR="00D149D9" w:rsidRPr="00442AE5" w:rsidRDefault="00D149D9" w:rsidP="00D149D9">
            <w:pPr>
              <w:tabs>
                <w:tab w:val="left" w:pos="374"/>
                <w:tab w:val="decimal" w:pos="535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9016F0C" w14:textId="7940EDE7" w:rsidR="00D149D9" w:rsidRPr="002D6A5B" w:rsidRDefault="00C64585" w:rsidP="00D149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5" w:type="pct"/>
          </w:tcPr>
          <w:p w14:paraId="670DEACF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BF60408" w14:textId="012424D7" w:rsidR="00D149D9" w:rsidRPr="00EB22B7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5" w:type="pct"/>
          </w:tcPr>
          <w:p w14:paraId="480571E9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3EFCAAB" w14:textId="50203EF9" w:rsidR="00D149D9" w:rsidRPr="00984B51" w:rsidRDefault="00984B51" w:rsidP="00D149D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4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13EBF7C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0F44EF30" w14:textId="5674AB05" w:rsidR="00D149D9" w:rsidRPr="00EB22B7" w:rsidRDefault="00D149D9" w:rsidP="00D149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49D9" w:rsidRPr="00F2713C" w14:paraId="16CA25F7" w14:textId="77777777" w:rsidTr="00555EF4">
        <w:tc>
          <w:tcPr>
            <w:tcW w:w="1744" w:type="pct"/>
          </w:tcPr>
          <w:p w14:paraId="16C06A19" w14:textId="77777777" w:rsidR="00D149D9" w:rsidRPr="00F2713C" w:rsidRDefault="00D149D9" w:rsidP="00D149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6EB30018" w14:textId="0109DD9E" w:rsidR="00D149D9" w:rsidRPr="003B7713" w:rsidRDefault="00C64585" w:rsidP="00D149D9">
            <w:pPr>
              <w:tabs>
                <w:tab w:val="left" w:pos="374"/>
              </w:tabs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64178FB4" w14:textId="14E06D97" w:rsidR="00D149D9" w:rsidRPr="0057586A" w:rsidRDefault="00C64585" w:rsidP="001352D4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1800D0" w:rsidRPr="005758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45" w:type="pct"/>
          </w:tcPr>
          <w:p w14:paraId="76F0D74F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080F99F" w14:textId="1E96D639" w:rsidR="00D149D9" w:rsidRPr="00BA4B9E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D149D9" w:rsidRPr="00442A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45" w:type="pct"/>
          </w:tcPr>
          <w:p w14:paraId="3EF50F6B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A5D60B9" w14:textId="15B024A8" w:rsidR="00D149D9" w:rsidRPr="00984B51" w:rsidRDefault="00C64585" w:rsidP="00D149D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84B51" w:rsidRPr="00984B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145" w:type="pct"/>
          </w:tcPr>
          <w:p w14:paraId="4B5485C7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</w:tcPr>
          <w:p w14:paraId="049D04B4" w14:textId="26D54CEF" w:rsidR="00D149D9" w:rsidRPr="00F2713C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149D9" w:rsidRPr="00442A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</w:tr>
      <w:tr w:rsidR="00D149D9" w:rsidRPr="00455CD3" w14:paraId="3F74F214" w14:textId="77777777" w:rsidTr="00555EF4">
        <w:tc>
          <w:tcPr>
            <w:tcW w:w="1744" w:type="pct"/>
          </w:tcPr>
          <w:p w14:paraId="281B8A28" w14:textId="14C2B7AE" w:rsidR="00D149D9" w:rsidRPr="00277C51" w:rsidRDefault="00D149D9" w:rsidP="00D149D9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1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0510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E45FDA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05104E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  <w:r w:rsidRPr="000E79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33" w:type="pct"/>
          </w:tcPr>
          <w:p w14:paraId="7DCA9085" w14:textId="77777777" w:rsidR="00D149D9" w:rsidRPr="002F7741" w:rsidRDefault="00D149D9" w:rsidP="00D149D9">
            <w:pPr>
              <w:tabs>
                <w:tab w:val="left" w:pos="374"/>
              </w:tabs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F77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438FEE75" w14:textId="225B7EE3" w:rsidR="00D149D9" w:rsidRPr="002F7741" w:rsidRDefault="00C64585" w:rsidP="00D149D9">
            <w:pPr>
              <w:tabs>
                <w:tab w:val="left" w:pos="374"/>
              </w:tabs>
              <w:ind w:left="-108" w:right="-108" w:hanging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59AD2E5" w14:textId="77777777" w:rsidR="001800D0" w:rsidRDefault="001800D0" w:rsidP="001800D0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3BBD4C0" w14:textId="38B8220A" w:rsidR="0057586A" w:rsidRPr="001800D0" w:rsidRDefault="0057586A" w:rsidP="001352D4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57DD7FD9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0351483" w14:textId="77777777" w:rsidR="00D149D9" w:rsidRDefault="00D149D9" w:rsidP="00D149D9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7E8737" w14:textId="0948EECB" w:rsidR="00D149D9" w:rsidRPr="00455CD3" w:rsidRDefault="00D149D9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7C162B95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0F86ABB" w14:textId="77777777" w:rsidR="00D149D9" w:rsidRDefault="00D149D9" w:rsidP="00984B51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992F4D4" w14:textId="5379A46B" w:rsidR="00984B51" w:rsidRPr="00573558" w:rsidRDefault="00984B51" w:rsidP="00984B51">
            <w:pPr>
              <w:tabs>
                <w:tab w:val="decimal" w:pos="820"/>
                <w:tab w:val="decimal" w:pos="976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15C7530B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384920C9" w14:textId="77777777" w:rsidR="00D149D9" w:rsidRDefault="00D149D9" w:rsidP="00D149D9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C98160" w14:textId="687B90C4" w:rsidR="00D149D9" w:rsidRPr="00573558" w:rsidRDefault="00D149D9" w:rsidP="00D149D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2A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49D9" w:rsidRPr="00455CD3" w14:paraId="1481C970" w14:textId="77777777" w:rsidTr="00555EF4">
        <w:tc>
          <w:tcPr>
            <w:tcW w:w="1744" w:type="pct"/>
          </w:tcPr>
          <w:p w14:paraId="7DE9E41B" w14:textId="57163734" w:rsidR="00D149D9" w:rsidRPr="00573558" w:rsidRDefault="00D149D9" w:rsidP="00D149D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  <w:r w:rsidRPr="005735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 w:bidi="th-TH"/>
              </w:rPr>
              <w:t>สุทธิ</w:t>
            </w:r>
          </w:p>
        </w:tc>
        <w:tc>
          <w:tcPr>
            <w:tcW w:w="433" w:type="pct"/>
          </w:tcPr>
          <w:p w14:paraId="10E0E09D" w14:textId="77777777" w:rsidR="00D149D9" w:rsidRPr="00455CD3" w:rsidRDefault="00D149D9" w:rsidP="00D149D9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1E15A3CE" w14:textId="764BAD4F" w:rsidR="00D149D9" w:rsidRPr="00573558" w:rsidRDefault="00C64585" w:rsidP="00D149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8134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145" w:type="pct"/>
          </w:tcPr>
          <w:p w14:paraId="3F39D53A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8B5DF2C" w14:textId="0508B0A5" w:rsidR="00D149D9" w:rsidRPr="00573558" w:rsidRDefault="00C64585" w:rsidP="00D149D9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D149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45" w:type="pct"/>
          </w:tcPr>
          <w:p w14:paraId="643F714D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70EA7A66" w14:textId="5DFF9C60" w:rsidR="00D149D9" w:rsidRPr="004F4231" w:rsidRDefault="00C64585" w:rsidP="004F423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4F42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145" w:type="pct"/>
          </w:tcPr>
          <w:p w14:paraId="6E669CAE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5A257" w14:textId="681D1747" w:rsidR="00D149D9" w:rsidRPr="00573558" w:rsidRDefault="00C64585" w:rsidP="00D149D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149D9" w:rsidRPr="00573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</w:tr>
      <w:tr w:rsidR="00D149D9" w:rsidRPr="00455CD3" w14:paraId="3231244F" w14:textId="77777777" w:rsidTr="00555EF4">
        <w:tc>
          <w:tcPr>
            <w:tcW w:w="1744" w:type="pct"/>
          </w:tcPr>
          <w:p w14:paraId="641F2D86" w14:textId="77777777" w:rsidR="00D149D9" w:rsidRPr="00455CD3" w:rsidRDefault="00D149D9" w:rsidP="00D149D9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433" w:type="pct"/>
          </w:tcPr>
          <w:p w14:paraId="1B2261BF" w14:textId="77777777" w:rsidR="00D149D9" w:rsidRPr="00455CD3" w:rsidRDefault="00D149D9" w:rsidP="00D149D9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110C9DBA" w14:textId="77777777" w:rsidR="00D149D9" w:rsidRPr="00455CD3" w:rsidRDefault="00D149D9" w:rsidP="00D149D9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2C0BAB09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6AD302A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45" w:type="pct"/>
          </w:tcPr>
          <w:p w14:paraId="4D1DA86E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05D35064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145" w:type="pct"/>
          </w:tcPr>
          <w:p w14:paraId="16BFCA4C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</w:tcPr>
          <w:p w14:paraId="56C08167" w14:textId="77777777" w:rsidR="00D149D9" w:rsidRPr="00455CD3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6"/>
                <w:szCs w:val="16"/>
                <w:highlight w:val="cyan"/>
                <w:lang w:val="en-US" w:bidi="th-TH"/>
              </w:rPr>
            </w:pPr>
          </w:p>
        </w:tc>
      </w:tr>
      <w:tr w:rsidR="00D149D9" w:rsidRPr="00F2713C" w14:paraId="653E47EB" w14:textId="77777777" w:rsidTr="00555EF4">
        <w:tc>
          <w:tcPr>
            <w:tcW w:w="1744" w:type="pct"/>
            <w:vAlign w:val="bottom"/>
          </w:tcPr>
          <w:p w14:paraId="224AC703" w14:textId="77777777" w:rsidR="00D149D9" w:rsidRPr="00F2713C" w:rsidRDefault="00D149D9" w:rsidP="00D149D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33" w:type="pct"/>
          </w:tcPr>
          <w:p w14:paraId="29C18F8A" w14:textId="77777777" w:rsidR="00D149D9" w:rsidRPr="00F2713C" w:rsidRDefault="00D149D9" w:rsidP="00D149D9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4" w:type="pct"/>
          </w:tcPr>
          <w:p w14:paraId="01AC659F" w14:textId="77777777" w:rsidR="00D149D9" w:rsidRPr="00F2713C" w:rsidRDefault="00D149D9" w:rsidP="00D149D9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5" w:type="pct"/>
          </w:tcPr>
          <w:p w14:paraId="4DC338FC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556E0C8A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45" w:type="pct"/>
          </w:tcPr>
          <w:p w14:paraId="79E3F7AD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39A1971E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2F29B3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75F7CAA" w14:textId="77777777" w:rsidR="00D149D9" w:rsidRPr="00F2713C" w:rsidRDefault="00D149D9" w:rsidP="00D149D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3F0E" w:rsidRPr="00F2713C" w14:paraId="1ED320A2" w14:textId="77777777" w:rsidTr="00555EF4">
        <w:tc>
          <w:tcPr>
            <w:tcW w:w="1744" w:type="pct"/>
          </w:tcPr>
          <w:p w14:paraId="2159EB1F" w14:textId="77777777" w:rsidR="00983F0E" w:rsidRPr="00F2713C" w:rsidRDefault="00983F0E" w:rsidP="00983F0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119DDB8E" w14:textId="77777777" w:rsidR="00983F0E" w:rsidRPr="00A83275" w:rsidRDefault="00983F0E" w:rsidP="00983F0E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6FFCA183" w14:textId="274A3FD9" w:rsidR="00983F0E" w:rsidRPr="002D6A5B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  <w:r w:rsidR="00983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3244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49CD1101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5B123B4A" w14:textId="5E187CD2" w:rsidR="00983F0E" w:rsidRPr="00EB22B7" w:rsidRDefault="00C64585" w:rsidP="00983F0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  <w:r w:rsidR="00983F0E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45" w:type="pct"/>
          </w:tcPr>
          <w:p w14:paraId="65795D3F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7BFB3225" w14:textId="1A5BFFA4" w:rsidR="00983F0E" w:rsidRPr="00EB22B7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EBFA3BC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8F94B86" w14:textId="41C86941" w:rsidR="00983F0E" w:rsidRPr="00EB22B7" w:rsidRDefault="00983F0E" w:rsidP="00983F0E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83F0E" w:rsidRPr="00F2713C" w14:paraId="0154AB3E" w14:textId="77777777" w:rsidTr="00555EF4">
        <w:tc>
          <w:tcPr>
            <w:tcW w:w="1744" w:type="pct"/>
          </w:tcPr>
          <w:p w14:paraId="2497AF3C" w14:textId="77777777" w:rsidR="00983F0E" w:rsidRPr="00F2713C" w:rsidRDefault="00983F0E" w:rsidP="00983F0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33" w:type="pct"/>
          </w:tcPr>
          <w:p w14:paraId="6A2A561A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4" w:type="pct"/>
          </w:tcPr>
          <w:p w14:paraId="75362452" w14:textId="77777777" w:rsidR="00983F0E" w:rsidRPr="002D6A5B" w:rsidRDefault="00983F0E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91C47D0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0CFBD14E" w14:textId="77777777" w:rsidR="00983F0E" w:rsidRPr="00EB22B7" w:rsidRDefault="00983F0E" w:rsidP="00983F0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3994F8A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1B8D2F6F" w14:textId="77777777" w:rsidR="00983F0E" w:rsidRPr="00EB22B7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261880C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2ACFC37" w14:textId="77777777" w:rsidR="00983F0E" w:rsidRPr="00EB22B7" w:rsidRDefault="00983F0E" w:rsidP="00983F0E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3F0E" w:rsidRPr="00F2713C" w14:paraId="4AD6CD5A" w14:textId="77777777" w:rsidTr="00555EF4">
        <w:tc>
          <w:tcPr>
            <w:tcW w:w="1744" w:type="pct"/>
          </w:tcPr>
          <w:p w14:paraId="283A1429" w14:textId="56CFE326" w:rsidR="00983F0E" w:rsidRPr="00F2713C" w:rsidRDefault="00983F0E" w:rsidP="00EB4B69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3" w:type="pct"/>
          </w:tcPr>
          <w:p w14:paraId="572429EF" w14:textId="77777777" w:rsidR="00983F0E" w:rsidRPr="00A83275" w:rsidRDefault="00983F0E" w:rsidP="00983F0E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21698E47" w14:textId="6AE84F2B" w:rsidR="00983F0E" w:rsidRPr="006A6EC6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983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5" w:type="pct"/>
          </w:tcPr>
          <w:p w14:paraId="698410DC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0A87A450" w14:textId="62D46B93" w:rsidR="00983F0E" w:rsidRPr="00EB22B7" w:rsidRDefault="00C64585" w:rsidP="00983F0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  <w:r w:rsidR="00983F0E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145" w:type="pct"/>
          </w:tcPr>
          <w:p w14:paraId="10B7431E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61969643" w14:textId="566AF37E" w:rsidR="00983F0E" w:rsidRPr="00EB22B7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90F634D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E616E72" w14:textId="677F1CBE" w:rsidR="00983F0E" w:rsidRPr="00EB22B7" w:rsidRDefault="00983F0E" w:rsidP="00983F0E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83F0E" w:rsidRPr="00F2713C" w14:paraId="47001C8A" w14:textId="77777777" w:rsidTr="00555EF4">
        <w:tc>
          <w:tcPr>
            <w:tcW w:w="1744" w:type="pct"/>
          </w:tcPr>
          <w:p w14:paraId="2D90C98B" w14:textId="263D62D7" w:rsidR="00983F0E" w:rsidRPr="00F2713C" w:rsidRDefault="00C64585" w:rsidP="00EB4B69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3F0E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83F0E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3F0E" w:rsidRPr="00F2713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269096CA" w14:textId="77777777" w:rsidR="00983F0E" w:rsidRPr="00A83275" w:rsidRDefault="00983F0E" w:rsidP="00983F0E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13F58D31" w14:textId="3399B3FE" w:rsidR="00983F0E" w:rsidRPr="006A6EC6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983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145" w:type="pct"/>
          </w:tcPr>
          <w:p w14:paraId="4E36410E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126A8F07" w14:textId="0705EAB3" w:rsidR="00983F0E" w:rsidRPr="00EB22B7" w:rsidRDefault="00C64585" w:rsidP="00983F0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83F0E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45" w:type="pct"/>
          </w:tcPr>
          <w:p w14:paraId="1CFDCA53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4F479044" w14:textId="600C1C76" w:rsidR="00983F0E" w:rsidRPr="00EB22B7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77670CD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65D211C2" w14:textId="1FD67E3D" w:rsidR="00983F0E" w:rsidRPr="00EB22B7" w:rsidRDefault="00983F0E" w:rsidP="00983F0E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83F0E" w:rsidRPr="00F2713C" w14:paraId="18734311" w14:textId="77777777" w:rsidTr="00555EF4">
        <w:tc>
          <w:tcPr>
            <w:tcW w:w="1744" w:type="pct"/>
          </w:tcPr>
          <w:p w14:paraId="6A53A489" w14:textId="1F77420A" w:rsidR="00983F0E" w:rsidRPr="00F2713C" w:rsidRDefault="00C64585" w:rsidP="00EB4B69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83F0E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3F0E" w:rsidRPr="00EB4B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83F0E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83F0E" w:rsidRPr="00F271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3F0E" w:rsidRPr="00F271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433" w:type="pct"/>
          </w:tcPr>
          <w:p w14:paraId="25DC03C6" w14:textId="77777777" w:rsidR="00983F0E" w:rsidRPr="00A83275" w:rsidRDefault="00983F0E" w:rsidP="00983F0E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</w:tcPr>
          <w:p w14:paraId="04897AE8" w14:textId="4CEC185D" w:rsidR="00983F0E" w:rsidRPr="006A6EC6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83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45" w:type="pct"/>
          </w:tcPr>
          <w:p w14:paraId="293CBDB2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</w:tcPr>
          <w:p w14:paraId="1A461DF9" w14:textId="653C78B4" w:rsidR="00983F0E" w:rsidRPr="00EB22B7" w:rsidRDefault="00C64585" w:rsidP="00983F0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83F0E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45" w:type="pct"/>
          </w:tcPr>
          <w:p w14:paraId="0EF897CD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</w:tcPr>
          <w:p w14:paraId="71E44BBE" w14:textId="4BACC617" w:rsidR="00983F0E" w:rsidRPr="00EB22B7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E3AA1AC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A5921D3" w14:textId="48834EA7" w:rsidR="00983F0E" w:rsidRPr="00EB22B7" w:rsidRDefault="00983F0E" w:rsidP="00983F0E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83F0E" w:rsidRPr="00F2713C" w14:paraId="3E6CD88A" w14:textId="77777777" w:rsidTr="00555EF4">
        <w:tc>
          <w:tcPr>
            <w:tcW w:w="1744" w:type="pct"/>
          </w:tcPr>
          <w:p w14:paraId="18E0AB7C" w14:textId="5F1B7557" w:rsidR="00983F0E" w:rsidRPr="00EB4B69" w:rsidRDefault="00983F0E" w:rsidP="00EB4B69">
            <w:pPr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EB4B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B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433" w:type="pct"/>
          </w:tcPr>
          <w:p w14:paraId="7E1F7262" w14:textId="77777777" w:rsidR="00983F0E" w:rsidRPr="00A83275" w:rsidRDefault="00983F0E" w:rsidP="00983F0E">
            <w:pPr>
              <w:pStyle w:val="acctfourfigures"/>
              <w:tabs>
                <w:tab w:val="clear" w:pos="765"/>
                <w:tab w:val="left" w:pos="374"/>
                <w:tab w:val="decimal" w:pos="820"/>
              </w:tabs>
              <w:spacing w:line="240" w:lineRule="atLeast"/>
              <w:ind w:left="-108" w:right="-108" w:hanging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7741E9A" w14:textId="606E1F75" w:rsidR="00983F0E" w:rsidRPr="006A6EC6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983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145" w:type="pct"/>
          </w:tcPr>
          <w:p w14:paraId="5CC6BD4E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F593E7D" w14:textId="0B72E24A" w:rsidR="00983F0E" w:rsidRPr="00EB22B7" w:rsidRDefault="00C64585" w:rsidP="00983F0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983F0E" w:rsidRPr="00A83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45" w:type="pct"/>
          </w:tcPr>
          <w:p w14:paraId="2DBF237E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8C169B3" w14:textId="3E38376C" w:rsidR="00983F0E" w:rsidRPr="00EB22B7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F00B219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68BD3A27" w14:textId="488558DA" w:rsidR="00983F0E" w:rsidRPr="00EB22B7" w:rsidRDefault="00983F0E" w:rsidP="0084282B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83F0E" w:rsidRPr="00F2713C" w14:paraId="3F97466B" w14:textId="77777777" w:rsidTr="00C86092">
        <w:tc>
          <w:tcPr>
            <w:tcW w:w="1744" w:type="pct"/>
            <w:shd w:val="clear" w:color="auto" w:fill="auto"/>
          </w:tcPr>
          <w:p w14:paraId="70BBEEF6" w14:textId="77777777" w:rsidR="00983F0E" w:rsidRPr="00F2713C" w:rsidRDefault="00983F0E" w:rsidP="00983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74CB427C" w14:textId="77777777" w:rsidR="00983F0E" w:rsidRPr="006008C6" w:rsidRDefault="00983F0E" w:rsidP="00983F0E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34C27746" w14:textId="60C8FC23" w:rsidR="00983F0E" w:rsidRPr="00C701F5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969</w:t>
            </w:r>
            <w:r w:rsidR="00983F0E" w:rsidRPr="00C70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32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23668562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2F17C8FC" w14:textId="67AB84E0" w:rsidR="00983F0E" w:rsidRPr="00F2713C" w:rsidRDefault="00C64585" w:rsidP="00983F0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906</w:t>
            </w:r>
            <w:r w:rsidR="00983F0E" w:rsidRPr="0060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45" w:type="pct"/>
            <w:shd w:val="clear" w:color="auto" w:fill="auto"/>
          </w:tcPr>
          <w:p w14:paraId="3E8630DB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D0D1C13" w14:textId="0DB306A0" w:rsidR="00983F0E" w:rsidRPr="00F2713C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AFAC890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ED16FA" w14:textId="16B0B582" w:rsidR="00983F0E" w:rsidRPr="00F2713C" w:rsidRDefault="00983F0E" w:rsidP="00983F0E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2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83F0E" w:rsidRPr="00573558" w14:paraId="2D8F3708" w14:textId="77777777" w:rsidTr="00C86092">
        <w:tc>
          <w:tcPr>
            <w:tcW w:w="1744" w:type="pct"/>
            <w:shd w:val="clear" w:color="auto" w:fill="auto"/>
            <w:vAlign w:val="bottom"/>
          </w:tcPr>
          <w:p w14:paraId="7B0DFE20" w14:textId="3209580F" w:rsidR="00983F0E" w:rsidRPr="00573558" w:rsidRDefault="00983F0E" w:rsidP="00983F0E">
            <w:pPr>
              <w:spacing w:line="240" w:lineRule="atLeast"/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510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0510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E45FDA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05104E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433" w:type="pct"/>
          </w:tcPr>
          <w:p w14:paraId="62DB0F21" w14:textId="77777777" w:rsidR="00983F0E" w:rsidRPr="00F2713C" w:rsidRDefault="00983F0E" w:rsidP="00983F0E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39FFD291" w14:textId="77777777" w:rsidR="00983F0E" w:rsidRPr="00C701F5" w:rsidRDefault="00983F0E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E0486C" w14:textId="321CA9E1" w:rsidR="000735BB" w:rsidRPr="00C701F5" w:rsidRDefault="000735BB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701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  <w:r w:rsidRPr="00C701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F470C23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05603AF" w14:textId="77777777" w:rsidR="00983F0E" w:rsidRDefault="00983F0E" w:rsidP="00983F0E">
            <w:pPr>
              <w:tabs>
                <w:tab w:val="decimal" w:pos="820"/>
                <w:tab w:val="decimal" w:pos="97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95756" w14:textId="4B3F3B79" w:rsidR="00983F0E" w:rsidRPr="00F2713C" w:rsidRDefault="00983F0E" w:rsidP="00983F0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5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DE75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  <w:r w:rsidRPr="00DE75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2882FB3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811DA2E" w14:textId="77777777" w:rsidR="00983F0E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9A9503" w14:textId="4FEBD713" w:rsidR="00983F0E" w:rsidRPr="00573558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53434B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52F7C" w14:textId="77777777" w:rsidR="00983F0E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497EB8" w14:textId="1E0B8363" w:rsidR="00983F0E" w:rsidRPr="00573558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632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3F0E" w:rsidRPr="00F2713C" w14:paraId="1BB4A9A1" w14:textId="77777777" w:rsidTr="00555EF4">
        <w:tc>
          <w:tcPr>
            <w:tcW w:w="1744" w:type="pct"/>
            <w:shd w:val="clear" w:color="auto" w:fill="auto"/>
            <w:vAlign w:val="bottom"/>
          </w:tcPr>
          <w:p w14:paraId="6BA52C60" w14:textId="271AB20F" w:rsidR="00983F0E" w:rsidRPr="0005104E" w:rsidRDefault="00983F0E" w:rsidP="00983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051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33" w:type="pct"/>
          </w:tcPr>
          <w:p w14:paraId="3AA45FE7" w14:textId="77777777" w:rsidR="00983F0E" w:rsidRPr="006008C6" w:rsidRDefault="00983F0E" w:rsidP="00983F0E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4EFFF2AA" w14:textId="2B60173B" w:rsidR="00983F0E" w:rsidRPr="006008C6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  <w:r w:rsidR="00073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8F3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4C0D441D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3FAFD01" w14:textId="77AB5072" w:rsidR="00983F0E" w:rsidRPr="00EB22B7" w:rsidRDefault="00C64585" w:rsidP="00983F0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894</w:t>
            </w:r>
            <w:r w:rsidR="00983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</w:p>
        </w:tc>
        <w:tc>
          <w:tcPr>
            <w:tcW w:w="145" w:type="pct"/>
            <w:shd w:val="clear" w:color="auto" w:fill="auto"/>
          </w:tcPr>
          <w:p w14:paraId="3EC8DB7E" w14:textId="77777777" w:rsidR="00983F0E" w:rsidRPr="00E632A7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A99393B" w14:textId="25A6CEDE" w:rsidR="00983F0E" w:rsidRPr="00E632A7" w:rsidRDefault="00983F0E" w:rsidP="0084282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3558B6" w14:textId="77777777" w:rsidR="00983F0E" w:rsidRPr="00E632A7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991482" w14:textId="71092A80" w:rsidR="00983F0E" w:rsidRPr="00E632A7" w:rsidRDefault="00983F0E" w:rsidP="00983F0E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83F0E" w:rsidRPr="00F2713C" w14:paraId="51563951" w14:textId="77777777" w:rsidTr="00555EF4">
        <w:tc>
          <w:tcPr>
            <w:tcW w:w="1744" w:type="pct"/>
            <w:shd w:val="clear" w:color="auto" w:fill="auto"/>
            <w:vAlign w:val="bottom"/>
          </w:tcPr>
          <w:p w14:paraId="1D311C07" w14:textId="77777777" w:rsidR="00983F0E" w:rsidRPr="0005104E" w:rsidRDefault="00983F0E" w:rsidP="00983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รวมลูกหนี้การค้า</w:t>
            </w:r>
          </w:p>
        </w:tc>
        <w:tc>
          <w:tcPr>
            <w:tcW w:w="433" w:type="pct"/>
          </w:tcPr>
          <w:p w14:paraId="000CEFC5" w14:textId="77777777" w:rsidR="00983F0E" w:rsidRPr="006008C6" w:rsidRDefault="00983F0E" w:rsidP="00983F0E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0B570707" w14:textId="4F41D26A" w:rsidR="00983F0E" w:rsidRPr="002D6A5B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70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  <w:r w:rsidR="00C70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8F3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24B53C56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7D8777E" w14:textId="0BD166F4" w:rsidR="00983F0E" w:rsidRPr="00EB22B7" w:rsidRDefault="00C64585" w:rsidP="00983F0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  <w:r w:rsidR="00983F0E" w:rsidRPr="00600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894</w:t>
            </w:r>
          </w:p>
        </w:tc>
        <w:tc>
          <w:tcPr>
            <w:tcW w:w="145" w:type="pct"/>
            <w:shd w:val="clear" w:color="auto" w:fill="auto"/>
          </w:tcPr>
          <w:p w14:paraId="266CF2A5" w14:textId="77777777" w:rsidR="00983F0E" w:rsidRPr="00E632A7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CA55D90" w14:textId="444AABA4" w:rsidR="00983F0E" w:rsidRPr="00E632A7" w:rsidRDefault="00C64585" w:rsidP="00983F0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C6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45" w:type="pct"/>
            <w:shd w:val="clear" w:color="auto" w:fill="auto"/>
          </w:tcPr>
          <w:p w14:paraId="2F032AF1" w14:textId="77777777" w:rsidR="00983F0E" w:rsidRPr="00E632A7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9319EC" w14:textId="3408CAA3" w:rsidR="00983F0E" w:rsidRPr="00E632A7" w:rsidRDefault="00C64585" w:rsidP="00983F0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83F0E" w:rsidRPr="00E63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</w:tr>
      <w:tr w:rsidR="00983F0E" w:rsidRPr="00F2713C" w14:paraId="7DE9A780" w14:textId="77777777" w:rsidTr="00555EF4">
        <w:tc>
          <w:tcPr>
            <w:tcW w:w="1744" w:type="pct"/>
            <w:shd w:val="clear" w:color="auto" w:fill="auto"/>
          </w:tcPr>
          <w:p w14:paraId="59A0BB0F" w14:textId="77777777" w:rsidR="00983F0E" w:rsidRPr="0005104E" w:rsidRDefault="00983F0E" w:rsidP="00983F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51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สุทธิ</w:t>
            </w:r>
            <w:r w:rsidRPr="000510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433" w:type="pct"/>
          </w:tcPr>
          <w:p w14:paraId="06350A51" w14:textId="77777777" w:rsidR="00983F0E" w:rsidRPr="00EB3D2C" w:rsidRDefault="00983F0E" w:rsidP="00983F0E">
            <w:pPr>
              <w:tabs>
                <w:tab w:val="left" w:pos="374"/>
                <w:tab w:val="decimal" w:pos="820"/>
              </w:tabs>
              <w:ind w:left="-108" w:right="-108" w:hanging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96D10" w14:textId="08A7F904" w:rsidR="00983F0E" w:rsidRPr="002D6A5B" w:rsidRDefault="00C64585" w:rsidP="00983F0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70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C70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3244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  <w:shd w:val="clear" w:color="auto" w:fill="auto"/>
          </w:tcPr>
          <w:p w14:paraId="1F39DC07" w14:textId="77777777" w:rsidR="00983F0E" w:rsidRPr="00F2713C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AAA86" w14:textId="328FC5DC" w:rsidR="00983F0E" w:rsidRPr="00EB22B7" w:rsidRDefault="00C64585" w:rsidP="00983F0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  <w:r w:rsidR="00983F0E" w:rsidRPr="00EB3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145" w:type="pct"/>
            <w:shd w:val="clear" w:color="auto" w:fill="auto"/>
          </w:tcPr>
          <w:p w14:paraId="592C9013" w14:textId="77777777" w:rsidR="00983F0E" w:rsidRPr="00E632A7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007FD" w14:textId="1A6401CC" w:rsidR="00983F0E" w:rsidRPr="00E632A7" w:rsidRDefault="00C64585" w:rsidP="00983F0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7C6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307</w:t>
            </w:r>
          </w:p>
        </w:tc>
        <w:tc>
          <w:tcPr>
            <w:tcW w:w="145" w:type="pct"/>
            <w:shd w:val="clear" w:color="auto" w:fill="auto"/>
          </w:tcPr>
          <w:p w14:paraId="1F5F3BA5" w14:textId="77777777" w:rsidR="00983F0E" w:rsidRPr="00E632A7" w:rsidRDefault="00983F0E" w:rsidP="00983F0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FEE67" w14:textId="369115AB" w:rsidR="00983F0E" w:rsidRPr="00E632A7" w:rsidRDefault="00C64585" w:rsidP="00983F0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83F0E" w:rsidRPr="00E63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</w:tr>
      <w:bookmarkEnd w:id="1"/>
    </w:tbl>
    <w:p w14:paraId="21553374" w14:textId="77777777" w:rsidR="00E23D7B" w:rsidRPr="006666FA" w:rsidRDefault="00E23D7B" w:rsidP="00032293">
      <w:pPr>
        <w:ind w:right="-43"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177"/>
        <w:gridCol w:w="278"/>
        <w:gridCol w:w="1081"/>
        <w:gridCol w:w="237"/>
        <w:gridCol w:w="1098"/>
        <w:gridCol w:w="271"/>
        <w:gridCol w:w="1081"/>
      </w:tblGrid>
      <w:tr w:rsidR="00EB22B7" w:rsidRPr="006666FA" w14:paraId="330233A9" w14:textId="77777777" w:rsidTr="00EB22B7">
        <w:trPr>
          <w:trHeight w:val="308"/>
          <w:tblHeader/>
        </w:trPr>
        <w:tc>
          <w:tcPr>
            <w:tcW w:w="2183" w:type="pct"/>
            <w:vAlign w:val="bottom"/>
          </w:tcPr>
          <w:p w14:paraId="4D8F2474" w14:textId="40146F0F" w:rsidR="00455CD3" w:rsidRPr="006666FA" w:rsidRDefault="00455CD3" w:rsidP="001D403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C3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pct"/>
            <w:gridSpan w:val="3"/>
          </w:tcPr>
          <w:p w14:paraId="095C527E" w14:textId="7F16D455" w:rsidR="00455CD3" w:rsidRPr="006666FA" w:rsidRDefault="00455CD3" w:rsidP="00F155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5D562D9" w14:textId="77777777" w:rsidR="00455CD3" w:rsidRPr="006666FA" w:rsidRDefault="00455CD3" w:rsidP="00F155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35D12195" w14:textId="05DF99B1" w:rsidR="00455CD3" w:rsidRPr="006666FA" w:rsidRDefault="00455CD3" w:rsidP="00F155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22B7" w:rsidRPr="006666FA" w14:paraId="3499B5AA" w14:textId="77777777" w:rsidTr="0084282B">
        <w:trPr>
          <w:trHeight w:val="245"/>
          <w:tblHeader/>
        </w:trPr>
        <w:tc>
          <w:tcPr>
            <w:tcW w:w="2183" w:type="pct"/>
            <w:vAlign w:val="bottom"/>
          </w:tcPr>
          <w:p w14:paraId="35150483" w14:textId="3BFD07B1" w:rsidR="008246AE" w:rsidRPr="000C3853" w:rsidRDefault="008246AE" w:rsidP="008246A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635" w:type="pct"/>
          </w:tcPr>
          <w:p w14:paraId="72A38308" w14:textId="53FD26FB" w:rsidR="008246AE" w:rsidRPr="00EB22B7" w:rsidRDefault="00C64585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0" w:type="pct"/>
          </w:tcPr>
          <w:p w14:paraId="05E6B955" w14:textId="77777777" w:rsidR="008246AE" w:rsidRPr="00EB22B7" w:rsidRDefault="008246AE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7F6099D0" w14:textId="2AEF0814" w:rsidR="008246AE" w:rsidRPr="00EB22B7" w:rsidRDefault="00C64585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" w:type="pct"/>
          </w:tcPr>
          <w:p w14:paraId="37F9B9A6" w14:textId="77777777" w:rsidR="008246AE" w:rsidRPr="00EB22B7" w:rsidRDefault="008246AE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0253DD2A" w14:textId="598ED512" w:rsidR="008246AE" w:rsidRPr="00EB22B7" w:rsidRDefault="00C64585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6" w:type="pct"/>
          </w:tcPr>
          <w:p w14:paraId="66584F26" w14:textId="77777777" w:rsidR="008246AE" w:rsidRPr="00EB22B7" w:rsidRDefault="008246AE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</w:tcPr>
          <w:p w14:paraId="64E15C2A" w14:textId="71B82853" w:rsidR="008246AE" w:rsidRPr="00EB22B7" w:rsidRDefault="00C64585" w:rsidP="008428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6458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EB22B7" w:rsidRPr="006666FA" w14:paraId="054F5F2F" w14:textId="77777777" w:rsidTr="00EB22B7">
        <w:trPr>
          <w:trHeight w:val="344"/>
          <w:tblHeader/>
        </w:trPr>
        <w:tc>
          <w:tcPr>
            <w:tcW w:w="2183" w:type="pct"/>
          </w:tcPr>
          <w:p w14:paraId="07DAFEA6" w14:textId="77777777" w:rsidR="00455CD3" w:rsidRPr="006666FA" w:rsidRDefault="00455CD3" w:rsidP="00F155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639C7C09" w14:textId="77777777" w:rsidR="00455CD3" w:rsidRPr="006666FA" w:rsidRDefault="00455CD3" w:rsidP="00F155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49D9" w:rsidRPr="006666FA" w14:paraId="75AC400C" w14:textId="77777777">
        <w:tc>
          <w:tcPr>
            <w:tcW w:w="2183" w:type="pct"/>
          </w:tcPr>
          <w:p w14:paraId="6D0668F5" w14:textId="560D1EC7" w:rsidR="00D149D9" w:rsidRPr="000C3853" w:rsidRDefault="00D149D9" w:rsidP="00D149D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0C385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635" w:type="pct"/>
          </w:tcPr>
          <w:p w14:paraId="4AA7DFCB" w14:textId="14DC83A9" w:rsidR="00D149D9" w:rsidRPr="00EB22B7" w:rsidRDefault="00C64585" w:rsidP="00D149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F700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50" w:type="pct"/>
          </w:tcPr>
          <w:p w14:paraId="2541491D" w14:textId="77777777" w:rsidR="00D149D9" w:rsidRPr="006666FA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549E9342" w14:textId="312FDA3C" w:rsidR="00D149D9" w:rsidRPr="006D4E3C" w:rsidRDefault="00C64585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D149D9" w:rsidRPr="00EB2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28" w:type="pct"/>
          </w:tcPr>
          <w:p w14:paraId="62842DE1" w14:textId="77777777" w:rsidR="00D149D9" w:rsidRPr="00CD4AEA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03E107F4" w14:textId="4E2149F6" w:rsidR="00D149D9" w:rsidRPr="00CD4AEA" w:rsidRDefault="00F700FD" w:rsidP="0084282B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AFACEBD" w14:textId="77777777" w:rsidR="00D149D9" w:rsidRPr="00143F9D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32DA2438" w14:textId="09F56C15" w:rsidR="00D149D9" w:rsidRPr="00CD4AEA" w:rsidRDefault="00C64585" w:rsidP="006262AD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</w:tr>
      <w:tr w:rsidR="00D149D9" w:rsidRPr="006666FA" w14:paraId="5184E65D" w14:textId="77777777">
        <w:tc>
          <w:tcPr>
            <w:tcW w:w="2183" w:type="pct"/>
          </w:tcPr>
          <w:p w14:paraId="5399E8C1" w14:textId="31FC13C4" w:rsidR="00D149D9" w:rsidRPr="00D409ED" w:rsidRDefault="000738FB" w:rsidP="00D149D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635" w:type="pct"/>
          </w:tcPr>
          <w:p w14:paraId="52830CFA" w14:textId="28EAE6A5" w:rsidR="00D149D9" w:rsidRPr="00EB22B7" w:rsidRDefault="00C64585" w:rsidP="00F700F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700F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50" w:type="pct"/>
          </w:tcPr>
          <w:p w14:paraId="0895BCFF" w14:textId="77777777" w:rsidR="00D149D9" w:rsidRPr="006666FA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738044DF" w14:textId="3D03B08C" w:rsidR="00D149D9" w:rsidRPr="00C237AE" w:rsidRDefault="00C64585" w:rsidP="00AD03CB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D03CB" w:rsidRPr="00AD03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</w:tcPr>
          <w:p w14:paraId="1ADF0EBB" w14:textId="77777777" w:rsidR="00D149D9" w:rsidRPr="00CD4AEA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7A44EF2D" w14:textId="01B4C48E" w:rsidR="00D149D9" w:rsidRDefault="00C64585" w:rsidP="0084282B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6" w:type="pct"/>
            <w:shd w:val="clear" w:color="auto" w:fill="auto"/>
          </w:tcPr>
          <w:p w14:paraId="419889FC" w14:textId="77777777" w:rsidR="00D149D9" w:rsidRPr="00143F9D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13F24D1C" w14:textId="16D67917" w:rsidR="00D149D9" w:rsidRPr="00C237AE" w:rsidRDefault="00D149D9" w:rsidP="00D149D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49D9" w:rsidRPr="006666FA" w14:paraId="3ACF01B2" w14:textId="77777777">
        <w:tc>
          <w:tcPr>
            <w:tcW w:w="2183" w:type="pct"/>
          </w:tcPr>
          <w:p w14:paraId="70D5244F" w14:textId="24C0E758" w:rsidR="00D149D9" w:rsidRPr="000C3853" w:rsidRDefault="00D149D9" w:rsidP="00D149D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635" w:type="pct"/>
          </w:tcPr>
          <w:p w14:paraId="7200506C" w14:textId="2CACE335" w:rsidR="00D149D9" w:rsidRPr="00EB22B7" w:rsidRDefault="00F700FD" w:rsidP="00D149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111A4044" w14:textId="77777777" w:rsidR="00D149D9" w:rsidRPr="006666FA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37201C16" w14:textId="55AF2B3E" w:rsidR="00D149D9" w:rsidRPr="00CD4AEA" w:rsidRDefault="00D149D9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2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EB22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C64585"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Pr="00EB22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5E25859" w14:textId="77777777" w:rsidR="00D149D9" w:rsidRPr="00CD4AEA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37643ECD" w14:textId="4956E4A7" w:rsidR="00D149D9" w:rsidRPr="00CD4AEA" w:rsidRDefault="00F700FD" w:rsidP="0084282B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BCA0A9A" w14:textId="77777777" w:rsidR="00D149D9" w:rsidRPr="00143F9D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31057E67" w14:textId="6EAD4274" w:rsidR="00D149D9" w:rsidRPr="006D4E3C" w:rsidRDefault="00D149D9" w:rsidP="00D149D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149D9" w:rsidRPr="006666FA" w14:paraId="22C7A399" w14:textId="77777777">
        <w:tc>
          <w:tcPr>
            <w:tcW w:w="2183" w:type="pct"/>
          </w:tcPr>
          <w:p w14:paraId="51032F7E" w14:textId="5E085CF0" w:rsidR="00D149D9" w:rsidRPr="000C3853" w:rsidRDefault="00D149D9" w:rsidP="00D149D9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31</w:t>
            </w:r>
            <w:r w:rsidRPr="000C385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0C38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  <w:r w:rsidRPr="000C3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B16DEF" w14:textId="02A3CE0D" w:rsidR="00D149D9" w:rsidRPr="000C3853" w:rsidRDefault="00C64585" w:rsidP="00D149D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  <w:r w:rsidR="00F700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50" w:type="pct"/>
          </w:tcPr>
          <w:p w14:paraId="7ED32A7C" w14:textId="77777777" w:rsidR="00D149D9" w:rsidRPr="000C3853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611E4E4" w14:textId="4FE2E085" w:rsidR="00D149D9" w:rsidRPr="000C3853" w:rsidRDefault="00C64585" w:rsidP="00D149D9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D149D9" w:rsidRPr="000939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28" w:type="pct"/>
          </w:tcPr>
          <w:p w14:paraId="7786AC75" w14:textId="77777777" w:rsidR="00D149D9" w:rsidRPr="000C3853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2F619" w14:textId="0F8DD4AB" w:rsidR="00D149D9" w:rsidRPr="00143F9D" w:rsidRDefault="00C64585" w:rsidP="00F700F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3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46" w:type="pct"/>
            <w:shd w:val="clear" w:color="auto" w:fill="auto"/>
          </w:tcPr>
          <w:p w14:paraId="14F7DEA6" w14:textId="77777777" w:rsidR="00D149D9" w:rsidRPr="00143F9D" w:rsidRDefault="00D149D9" w:rsidP="00D149D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53750" w14:textId="54B1362A" w:rsidR="00D149D9" w:rsidRPr="000C3853" w:rsidRDefault="00D149D9" w:rsidP="00D149D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EE54A4E" w14:textId="77777777" w:rsidR="00573537" w:rsidRDefault="00573537" w:rsidP="000C385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66F67C13" w14:textId="639BD58D" w:rsidR="003B79D6" w:rsidRPr="00AC3C7F" w:rsidRDefault="000C3853" w:rsidP="00AC3C7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0C3853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ข้อมูลเกี่ยวกับความเสี่ยงด้านเครดิตเปิด</w:t>
      </w:r>
      <w:r w:rsidR="006D4E3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</w:t>
      </w:r>
      <w:r w:rsidRPr="000C3853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ผยในหมายเหตุข้อ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/>
        </w:rPr>
        <w:t>32</w:t>
      </w:r>
      <w:r w:rsidRPr="000C385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Pr="000C3853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ข.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="006D4E3C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1</w:t>
      </w:r>
      <w:r w:rsidRPr="000C3853">
        <w:rPr>
          <w:rFonts w:asciiTheme="majorBidi" w:eastAsia="MS Mincho" w:hAnsiTheme="majorBidi" w:cstheme="majorBidi"/>
          <w:sz w:val="30"/>
          <w:szCs w:val="30"/>
          <w:lang w:val="en-US" w:bidi="th-TH"/>
        </w:rPr>
        <w:t>)</w:t>
      </w:r>
    </w:p>
    <w:p w14:paraId="1D478390" w14:textId="77777777" w:rsidR="003B79D6" w:rsidRPr="00735BA6" w:rsidRDefault="003B79D6">
      <w:pPr>
        <w:spacing w:line="240" w:lineRule="auto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p w14:paraId="4D634092" w14:textId="134EEE9A" w:rsidR="00F37205" w:rsidRPr="006666FA" w:rsidRDefault="00F37205" w:rsidP="00E311E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ลูกหนี้ตามสัญญาเช่า</w:t>
      </w:r>
      <w:r w:rsidR="00301AEA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การเงิน</w:t>
      </w:r>
    </w:p>
    <w:p w14:paraId="73B10298" w14:textId="77777777" w:rsidR="00F37205" w:rsidRPr="00B66637" w:rsidRDefault="00F37205" w:rsidP="0038388F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78"/>
        <w:gridCol w:w="899"/>
        <w:gridCol w:w="180"/>
        <w:gridCol w:w="957"/>
        <w:gridCol w:w="142"/>
        <w:gridCol w:w="952"/>
        <w:gridCol w:w="143"/>
        <w:gridCol w:w="968"/>
        <w:gridCol w:w="6"/>
        <w:gridCol w:w="165"/>
        <w:gridCol w:w="925"/>
        <w:gridCol w:w="9"/>
        <w:gridCol w:w="146"/>
        <w:gridCol w:w="990"/>
      </w:tblGrid>
      <w:tr w:rsidR="00801C94" w:rsidRPr="006666FA" w14:paraId="03CC0EC1" w14:textId="77777777" w:rsidTr="00D9398F">
        <w:tc>
          <w:tcPr>
            <w:tcW w:w="2878" w:type="dxa"/>
            <w:shd w:val="clear" w:color="auto" w:fill="auto"/>
          </w:tcPr>
          <w:p w14:paraId="68BD6E16" w14:textId="77777777" w:rsidR="00801C94" w:rsidRPr="006666FA" w:rsidRDefault="00801C94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82" w:type="dxa"/>
            <w:gridSpan w:val="13"/>
            <w:shd w:val="clear" w:color="auto" w:fill="auto"/>
          </w:tcPr>
          <w:p w14:paraId="46353F59" w14:textId="77777777" w:rsidR="00801C94" w:rsidRPr="006666FA" w:rsidRDefault="00801C94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2D37" w:rsidRPr="006666FA" w14:paraId="78FB798D" w14:textId="77777777" w:rsidTr="00D9398F">
        <w:tc>
          <w:tcPr>
            <w:tcW w:w="2878" w:type="dxa"/>
            <w:shd w:val="clear" w:color="auto" w:fill="auto"/>
          </w:tcPr>
          <w:p w14:paraId="465EB849" w14:textId="77777777" w:rsidR="005F2D37" w:rsidRPr="006666FA" w:rsidRDefault="005F2D37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6" w:type="dxa"/>
            <w:gridSpan w:val="3"/>
            <w:shd w:val="clear" w:color="auto" w:fill="auto"/>
            <w:hideMark/>
          </w:tcPr>
          <w:p w14:paraId="3AD0AED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ที่ถึงกำหนดชำระ</w:t>
            </w:r>
          </w:p>
        </w:tc>
        <w:tc>
          <w:tcPr>
            <w:tcW w:w="142" w:type="dxa"/>
            <w:shd w:val="clear" w:color="auto" w:fill="auto"/>
          </w:tcPr>
          <w:p w14:paraId="72D17F7E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3" w:type="dxa"/>
            <w:gridSpan w:val="3"/>
            <w:shd w:val="clear" w:color="auto" w:fill="auto"/>
            <w:hideMark/>
          </w:tcPr>
          <w:p w14:paraId="6A1506D9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ที่ถึงกำหนดชำระ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3B49942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70" w:type="dxa"/>
            <w:gridSpan w:val="4"/>
            <w:shd w:val="clear" w:color="auto" w:fill="auto"/>
          </w:tcPr>
          <w:p w14:paraId="02685E6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F2D37" w:rsidRPr="006666FA" w14:paraId="6156DE02" w14:textId="77777777" w:rsidTr="00D9398F">
        <w:tc>
          <w:tcPr>
            <w:tcW w:w="2878" w:type="dxa"/>
            <w:shd w:val="clear" w:color="auto" w:fill="auto"/>
          </w:tcPr>
          <w:p w14:paraId="6272FD06" w14:textId="77777777" w:rsidR="005F2D37" w:rsidRPr="006666FA" w:rsidRDefault="005F2D37" w:rsidP="005F2D37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6" w:type="dxa"/>
            <w:gridSpan w:val="3"/>
            <w:shd w:val="clear" w:color="auto" w:fill="auto"/>
            <w:hideMark/>
          </w:tcPr>
          <w:p w14:paraId="7061C830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ภายในหนึ่งปี</w:t>
            </w:r>
          </w:p>
        </w:tc>
        <w:tc>
          <w:tcPr>
            <w:tcW w:w="142" w:type="dxa"/>
            <w:shd w:val="clear" w:color="auto" w:fill="auto"/>
          </w:tcPr>
          <w:p w14:paraId="7249C0B0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63" w:type="dxa"/>
            <w:gridSpan w:val="3"/>
            <w:shd w:val="clear" w:color="auto" w:fill="auto"/>
            <w:hideMark/>
          </w:tcPr>
          <w:p w14:paraId="12720578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เกินหนึ่งปีแต่ไม่เกินห้าปี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3B4884DE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70" w:type="dxa"/>
            <w:gridSpan w:val="4"/>
            <w:shd w:val="clear" w:color="auto" w:fill="auto"/>
            <w:hideMark/>
          </w:tcPr>
          <w:p w14:paraId="681DFBEF" w14:textId="77777777" w:rsidR="005F2D37" w:rsidRPr="006666FA" w:rsidRDefault="005F2D37" w:rsidP="005F2D3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90098" w:rsidRPr="006666FA" w14:paraId="4170CE23" w14:textId="77777777" w:rsidTr="00D9398F">
        <w:tc>
          <w:tcPr>
            <w:tcW w:w="2878" w:type="dxa"/>
            <w:shd w:val="clear" w:color="auto" w:fill="auto"/>
          </w:tcPr>
          <w:p w14:paraId="5C8FD8ED" w14:textId="77777777" w:rsidR="00290098" w:rsidRPr="006666FA" w:rsidRDefault="00290098" w:rsidP="00290098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  <w:hideMark/>
          </w:tcPr>
          <w:p w14:paraId="1581F303" w14:textId="012C3F25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55477AF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shd w:val="clear" w:color="auto" w:fill="auto"/>
            <w:hideMark/>
          </w:tcPr>
          <w:p w14:paraId="048033E5" w14:textId="3BB29826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455377F6" w14:textId="77777777" w:rsidR="00290098" w:rsidRPr="006666FA" w:rsidRDefault="00290098" w:rsidP="002900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hideMark/>
          </w:tcPr>
          <w:p w14:paraId="2E2DF2CF" w14:textId="6729A4BB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33C8ABE4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shd w:val="clear" w:color="auto" w:fill="auto"/>
            <w:hideMark/>
          </w:tcPr>
          <w:p w14:paraId="3477289D" w14:textId="25647346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5A5DE042" w14:textId="77777777" w:rsidR="00290098" w:rsidRPr="006666FA" w:rsidRDefault="00290098" w:rsidP="002900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hideMark/>
          </w:tcPr>
          <w:p w14:paraId="5E7119EB" w14:textId="66F490C5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5" w:type="dxa"/>
            <w:gridSpan w:val="2"/>
            <w:shd w:val="clear" w:color="auto" w:fill="auto"/>
          </w:tcPr>
          <w:p w14:paraId="33FC3353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6D49C0A8" w14:textId="1C1D4A59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90098" w:rsidRPr="006666FA" w14:paraId="5676B99F" w14:textId="77777777" w:rsidTr="00D9398F">
        <w:tc>
          <w:tcPr>
            <w:tcW w:w="2878" w:type="dxa"/>
            <w:shd w:val="clear" w:color="auto" w:fill="auto"/>
          </w:tcPr>
          <w:p w14:paraId="1FA0FE24" w14:textId="77777777" w:rsidR="00290098" w:rsidRPr="006666FA" w:rsidRDefault="00290098" w:rsidP="00290098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82" w:type="dxa"/>
            <w:gridSpan w:val="13"/>
            <w:shd w:val="clear" w:color="auto" w:fill="auto"/>
            <w:hideMark/>
          </w:tcPr>
          <w:p w14:paraId="7E42745B" w14:textId="77777777" w:rsidR="00290098" w:rsidRPr="006666FA" w:rsidRDefault="00290098" w:rsidP="0029009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6" w:right="-13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3BAB" w:rsidRPr="006666FA" w14:paraId="62D61927" w14:textId="77777777" w:rsidTr="006D4E3C">
        <w:tc>
          <w:tcPr>
            <w:tcW w:w="2878" w:type="dxa"/>
            <w:shd w:val="clear" w:color="auto" w:fill="auto"/>
            <w:hideMark/>
          </w:tcPr>
          <w:p w14:paraId="23BBFEA0" w14:textId="77777777" w:rsidR="00FE3BAB" w:rsidRPr="006666FA" w:rsidRDefault="00FE3BAB" w:rsidP="00FE3BAB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cs/>
                <w:lang w:val="th-TH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ลูกหนี้ตามสัญญาเ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th-TH" w:bidi="th-TH"/>
              </w:rPr>
              <w:t>ช่าการเงิน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E240F3F" w14:textId="2D470B88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FE3BAB"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9DCE5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04C2485" w14:textId="16B7F841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FE3BAB"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1C84D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F0DFE7A" w14:textId="7B301EDD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</w:t>
            </w:r>
            <w:r w:rsidR="00FE3BA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6E85342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14:paraId="69CEC2A5" w14:textId="64305B3D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</w:t>
            </w:r>
            <w:r w:rsidR="00FE3BAB"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3C0E3292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7B6E3D5" w14:textId="7A00F25B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</w:t>
            </w:r>
            <w:r w:rsidR="00FE3BAB"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E4F1F39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6D9411" w14:textId="74140339" w:rsidR="00FE3BAB" w:rsidRPr="006666FA" w:rsidRDefault="00C64585" w:rsidP="0063262E">
            <w:pPr>
              <w:tabs>
                <w:tab w:val="decimal" w:pos="750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</w:t>
            </w:r>
            <w:r w:rsidR="00FE3BAB"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019</w:t>
            </w:r>
          </w:p>
        </w:tc>
      </w:tr>
      <w:tr w:rsidR="00FE3BAB" w:rsidRPr="006666FA" w14:paraId="188F0C86" w14:textId="77777777" w:rsidTr="006D4E3C">
        <w:tc>
          <w:tcPr>
            <w:tcW w:w="2878" w:type="dxa"/>
            <w:shd w:val="clear" w:color="auto" w:fill="auto"/>
            <w:hideMark/>
          </w:tcPr>
          <w:p w14:paraId="4A8FEA39" w14:textId="7DC41055" w:rsidR="00FE3BAB" w:rsidRPr="006666FA" w:rsidRDefault="00FE3BAB" w:rsidP="00FE3BAB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9" w:right="-55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ดอกเบี้ยที่ยังไม่ถือเป็นรายได้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96C9E" w14:textId="4AC86F13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501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68B00F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6EDF0" w14:textId="7C0F6E10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784</w:t>
            </w:r>
            <w:r w:rsidRPr="0071028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52FCC3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78E45" w14:textId="3E5D3B9E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BD9C735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C0370" w14:textId="2E488A4F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447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3DCA898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C9EF2" w14:textId="74751351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447</w:t>
            </w:r>
            <w:r w:rsidRPr="00DA5D6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7AA6794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48569" w14:textId="54720E0C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0745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E0745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231</w:t>
            </w:r>
            <w:r w:rsidRPr="00E0745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E3BAB" w:rsidRPr="006666FA" w14:paraId="11C13D63" w14:textId="77777777" w:rsidTr="006D4E3C">
        <w:tc>
          <w:tcPr>
            <w:tcW w:w="2878" w:type="dxa"/>
            <w:shd w:val="clear" w:color="auto" w:fill="auto"/>
            <w:hideMark/>
          </w:tcPr>
          <w:p w14:paraId="42E0426D" w14:textId="0EFB4987" w:rsidR="00FE3BAB" w:rsidRPr="00423C7B" w:rsidRDefault="00FE3BAB" w:rsidP="00FE3BAB">
            <w:pPr>
              <w:tabs>
                <w:tab w:val="left" w:pos="720"/>
                <w:tab w:val="left" w:pos="1080"/>
              </w:tabs>
              <w:spacing w:line="240" w:lineRule="auto"/>
              <w:ind w:left="369" w:right="-468" w:hanging="36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รวมลูกหนี้ตามสัญญาเช่า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12FF5" w14:textId="4686FC9A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FE3B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79941C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C24D" w14:textId="35580620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E3BAB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B1CC6E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643D" w14:textId="32566B90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FE3B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69E4E8E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8619E" w14:textId="15708A8C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FE3BAB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7805E7E6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6C5A" w14:textId="59792D1E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FE3BAB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79AF6DAB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F2312" w14:textId="4FA31368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FE3BAB" w:rsidRPr="00E0745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</w:tr>
      <w:tr w:rsidR="00FE3BAB" w:rsidRPr="006666FA" w14:paraId="7945A18D" w14:textId="77777777" w:rsidTr="006D4E3C">
        <w:trPr>
          <w:trHeight w:val="352"/>
        </w:trPr>
        <w:tc>
          <w:tcPr>
            <w:tcW w:w="2878" w:type="dxa"/>
            <w:shd w:val="clear" w:color="auto" w:fill="auto"/>
            <w:vAlign w:val="bottom"/>
            <w:hideMark/>
          </w:tcPr>
          <w:p w14:paraId="3D5CBC42" w14:textId="6ADB5B14" w:rsidR="00FE3BAB" w:rsidRPr="006666FA" w:rsidRDefault="00FE3BAB" w:rsidP="00EB4B69">
            <w:pPr>
              <w:spacing w:line="240" w:lineRule="auto"/>
              <w:ind w:left="216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F9C8" w14:textId="78EF160C" w:rsidR="00FE3BAB" w:rsidRPr="0008071A" w:rsidRDefault="00FE3BAB" w:rsidP="0063262E">
            <w:pPr>
              <w:tabs>
                <w:tab w:val="decimal" w:pos="486"/>
              </w:tabs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B14446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50A60" w14:textId="3E8FC773" w:rsidR="00FE3BAB" w:rsidRPr="00276C3D" w:rsidRDefault="00FE3BAB" w:rsidP="0063262E">
            <w:pPr>
              <w:pStyle w:val="ListParagraph"/>
              <w:tabs>
                <w:tab w:val="decimal" w:pos="486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BBA94B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A605D" w14:textId="5F6370BD" w:rsidR="00FE3BAB" w:rsidRPr="006666FA" w:rsidRDefault="00FE3BAB" w:rsidP="0063262E">
            <w:pPr>
              <w:pStyle w:val="ListParagraph"/>
              <w:tabs>
                <w:tab w:val="decimal" w:pos="462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72F9984" w14:textId="77777777" w:rsidR="00FE3BAB" w:rsidRPr="006666FA" w:rsidRDefault="00FE3BAB" w:rsidP="00FE3BAB">
            <w:pPr>
              <w:pStyle w:val="ListParagraph"/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12C9A" w14:textId="36272BD9" w:rsidR="00FE3BAB" w:rsidRPr="006D4E3C" w:rsidRDefault="00FE3BAB" w:rsidP="0063262E">
            <w:pPr>
              <w:tabs>
                <w:tab w:val="decimal" w:pos="450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BB8ED01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93022" w14:textId="4F56F7D5" w:rsidR="00FE3BAB" w:rsidRPr="006666FA" w:rsidRDefault="00FE3BAB" w:rsidP="0063262E">
            <w:pPr>
              <w:tabs>
                <w:tab w:val="decimal" w:pos="480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E684A10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E2D1E" w14:textId="358C6772" w:rsidR="00FE3BAB" w:rsidRPr="006666FA" w:rsidRDefault="00FE3BAB" w:rsidP="0063262E">
            <w:pPr>
              <w:tabs>
                <w:tab w:val="decimal" w:pos="480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E3BAB" w:rsidRPr="006666FA" w14:paraId="5EF67140" w14:textId="77777777" w:rsidTr="006D4E3C">
        <w:trPr>
          <w:trHeight w:val="352"/>
        </w:trPr>
        <w:tc>
          <w:tcPr>
            <w:tcW w:w="2878" w:type="dxa"/>
            <w:shd w:val="clear" w:color="auto" w:fill="auto"/>
            <w:hideMark/>
          </w:tcPr>
          <w:p w14:paraId="49697BF9" w14:textId="77777777" w:rsidR="00FE3BAB" w:rsidRDefault="00FE3BAB" w:rsidP="00FE3BAB">
            <w:pPr>
              <w:tabs>
                <w:tab w:val="left" w:pos="720"/>
                <w:tab w:val="left" w:pos="1080"/>
              </w:tabs>
              <w:spacing w:line="240" w:lineRule="auto"/>
              <w:ind w:left="171" w:hanging="171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รวมลูกหนี้ตามสัญญาเช่า</w:t>
            </w:r>
          </w:p>
          <w:p w14:paraId="7F538D43" w14:textId="147436DD" w:rsidR="00FE3BAB" w:rsidRPr="006666FA" w:rsidRDefault="00FE3BAB" w:rsidP="00EB4B69">
            <w:pPr>
              <w:tabs>
                <w:tab w:val="left" w:pos="720"/>
                <w:tab w:val="left" w:pos="1080"/>
              </w:tabs>
              <w:spacing w:line="240" w:lineRule="auto"/>
              <w:ind w:left="396" w:hanging="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5F4B09" w14:textId="56EF96E4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FE3B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E7050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4E37B" w14:textId="3712CD42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E3BAB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7D148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348AB4" w14:textId="7FFD4CCB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FE3B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EB9E32C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9DF78C" w14:textId="46FB1850" w:rsidR="00FE3BAB" w:rsidRPr="00EC5681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FE3BAB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402E9CE3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4580F0" w14:textId="25671625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FE3BAB" w:rsidRPr="00DA5D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2070542D" w14:textId="77777777" w:rsidR="00FE3BAB" w:rsidRPr="006666FA" w:rsidRDefault="00FE3BAB" w:rsidP="00FE3BAB">
            <w:pPr>
              <w:tabs>
                <w:tab w:val="decimal" w:pos="731"/>
              </w:tabs>
              <w:spacing w:line="240" w:lineRule="auto"/>
              <w:ind w:left="-108" w:right="-6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CB5C7" w14:textId="201270D7" w:rsidR="00FE3BAB" w:rsidRPr="006666FA" w:rsidRDefault="00C64585" w:rsidP="00FE3BAB">
            <w:pPr>
              <w:tabs>
                <w:tab w:val="decimal" w:pos="731"/>
              </w:tabs>
              <w:spacing w:line="240" w:lineRule="auto"/>
              <w:ind w:left="-108" w:right="-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FE3BAB" w:rsidRPr="00E0745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</w:tr>
    </w:tbl>
    <w:p w14:paraId="2F639BE9" w14:textId="77777777" w:rsidR="0038388F" w:rsidRPr="006666FA" w:rsidRDefault="0038388F" w:rsidP="0038388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p w14:paraId="463165B7" w14:textId="77777777" w:rsidR="00A36F17" w:rsidRDefault="002027E9" w:rsidP="00A36F1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ลูกหนี้ตามสัญญาเช่าการเงิน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ณ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วันที่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2566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และ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2565</w:t>
      </w:r>
      <w:r w:rsidR="0034188F">
        <w:rPr>
          <w:rFonts w:asciiTheme="majorBidi" w:hAnsiTheme="majorBidi" w:cstheme="majorBidi"/>
          <w:sz w:val="30"/>
          <w:szCs w:val="30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เป็นลูกหนี้ที่อยู่ในกำหนดระยะเวลาการชำระหน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ี้</w:t>
      </w:r>
    </w:p>
    <w:p w14:paraId="54D02EC3" w14:textId="77777777" w:rsidR="00A36F17" w:rsidRPr="00A36F17" w:rsidRDefault="00A36F17" w:rsidP="00A36F1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="Angsana New"/>
          <w:sz w:val="24"/>
          <w:szCs w:val="24"/>
          <w:lang w:val="en-US" w:bidi="th-TH"/>
        </w:rPr>
      </w:pPr>
    </w:p>
    <w:p w14:paraId="021F0D8F" w14:textId="1EC3B3A9" w:rsidR="00170943" w:rsidRDefault="002027E9" w:rsidP="00A36F1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โดยปกติระยะเวลาในการให้สินเชื่อแก่ลูกค้าของบริษัทคือ</w:t>
      </w:r>
      <w:r w:rsidRPr="002027E9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30</w:t>
      </w:r>
      <w:r>
        <w:rPr>
          <w:rFonts w:asciiTheme="majorBidi" w:eastAsia="MS Mincho" w:hAnsiTheme="majorBidi" w:cstheme="majorBidi"/>
          <w:sz w:val="30"/>
          <w:szCs w:val="30"/>
          <w:cs/>
          <w:lang w:bidi="th-TH"/>
        </w:rPr>
        <w:t xml:space="preserve"> </w:t>
      </w:r>
      <w:r w:rsidRPr="002027E9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วัน</w:t>
      </w:r>
      <w:r w:rsidR="00EA40AE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 </w:t>
      </w:r>
    </w:p>
    <w:p w14:paraId="51D933F8" w14:textId="14AB91FB" w:rsidR="00170943" w:rsidRDefault="00170943" w:rsidP="0038388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C69F8CA" w14:textId="77777777" w:rsidR="00AC3C7F" w:rsidRDefault="00AC3C7F" w:rsidP="0038388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60DF5752" w14:textId="77777777" w:rsidR="00AC3C7F" w:rsidRDefault="00AC3C7F" w:rsidP="0038388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6E3B216" w14:textId="77777777" w:rsidR="00AC3C7F" w:rsidRDefault="00AC3C7F" w:rsidP="0038388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8DDDC9F" w14:textId="2F5D5BB4" w:rsidR="0038388F" w:rsidRDefault="0038388F" w:rsidP="0038388F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2B93C2D6" w14:textId="77777777" w:rsidR="0008269B" w:rsidRPr="0008269B" w:rsidRDefault="0008269B" w:rsidP="0008269B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4"/>
        <w:gridCol w:w="273"/>
        <w:gridCol w:w="1076"/>
        <w:gridCol w:w="246"/>
        <w:gridCol w:w="1116"/>
        <w:gridCol w:w="255"/>
        <w:gridCol w:w="1048"/>
        <w:gridCol w:w="237"/>
        <w:gridCol w:w="1078"/>
      </w:tblGrid>
      <w:tr w:rsidR="00136B8F" w:rsidRPr="006666FA" w14:paraId="063D2A07" w14:textId="77777777" w:rsidTr="004A042A">
        <w:trPr>
          <w:tblHeader/>
        </w:trPr>
        <w:tc>
          <w:tcPr>
            <w:tcW w:w="2163" w:type="pct"/>
          </w:tcPr>
          <w:p w14:paraId="42658538" w14:textId="77777777" w:rsidR="0038388F" w:rsidRPr="00064DDE" w:rsidRDefault="0038388F" w:rsidP="00D32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64D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064DD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tcBorders>
              <w:left w:val="nil"/>
            </w:tcBorders>
          </w:tcPr>
          <w:p w14:paraId="4BB49DCB" w14:textId="77777777" w:rsidR="0038388F" w:rsidRPr="00064DDE" w:rsidRDefault="0038388F" w:rsidP="00D324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6B165686" w14:textId="77777777" w:rsidR="0038388F" w:rsidRPr="00064DDE" w:rsidRDefault="0038388F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3025474" w14:textId="77777777" w:rsidR="0038388F" w:rsidRPr="00064DDE" w:rsidRDefault="0038388F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1B6ED70F" w14:textId="77777777" w:rsidR="0038388F" w:rsidRPr="00064DDE" w:rsidRDefault="0038388F" w:rsidP="00D324D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36B8F" w:rsidRPr="006666FA" w14:paraId="7BD55958" w14:textId="77777777" w:rsidTr="004A042A">
        <w:trPr>
          <w:trHeight w:val="308"/>
          <w:tblHeader/>
        </w:trPr>
        <w:tc>
          <w:tcPr>
            <w:tcW w:w="2163" w:type="pct"/>
          </w:tcPr>
          <w:p w14:paraId="7381FE45" w14:textId="77777777" w:rsidR="00290098" w:rsidRPr="00064DDE" w:rsidRDefault="00290098" w:rsidP="002900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5D0491F4" w14:textId="35BF85F8" w:rsidR="00290098" w:rsidRPr="00064DDE" w:rsidRDefault="00290098" w:rsidP="002900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3" w:type="pct"/>
          </w:tcPr>
          <w:p w14:paraId="13602545" w14:textId="0926E2AF" w:rsidR="00290098" w:rsidRPr="00286A57" w:rsidRDefault="00C64585" w:rsidP="00286A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1" w:type="pct"/>
          </w:tcPr>
          <w:p w14:paraId="6A82838F" w14:textId="77777777" w:rsidR="00290098" w:rsidRPr="00286A57" w:rsidRDefault="00290098" w:rsidP="00286A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14:paraId="2BFDE755" w14:textId="41945177" w:rsidR="00290098" w:rsidRPr="00286A57" w:rsidRDefault="00C64585" w:rsidP="00286A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6" w:type="pct"/>
          </w:tcPr>
          <w:p w14:paraId="46A06E50" w14:textId="77777777" w:rsidR="00290098" w:rsidRPr="00286A57" w:rsidRDefault="00290098" w:rsidP="00286A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</w:tcPr>
          <w:p w14:paraId="13B4C304" w14:textId="6258D99C" w:rsidR="00290098" w:rsidRPr="00286A57" w:rsidRDefault="00C64585" w:rsidP="00286A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" w:type="pct"/>
          </w:tcPr>
          <w:p w14:paraId="18AA1CAA" w14:textId="77777777" w:rsidR="00290098" w:rsidRPr="00286A57" w:rsidRDefault="00290098" w:rsidP="00286A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4" w:type="pct"/>
          </w:tcPr>
          <w:p w14:paraId="511A5FAD" w14:textId="12385F99" w:rsidR="00290098" w:rsidRPr="00286A57" w:rsidRDefault="00C64585" w:rsidP="00286A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90098" w:rsidRPr="006666FA" w14:paraId="6FB1858B" w14:textId="77777777" w:rsidTr="004A042A">
        <w:trPr>
          <w:trHeight w:val="344"/>
          <w:tblHeader/>
        </w:trPr>
        <w:tc>
          <w:tcPr>
            <w:tcW w:w="2163" w:type="pct"/>
          </w:tcPr>
          <w:p w14:paraId="42D17B95" w14:textId="77777777" w:rsidR="00290098" w:rsidRPr="00064DDE" w:rsidRDefault="00290098" w:rsidP="002900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797ECB48" w14:textId="77777777" w:rsidR="00290098" w:rsidRPr="00064DDE" w:rsidRDefault="00290098" w:rsidP="002900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1" w:type="pct"/>
            <w:gridSpan w:val="7"/>
          </w:tcPr>
          <w:p w14:paraId="1049864A" w14:textId="77777777" w:rsidR="00290098" w:rsidRPr="00064DDE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D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42A" w:rsidRPr="006666FA" w14:paraId="458493D5" w14:textId="77777777" w:rsidTr="004A042A">
        <w:tc>
          <w:tcPr>
            <w:tcW w:w="2163" w:type="pct"/>
          </w:tcPr>
          <w:p w14:paraId="085D1C56" w14:textId="77777777" w:rsidR="004A042A" w:rsidRPr="00064DDE" w:rsidRDefault="004A042A" w:rsidP="004A04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145" w:type="pct"/>
            <w:tcBorders>
              <w:left w:val="nil"/>
            </w:tcBorders>
          </w:tcPr>
          <w:p w14:paraId="7714C603" w14:textId="77777777" w:rsidR="004A042A" w:rsidRPr="00064DD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72FD58D3" w14:textId="66AA8D87" w:rsidR="004A042A" w:rsidRPr="00125574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131" w:type="pct"/>
          </w:tcPr>
          <w:p w14:paraId="7C457AAE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08051EF" w14:textId="204A1F7F" w:rsidR="004A042A" w:rsidRPr="00125574" w:rsidRDefault="004A042A" w:rsidP="004A042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Pr="00125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  <w:tc>
          <w:tcPr>
            <w:tcW w:w="136" w:type="pct"/>
          </w:tcPr>
          <w:p w14:paraId="25D406E2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5218C366" w14:textId="0DCEC660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B0CFBD8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265480" w14:textId="15AA7E7E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042A" w:rsidRPr="006666FA" w14:paraId="05EE3423" w14:textId="77777777" w:rsidTr="004A042A">
        <w:tc>
          <w:tcPr>
            <w:tcW w:w="2163" w:type="pct"/>
          </w:tcPr>
          <w:p w14:paraId="0A282A59" w14:textId="77777777" w:rsidR="004A042A" w:rsidRPr="00064DDE" w:rsidRDefault="004A042A" w:rsidP="004A04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อะไหล่และอุปกรณ์</w:t>
            </w:r>
          </w:p>
        </w:tc>
        <w:tc>
          <w:tcPr>
            <w:tcW w:w="145" w:type="pct"/>
            <w:tcBorders>
              <w:left w:val="nil"/>
            </w:tcBorders>
          </w:tcPr>
          <w:p w14:paraId="41ED5540" w14:textId="77777777" w:rsidR="004A042A" w:rsidRPr="00064DD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48EC4593" w14:textId="23E838CC" w:rsidR="004A042A" w:rsidRPr="00125574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131" w:type="pct"/>
          </w:tcPr>
          <w:p w14:paraId="2B3603A0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35E831" w14:textId="73716A27" w:rsidR="004A042A" w:rsidRPr="00805DF1" w:rsidRDefault="004A042A" w:rsidP="004A042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</w:t>
            </w:r>
            <w:r w:rsidRPr="00805D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136" w:type="pct"/>
          </w:tcPr>
          <w:p w14:paraId="79197C2F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1BE15DA" w14:textId="509D16EF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45932EC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0362B2" w14:textId="48C37446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042A" w:rsidRPr="006666FA" w14:paraId="4FAD0602" w14:textId="77777777" w:rsidTr="004A042A">
        <w:tc>
          <w:tcPr>
            <w:tcW w:w="2163" w:type="pct"/>
          </w:tcPr>
          <w:p w14:paraId="55400480" w14:textId="21BEF06C" w:rsidR="004A042A" w:rsidRPr="00064DDE" w:rsidRDefault="004A042A" w:rsidP="004A04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สินค้าระหว่างทาง</w:t>
            </w:r>
          </w:p>
        </w:tc>
        <w:tc>
          <w:tcPr>
            <w:tcW w:w="145" w:type="pct"/>
            <w:tcBorders>
              <w:left w:val="nil"/>
            </w:tcBorders>
          </w:tcPr>
          <w:p w14:paraId="13F978D2" w14:textId="77777777" w:rsidR="004A042A" w:rsidRPr="00064DD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649CCD5B" w14:textId="38FD1C82" w:rsidR="004A042A" w:rsidRPr="003372E3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72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6E7EF752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E2E7C6" w14:textId="2D467BFA" w:rsidR="004A042A" w:rsidRPr="00805DF1" w:rsidRDefault="004A042A" w:rsidP="004A042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05D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136" w:type="pct"/>
          </w:tcPr>
          <w:p w14:paraId="76E24874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2028CD0" w14:textId="3585A24C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6E0FF60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0B1CA5C" w14:textId="0D508CBB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042A" w:rsidRPr="006666FA" w14:paraId="3AC3C80D" w14:textId="77777777" w:rsidTr="004A042A">
        <w:tc>
          <w:tcPr>
            <w:tcW w:w="2163" w:type="pct"/>
          </w:tcPr>
          <w:p w14:paraId="32CB4DDD" w14:textId="77777777" w:rsidR="004A042A" w:rsidRPr="00064DDE" w:rsidRDefault="004A042A" w:rsidP="004A0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45" w:type="pct"/>
            <w:tcBorders>
              <w:left w:val="nil"/>
            </w:tcBorders>
          </w:tcPr>
          <w:p w14:paraId="3C76E117" w14:textId="77777777" w:rsidR="004A042A" w:rsidRPr="00064DDE" w:rsidRDefault="004A042A" w:rsidP="004A0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7A605F9" w14:textId="5C6D1CBF" w:rsidR="004A042A" w:rsidRPr="00576783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131" w:type="pct"/>
          </w:tcPr>
          <w:p w14:paraId="773FFA65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6C75E5D5" w14:textId="4D8152EE" w:rsidR="004A042A" w:rsidRPr="00064DDE" w:rsidRDefault="004A042A" w:rsidP="004A042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36" w:type="pct"/>
          </w:tcPr>
          <w:p w14:paraId="01FF0103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ED68178" w14:textId="62AFFE6C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7631A6F8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9DF68C9" w14:textId="6498A792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A042A" w:rsidRPr="002D3DD5" w14:paraId="7DCA0AD0" w14:textId="77777777" w:rsidTr="004A042A">
        <w:tc>
          <w:tcPr>
            <w:tcW w:w="2163" w:type="pct"/>
          </w:tcPr>
          <w:p w14:paraId="03DE7D2F" w14:textId="77777777" w:rsidR="004A042A" w:rsidRPr="00064DDE" w:rsidRDefault="004A042A" w:rsidP="004A0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064DDE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ค่าเผื่อการลดมูลค่า</w:t>
            </w:r>
          </w:p>
        </w:tc>
        <w:tc>
          <w:tcPr>
            <w:tcW w:w="145" w:type="pct"/>
            <w:tcBorders>
              <w:left w:val="nil"/>
            </w:tcBorders>
          </w:tcPr>
          <w:p w14:paraId="09751B1E" w14:textId="77777777" w:rsidR="004A042A" w:rsidRPr="00064DD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C9DF35C" w14:textId="652FDA2A" w:rsidR="004A042A" w:rsidRPr="00576783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028E09BC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E1827C6" w14:textId="246AD422" w:rsidR="004A042A" w:rsidRPr="00125574" w:rsidRDefault="004A042A" w:rsidP="004A042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1FBA8C6F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2AA3CF7" w14:textId="14C053A6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7F1A3DF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C28A18A" w14:textId="4F618B31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042A" w:rsidRPr="006666FA" w14:paraId="11DE4EC2" w14:textId="77777777" w:rsidTr="004A042A">
        <w:tc>
          <w:tcPr>
            <w:tcW w:w="2163" w:type="pct"/>
          </w:tcPr>
          <w:p w14:paraId="4B0DCC0B" w14:textId="77777777" w:rsidR="004A042A" w:rsidRPr="00064DDE" w:rsidRDefault="004A042A" w:rsidP="004A0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4D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5" w:type="pct"/>
            <w:tcBorders>
              <w:left w:val="nil"/>
            </w:tcBorders>
          </w:tcPr>
          <w:p w14:paraId="6B598CD9" w14:textId="77777777" w:rsidR="004A042A" w:rsidRPr="00064DD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57D4C47" w14:textId="0F4ECC53" w:rsidR="004A042A" w:rsidRPr="00576783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31" w:type="pct"/>
          </w:tcPr>
          <w:p w14:paraId="12E42BEB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6758DF8" w14:textId="44121B2D" w:rsidR="004A042A" w:rsidRPr="00064DDE" w:rsidRDefault="004A042A" w:rsidP="004A042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36" w:type="pct"/>
          </w:tcPr>
          <w:p w14:paraId="76D43463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45EABD3D" w14:textId="3155B5B0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96AAFFD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CEE6D26" w14:textId="6C25BA01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A042A" w:rsidRPr="006666FA" w14:paraId="73D777FA" w14:textId="77777777" w:rsidTr="004A042A">
        <w:tc>
          <w:tcPr>
            <w:tcW w:w="2163" w:type="pct"/>
          </w:tcPr>
          <w:p w14:paraId="2ED926B5" w14:textId="77777777" w:rsidR="004A042A" w:rsidRPr="0077251E" w:rsidRDefault="004A042A" w:rsidP="004A0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5" w:type="pct"/>
            <w:tcBorders>
              <w:left w:val="nil"/>
            </w:tcBorders>
          </w:tcPr>
          <w:p w14:paraId="5BAEAD4B" w14:textId="77777777" w:rsidR="004A042A" w:rsidRPr="0077251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573AF148" w14:textId="77777777" w:rsidR="004A042A" w:rsidRPr="0077251E" w:rsidRDefault="004A042A" w:rsidP="004A042A">
            <w:pPr>
              <w:pStyle w:val="acctfourfigures"/>
              <w:tabs>
                <w:tab w:val="clear" w:pos="765"/>
                <w:tab w:val="decimal" w:pos="864"/>
                <w:tab w:val="decimal" w:pos="9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</w:tcPr>
          <w:p w14:paraId="0B474B99" w14:textId="77777777" w:rsidR="004A042A" w:rsidRPr="0077251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92BEA66" w14:textId="77777777" w:rsidR="004A042A" w:rsidRPr="0077251E" w:rsidRDefault="004A042A" w:rsidP="004A042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34" w:right="-1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4CC1F46" w14:textId="77777777" w:rsidR="004A042A" w:rsidRPr="0077251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15D8A091" w14:textId="77777777" w:rsidR="004A042A" w:rsidRPr="0077251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" w:type="pct"/>
          </w:tcPr>
          <w:p w14:paraId="32948FE0" w14:textId="77777777" w:rsidR="004A042A" w:rsidRPr="0077251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8605CDE" w14:textId="77777777" w:rsidR="004A042A" w:rsidRPr="0077251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A042A" w:rsidRPr="006666FA" w14:paraId="3533E24E" w14:textId="77777777" w:rsidTr="004A042A">
        <w:tc>
          <w:tcPr>
            <w:tcW w:w="2163" w:type="pct"/>
          </w:tcPr>
          <w:p w14:paraId="6D5A6B82" w14:textId="15CD342F" w:rsidR="004A042A" w:rsidRPr="00064DDE" w:rsidRDefault="004A042A" w:rsidP="004A042A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6A57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5" w:type="pct"/>
            <w:tcBorders>
              <w:left w:val="nil"/>
            </w:tcBorders>
          </w:tcPr>
          <w:p w14:paraId="40DB42C0" w14:textId="77777777" w:rsidR="004A042A" w:rsidRPr="00064DD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69CA893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64"/>
                <w:tab w:val="decimal" w:pos="9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1" w:type="pct"/>
          </w:tcPr>
          <w:p w14:paraId="32FBEDAA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5D95992" w14:textId="5FE14065" w:rsidR="004A042A" w:rsidRPr="00064DDE" w:rsidRDefault="004A042A" w:rsidP="004A042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E4DDC19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C01B5C7" w14:textId="72D1720D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8A74F29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94B6C2" w14:textId="7581B0FA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A042A" w:rsidRPr="006666FA" w14:paraId="1F2902B0" w14:textId="77777777" w:rsidTr="004A042A">
        <w:tc>
          <w:tcPr>
            <w:tcW w:w="2163" w:type="pct"/>
          </w:tcPr>
          <w:p w14:paraId="227D9C29" w14:textId="350F0F23" w:rsidR="004A042A" w:rsidRPr="00064DDE" w:rsidRDefault="004A042A" w:rsidP="004A0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5" w:type="pct"/>
            <w:tcBorders>
              <w:left w:val="nil"/>
            </w:tcBorders>
          </w:tcPr>
          <w:p w14:paraId="47DC91DB" w14:textId="77777777" w:rsidR="004A042A" w:rsidRPr="00064DD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73D46AE7" w14:textId="7768BAFA" w:rsidR="004A042A" w:rsidRPr="00576783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131" w:type="pct"/>
          </w:tcPr>
          <w:p w14:paraId="371612C9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DB6E07" w14:textId="221A23EF" w:rsidR="004A042A" w:rsidRPr="002A3917" w:rsidRDefault="004A042A" w:rsidP="006F768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4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19,080,158</w:t>
            </w:r>
          </w:p>
        </w:tc>
        <w:tc>
          <w:tcPr>
            <w:tcW w:w="136" w:type="pct"/>
          </w:tcPr>
          <w:p w14:paraId="5118E78C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377BA01" w14:textId="718C4C6B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3279187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006C7BB" w14:textId="26319853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042A" w:rsidRPr="006666FA" w14:paraId="140CFC57" w14:textId="77777777" w:rsidTr="004A042A">
        <w:tc>
          <w:tcPr>
            <w:tcW w:w="2163" w:type="pct"/>
          </w:tcPr>
          <w:p w14:paraId="0358E4CC" w14:textId="533AAB78" w:rsidR="004A042A" w:rsidRPr="00064DDE" w:rsidRDefault="004A042A" w:rsidP="004A042A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45" w:type="pct"/>
            <w:tcBorders>
              <w:left w:val="nil"/>
            </w:tcBorders>
          </w:tcPr>
          <w:p w14:paraId="044E1279" w14:textId="77777777" w:rsidR="004A042A" w:rsidRPr="00064DDE" w:rsidRDefault="004A042A" w:rsidP="004A0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66A6562" w14:textId="77777777" w:rsidR="004A042A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274D73" w14:textId="0A53F0AF" w:rsidR="004A042A" w:rsidRPr="00576783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131" w:type="pct"/>
          </w:tcPr>
          <w:p w14:paraId="78D31608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7EBEA7" w14:textId="77777777" w:rsidR="004A042A" w:rsidRDefault="004A042A" w:rsidP="004A042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5012844" w14:textId="55C36905" w:rsidR="004A042A" w:rsidRPr="002A3917" w:rsidRDefault="004A042A" w:rsidP="004A042A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2872A02E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E5C9EEE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77D8A1" w14:textId="3249E641" w:rsidR="004A042A" w:rsidRPr="00064DDE" w:rsidRDefault="004A042A" w:rsidP="004A042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0BE831D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18C7DBC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B8B538" w14:textId="65C08816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A042A" w:rsidRPr="006666FA" w14:paraId="334EA991" w14:textId="77777777" w:rsidTr="004A042A">
        <w:tc>
          <w:tcPr>
            <w:tcW w:w="2163" w:type="pct"/>
            <w:shd w:val="clear" w:color="auto" w:fill="FFFFFF"/>
          </w:tcPr>
          <w:p w14:paraId="6A84C071" w14:textId="04A250F5" w:rsidR="004A042A" w:rsidRPr="002875AF" w:rsidRDefault="004A042A" w:rsidP="004A042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5" w:type="pct"/>
            <w:tcBorders>
              <w:left w:val="nil"/>
            </w:tcBorders>
            <w:shd w:val="clear" w:color="auto" w:fill="FFFFFF"/>
          </w:tcPr>
          <w:p w14:paraId="01D7A8F7" w14:textId="77777777" w:rsidR="004A042A" w:rsidRPr="00064DDE" w:rsidRDefault="004A042A" w:rsidP="004A042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979AD26" w14:textId="0F1FE0AF" w:rsidR="004A042A" w:rsidRPr="00576783" w:rsidRDefault="004A042A" w:rsidP="004A042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8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131" w:type="pct"/>
          </w:tcPr>
          <w:p w14:paraId="5BF46518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9D735D7" w14:textId="604BB9B9" w:rsidR="004A042A" w:rsidRPr="004A042A" w:rsidRDefault="004A042A" w:rsidP="004A042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9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A04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19,069,486</w:t>
            </w:r>
          </w:p>
        </w:tc>
        <w:tc>
          <w:tcPr>
            <w:tcW w:w="136" w:type="pct"/>
          </w:tcPr>
          <w:p w14:paraId="60395710" w14:textId="77777777" w:rsidR="004A042A" w:rsidRPr="004A042A" w:rsidRDefault="004A042A" w:rsidP="004A042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2CDF87A" w14:textId="581324A0" w:rsidR="004A042A" w:rsidRPr="004A042A" w:rsidRDefault="004A042A" w:rsidP="004A042A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A04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02C216DF" w14:textId="77777777" w:rsidR="004A042A" w:rsidRPr="00064DDE" w:rsidRDefault="004A042A" w:rsidP="004A04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AF4257A" w14:textId="3DC95C86" w:rsidR="004A042A" w:rsidRPr="00064DDE" w:rsidRDefault="004A042A" w:rsidP="004A042A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4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CD33C85" w14:textId="39F6258E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330B9C8B" w14:textId="5F813FCF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7C79D4B1" w14:textId="68E18B1A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2FA24794" w14:textId="7FA0B827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53C5A3A2" w14:textId="6023543E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4663B8EC" w14:textId="7ABA0CDF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4E8CD0BB" w14:textId="0B306A62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5B6DD9E9" w14:textId="204DB536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602D8BDE" w14:textId="4E5BA6C7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2D1A060C" w14:textId="5A66C776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33FED030" w14:textId="51857E81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0952F621" w14:textId="4EB90C9B" w:rsid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2C256E20" w14:textId="77777777" w:rsidR="006F768C" w:rsidRPr="006F768C" w:rsidRDefault="006F768C" w:rsidP="006F768C">
      <w:pPr>
        <w:pStyle w:val="BodyText"/>
        <w:spacing w:after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08FD90CB" w14:textId="1E0C66DF" w:rsidR="0038388F" w:rsidRDefault="0038388F" w:rsidP="0038388F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ยานพาหนะรอการขาย</w:t>
      </w:r>
      <w:r w:rsidR="000317B8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สำหรับสินทรัพย์ให้เช่า</w:t>
      </w:r>
    </w:p>
    <w:p w14:paraId="32C3B041" w14:textId="77777777" w:rsidR="00A07A61" w:rsidRPr="00A07A61" w:rsidRDefault="00A07A61" w:rsidP="00A07A61">
      <w:pPr>
        <w:pStyle w:val="BodyText"/>
        <w:spacing w:after="0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11"/>
        <w:gridCol w:w="1087"/>
        <w:gridCol w:w="236"/>
        <w:gridCol w:w="1106"/>
        <w:gridCol w:w="242"/>
        <w:gridCol w:w="1051"/>
        <w:gridCol w:w="236"/>
        <w:gridCol w:w="1091"/>
      </w:tblGrid>
      <w:tr w:rsidR="00801C94" w:rsidRPr="006666FA" w14:paraId="533BDFD9" w14:textId="77777777" w:rsidTr="00801C94">
        <w:trPr>
          <w:tblHeader/>
        </w:trPr>
        <w:tc>
          <w:tcPr>
            <w:tcW w:w="1873" w:type="pct"/>
          </w:tcPr>
          <w:p w14:paraId="02A8645C" w14:textId="77777777" w:rsidR="00801C94" w:rsidRPr="006666FA" w:rsidRDefault="00801C94" w:rsidP="005C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3" w:type="pct"/>
            <w:tcBorders>
              <w:left w:val="nil"/>
            </w:tcBorders>
          </w:tcPr>
          <w:p w14:paraId="111EE222" w14:textId="77777777" w:rsidR="00801C94" w:rsidRPr="006666FA" w:rsidRDefault="00801C94" w:rsidP="005C4A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68D5FB7B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41D9950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2E8F8707" w14:textId="77777777" w:rsidR="00801C94" w:rsidRPr="006666FA" w:rsidRDefault="00801C94" w:rsidP="005C4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6995" w:rsidRPr="006666FA" w14:paraId="4E29AA3F" w14:textId="77777777" w:rsidTr="00801C94">
        <w:trPr>
          <w:trHeight w:val="308"/>
          <w:tblHeader/>
        </w:trPr>
        <w:tc>
          <w:tcPr>
            <w:tcW w:w="1873" w:type="pct"/>
          </w:tcPr>
          <w:p w14:paraId="3B076C89" w14:textId="77777777" w:rsidR="00E76995" w:rsidRPr="006666FA" w:rsidRDefault="00E76995" w:rsidP="00E7699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  <w:tcBorders>
              <w:left w:val="nil"/>
            </w:tcBorders>
          </w:tcPr>
          <w:p w14:paraId="26DBA268" w14:textId="4CE87D7A" w:rsidR="00E76995" w:rsidRPr="006666FA" w:rsidRDefault="00E76995" w:rsidP="00E76995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580" w:type="pct"/>
          </w:tcPr>
          <w:p w14:paraId="52F23311" w14:textId="23088A1F" w:rsidR="00E76995" w:rsidRPr="00125574" w:rsidRDefault="00C64585" w:rsidP="0077251E">
            <w:pPr>
              <w:pStyle w:val="BodyText"/>
              <w:spacing w:after="0" w:line="240" w:lineRule="auto"/>
              <w:ind w:left="-106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" w:type="pct"/>
          </w:tcPr>
          <w:p w14:paraId="309DF15D" w14:textId="77777777" w:rsidR="00E76995" w:rsidRPr="00125574" w:rsidRDefault="00E7699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6413CA0" w14:textId="4CEAEA7D" w:rsidR="00E76995" w:rsidRPr="00125574" w:rsidRDefault="00C6458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7FBF96AB" w14:textId="77777777" w:rsidR="00E76995" w:rsidRPr="00125574" w:rsidRDefault="00E7699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</w:tcPr>
          <w:p w14:paraId="74042870" w14:textId="646EDB21" w:rsidR="00E76995" w:rsidRPr="00125574" w:rsidRDefault="00C6458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" w:type="pct"/>
          </w:tcPr>
          <w:p w14:paraId="5E903683" w14:textId="77777777" w:rsidR="00E76995" w:rsidRPr="00125574" w:rsidRDefault="00E7699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5D883A19" w14:textId="301BDF0C" w:rsidR="00E76995" w:rsidRPr="00125574" w:rsidRDefault="00C64585" w:rsidP="00125574">
            <w:pPr>
              <w:pStyle w:val="BodyText"/>
              <w:spacing w:after="0" w:line="240" w:lineRule="auto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90098" w:rsidRPr="006666FA" w14:paraId="6BF63B0C" w14:textId="77777777" w:rsidTr="00801C94">
        <w:trPr>
          <w:trHeight w:val="344"/>
          <w:tblHeader/>
        </w:trPr>
        <w:tc>
          <w:tcPr>
            <w:tcW w:w="1873" w:type="pct"/>
          </w:tcPr>
          <w:p w14:paraId="2F751292" w14:textId="77777777" w:rsidR="00290098" w:rsidRPr="0077251E" w:rsidRDefault="00290098" w:rsidP="002900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" w:type="pct"/>
            <w:tcBorders>
              <w:left w:val="nil"/>
            </w:tcBorders>
          </w:tcPr>
          <w:p w14:paraId="39564328" w14:textId="32CF5A21" w:rsidR="00290098" w:rsidRPr="006666FA" w:rsidRDefault="00290098" w:rsidP="002900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4" w:type="pct"/>
            <w:gridSpan w:val="7"/>
          </w:tcPr>
          <w:p w14:paraId="3D5B2063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8EF" w:rsidRPr="006666FA" w14:paraId="47D477B4" w14:textId="77777777" w:rsidTr="00D76EE0">
        <w:trPr>
          <w:trHeight w:val="80"/>
        </w:trPr>
        <w:tc>
          <w:tcPr>
            <w:tcW w:w="1873" w:type="pct"/>
          </w:tcPr>
          <w:p w14:paraId="60442754" w14:textId="784C772A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433" w:type="pct"/>
            <w:tcBorders>
              <w:left w:val="nil"/>
            </w:tcBorders>
          </w:tcPr>
          <w:p w14:paraId="31A5B7FA" w14:textId="77777777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</w:tcPr>
          <w:p w14:paraId="3D8FD254" w14:textId="7454331B" w:rsidR="008338EF" w:rsidRPr="00125574" w:rsidRDefault="00C64585" w:rsidP="006F768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</w:t>
            </w:r>
            <w:r w:rsidR="00F95FB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26" w:type="pct"/>
          </w:tcPr>
          <w:p w14:paraId="5184B88E" w14:textId="77777777" w:rsidR="008338EF" w:rsidRPr="006666FA" w:rsidRDefault="008338EF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6BA909D5" w14:textId="272F9094" w:rsidR="008338EF" w:rsidRPr="006F768C" w:rsidRDefault="00C64585" w:rsidP="006F768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42</w:t>
            </w:r>
            <w:r w:rsidR="008338EF"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129" w:type="pct"/>
          </w:tcPr>
          <w:p w14:paraId="4EEB1FF2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2D357296" w14:textId="3A041F63" w:rsidR="008338EF" w:rsidRPr="006666FA" w:rsidRDefault="008338EF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7679BF01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37A17363" w14:textId="140F41A6" w:rsidR="008338EF" w:rsidRPr="006666FA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38EF" w:rsidRPr="006666FA" w14:paraId="58F26833" w14:textId="77777777" w:rsidTr="00801C94">
        <w:tc>
          <w:tcPr>
            <w:tcW w:w="1873" w:type="pct"/>
          </w:tcPr>
          <w:p w14:paraId="3D010CF5" w14:textId="52D65558" w:rsidR="008338EF" w:rsidRPr="006666FA" w:rsidRDefault="008338EF" w:rsidP="008338EF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โอนจากสินทรัพย์ให้เช่าตามสัญญาเช่า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ดำเนินงาน</w:t>
            </w:r>
          </w:p>
        </w:tc>
        <w:tc>
          <w:tcPr>
            <w:tcW w:w="433" w:type="pct"/>
            <w:tcBorders>
              <w:left w:val="nil"/>
            </w:tcBorders>
          </w:tcPr>
          <w:p w14:paraId="168C3EF5" w14:textId="77777777" w:rsidR="008338EF" w:rsidRPr="00562F2E" w:rsidRDefault="008338EF" w:rsidP="008338EF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6C5AE14D" w14:textId="124CD465" w:rsidR="008338EF" w:rsidRPr="00562F2E" w:rsidRDefault="00C64585" w:rsidP="008338EF">
            <w:pPr>
              <w:tabs>
                <w:tab w:val="left" w:pos="706"/>
                <w:tab w:val="left" w:pos="1412"/>
                <w:tab w:val="left" w:pos="2118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580" w:type="pct"/>
          </w:tcPr>
          <w:p w14:paraId="5F32539B" w14:textId="77777777" w:rsidR="00D63628" w:rsidRPr="00E344AD" w:rsidRDefault="00D63628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582400E" w14:textId="3A8CA9AA" w:rsidR="00F95FB0" w:rsidRPr="00E344AD" w:rsidRDefault="00C64585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344A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583702" w:rsidRPr="00E344A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E344A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="00651E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26" w:type="pct"/>
          </w:tcPr>
          <w:p w14:paraId="20E0474F" w14:textId="77777777" w:rsidR="008338EF" w:rsidRPr="007601A8" w:rsidRDefault="008338EF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0" w:type="pct"/>
          </w:tcPr>
          <w:p w14:paraId="0D9D4E00" w14:textId="77777777" w:rsidR="008338EF" w:rsidRPr="00D04804" w:rsidRDefault="008338EF" w:rsidP="004C3C0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71C5CAB" w14:textId="1500E326" w:rsidR="008338EF" w:rsidRPr="006F768C" w:rsidRDefault="00C64585" w:rsidP="006F768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8338EF"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129" w:type="pct"/>
          </w:tcPr>
          <w:p w14:paraId="761BE415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4B34FB7F" w14:textId="77777777" w:rsidR="008338EF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0A0346" w14:textId="4AA10B81" w:rsidR="008338EF" w:rsidRPr="006666FA" w:rsidRDefault="008338EF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462C61D5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2F81328A" w14:textId="77777777" w:rsidR="008338EF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B1F435" w14:textId="0A7C9EA5" w:rsidR="008338EF" w:rsidRPr="006666FA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38EF" w:rsidRPr="006666FA" w14:paraId="35FF53EA" w14:textId="77777777" w:rsidTr="00801C94">
        <w:tc>
          <w:tcPr>
            <w:tcW w:w="1873" w:type="pct"/>
          </w:tcPr>
          <w:p w14:paraId="66944949" w14:textId="63720199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</w:t>
            </w:r>
            <w:r w:rsidR="00A07A61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ไป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433" w:type="pct"/>
            <w:tcBorders>
              <w:left w:val="nil"/>
            </w:tcBorders>
          </w:tcPr>
          <w:p w14:paraId="61CC70C6" w14:textId="591574C2" w:rsidR="008338EF" w:rsidRPr="00562F2E" w:rsidRDefault="00C64585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580" w:type="pct"/>
          </w:tcPr>
          <w:p w14:paraId="7B0F5469" w14:textId="00FE178E" w:rsidR="008338EF" w:rsidRPr="00E344AD" w:rsidRDefault="00C64585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344A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126" w:type="pct"/>
          </w:tcPr>
          <w:p w14:paraId="16264359" w14:textId="77777777" w:rsidR="008338EF" w:rsidRPr="006666FA" w:rsidRDefault="008338EF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54F262E8" w14:textId="2F073F26" w:rsidR="008338EF" w:rsidRPr="00125574" w:rsidRDefault="008338EF" w:rsidP="006F768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71C9333F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4EBFF757" w14:textId="1F4341EF" w:rsidR="008338EF" w:rsidRPr="006666FA" w:rsidRDefault="008338EF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35809D65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22230EE6" w14:textId="69DED07E" w:rsidR="008338EF" w:rsidRPr="006666FA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67F58" w:rsidRPr="006666FA" w14:paraId="3EE30D36" w14:textId="77777777" w:rsidTr="00801C94">
        <w:tc>
          <w:tcPr>
            <w:tcW w:w="1873" w:type="pct"/>
          </w:tcPr>
          <w:p w14:paraId="0DCCB2C6" w14:textId="69E52B74" w:rsidR="00D67F58" w:rsidRPr="006666FA" w:rsidRDefault="00D67F58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ปรับสภาพยานพาหนะรอขาย</w:t>
            </w:r>
          </w:p>
        </w:tc>
        <w:tc>
          <w:tcPr>
            <w:tcW w:w="433" w:type="pct"/>
            <w:tcBorders>
              <w:left w:val="nil"/>
            </w:tcBorders>
          </w:tcPr>
          <w:p w14:paraId="00F3054A" w14:textId="77777777" w:rsidR="00D67F58" w:rsidRDefault="00D67F58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61E9392" w14:textId="6B8EAAE4" w:rsidR="00D67F58" w:rsidRPr="00E344AD" w:rsidRDefault="002F7D71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10,045</w:t>
            </w:r>
          </w:p>
        </w:tc>
        <w:tc>
          <w:tcPr>
            <w:tcW w:w="126" w:type="pct"/>
          </w:tcPr>
          <w:p w14:paraId="5E0FF78B" w14:textId="77777777" w:rsidR="00D67F58" w:rsidRPr="006666FA" w:rsidRDefault="00D67F58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25987AFA" w14:textId="275A5C77" w:rsidR="00D67F58" w:rsidRDefault="0094219C" w:rsidP="009421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65B29D7D" w14:textId="77777777" w:rsidR="00D67F58" w:rsidRPr="006666FA" w:rsidRDefault="00D67F58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1050A7FE" w14:textId="0B65D818" w:rsidR="00D67F58" w:rsidRDefault="0094219C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01497E1D" w14:textId="77777777" w:rsidR="00D67F58" w:rsidRPr="006666FA" w:rsidRDefault="00D67F58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7B77D2E8" w14:textId="5D1FC877" w:rsidR="00D67F58" w:rsidRDefault="0094219C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38EF" w:rsidRPr="006666FA" w14:paraId="30BA4AF4" w14:textId="77777777" w:rsidTr="00801C94">
        <w:tc>
          <w:tcPr>
            <w:tcW w:w="1873" w:type="pct"/>
          </w:tcPr>
          <w:p w14:paraId="52EAF297" w14:textId="285F729E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433" w:type="pct"/>
            <w:tcBorders>
              <w:left w:val="nil"/>
            </w:tcBorders>
          </w:tcPr>
          <w:p w14:paraId="1A696DFD" w14:textId="2D838E0A" w:rsidR="008338EF" w:rsidRPr="00562F2E" w:rsidRDefault="00C64585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580" w:type="pct"/>
          </w:tcPr>
          <w:p w14:paraId="59AD424C" w14:textId="31720F4E" w:rsidR="008338EF" w:rsidRPr="00D04804" w:rsidRDefault="00C64585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259</w:t>
            </w:r>
            <w:r w:rsidR="00D63628" w:rsidRPr="00D6362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26" w:type="pct"/>
          </w:tcPr>
          <w:p w14:paraId="66D55112" w14:textId="77777777" w:rsidR="008338EF" w:rsidRPr="006666FA" w:rsidRDefault="008338EF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20941C39" w14:textId="4F5421F1" w:rsidR="008338EF" w:rsidRPr="006F768C" w:rsidRDefault="00C64585" w:rsidP="006F768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233</w:t>
            </w:r>
            <w:r w:rsidR="008338EF"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29" w:type="pct"/>
          </w:tcPr>
          <w:p w14:paraId="6D0B73C5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6B654E31" w14:textId="72454124" w:rsidR="008338EF" w:rsidRPr="006666FA" w:rsidRDefault="008338EF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87590EF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4145E04A" w14:textId="23F16697" w:rsidR="008338EF" w:rsidRPr="006666FA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38EF" w:rsidRPr="006666FA" w14:paraId="385B2CAB" w14:textId="77777777" w:rsidTr="00801C94">
        <w:tc>
          <w:tcPr>
            <w:tcW w:w="1873" w:type="pct"/>
          </w:tcPr>
          <w:p w14:paraId="1F4300FE" w14:textId="79189FC0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433" w:type="pct"/>
            <w:tcBorders>
              <w:left w:val="nil"/>
            </w:tcBorders>
          </w:tcPr>
          <w:p w14:paraId="6889C09A" w14:textId="77777777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7AEB3DB" w14:textId="5D8033D0" w:rsidR="008338EF" w:rsidRPr="00B27B89" w:rsidRDefault="00F95FB0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2F7D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53,211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</w:tcPr>
          <w:p w14:paraId="54369F37" w14:textId="77777777" w:rsidR="008338EF" w:rsidRPr="006666FA" w:rsidRDefault="008338EF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4E86E5D5" w14:textId="4D4F163E" w:rsidR="008338EF" w:rsidRPr="00125574" w:rsidRDefault="008338EF" w:rsidP="007725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219</w:t>
            </w: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033</w:t>
            </w: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282C08F4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3C6033AF" w14:textId="65E101AE" w:rsidR="008338EF" w:rsidRPr="006666FA" w:rsidRDefault="008338EF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1AB9F82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40131D63" w14:textId="039A2B46" w:rsidR="008338EF" w:rsidRPr="006666FA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38EF" w:rsidRPr="006666FA" w14:paraId="3ECACE56" w14:textId="77777777" w:rsidTr="004760F0">
        <w:tc>
          <w:tcPr>
            <w:tcW w:w="1873" w:type="pct"/>
          </w:tcPr>
          <w:p w14:paraId="1CCD5D76" w14:textId="203E952B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433" w:type="pct"/>
            <w:tcBorders>
              <w:left w:val="nil"/>
            </w:tcBorders>
          </w:tcPr>
          <w:p w14:paraId="0D873A55" w14:textId="77777777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7D586C7" w14:textId="1B32AB53" w:rsidR="008338EF" w:rsidRPr="0016255E" w:rsidRDefault="00C64585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16255E" w:rsidRPr="0016255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26" w:type="pct"/>
          </w:tcPr>
          <w:p w14:paraId="75A04719" w14:textId="77777777" w:rsidR="008338EF" w:rsidRPr="006666FA" w:rsidRDefault="008338EF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0D47CE0" w14:textId="0C06187E" w:rsidR="008338EF" w:rsidRPr="006666FA" w:rsidRDefault="00C64585" w:rsidP="006F768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8338EF" w:rsidRPr="00D0480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29" w:type="pct"/>
          </w:tcPr>
          <w:p w14:paraId="12C75B58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0507FAC4" w14:textId="040A56F1" w:rsidR="008338EF" w:rsidRPr="006666FA" w:rsidRDefault="008338EF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E2BE2BC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4A5FC40" w14:textId="64DCCDB1" w:rsidR="008338EF" w:rsidRPr="006666FA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338EF" w:rsidRPr="006666FA" w14:paraId="78ED4AA3" w14:textId="77777777" w:rsidTr="004760F0">
        <w:tc>
          <w:tcPr>
            <w:tcW w:w="1873" w:type="pct"/>
          </w:tcPr>
          <w:p w14:paraId="055A7DBB" w14:textId="7D66716C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ค่าเผื่อการลดมูลค่า</w:t>
            </w:r>
          </w:p>
        </w:tc>
        <w:tc>
          <w:tcPr>
            <w:tcW w:w="433" w:type="pct"/>
            <w:tcBorders>
              <w:left w:val="nil"/>
            </w:tcBorders>
          </w:tcPr>
          <w:p w14:paraId="7B962328" w14:textId="77777777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9CFA686" w14:textId="2F382E67" w:rsidR="008338EF" w:rsidRPr="0016255E" w:rsidRDefault="0016255E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6255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111</w:t>
            </w:r>
            <w:r w:rsidRPr="0016255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</w:tcPr>
          <w:p w14:paraId="3E343939" w14:textId="77777777" w:rsidR="008338EF" w:rsidRPr="006666FA" w:rsidRDefault="008338EF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8411AD" w14:textId="0AA77C50" w:rsidR="008338EF" w:rsidRPr="00C41EB7" w:rsidRDefault="008338EF" w:rsidP="006F768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96</w:t>
            </w:r>
            <w:r w:rsidRPr="00D0480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09A70F1D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68FB8959" w14:textId="1BB61027" w:rsidR="008338EF" w:rsidRPr="006666FA" w:rsidRDefault="008338EF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4D115EB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4429224" w14:textId="6B59F5A9" w:rsidR="008338EF" w:rsidRPr="006666FA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338EF" w:rsidRPr="006666FA" w14:paraId="6B285FC2" w14:textId="77777777" w:rsidTr="004760F0">
        <w:tc>
          <w:tcPr>
            <w:tcW w:w="1873" w:type="pct"/>
          </w:tcPr>
          <w:p w14:paraId="42554E12" w14:textId="26DBA3A5" w:rsidR="008338EF" w:rsidRPr="006666FA" w:rsidRDefault="008338EF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433" w:type="pct"/>
            <w:tcBorders>
              <w:left w:val="nil"/>
            </w:tcBorders>
          </w:tcPr>
          <w:p w14:paraId="5DA0CFF2" w14:textId="77777777" w:rsidR="008338EF" w:rsidRPr="006666FA" w:rsidRDefault="008338EF" w:rsidP="008338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D5654B9" w14:textId="59342598" w:rsidR="008338EF" w:rsidRPr="0016255E" w:rsidRDefault="00C64585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16255E" w:rsidRPr="0016255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26" w:type="pct"/>
          </w:tcPr>
          <w:p w14:paraId="73FD26EE" w14:textId="77777777" w:rsidR="008338EF" w:rsidRPr="006666FA" w:rsidRDefault="008338EF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1CB5DB0" w14:textId="2FE7CF84" w:rsidR="008338EF" w:rsidRPr="006666FA" w:rsidRDefault="00C64585" w:rsidP="006F768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8338E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129" w:type="pct"/>
          </w:tcPr>
          <w:p w14:paraId="01D61211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C7FC396" w14:textId="32966F47" w:rsidR="008338EF" w:rsidRPr="006666FA" w:rsidRDefault="008338EF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C7F07D2" w14:textId="77777777" w:rsidR="008338EF" w:rsidRPr="006666FA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05BC1D8" w14:textId="4FC1829F" w:rsidR="008338EF" w:rsidRPr="006666FA" w:rsidRDefault="008338EF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7251E" w:rsidRPr="006666FA" w14:paraId="5AB39B94" w14:textId="77777777" w:rsidTr="0077251E">
        <w:tc>
          <w:tcPr>
            <w:tcW w:w="1873" w:type="pct"/>
          </w:tcPr>
          <w:p w14:paraId="2D2F100C" w14:textId="77777777" w:rsidR="0077251E" w:rsidRPr="0077251E" w:rsidRDefault="0077251E" w:rsidP="008338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33" w:type="pct"/>
            <w:tcBorders>
              <w:left w:val="nil"/>
            </w:tcBorders>
          </w:tcPr>
          <w:p w14:paraId="01876E69" w14:textId="77777777" w:rsidR="0077251E" w:rsidRPr="0077251E" w:rsidRDefault="0077251E" w:rsidP="008338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3A361A6" w14:textId="77777777" w:rsidR="0077251E" w:rsidRPr="0077251E" w:rsidRDefault="0077251E" w:rsidP="008338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" w:type="pct"/>
          </w:tcPr>
          <w:p w14:paraId="6DE5FD49" w14:textId="77777777" w:rsidR="0077251E" w:rsidRPr="0077251E" w:rsidRDefault="0077251E" w:rsidP="008338EF">
            <w:pPr>
              <w:tabs>
                <w:tab w:val="decimal" w:pos="800"/>
              </w:tabs>
              <w:spacing w:line="240" w:lineRule="auto"/>
              <w:ind w:left="-108" w:right="-10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B32D8F9" w14:textId="77777777" w:rsidR="0077251E" w:rsidRPr="0077251E" w:rsidRDefault="0077251E" w:rsidP="008338E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" w:type="pct"/>
          </w:tcPr>
          <w:p w14:paraId="58BAA13F" w14:textId="77777777" w:rsidR="0077251E" w:rsidRPr="0077251E" w:rsidRDefault="0077251E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0AC8D118" w14:textId="77777777" w:rsidR="0077251E" w:rsidRPr="0077251E" w:rsidRDefault="0077251E" w:rsidP="008338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" w:type="pct"/>
          </w:tcPr>
          <w:p w14:paraId="550A4C13" w14:textId="77777777" w:rsidR="0077251E" w:rsidRPr="0077251E" w:rsidRDefault="0077251E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7156440" w14:textId="77777777" w:rsidR="0077251E" w:rsidRPr="0077251E" w:rsidRDefault="0077251E" w:rsidP="008338EF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338EF" w:rsidRPr="006666FA" w14:paraId="53D11950" w14:textId="77777777" w:rsidTr="004760F0">
        <w:tc>
          <w:tcPr>
            <w:tcW w:w="1873" w:type="pct"/>
          </w:tcPr>
          <w:p w14:paraId="2E937108" w14:textId="6199E536" w:rsidR="008338EF" w:rsidRPr="00C74A7F" w:rsidRDefault="008338EF" w:rsidP="008338EF">
            <w:pPr>
              <w:spacing w:line="240" w:lineRule="auto"/>
              <w:ind w:left="156" w:hanging="15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ต้นทุนของยานพาหนะรอการขายที่บันทึกรวมในบัญชีต้นทุนขาย</w:t>
            </w:r>
          </w:p>
        </w:tc>
        <w:tc>
          <w:tcPr>
            <w:tcW w:w="433" w:type="pct"/>
            <w:tcBorders>
              <w:left w:val="nil"/>
            </w:tcBorders>
          </w:tcPr>
          <w:p w14:paraId="696413E6" w14:textId="16A30DB5" w:rsidR="008338EF" w:rsidRPr="00C74A7F" w:rsidRDefault="008338EF" w:rsidP="008338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80" w:type="pct"/>
          </w:tcPr>
          <w:p w14:paraId="3F5C5025" w14:textId="77777777" w:rsidR="008338EF" w:rsidRPr="00D04804" w:rsidRDefault="008338EF" w:rsidP="008338E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" w:type="pct"/>
          </w:tcPr>
          <w:p w14:paraId="537B835E" w14:textId="77777777" w:rsidR="008338EF" w:rsidRPr="00C74A7F" w:rsidRDefault="008338EF" w:rsidP="008338E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446B8484" w14:textId="77777777" w:rsidR="008338EF" w:rsidRPr="00941C6D" w:rsidRDefault="008338EF" w:rsidP="008338E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" w:type="pct"/>
          </w:tcPr>
          <w:p w14:paraId="6BC78DD9" w14:textId="77777777" w:rsidR="008338EF" w:rsidRPr="00C74A7F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pct"/>
          </w:tcPr>
          <w:p w14:paraId="6199AC20" w14:textId="77777777" w:rsidR="008338EF" w:rsidRPr="00C74A7F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pct"/>
          </w:tcPr>
          <w:p w14:paraId="5F6D2FD9" w14:textId="77777777" w:rsidR="008338EF" w:rsidRPr="00C74A7F" w:rsidRDefault="008338EF" w:rsidP="008338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</w:tcPr>
          <w:p w14:paraId="7AD18B12" w14:textId="77777777" w:rsidR="008338EF" w:rsidRPr="00C74A7F" w:rsidRDefault="008338EF" w:rsidP="008338E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C3A62" w:rsidRPr="006666FA" w14:paraId="61519098" w14:textId="77777777" w:rsidTr="007412E8">
        <w:tc>
          <w:tcPr>
            <w:tcW w:w="1873" w:type="pct"/>
          </w:tcPr>
          <w:p w14:paraId="17C501EF" w14:textId="2E8050BE" w:rsidR="00FC3A62" w:rsidRPr="002027E9" w:rsidRDefault="00FC3A62" w:rsidP="002C5A35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7D177E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ต้นทุนขาย</w:t>
            </w:r>
          </w:p>
        </w:tc>
        <w:tc>
          <w:tcPr>
            <w:tcW w:w="433" w:type="pct"/>
            <w:tcBorders>
              <w:left w:val="nil"/>
            </w:tcBorders>
          </w:tcPr>
          <w:p w14:paraId="7BE7E891" w14:textId="77777777" w:rsidR="00FC3A62" w:rsidRPr="006666FA" w:rsidRDefault="00FC3A62" w:rsidP="00FC3A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AD1EC1A" w14:textId="79D4EA4E" w:rsidR="00FC3A62" w:rsidRPr="00125574" w:rsidRDefault="00C64585" w:rsidP="00FC3A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  <w:r w:rsidR="00FC3A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26" w:type="pct"/>
          </w:tcPr>
          <w:p w14:paraId="325B6ACD" w14:textId="77777777" w:rsidR="00FC3A62" w:rsidRPr="006666FA" w:rsidRDefault="00FC3A62" w:rsidP="00FC3A6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781D0DA4" w14:textId="26AA52C4" w:rsidR="00FC3A62" w:rsidRPr="006666FA" w:rsidRDefault="00C64585" w:rsidP="006F768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225</w:t>
            </w:r>
            <w:r w:rsidR="00FC3A6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Pr="00C64585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29" w:type="pct"/>
          </w:tcPr>
          <w:p w14:paraId="0DA13E3F" w14:textId="77777777" w:rsidR="00FC3A62" w:rsidRPr="006666FA" w:rsidRDefault="00FC3A62" w:rsidP="00FC3A6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</w:tcPr>
          <w:p w14:paraId="7DDDBF7D" w14:textId="67C70923" w:rsidR="00FC3A62" w:rsidRPr="006666FA" w:rsidRDefault="00FC3A62" w:rsidP="00FC3A6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3F081EFD" w14:textId="77777777" w:rsidR="00FC3A62" w:rsidRPr="006666FA" w:rsidRDefault="00FC3A62" w:rsidP="00FC3A6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</w:tcPr>
          <w:p w14:paraId="35999E10" w14:textId="257672DC" w:rsidR="00FC3A62" w:rsidRPr="006666FA" w:rsidRDefault="00FC3A62" w:rsidP="00FC3A6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3A62" w:rsidRPr="006666FA" w14:paraId="1756B9B3" w14:textId="77777777" w:rsidTr="00D4678B">
        <w:tc>
          <w:tcPr>
            <w:tcW w:w="1873" w:type="pct"/>
          </w:tcPr>
          <w:p w14:paraId="7D72D11E" w14:textId="66C398AE" w:rsidR="00FC3A62" w:rsidRPr="007D177E" w:rsidRDefault="00FC3A62" w:rsidP="002C5A35">
            <w:pPr>
              <w:spacing w:line="240" w:lineRule="auto"/>
              <w:ind w:left="246" w:hanging="24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="002C5A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C5A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  <w:r w:rsidR="002C5A3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64DD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433" w:type="pct"/>
            <w:tcBorders>
              <w:left w:val="nil"/>
            </w:tcBorders>
          </w:tcPr>
          <w:p w14:paraId="38CD5B9E" w14:textId="77777777" w:rsidR="00FC3A62" w:rsidRPr="006666FA" w:rsidRDefault="00FC3A62" w:rsidP="00FC3A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4E77CEB" w14:textId="77777777" w:rsidR="00FC3A62" w:rsidRDefault="00FC3A62" w:rsidP="00FC3A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9408FA5" w14:textId="06384A8C" w:rsidR="00FC3A62" w:rsidRDefault="00C64585" w:rsidP="00FC3A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6" w:type="pct"/>
          </w:tcPr>
          <w:p w14:paraId="7CD37F36" w14:textId="77777777" w:rsidR="00FC3A62" w:rsidRPr="006666FA" w:rsidRDefault="00FC3A62" w:rsidP="00FC3A6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BF41C22" w14:textId="77777777" w:rsidR="00FC3A62" w:rsidRDefault="00FC3A62" w:rsidP="00FC3A6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8C42564" w14:textId="7F2AC824" w:rsidR="00FC3A62" w:rsidRPr="002027E9" w:rsidRDefault="00FC3A62" w:rsidP="008212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76</w:t>
            </w:r>
            <w:r w:rsidR="00C64585" w:rsidRPr="00C64585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77DB4105" w14:textId="77777777" w:rsidR="00FC3A62" w:rsidRPr="006666FA" w:rsidRDefault="00FC3A62" w:rsidP="00FC3A6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BA8F44A" w14:textId="77777777" w:rsidR="003244CB" w:rsidRDefault="003244CB" w:rsidP="00FC3A6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5A58E6" w14:textId="2F08B232" w:rsidR="00FC3A62" w:rsidRDefault="00FC3A62" w:rsidP="00FC3A6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72114199" w14:textId="77777777" w:rsidR="00FC3A62" w:rsidRPr="006666FA" w:rsidRDefault="00FC3A62" w:rsidP="00FC3A6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36B2ABE" w14:textId="77777777" w:rsidR="003244CB" w:rsidRDefault="003244CB" w:rsidP="00FC3A6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0E86D1" w14:textId="1BB0A9B4" w:rsidR="00FC3A62" w:rsidRDefault="00FC3A62" w:rsidP="00FC3A6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3A62" w:rsidRPr="006666FA" w14:paraId="21E49063" w14:textId="77777777" w:rsidTr="00D4678B">
        <w:tc>
          <w:tcPr>
            <w:tcW w:w="1873" w:type="pct"/>
            <w:shd w:val="clear" w:color="auto" w:fill="FFFFFF"/>
          </w:tcPr>
          <w:p w14:paraId="0F68501D" w14:textId="69E09C9F" w:rsidR="00FC3A62" w:rsidRPr="002027E9" w:rsidRDefault="00FC3A62" w:rsidP="00FC3A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7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33" w:type="pct"/>
            <w:tcBorders>
              <w:left w:val="nil"/>
            </w:tcBorders>
            <w:shd w:val="clear" w:color="auto" w:fill="FFFFFF"/>
          </w:tcPr>
          <w:p w14:paraId="2FD630C4" w14:textId="77777777" w:rsidR="00FC3A62" w:rsidRPr="006666FA" w:rsidRDefault="00FC3A62" w:rsidP="00FC3A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719ACF0" w14:textId="4F9670D6" w:rsidR="00FC3A62" w:rsidRPr="00FC3A62" w:rsidRDefault="00C64585" w:rsidP="00FC3A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253</w:t>
            </w:r>
            <w:r w:rsidR="00FC3A62" w:rsidRPr="00FC3A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26" w:type="pct"/>
          </w:tcPr>
          <w:p w14:paraId="3F0C55F2" w14:textId="77777777" w:rsidR="00FC3A62" w:rsidRPr="006666FA" w:rsidRDefault="00FC3A62" w:rsidP="00FC3A62">
            <w:pPr>
              <w:tabs>
                <w:tab w:val="decimal" w:pos="800"/>
              </w:tabs>
              <w:spacing w:line="240" w:lineRule="auto"/>
              <w:ind w:left="-108" w:right="-10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749E7D3" w14:textId="45497C19" w:rsidR="00FC3A62" w:rsidRPr="00B27B89" w:rsidRDefault="00C64585" w:rsidP="006F768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134"/>
              <w:rPr>
                <w:rFonts w:asciiTheme="majorBidi" w:eastAsia="MS Mincho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223</w:t>
            </w:r>
            <w:r w:rsidR="00FC3A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129" w:type="pct"/>
          </w:tcPr>
          <w:p w14:paraId="494F6B5C" w14:textId="77777777" w:rsidR="00FC3A62" w:rsidRPr="006666FA" w:rsidRDefault="00FC3A62" w:rsidP="00FC3A6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06D67CDF" w14:textId="477B8C57" w:rsidR="00FC3A62" w:rsidRDefault="00FC3A62" w:rsidP="00FC3A6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D811F52" w14:textId="77777777" w:rsidR="00FC3A62" w:rsidRPr="006666FA" w:rsidRDefault="00FC3A62" w:rsidP="00FC3A6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D9B825B" w14:textId="1D1C35DB" w:rsidR="00FC3A62" w:rsidRDefault="00FC3A62" w:rsidP="00FC3A6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0C1CF68" w14:textId="2379F8B8" w:rsidR="008E4B87" w:rsidRDefault="008E4B87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194763DE" w14:textId="62CEF7E4" w:rsidR="007D29F0" w:rsidRDefault="007D29F0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3908C12B" w14:textId="1FE75235" w:rsidR="007D29F0" w:rsidRDefault="007D29F0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08498EF4" w14:textId="08FDD600" w:rsidR="007D29F0" w:rsidRDefault="007D29F0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0D0769B0" w14:textId="706E3470" w:rsidR="007D29F0" w:rsidRDefault="007D29F0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4EDEB309" w14:textId="50872DF8" w:rsidR="007D29F0" w:rsidRDefault="007D29F0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6CFB6ACB" w14:textId="043CD693" w:rsidR="007D29F0" w:rsidRDefault="007D29F0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2D007D60" w14:textId="06D699A8" w:rsidR="007D29F0" w:rsidRDefault="007D29F0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71D163F9" w14:textId="77777777" w:rsidR="007D29F0" w:rsidRDefault="007D29F0" w:rsidP="008E4B87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</w:rPr>
      </w:pPr>
    </w:p>
    <w:p w14:paraId="575EFDF7" w14:textId="4F613F2F" w:rsidR="00673959" w:rsidRPr="006666FA" w:rsidRDefault="0086710D" w:rsidP="007E538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เงินลงทุนใน</w:t>
      </w:r>
      <w:r w:rsidRPr="00F75DC7">
        <w:rPr>
          <w:rFonts w:asciiTheme="majorBidi" w:hAnsiTheme="majorBidi" w:cstheme="majorBidi"/>
          <w:b w:val="0"/>
          <w:bCs/>
          <w:sz w:val="30"/>
          <w:szCs w:val="30"/>
          <w:cs/>
        </w:rPr>
        <w:t>บริษัทร่วม</w:t>
      </w:r>
      <w:r w:rsidR="00C7764F" w:rsidRPr="00F75DC7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และการร่วมค้า</w:t>
      </w:r>
    </w:p>
    <w:p w14:paraId="7241E30A" w14:textId="77777777" w:rsidR="00390DF2" w:rsidRPr="00982B32" w:rsidRDefault="00390DF2" w:rsidP="00390DF2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080"/>
        <w:gridCol w:w="255"/>
        <w:gridCol w:w="1097"/>
        <w:gridCol w:w="268"/>
        <w:gridCol w:w="1028"/>
        <w:gridCol w:w="244"/>
        <w:gridCol w:w="1086"/>
      </w:tblGrid>
      <w:tr w:rsidR="00720A8A" w:rsidRPr="006666FA" w14:paraId="2CADBA0D" w14:textId="77777777" w:rsidTr="00125574">
        <w:trPr>
          <w:tblHeader/>
        </w:trPr>
        <w:tc>
          <w:tcPr>
            <w:tcW w:w="2303" w:type="pct"/>
          </w:tcPr>
          <w:p w14:paraId="64AFEF91" w14:textId="77777777" w:rsidR="00720A8A" w:rsidRPr="006666FA" w:rsidRDefault="00720A8A" w:rsidP="008671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7" w:type="pct"/>
            <w:gridSpan w:val="3"/>
          </w:tcPr>
          <w:p w14:paraId="5D78ADE4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3" w:type="pct"/>
          </w:tcPr>
          <w:p w14:paraId="79B3F305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pct"/>
            <w:gridSpan w:val="3"/>
          </w:tcPr>
          <w:p w14:paraId="077EF5F0" w14:textId="77777777" w:rsidR="00720A8A" w:rsidRPr="006666FA" w:rsidRDefault="00720A8A" w:rsidP="0086710D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25574" w:rsidRPr="006666FA" w14:paraId="2A3F07E1" w14:textId="77777777" w:rsidTr="00125574">
        <w:trPr>
          <w:tblHeader/>
        </w:trPr>
        <w:tc>
          <w:tcPr>
            <w:tcW w:w="2303" w:type="pct"/>
          </w:tcPr>
          <w:p w14:paraId="1FC7519A" w14:textId="77777777" w:rsidR="00125574" w:rsidRPr="006666FA" w:rsidRDefault="00125574" w:rsidP="00125574">
            <w:pPr>
              <w:spacing w:line="24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2D106156" w14:textId="4DE24287" w:rsidR="00125574" w:rsidRPr="006666FA" w:rsidRDefault="00C64585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6" w:type="pct"/>
          </w:tcPr>
          <w:p w14:paraId="6872E76C" w14:textId="77777777" w:rsidR="00125574" w:rsidRPr="006666FA" w:rsidRDefault="00125574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250981" w14:textId="4F9339E0" w:rsidR="00125574" w:rsidRPr="006666FA" w:rsidRDefault="00C64585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</w:tcPr>
          <w:p w14:paraId="76EA6995" w14:textId="77777777" w:rsidR="00125574" w:rsidRPr="006666FA" w:rsidRDefault="00125574" w:rsidP="00125574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</w:tcPr>
          <w:p w14:paraId="19E18386" w14:textId="1FFF6008" w:rsidR="00125574" w:rsidRPr="006666FA" w:rsidRDefault="00C64585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0" w:type="pct"/>
          </w:tcPr>
          <w:p w14:paraId="7B7F7209" w14:textId="77777777" w:rsidR="00125574" w:rsidRPr="006666FA" w:rsidRDefault="00125574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46B29C" w14:textId="4B82CEAF" w:rsidR="00125574" w:rsidRPr="006666FA" w:rsidRDefault="00C64585" w:rsidP="0012557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76995" w:rsidRPr="006666FA" w14:paraId="39FB121F" w14:textId="77777777" w:rsidTr="00125574">
        <w:trPr>
          <w:tblHeader/>
        </w:trPr>
        <w:tc>
          <w:tcPr>
            <w:tcW w:w="2303" w:type="pct"/>
          </w:tcPr>
          <w:p w14:paraId="4F1E0A38" w14:textId="77777777" w:rsidR="00E76995" w:rsidRPr="006666FA" w:rsidRDefault="00E76995" w:rsidP="00E76995">
            <w:pPr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7" w:type="pct"/>
            <w:gridSpan w:val="7"/>
          </w:tcPr>
          <w:p w14:paraId="3E0AA8D0" w14:textId="77777777" w:rsidR="00E76995" w:rsidRPr="006666FA" w:rsidRDefault="00E76995" w:rsidP="00E76995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23782" w:rsidRPr="006666FA" w14:paraId="72A14041" w14:textId="77777777" w:rsidTr="00125574">
        <w:tc>
          <w:tcPr>
            <w:tcW w:w="2303" w:type="pct"/>
          </w:tcPr>
          <w:p w14:paraId="561DD892" w14:textId="4DF74184" w:rsidR="00D23782" w:rsidRPr="00F75DC7" w:rsidRDefault="00D23782" w:rsidP="00D23782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576" w:type="pct"/>
          </w:tcPr>
          <w:p w14:paraId="3975A49F" w14:textId="77777777" w:rsidR="00D23782" w:rsidRPr="006666FA" w:rsidRDefault="00D23782" w:rsidP="00D23782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71394233" w14:textId="77777777" w:rsidR="00D23782" w:rsidRPr="006666FA" w:rsidRDefault="00D23782" w:rsidP="00D23782">
            <w:pPr>
              <w:tabs>
                <w:tab w:val="decimal" w:pos="873"/>
              </w:tabs>
              <w:spacing w:line="240" w:lineRule="atLeast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3CAD8195" w14:textId="77777777" w:rsidR="00D23782" w:rsidRPr="004F2C79" w:rsidRDefault="00D23782" w:rsidP="00D23782">
            <w:pPr>
              <w:tabs>
                <w:tab w:val="decimal" w:pos="9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67511010" w14:textId="77777777" w:rsidR="00D23782" w:rsidRPr="006666FA" w:rsidRDefault="00D23782" w:rsidP="00D23782">
            <w:pPr>
              <w:tabs>
                <w:tab w:val="decimal" w:pos="873"/>
              </w:tabs>
              <w:spacing w:line="240" w:lineRule="atLeast"/>
              <w:ind w:left="-126" w:right="-2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2BE214F9" w14:textId="77777777" w:rsidR="00D23782" w:rsidRPr="00B40D48" w:rsidRDefault="00D23782" w:rsidP="00D23782">
            <w:pPr>
              <w:tabs>
                <w:tab w:val="decimal" w:pos="96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B4B6229" w14:textId="77777777" w:rsidR="00D23782" w:rsidRPr="00B40D48" w:rsidRDefault="00D23782" w:rsidP="00D23782">
            <w:pPr>
              <w:tabs>
                <w:tab w:val="decimal" w:pos="873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3601803C" w14:textId="77777777" w:rsidR="00D23782" w:rsidRPr="00B40D48" w:rsidRDefault="00D23782" w:rsidP="00D23782">
            <w:pPr>
              <w:tabs>
                <w:tab w:val="decimal" w:pos="962"/>
              </w:tabs>
              <w:spacing w:line="240" w:lineRule="atLeast"/>
              <w:ind w:left="-108" w:right="-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23782" w:rsidRPr="006666FA" w14:paraId="0810BB3B" w14:textId="77777777" w:rsidTr="00125574">
        <w:tc>
          <w:tcPr>
            <w:tcW w:w="2303" w:type="pct"/>
          </w:tcPr>
          <w:p w14:paraId="6FF311F1" w14:textId="6B1037C1" w:rsidR="00D23782" w:rsidRPr="006666FA" w:rsidRDefault="00D23782" w:rsidP="00D2378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576" w:type="pct"/>
          </w:tcPr>
          <w:p w14:paraId="22A3B109" w14:textId="0090AEB0" w:rsidR="00D23782" w:rsidRPr="00125574" w:rsidRDefault="00C64585" w:rsidP="00D2378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7711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36" w:type="pct"/>
          </w:tcPr>
          <w:p w14:paraId="7CCB7876" w14:textId="77777777" w:rsidR="00D23782" w:rsidRPr="006666FA" w:rsidRDefault="00D23782" w:rsidP="00D23782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24D95109" w14:textId="3E1E8113" w:rsidR="00D23782" w:rsidRPr="00125574" w:rsidRDefault="00C64585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D23782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43" w:type="pct"/>
          </w:tcPr>
          <w:p w14:paraId="40069E03" w14:textId="77777777" w:rsidR="00D23782" w:rsidRPr="006666FA" w:rsidRDefault="00D23782" w:rsidP="00D23782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58E8A777" w14:textId="69541E0E" w:rsidR="00D23782" w:rsidRPr="00B40D48" w:rsidRDefault="00C64585" w:rsidP="000A6FD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F32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706D59EB" w14:textId="77777777" w:rsidR="00D23782" w:rsidRPr="00B40D48" w:rsidRDefault="00D23782" w:rsidP="00D23782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2E1F7679" w14:textId="147ADF1C" w:rsidR="00D23782" w:rsidRPr="00B40D48" w:rsidRDefault="00C64585" w:rsidP="000A6FD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23782" w:rsidRPr="00B40D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8F32ED" w:rsidRPr="006666FA" w14:paraId="0977248C" w14:textId="77777777" w:rsidTr="00125574">
        <w:tc>
          <w:tcPr>
            <w:tcW w:w="2303" w:type="pct"/>
          </w:tcPr>
          <w:p w14:paraId="395B1FB2" w14:textId="1F9A2D83" w:rsidR="008F32ED" w:rsidRPr="006666FA" w:rsidRDefault="008F32ED" w:rsidP="000A6FD2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76" w:type="pct"/>
          </w:tcPr>
          <w:p w14:paraId="0DF88F6E" w14:textId="10CB33BF" w:rsidR="008F32ED" w:rsidRPr="00125574" w:rsidRDefault="00C64585" w:rsidP="008F32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8F32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36" w:type="pct"/>
          </w:tcPr>
          <w:p w14:paraId="13A32CDB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75FC8261" w14:textId="5F2A117F" w:rsidR="008F32ED" w:rsidRPr="00125574" w:rsidRDefault="00C64585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8F32ED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43" w:type="pct"/>
          </w:tcPr>
          <w:p w14:paraId="7322C59C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1803F3FA" w14:textId="42FD90AB" w:rsidR="008F32ED" w:rsidRPr="00CB0B20" w:rsidRDefault="008F32ED" w:rsidP="000A6F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AB36C80" w14:textId="77777777" w:rsidR="008F32ED" w:rsidRPr="00B40D48" w:rsidRDefault="008F32ED" w:rsidP="008F32E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00564A90" w14:textId="3C90D5DE" w:rsidR="008F32ED" w:rsidRPr="00E76995" w:rsidRDefault="008F32ED" w:rsidP="000A6FD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0D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F32ED" w:rsidRPr="006666FA" w14:paraId="57AAF52A" w14:textId="77777777" w:rsidTr="00125574">
        <w:tc>
          <w:tcPr>
            <w:tcW w:w="2303" w:type="pct"/>
          </w:tcPr>
          <w:p w14:paraId="3A771737" w14:textId="2E49748B" w:rsidR="008F32ED" w:rsidRDefault="008F32ED" w:rsidP="008F32ED">
            <w:pPr>
              <w:spacing w:line="240" w:lineRule="atLeast"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ส่วนแบ่งกำไรขาดทุน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  <w:p w14:paraId="39B78159" w14:textId="4E1F94FB" w:rsidR="008F32ED" w:rsidRPr="00C5495A" w:rsidRDefault="008F32ED" w:rsidP="008F32ED">
            <w:pPr>
              <w:spacing w:line="240" w:lineRule="atLeast"/>
              <w:ind w:left="16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ของบริษัทร่วมที่ใช้วิธีส่วนได้เสีย</w:t>
            </w:r>
          </w:p>
        </w:tc>
        <w:tc>
          <w:tcPr>
            <w:tcW w:w="576" w:type="pct"/>
          </w:tcPr>
          <w:p w14:paraId="0EA8F18A" w14:textId="77777777" w:rsidR="008F32ED" w:rsidRDefault="008F32ED" w:rsidP="008F32ED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615399" w14:textId="5A53C79E" w:rsidR="008F32ED" w:rsidRPr="00125574" w:rsidRDefault="008F32ED" w:rsidP="008F32ED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71D0E188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368F4FA3" w14:textId="77777777" w:rsidR="008F32ED" w:rsidRPr="00125574" w:rsidRDefault="008F32ED" w:rsidP="008F32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690D26" w14:textId="4EEC3886" w:rsidR="008F32ED" w:rsidRPr="00125574" w:rsidRDefault="00C64585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43" w:type="pct"/>
          </w:tcPr>
          <w:p w14:paraId="5A2A56A0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14A3D8A6" w14:textId="77777777" w:rsidR="008F32ED" w:rsidRPr="00E76995" w:rsidRDefault="008F32ED" w:rsidP="000A6F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4A20A7" w14:textId="6CBB1AB0" w:rsidR="008F32ED" w:rsidRPr="00CB0B20" w:rsidRDefault="008F32ED" w:rsidP="000A6F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27D3690E" w14:textId="77777777" w:rsidR="008F32ED" w:rsidRPr="00B40D48" w:rsidRDefault="008F32ED" w:rsidP="008F32E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607E646C" w14:textId="77777777" w:rsidR="008F32ED" w:rsidRPr="00E76995" w:rsidRDefault="008F32ED" w:rsidP="000A6FD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721560" w14:textId="6BDF635D" w:rsidR="008F32ED" w:rsidRPr="00E76995" w:rsidRDefault="008F32ED" w:rsidP="000A6FD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F32ED" w:rsidRPr="006666FA" w14:paraId="5CECCF6B" w14:textId="77777777" w:rsidTr="00125574">
        <w:tc>
          <w:tcPr>
            <w:tcW w:w="2303" w:type="pct"/>
            <w:shd w:val="clear" w:color="auto" w:fill="auto"/>
          </w:tcPr>
          <w:p w14:paraId="56D666A7" w14:textId="114A7EC3" w:rsidR="008F32ED" w:rsidRPr="00F75DC7" w:rsidRDefault="008F32ED" w:rsidP="008F32ED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694C51D" w14:textId="179AAB05" w:rsidR="008F32ED" w:rsidRPr="00125574" w:rsidRDefault="008F32ED" w:rsidP="008F32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7227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345AAE05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91F069" w14:textId="2C365514" w:rsidR="008F32ED" w:rsidRPr="00125574" w:rsidRDefault="008F32ED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  <w:r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20C0C2B0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1DF9ABE9" w14:textId="60FBCF97" w:rsidR="008F32ED" w:rsidRPr="00B40D48" w:rsidRDefault="008F32ED" w:rsidP="000A6F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E44D88C" w14:textId="77777777" w:rsidR="008F32ED" w:rsidRPr="00B40D48" w:rsidRDefault="008F32ED" w:rsidP="008F32E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7395133" w14:textId="10C504E9" w:rsidR="008F32ED" w:rsidRPr="00E76995" w:rsidRDefault="008F32ED" w:rsidP="000A6FD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6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F32ED" w:rsidRPr="006666FA" w14:paraId="671679A0" w14:textId="77777777" w:rsidTr="00125574">
        <w:tc>
          <w:tcPr>
            <w:tcW w:w="2303" w:type="pct"/>
          </w:tcPr>
          <w:p w14:paraId="5B64605D" w14:textId="53236DC6" w:rsidR="008F32ED" w:rsidRPr="006666FA" w:rsidRDefault="008F32ED" w:rsidP="008F32E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FADCA0C" w14:textId="3CA7CE50" w:rsidR="008F32ED" w:rsidRPr="00A62206" w:rsidRDefault="00C64585" w:rsidP="008F32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 w:rsidR="008F32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="00722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6" w:type="pct"/>
          </w:tcPr>
          <w:p w14:paraId="692CFAB6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D9AF579" w14:textId="0A81A74E" w:rsidR="008F32ED" w:rsidRPr="006666FA" w:rsidRDefault="00C64585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="008F32ED" w:rsidRPr="00AC0B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43" w:type="pct"/>
          </w:tcPr>
          <w:p w14:paraId="3CC82F99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D6D82C" w14:textId="3074B029" w:rsidR="008F32ED" w:rsidRPr="00B40D48" w:rsidRDefault="00C64585" w:rsidP="000A6FD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F32ED" w:rsidRPr="00B40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5B2FF6C9" w14:textId="77777777" w:rsidR="008F32ED" w:rsidRPr="00B40D48" w:rsidRDefault="008F32ED" w:rsidP="008F32E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A1B5EF3" w14:textId="6FF6A02F" w:rsidR="008F32ED" w:rsidRPr="00B40D48" w:rsidRDefault="00C64585" w:rsidP="000A6FD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F32ED" w:rsidRPr="00B40D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  <w:tr w:rsidR="008F32ED" w:rsidRPr="006666FA" w14:paraId="5E621F45" w14:textId="77777777" w:rsidTr="00125574">
        <w:tc>
          <w:tcPr>
            <w:tcW w:w="2303" w:type="pct"/>
          </w:tcPr>
          <w:p w14:paraId="5016C0FA" w14:textId="5A6A9FB8" w:rsidR="008F32ED" w:rsidRDefault="008F32ED" w:rsidP="008F32ED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CB74601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3E05491D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BD2B294" w14:textId="77777777" w:rsidR="008F32ED" w:rsidRPr="004F2C79" w:rsidRDefault="008F32ED" w:rsidP="008F32ED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D19B7D4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2EADEE66" w14:textId="77777777" w:rsidR="008F32ED" w:rsidRPr="00B40D48" w:rsidRDefault="008F32ED" w:rsidP="000A6FD2">
            <w:pPr>
              <w:tabs>
                <w:tab w:val="decimal" w:pos="708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619F833D" w14:textId="77777777" w:rsidR="008F32ED" w:rsidRPr="00B40D48" w:rsidRDefault="008F32ED" w:rsidP="008F32E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F7AA03D" w14:textId="77777777" w:rsidR="008F32ED" w:rsidRPr="00B40D48" w:rsidRDefault="008F32ED" w:rsidP="000A6FD2">
            <w:pPr>
              <w:tabs>
                <w:tab w:val="decimal" w:pos="786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32ED" w:rsidRPr="006666FA" w14:paraId="747644FA" w14:textId="77777777" w:rsidTr="00125574">
        <w:tc>
          <w:tcPr>
            <w:tcW w:w="2303" w:type="pct"/>
          </w:tcPr>
          <w:p w14:paraId="47306AC0" w14:textId="209893F4" w:rsidR="008F32ED" w:rsidRPr="00F75DC7" w:rsidRDefault="008F32ED" w:rsidP="008F32ED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  <w:tc>
          <w:tcPr>
            <w:tcW w:w="576" w:type="pct"/>
          </w:tcPr>
          <w:p w14:paraId="6C25EE6D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</w:tcPr>
          <w:p w14:paraId="0638CE93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4C59A45C" w14:textId="77777777" w:rsidR="008F32ED" w:rsidRPr="004F2C79" w:rsidRDefault="008F32ED" w:rsidP="008F32ED">
            <w:pPr>
              <w:tabs>
                <w:tab w:val="decimal" w:pos="842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60337CA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647FF61B" w14:textId="77777777" w:rsidR="008F32ED" w:rsidRPr="00B40D48" w:rsidRDefault="008F32ED" w:rsidP="000A6FD2">
            <w:pPr>
              <w:tabs>
                <w:tab w:val="decimal" w:pos="708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C114CB7" w14:textId="77777777" w:rsidR="008F32ED" w:rsidRPr="00B40D48" w:rsidRDefault="008F32ED" w:rsidP="008F32E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5EB8D954" w14:textId="77777777" w:rsidR="008F32ED" w:rsidRPr="00B40D48" w:rsidRDefault="008F32ED" w:rsidP="000A6FD2">
            <w:pPr>
              <w:tabs>
                <w:tab w:val="decimal" w:pos="786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32ED" w:rsidRPr="006666FA" w14:paraId="26B298DC" w14:textId="77777777" w:rsidTr="00125574">
        <w:tc>
          <w:tcPr>
            <w:tcW w:w="2303" w:type="pct"/>
          </w:tcPr>
          <w:p w14:paraId="5D6C7DC2" w14:textId="7C8C577B" w:rsidR="008F32ED" w:rsidRPr="00F75DC7" w:rsidRDefault="008F32ED" w:rsidP="008F32ED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576" w:type="pct"/>
          </w:tcPr>
          <w:p w14:paraId="744D9CB1" w14:textId="5C11043C" w:rsidR="008F32ED" w:rsidRPr="00125574" w:rsidRDefault="00C64585" w:rsidP="008F32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  <w:r w:rsidR="001A7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36" w:type="pct"/>
          </w:tcPr>
          <w:p w14:paraId="6081386C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585E6678" w14:textId="1092EE6B" w:rsidR="008F32ED" w:rsidRPr="000A6FD2" w:rsidRDefault="00C64585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8F32ED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143" w:type="pct"/>
          </w:tcPr>
          <w:p w14:paraId="388DDE43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359493EC" w14:textId="6CC048A8" w:rsidR="008F32ED" w:rsidRPr="00125574" w:rsidRDefault="00C64585" w:rsidP="000A6FD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375</w:t>
            </w:r>
            <w:r w:rsidR="001A7E4E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0" w:type="pct"/>
          </w:tcPr>
          <w:p w14:paraId="1FFB8793" w14:textId="77777777" w:rsidR="008F32ED" w:rsidRPr="00C37944" w:rsidRDefault="008F32ED" w:rsidP="008F32E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0F8CC6C8" w14:textId="1D9E31A0" w:rsidR="008F32ED" w:rsidRPr="00B40D48" w:rsidRDefault="00C64585" w:rsidP="000A6FD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75</w:t>
            </w:r>
            <w:r w:rsidR="008F32ED" w:rsidRPr="00125574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8F32ED" w:rsidRPr="006666FA" w14:paraId="3C06D9DF" w14:textId="77777777" w:rsidTr="00125574">
        <w:tc>
          <w:tcPr>
            <w:tcW w:w="2303" w:type="pct"/>
          </w:tcPr>
          <w:p w14:paraId="2C9EFE39" w14:textId="071F7E73" w:rsidR="008F32ED" w:rsidRPr="006666FA" w:rsidRDefault="008F32ED" w:rsidP="008F32ED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ซื้อเงินลงทุนในบริษัท อัลฟ่า เอกซ์ จำกัด</w:t>
            </w:r>
          </w:p>
        </w:tc>
        <w:tc>
          <w:tcPr>
            <w:tcW w:w="576" w:type="pct"/>
          </w:tcPr>
          <w:p w14:paraId="28B9852F" w14:textId="36B02C62" w:rsidR="008F32ED" w:rsidRPr="00125574" w:rsidRDefault="00C64585" w:rsidP="008F32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  <w:r w:rsidR="001A7E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6" w:type="pct"/>
          </w:tcPr>
          <w:p w14:paraId="70372D12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0FC8F2F2" w14:textId="253FA658" w:rsidR="008F32ED" w:rsidRPr="000A6FD2" w:rsidRDefault="00C64585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8F32ED" w:rsidRPr="001255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2B1CD481" w14:textId="77777777" w:rsidR="008F32ED" w:rsidRPr="006666FA" w:rsidRDefault="008F32ED" w:rsidP="008F32ED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0C11213F" w14:textId="223A63EA" w:rsidR="008F32ED" w:rsidRPr="00125574" w:rsidRDefault="00C64585" w:rsidP="000A6FD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500</w:t>
            </w:r>
            <w:r w:rsidR="001A7E4E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0" w:type="pct"/>
          </w:tcPr>
          <w:p w14:paraId="08353333" w14:textId="77777777" w:rsidR="008F32ED" w:rsidRPr="00B40D48" w:rsidRDefault="008F32ED" w:rsidP="008F32ED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7BF9DFAD" w14:textId="029228DF" w:rsidR="008F32ED" w:rsidRPr="00B40D48" w:rsidRDefault="00C64585" w:rsidP="000A6FD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300</w:t>
            </w:r>
            <w:r w:rsidR="008F32ED" w:rsidRPr="00125574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1A7E4E" w:rsidRPr="006666FA" w14:paraId="5CB4FB70" w14:textId="77777777" w:rsidTr="00125574">
        <w:tc>
          <w:tcPr>
            <w:tcW w:w="2303" w:type="pct"/>
          </w:tcPr>
          <w:p w14:paraId="6DE11ABF" w14:textId="3125E716" w:rsidR="001A7E4E" w:rsidRPr="00F75DC7" w:rsidRDefault="001A7E4E" w:rsidP="000A6FD2">
            <w:pPr>
              <w:spacing w:line="240" w:lineRule="atLeast"/>
              <w:ind w:left="156" w:hanging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ส่วนแบ่งขาดทุนของ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การร่วมค้า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่</w:t>
            </w:r>
            <w:r w:rsidRPr="00C5495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ใช้วิธีส่วนได้เสีย</w:t>
            </w:r>
          </w:p>
        </w:tc>
        <w:tc>
          <w:tcPr>
            <w:tcW w:w="576" w:type="pct"/>
          </w:tcPr>
          <w:p w14:paraId="060C8F1C" w14:textId="6E18910F" w:rsidR="001A7E4E" w:rsidRPr="00DF523D" w:rsidRDefault="001A7E4E" w:rsidP="001A7E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2ADAEBC2" w14:textId="77777777" w:rsidR="001A7E4E" w:rsidRPr="006666FA" w:rsidRDefault="001A7E4E" w:rsidP="001A7E4E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2B933FFE" w14:textId="71B7AA02" w:rsidR="001A7E4E" w:rsidRPr="000A6FD2" w:rsidRDefault="001A7E4E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Pr="000977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4B0ACBA7" w14:textId="77777777" w:rsidR="001A7E4E" w:rsidRPr="006666FA" w:rsidRDefault="001A7E4E" w:rsidP="001A7E4E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</w:tcPr>
          <w:p w14:paraId="783395BA" w14:textId="27C4BA48" w:rsidR="001A7E4E" w:rsidRPr="000A6FD2" w:rsidRDefault="001A7E4E" w:rsidP="000A6F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6E03F0CF" w14:textId="77777777" w:rsidR="001A7E4E" w:rsidRPr="00B40D48" w:rsidRDefault="001A7E4E" w:rsidP="001A7E4E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</w:tcPr>
          <w:p w14:paraId="283A394D" w14:textId="17176145" w:rsidR="001A7E4E" w:rsidRPr="00B40D48" w:rsidRDefault="001A7E4E" w:rsidP="000A6FD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A7E4E" w:rsidRPr="006666FA" w14:paraId="1939EA5F" w14:textId="77777777" w:rsidTr="00125574">
        <w:tc>
          <w:tcPr>
            <w:tcW w:w="2303" w:type="pct"/>
          </w:tcPr>
          <w:p w14:paraId="584FD0B4" w14:textId="5291E3E4" w:rsidR="001A7E4E" w:rsidRDefault="001A7E4E" w:rsidP="001A7E4E">
            <w:pPr>
              <w:spacing w:line="240" w:lineRule="atLeast"/>
              <w:ind w:left="156" w:hanging="156"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การตัดกำไรระหว่างกันที่ยังไม่ได้รับรู้จากการขาย</w:t>
            </w:r>
          </w:p>
          <w:p w14:paraId="2F4F0EDF" w14:textId="2FAF9C27" w:rsidR="001A7E4E" w:rsidRPr="00C5495A" w:rsidRDefault="001A7E4E" w:rsidP="001A7E4E">
            <w:pPr>
              <w:spacing w:line="240" w:lineRule="atLeast"/>
              <w:ind w:left="156" w:hanging="156"/>
              <w:jc w:val="thaiDistribute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แบบ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downstream</w:t>
            </w:r>
          </w:p>
        </w:tc>
        <w:tc>
          <w:tcPr>
            <w:tcW w:w="576" w:type="pct"/>
          </w:tcPr>
          <w:p w14:paraId="54F2DE8C" w14:textId="77777777" w:rsidR="001A7E4E" w:rsidRPr="001A7E4E" w:rsidRDefault="001A7E4E" w:rsidP="001A7E4E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FA60A0" w14:textId="74754217" w:rsidR="001A7E4E" w:rsidRPr="001A7E4E" w:rsidRDefault="001A7E4E" w:rsidP="001A7E4E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7E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" w:type="pct"/>
          </w:tcPr>
          <w:p w14:paraId="4E5984E9" w14:textId="77777777" w:rsidR="001A7E4E" w:rsidRPr="006666FA" w:rsidRDefault="001A7E4E" w:rsidP="001A7E4E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</w:tcPr>
          <w:p w14:paraId="21E5E64F" w14:textId="77777777" w:rsidR="001A7E4E" w:rsidRDefault="001A7E4E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4CAD9E" w14:textId="51B70D38" w:rsidR="001A7E4E" w:rsidRPr="000A6FD2" w:rsidRDefault="001A7E4E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27AD7179" w14:textId="77777777" w:rsidR="001A7E4E" w:rsidRPr="0023613D" w:rsidRDefault="001A7E4E" w:rsidP="001A7E4E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8" w:type="pct"/>
          </w:tcPr>
          <w:p w14:paraId="412B146D" w14:textId="77777777" w:rsidR="001A7E4E" w:rsidRPr="000A6FD2" w:rsidRDefault="001A7E4E" w:rsidP="000A6F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E6F816" w14:textId="2CBB8340" w:rsidR="001A7E4E" w:rsidRPr="000A6FD2" w:rsidRDefault="001A7E4E" w:rsidP="000A6FD2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0EC848A0" w14:textId="61FDD452" w:rsidR="001A7E4E" w:rsidRPr="0023613D" w:rsidRDefault="001A7E4E" w:rsidP="001A7E4E">
            <w:pPr>
              <w:tabs>
                <w:tab w:val="decimal" w:pos="627"/>
              </w:tabs>
              <w:spacing w:line="240" w:lineRule="atLeast"/>
              <w:ind w:left="-115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9" w:type="pct"/>
          </w:tcPr>
          <w:p w14:paraId="62123429" w14:textId="77777777" w:rsidR="001A7E4E" w:rsidRPr="000A6FD2" w:rsidRDefault="001A7E4E" w:rsidP="000A6FD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96D36E" w14:textId="6F67F22B" w:rsidR="001A7E4E" w:rsidRPr="00125574" w:rsidRDefault="001A7E4E" w:rsidP="000A6FD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6F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A7E4E" w:rsidRPr="006666FA" w14:paraId="5FBC9BDB" w14:textId="77777777" w:rsidTr="00125574">
        <w:tc>
          <w:tcPr>
            <w:tcW w:w="2303" w:type="pct"/>
          </w:tcPr>
          <w:p w14:paraId="0AB4730D" w14:textId="3A6E4356" w:rsidR="001A7E4E" w:rsidRPr="00F75DC7" w:rsidRDefault="001A7E4E" w:rsidP="001A7E4E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00063A3F" w14:textId="52F69444" w:rsidR="001A7E4E" w:rsidRPr="00125574" w:rsidRDefault="00C64585" w:rsidP="001A7E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  <w:r w:rsidR="001A7E4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064</w:t>
            </w:r>
          </w:p>
        </w:tc>
        <w:tc>
          <w:tcPr>
            <w:tcW w:w="136" w:type="pct"/>
          </w:tcPr>
          <w:p w14:paraId="09F53804" w14:textId="77777777" w:rsidR="001A7E4E" w:rsidRPr="006666FA" w:rsidRDefault="001A7E4E" w:rsidP="001A7E4E">
            <w:pPr>
              <w:tabs>
                <w:tab w:val="decimal" w:pos="842"/>
              </w:tabs>
              <w:spacing w:line="240" w:lineRule="atLeast"/>
              <w:ind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FB1B84B" w14:textId="5A74AA24" w:rsidR="001A7E4E" w:rsidRPr="007F3E44" w:rsidRDefault="00C64585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309</w:t>
            </w:r>
            <w:r w:rsidR="001A7E4E" w:rsidRPr="0012557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43" w:type="pct"/>
          </w:tcPr>
          <w:p w14:paraId="2FF7C859" w14:textId="77777777" w:rsidR="001A7E4E" w:rsidRPr="006666FA" w:rsidRDefault="001A7E4E" w:rsidP="001A7E4E">
            <w:pPr>
              <w:tabs>
                <w:tab w:val="decimal" w:pos="842"/>
              </w:tabs>
              <w:spacing w:line="240" w:lineRule="atLeast"/>
              <w:ind w:left="-126" w:right="-2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66D21E33" w14:textId="3B4A73C9" w:rsidR="001A7E4E" w:rsidRPr="001F2228" w:rsidRDefault="00C64585" w:rsidP="000A6FD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875</w:t>
            </w:r>
            <w:r w:rsidR="001A7E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30" w:type="pct"/>
          </w:tcPr>
          <w:p w14:paraId="25DD67E4" w14:textId="77777777" w:rsidR="001A7E4E" w:rsidRPr="00B40D48" w:rsidRDefault="001A7E4E" w:rsidP="001A7E4E">
            <w:pPr>
              <w:tabs>
                <w:tab w:val="decimal" w:pos="842"/>
              </w:tabs>
              <w:spacing w:line="240" w:lineRule="atLeast"/>
              <w:ind w:right="-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46665AF7" w14:textId="472486B0" w:rsidR="001A7E4E" w:rsidRPr="00535A94" w:rsidRDefault="00C64585" w:rsidP="000A6FD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375</w:t>
            </w:r>
            <w:r w:rsidR="001A7E4E" w:rsidRPr="001F22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1A7E4E" w:rsidRPr="006666FA" w14:paraId="6171B910" w14:textId="77777777" w:rsidTr="00125574">
        <w:tc>
          <w:tcPr>
            <w:tcW w:w="2303" w:type="pct"/>
          </w:tcPr>
          <w:p w14:paraId="18582A6B" w14:textId="2EB837E1" w:rsidR="001A7E4E" w:rsidRPr="006666FA" w:rsidRDefault="001A7E4E" w:rsidP="001A7E4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500CD0B" w14:textId="5A3F6579" w:rsidR="001A7E4E" w:rsidRPr="007F3E44" w:rsidRDefault="00C64585" w:rsidP="001A7E4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864</w:t>
            </w:r>
            <w:r w:rsidR="001A7E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7227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6" w:type="pct"/>
          </w:tcPr>
          <w:p w14:paraId="3AC71A1B" w14:textId="77777777" w:rsidR="001A7E4E" w:rsidRPr="006666FA" w:rsidRDefault="001A7E4E" w:rsidP="001A7E4E">
            <w:pPr>
              <w:tabs>
                <w:tab w:val="decimal" w:pos="842"/>
              </w:tabs>
              <w:spacing w:line="240" w:lineRule="atLeast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3414213" w14:textId="16C6771D" w:rsidR="001A7E4E" w:rsidRPr="006666FA" w:rsidRDefault="00C64585" w:rsidP="000A6FD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</w:t>
            </w:r>
            <w:r w:rsidR="001A7E4E" w:rsidRPr="000977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43" w:type="pct"/>
          </w:tcPr>
          <w:p w14:paraId="79907238" w14:textId="77777777" w:rsidR="001A7E4E" w:rsidRPr="006666FA" w:rsidRDefault="001A7E4E" w:rsidP="001A7E4E">
            <w:pPr>
              <w:tabs>
                <w:tab w:val="decimal" w:pos="842"/>
              </w:tabs>
              <w:spacing w:line="240" w:lineRule="atLeast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57ACBB4" w14:textId="00EF10D0" w:rsidR="001A7E4E" w:rsidRPr="00B40D48" w:rsidRDefault="00C64585" w:rsidP="000A6FD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  <w:r w:rsidR="001A7E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30" w:type="pct"/>
          </w:tcPr>
          <w:p w14:paraId="42E57E73" w14:textId="77777777" w:rsidR="001A7E4E" w:rsidRPr="00B40D48" w:rsidRDefault="001A7E4E" w:rsidP="001A7E4E">
            <w:pPr>
              <w:tabs>
                <w:tab w:val="decimal" w:pos="842"/>
              </w:tabs>
              <w:spacing w:line="240" w:lineRule="atLeast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30D53F" w14:textId="50722872" w:rsidR="001A7E4E" w:rsidRPr="00B40D48" w:rsidRDefault="00C64585" w:rsidP="000A6FD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lang w:val="en-US" w:bidi="th-TH"/>
              </w:rPr>
              <w:t>377</w:t>
            </w:r>
            <w:r w:rsidR="001A7E4E" w:rsidRPr="001F22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</w:tbl>
    <w:p w14:paraId="1677EF46" w14:textId="77777777" w:rsidR="00D23782" w:rsidRDefault="00D23782" w:rsidP="0013728A">
      <w:pPr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6551E84" w14:textId="1B2285E9" w:rsidR="008D3B67" w:rsidRDefault="008D3B67" w:rsidP="008D3B67">
      <w:pPr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อัลฟ่า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เอกซ์</w:t>
      </w:r>
      <w:r w:rsidRPr="008D3B6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  <w:r w:rsidR="00D23782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</w:p>
    <w:p w14:paraId="1D6ED29E" w14:textId="77777777" w:rsidR="00D23782" w:rsidRPr="008D3B67" w:rsidRDefault="00D23782" w:rsidP="008D3B67">
      <w:pPr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471EE5F4" w14:textId="4EAF83D0" w:rsidR="001735DC" w:rsidRDefault="001735DC" w:rsidP="001735DC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ในการประชุมคณะกรรมการในเดือนสิงหาคม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คณะกรรมการของบริษัทมีมติอนุมัติการชำระค่าหุ้นเพิ่มเติม</w:t>
      </w:r>
      <w:r w:rsidRPr="00637C7D">
        <w:rPr>
          <w:rFonts w:ascii="Angsana New" w:hAnsi="Angsana New" w:cs="Angsana New"/>
          <w:sz w:val="30"/>
          <w:szCs w:val="30"/>
          <w:lang w:val="en-US" w:bidi="th-TH"/>
        </w:rPr>
        <w:t xml:space="preserve">             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ในบริษัท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โดยบริษัทได้ชำระค่าหุ้นเพิ่มเติมมูลค่าหุ้นละ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14</w:t>
      </w:r>
      <w:r w:rsidRPr="00637C7D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637C7D">
        <w:rPr>
          <w:rFonts w:ascii="Angsana New" w:hAnsi="Angsana New" w:cs="Angsana New"/>
          <w:sz w:val="30"/>
          <w:szCs w:val="30"/>
          <w:lang w:val="en-US" w:bidi="th-TH"/>
        </w:rPr>
        <w:t xml:space="preserve">             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Pr="00637C7D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37C7D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14:paraId="04F08F3F" w14:textId="1C3A73A4" w:rsidR="00637C7D" w:rsidRDefault="00637C7D">
      <w:pPr>
        <w:spacing w:line="240" w:lineRule="auto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3363A9F0" w14:textId="43779998" w:rsidR="008A17B7" w:rsidRDefault="008A17B7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ตุลาคม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="004D1BE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D1BE5"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ไ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ด้เพิ่มทุนจดทะเบียนจาก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300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ล้านบาทเป็น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750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โดย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ได้ชำระค่าหุ้นเพิ่มทุนให้แก่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22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225</w:t>
      </w:r>
      <w:r w:rsidRPr="008D3B6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8D3B6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โดยส่วนได้เสียในงบการเงินรวมและงบการเงินเฉพาะกิจการยังคงเป็น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ร้อยละ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ดังเดิม </w:t>
      </w:r>
    </w:p>
    <w:p w14:paraId="1C3DE037" w14:textId="6216D588" w:rsidR="00982B32" w:rsidRDefault="00D23782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ในเดือนกุมภาพันธ์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ซึ่งเป็นการร่วมค้าได้เพิ่มทุนจดทะเบียนจาก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750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               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โดยบริษัทได้ชำระค่าหุ้นเพิ่มทุนให้แก่บริษัท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04EF2">
        <w:rPr>
          <w:rFonts w:ascii="Angsana New" w:hAnsi="Angsana New" w:cs="Angsana New"/>
          <w:sz w:val="30"/>
          <w:szCs w:val="30"/>
          <w:lang w:val="en-US" w:bidi="th-TH"/>
        </w:rPr>
        <w:t xml:space="preserve">                   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12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125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โดยส่วนได้เสียในงบการเงินรวมและงบการเงินเฉพาะกิจการ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           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D237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23782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0AA54DF6" w14:textId="77777777" w:rsidR="00982B32" w:rsidRDefault="00982B32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6264EF3" w14:textId="078C9D34" w:rsidR="004418C3" w:rsidRDefault="006D5EC4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ในเดือนพฤษภาคม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ซึ่งเป็นการร่วมค้าได้เพิ่มทุนจดทะเบียนเป็น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500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บริษัทได้ชำระค่าหุ้นเพิ่มทุนให้แก่บริษัท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รวมเป็น</w:t>
      </w:r>
      <w:r w:rsidR="00504EF2">
        <w:rPr>
          <w:rFonts w:ascii="Angsana New" w:hAnsi="Angsana New" w:cs="Angsana New"/>
          <w:sz w:val="30"/>
          <w:szCs w:val="30"/>
          <w:lang w:val="en-US" w:bidi="th-TH"/>
        </w:rPr>
        <w:t xml:space="preserve">                    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จำนวนเงิน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250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โดยส่วนได้เสียในงบการเงินรวมและงบการเงินเฉพาะกิจการยังคงเป็นร้อยละ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982B3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4F89B16F" w14:textId="77777777" w:rsidR="00504EF2" w:rsidRPr="00982B32" w:rsidRDefault="00504EF2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BA19E38" w14:textId="1C860D36" w:rsidR="00720A8A" w:rsidRPr="00982B32" w:rsidRDefault="006D5EC4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ในเดือน</w:t>
      </w:r>
      <w:r w:rsidR="00B12FEF"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504EF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ซึ่งเป็นการร่วมค้าได้เพิ่มทุนจดทะเบียนเป็น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B12FEF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750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04EF2">
        <w:rPr>
          <w:rFonts w:ascii="Angsana New" w:hAnsi="Angsana New" w:cs="Angsana New"/>
          <w:sz w:val="30"/>
          <w:szCs w:val="30"/>
          <w:lang w:val="en-US" w:bidi="th-TH"/>
        </w:rPr>
        <w:t xml:space="preserve">                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บริษัทได้ชำระค่าหุ้นเพิ่มทุนให้แก่บริษัท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อัลฟ่า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เอกซ์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มูลค่าหุ้นละ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12</w:t>
      </w:r>
      <w:r w:rsidR="00504EF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125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โดยส่วนได้เสียในงบการเงินรวมและงบการเงินเฉพาะกิจการยังคงเป็นร้อยละ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B12FEF" w:rsidRPr="00982B32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64585" w:rsidRPr="00C64585">
        <w:rPr>
          <w:rFonts w:ascii="Angsana New" w:hAnsi="Angsana New" w:cs="Angsana New"/>
          <w:sz w:val="30"/>
          <w:szCs w:val="30"/>
          <w:lang w:val="en-US" w:bidi="th-TH"/>
        </w:rPr>
        <w:t>99</w:t>
      </w:r>
      <w:r w:rsidRPr="00982B3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82B32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ดังเดิม</w:t>
      </w:r>
    </w:p>
    <w:p w14:paraId="153B7AA4" w14:textId="23749C6C" w:rsidR="00720A8A" w:rsidRPr="00982B32" w:rsidRDefault="00720A8A" w:rsidP="00982B32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720A8A" w:rsidRPr="00982B32" w:rsidSect="00B93349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aperSrc w:first="7" w:other="7"/>
          <w:pgNumType w:start="18"/>
          <w:cols w:space="720"/>
          <w:docGrid w:linePitch="360"/>
        </w:sectPr>
      </w:pPr>
    </w:p>
    <w:p w14:paraId="369C27F9" w14:textId="77290458" w:rsidR="00673959" w:rsidRPr="006666FA" w:rsidRDefault="00673959" w:rsidP="00061232">
      <w:pPr>
        <w:ind w:left="54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</w:t>
      </w:r>
      <w:r w:rsidR="0086710D" w:rsidRPr="006666FA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86710D" w:rsidRPr="00C5495A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  <w:r w:rsidR="00DD1938" w:rsidRPr="00C5495A">
        <w:rPr>
          <w:rFonts w:asciiTheme="majorBidi" w:hAnsiTheme="majorBidi" w:cs="Angsana New" w:hint="cs"/>
          <w:sz w:val="30"/>
          <w:szCs w:val="30"/>
          <w:cs/>
          <w:lang w:bidi="th-TH"/>
        </w:rPr>
        <w:t>และการร่วมค้า</w:t>
      </w:r>
      <w:r w:rsidRPr="00C5495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AE4D47"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E4D47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B815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815B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และเงินปันผลรับสำหรับแต่ละปีสิ้นสุดวันเดียวกัน</w:t>
      </w:r>
      <w:r w:rsidR="00B44A71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1FB64903" w14:textId="77777777" w:rsidR="00B31328" w:rsidRPr="00F17B04" w:rsidRDefault="00B31328" w:rsidP="001B5A93">
      <w:pPr>
        <w:pStyle w:val="NoSpacing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14126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1"/>
        <w:gridCol w:w="2068"/>
        <w:gridCol w:w="873"/>
        <w:gridCol w:w="891"/>
        <w:gridCol w:w="900"/>
        <w:gridCol w:w="900"/>
        <w:gridCol w:w="810"/>
        <w:gridCol w:w="180"/>
        <w:gridCol w:w="736"/>
        <w:gridCol w:w="180"/>
        <w:gridCol w:w="809"/>
        <w:gridCol w:w="180"/>
        <w:gridCol w:w="818"/>
        <w:gridCol w:w="200"/>
        <w:gridCol w:w="901"/>
        <w:gridCol w:w="182"/>
        <w:gridCol w:w="877"/>
      </w:tblGrid>
      <w:tr w:rsidR="004B49A1" w:rsidRPr="00EB6214" w14:paraId="10F78D3C" w14:textId="3D439A67" w:rsidTr="00E76995">
        <w:trPr>
          <w:cantSplit/>
          <w:trHeight w:val="270"/>
        </w:trPr>
        <w:tc>
          <w:tcPr>
            <w:tcW w:w="2621" w:type="dxa"/>
            <w:vAlign w:val="bottom"/>
          </w:tcPr>
          <w:p w14:paraId="2F1BAB7E" w14:textId="77777777" w:rsidR="004B49A1" w:rsidRPr="00EB6214" w:rsidRDefault="004B49A1" w:rsidP="00F17B04">
            <w:pPr>
              <w:spacing w:line="22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68" w:type="dxa"/>
            <w:vAlign w:val="bottom"/>
          </w:tcPr>
          <w:p w14:paraId="538ECB7A" w14:textId="77777777" w:rsidR="004B49A1" w:rsidRPr="00EB6214" w:rsidRDefault="004B49A1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437" w:type="dxa"/>
            <w:gridSpan w:val="15"/>
            <w:vAlign w:val="bottom"/>
          </w:tcPr>
          <w:p w14:paraId="0ED3F1D8" w14:textId="2F8512A7" w:rsidR="004B49A1" w:rsidRPr="00EB6214" w:rsidRDefault="004B49A1" w:rsidP="00F17B04">
            <w:pPr>
              <w:pStyle w:val="acctfourfigures"/>
              <w:tabs>
                <w:tab w:val="clear" w:pos="765"/>
              </w:tabs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F17B04" w:rsidRPr="00EB62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AE3350" w:rsidRPr="00EB6214" w14:paraId="47049216" w14:textId="01BD6E19" w:rsidTr="00293AAC">
        <w:trPr>
          <w:cantSplit/>
          <w:trHeight w:val="270"/>
        </w:trPr>
        <w:tc>
          <w:tcPr>
            <w:tcW w:w="2621" w:type="dxa"/>
          </w:tcPr>
          <w:p w14:paraId="03F1DFB6" w14:textId="77777777" w:rsidR="00AE3350" w:rsidRPr="00EB6214" w:rsidRDefault="00AE3350" w:rsidP="00F17B04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14:paraId="71200355" w14:textId="77777777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64" w:type="dxa"/>
            <w:gridSpan w:val="2"/>
            <w:vAlign w:val="bottom"/>
          </w:tcPr>
          <w:p w14:paraId="742CD940" w14:textId="274FA48C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  <w:r w:rsidR="00F17B04" w:rsidRPr="00EB62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</w:t>
            </w: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จ้าของ</w:t>
            </w:r>
          </w:p>
        </w:tc>
        <w:tc>
          <w:tcPr>
            <w:tcW w:w="1800" w:type="dxa"/>
            <w:gridSpan w:val="2"/>
            <w:vAlign w:val="bottom"/>
          </w:tcPr>
          <w:p w14:paraId="77975260" w14:textId="1DEB1663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</w:t>
            </w:r>
            <w:r w:rsidR="00CA28C0" w:rsidRPr="00EB62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1726" w:type="dxa"/>
            <w:gridSpan w:val="3"/>
            <w:vAlign w:val="bottom"/>
          </w:tcPr>
          <w:p w14:paraId="03401CE6" w14:textId="77777777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DA145F2" w14:textId="77777777" w:rsidR="00AE3350" w:rsidRPr="00EB6214" w:rsidRDefault="00AE3350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3F053D11" w14:textId="399887CC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00" w:type="dxa"/>
          </w:tcPr>
          <w:p w14:paraId="5E59C603" w14:textId="77777777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0" w:type="dxa"/>
            <w:gridSpan w:val="3"/>
          </w:tcPr>
          <w:p w14:paraId="29BFB5B9" w14:textId="31505B26" w:rsidR="00AE3350" w:rsidRPr="00EB6214" w:rsidRDefault="00AE3350" w:rsidP="00F17B04">
            <w:pPr>
              <w:pStyle w:val="acctfourfigures"/>
              <w:tabs>
                <w:tab w:val="clear" w:pos="765"/>
                <w:tab w:val="decimal" w:pos="551"/>
              </w:tabs>
              <w:spacing w:line="220" w:lineRule="atLeast"/>
              <w:ind w:left="-61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รับสำหรับปี</w:t>
            </w:r>
          </w:p>
        </w:tc>
      </w:tr>
      <w:tr w:rsidR="00AE3350" w:rsidRPr="00EB6214" w14:paraId="40395E78" w14:textId="41557DA8" w:rsidTr="00293AAC">
        <w:trPr>
          <w:cantSplit/>
          <w:trHeight w:val="270"/>
        </w:trPr>
        <w:tc>
          <w:tcPr>
            <w:tcW w:w="2621" w:type="dxa"/>
          </w:tcPr>
          <w:p w14:paraId="156538D3" w14:textId="77777777" w:rsidR="00AE3350" w:rsidRPr="00EB6214" w:rsidRDefault="00AE3350" w:rsidP="00F17B04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8" w:type="dxa"/>
          </w:tcPr>
          <w:p w14:paraId="6741C088" w14:textId="77777777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</w:tcPr>
          <w:p w14:paraId="6083FEFD" w14:textId="499FE9A1" w:rsidR="00AE3350" w:rsidRPr="00EB6214" w:rsidRDefault="00C64585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891" w:type="dxa"/>
          </w:tcPr>
          <w:p w14:paraId="42DA2B18" w14:textId="2C6D4634" w:rsidR="00AE3350" w:rsidRPr="00EB6214" w:rsidRDefault="00C64585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</w:tcPr>
          <w:p w14:paraId="46B402DF" w14:textId="2CB7A4C1" w:rsidR="00AE3350" w:rsidRPr="00EB6214" w:rsidRDefault="00C64585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0" w:type="dxa"/>
          </w:tcPr>
          <w:p w14:paraId="02DF05F9" w14:textId="387DFBB6" w:rsidR="00AE3350" w:rsidRPr="00EB6214" w:rsidRDefault="00C64585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</w:tcPr>
          <w:p w14:paraId="40F4D695" w14:textId="59D98913" w:rsidR="00AE3350" w:rsidRPr="00EB6214" w:rsidRDefault="00C64585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BD8E3A8" w14:textId="77777777" w:rsidR="00AE3350" w:rsidRPr="00EB6214" w:rsidRDefault="00AE3350" w:rsidP="00F17B04">
            <w:pPr>
              <w:spacing w:line="220" w:lineRule="atLeast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1AA26020" w14:textId="243CE30A" w:rsidR="00AE3350" w:rsidRPr="00EB6214" w:rsidRDefault="00C64585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24E7906" w14:textId="77777777" w:rsidR="00AE3350" w:rsidRPr="00EB6214" w:rsidRDefault="00AE3350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85CD5E" w14:textId="2AE862D5" w:rsidR="00AE3350" w:rsidRPr="00EB6214" w:rsidRDefault="00C64585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3248875" w14:textId="77777777" w:rsidR="00AE3350" w:rsidRPr="00EB6214" w:rsidRDefault="00AE3350" w:rsidP="00F17B04">
            <w:pPr>
              <w:spacing w:line="220" w:lineRule="atLeast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0B93CD58" w14:textId="7A32A961" w:rsidR="00AE3350" w:rsidRPr="00EB6214" w:rsidRDefault="00C64585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00" w:type="dxa"/>
          </w:tcPr>
          <w:p w14:paraId="4F3382EA" w14:textId="77777777" w:rsidR="00AE3350" w:rsidRPr="00EB6214" w:rsidRDefault="00AE3350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</w:tcPr>
          <w:p w14:paraId="1031376A" w14:textId="3DE5E6E1" w:rsidR="00AE3350" w:rsidRPr="00EB6214" w:rsidRDefault="00C64585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07C276D8" w14:textId="77777777" w:rsidR="00AE3350" w:rsidRPr="00EB6214" w:rsidRDefault="00AE3350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7" w:type="dxa"/>
          </w:tcPr>
          <w:p w14:paraId="4A55E3A8" w14:textId="54954EE9" w:rsidR="00AE3350" w:rsidRPr="00EB6214" w:rsidRDefault="00C64585" w:rsidP="00F17B04">
            <w:pPr>
              <w:spacing w:line="220" w:lineRule="atLeast"/>
              <w:ind w:left="-61" w:right="-12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AE3350" w:rsidRPr="00EB6214" w14:paraId="5CA230E3" w14:textId="6CE29A12" w:rsidTr="00293AAC">
        <w:trPr>
          <w:cantSplit/>
          <w:trHeight w:val="270"/>
        </w:trPr>
        <w:tc>
          <w:tcPr>
            <w:tcW w:w="2621" w:type="dxa"/>
          </w:tcPr>
          <w:p w14:paraId="73E9EF97" w14:textId="77777777" w:rsidR="00AE3350" w:rsidRPr="00EB6214" w:rsidRDefault="00AE3350" w:rsidP="00F17B04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068" w:type="dxa"/>
          </w:tcPr>
          <w:p w14:paraId="7099776D" w14:textId="77777777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4" w:type="dxa"/>
            <w:gridSpan w:val="2"/>
          </w:tcPr>
          <w:p w14:paraId="4A878F4D" w14:textId="77777777" w:rsidR="00AE3350" w:rsidRPr="00EB6214" w:rsidRDefault="00AE3350" w:rsidP="00F17B04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EB62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673" w:type="dxa"/>
            <w:gridSpan w:val="13"/>
          </w:tcPr>
          <w:p w14:paraId="7219F376" w14:textId="62CABC70" w:rsidR="00AE3350" w:rsidRPr="00EB6214" w:rsidRDefault="00AE3350" w:rsidP="00F17B04">
            <w:pPr>
              <w:tabs>
                <w:tab w:val="decimal" w:pos="302"/>
              </w:tabs>
              <w:spacing w:line="220" w:lineRule="atLeast"/>
              <w:ind w:left="-6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60E79" w:rsidRPr="00EB6214" w14:paraId="3C5DD713" w14:textId="77777777" w:rsidTr="00293AAC">
        <w:trPr>
          <w:cantSplit/>
          <w:trHeight w:val="270"/>
        </w:trPr>
        <w:tc>
          <w:tcPr>
            <w:tcW w:w="2621" w:type="dxa"/>
          </w:tcPr>
          <w:p w14:paraId="0E0434B8" w14:textId="3E4EF774" w:rsidR="00960E79" w:rsidRPr="00EB6214" w:rsidRDefault="00960E79" w:rsidP="00F17B04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068" w:type="dxa"/>
          </w:tcPr>
          <w:p w14:paraId="52672167" w14:textId="77777777" w:rsidR="00960E79" w:rsidRPr="00EB6214" w:rsidRDefault="00960E79" w:rsidP="00F17B04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4" w:type="dxa"/>
            <w:gridSpan w:val="2"/>
          </w:tcPr>
          <w:p w14:paraId="59794CD9" w14:textId="77777777" w:rsidR="00960E79" w:rsidRPr="00EB6214" w:rsidRDefault="00960E79" w:rsidP="00F17B04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73" w:type="dxa"/>
            <w:gridSpan w:val="13"/>
          </w:tcPr>
          <w:p w14:paraId="1D861845" w14:textId="77777777" w:rsidR="00960E79" w:rsidRPr="00EB6214" w:rsidRDefault="00960E79" w:rsidP="00F17B04">
            <w:pPr>
              <w:tabs>
                <w:tab w:val="decimal" w:pos="302"/>
              </w:tabs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441870" w:rsidRPr="00EB6214" w14:paraId="350D6C24" w14:textId="517BB4B8" w:rsidTr="00293AAC">
        <w:trPr>
          <w:cantSplit/>
          <w:trHeight w:val="270"/>
        </w:trPr>
        <w:tc>
          <w:tcPr>
            <w:tcW w:w="2621" w:type="dxa"/>
          </w:tcPr>
          <w:p w14:paraId="553A5D70" w14:textId="4F309D6A" w:rsidR="00441870" w:rsidRPr="00EB6214" w:rsidRDefault="00441870" w:rsidP="00441870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ฮาวเด้น แมกซี่ อินชัวรันส์ </w:t>
            </w: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 xml:space="preserve">    โบรกเกอร์ จำกัด</w:t>
            </w:r>
          </w:p>
        </w:tc>
        <w:tc>
          <w:tcPr>
            <w:tcW w:w="2068" w:type="dxa"/>
          </w:tcPr>
          <w:p w14:paraId="6F8BF636" w14:textId="77777777" w:rsidR="00441870" w:rsidRPr="00EB6214" w:rsidRDefault="00441870" w:rsidP="00441870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1F7DE2" w14:textId="1713D981" w:rsidR="00441870" w:rsidRPr="00EB6214" w:rsidRDefault="00441870" w:rsidP="00441870">
            <w:pPr>
              <w:spacing w:line="220" w:lineRule="atLeast"/>
              <w:ind w:left="-5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นายหน้าประกันภัย</w:t>
            </w:r>
          </w:p>
        </w:tc>
        <w:tc>
          <w:tcPr>
            <w:tcW w:w="873" w:type="dxa"/>
          </w:tcPr>
          <w:p w14:paraId="095CA1F3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D2C08" w14:textId="284B3C6B" w:rsidR="00441870" w:rsidRPr="00EB6214" w:rsidRDefault="00C64585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891" w:type="dxa"/>
          </w:tcPr>
          <w:p w14:paraId="71F96741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FEFC15" w14:textId="2F0F1F1F" w:rsidR="00441870" w:rsidRPr="00EB6214" w:rsidRDefault="00C64585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900" w:type="dxa"/>
          </w:tcPr>
          <w:p w14:paraId="0C9D8A5E" w14:textId="77777777" w:rsidR="00441870" w:rsidRPr="00EB6214" w:rsidRDefault="00441870" w:rsidP="00293AAC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198EEB" w14:textId="517C8F86" w:rsidR="00441870" w:rsidRPr="00EB6214" w:rsidRDefault="00C64585" w:rsidP="00293AAC">
            <w:pPr>
              <w:tabs>
                <w:tab w:val="left" w:pos="552"/>
              </w:tabs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3F1F2A0C" w14:textId="77777777" w:rsidR="00441870" w:rsidRPr="00293AAC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D8C8651" w14:textId="3CFDF39D" w:rsidR="00441870" w:rsidRPr="00EB6214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41870" w:rsidRPr="00293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</w:tcPr>
          <w:p w14:paraId="2B559357" w14:textId="77777777" w:rsidR="00441870" w:rsidRPr="00293AAC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309AD10" w14:textId="67C1705A" w:rsidR="00441870" w:rsidRPr="00293AAC" w:rsidRDefault="00C64585" w:rsidP="00293AAC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41870" w:rsidRPr="00293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80" w:type="dxa"/>
          </w:tcPr>
          <w:p w14:paraId="35411E46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6B227DD2" w14:textId="77777777" w:rsidR="00441870" w:rsidRPr="00293AAC" w:rsidRDefault="00441870" w:rsidP="00293AAC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E3326A5" w14:textId="360FA486" w:rsidR="00441870" w:rsidRPr="00293AAC" w:rsidRDefault="00C64585" w:rsidP="00293AAC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41870" w:rsidRPr="00293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80" w:type="dxa"/>
          </w:tcPr>
          <w:p w14:paraId="2B5E38CC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987D7D4" w14:textId="77777777" w:rsidR="00441870" w:rsidRDefault="00441870" w:rsidP="004F4C59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B5AE11" w14:textId="58D85FB1" w:rsidR="004F4C59" w:rsidRPr="00EB6214" w:rsidRDefault="00C64585" w:rsidP="00293AAC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="004F4C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  <w:r w:rsidR="007227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CE3B8B6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0A1865E6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320598" w14:textId="22CB7AED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C64585"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EB62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200" w:type="dxa"/>
            <w:shd w:val="clear" w:color="auto" w:fill="auto"/>
          </w:tcPr>
          <w:p w14:paraId="59DC6420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59DB2D57" w14:textId="77777777" w:rsidR="00441870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45B264" w14:textId="37B1B641" w:rsidR="002A1416" w:rsidRPr="00EB6214" w:rsidRDefault="00C64585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2A14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7227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82" w:type="dxa"/>
            <w:shd w:val="clear" w:color="auto" w:fill="auto"/>
          </w:tcPr>
          <w:p w14:paraId="11D0DB07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453581EA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46F4967" w14:textId="07CF4F62" w:rsidR="00441870" w:rsidRPr="00EB6214" w:rsidRDefault="00C64585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</w:tr>
      <w:tr w:rsidR="00441870" w:rsidRPr="00EB6214" w14:paraId="4D3BE338" w14:textId="17D92F7E" w:rsidTr="00293AAC">
        <w:trPr>
          <w:cantSplit/>
          <w:trHeight w:val="270"/>
        </w:trPr>
        <w:tc>
          <w:tcPr>
            <w:tcW w:w="2621" w:type="dxa"/>
          </w:tcPr>
          <w:p w14:paraId="5EFA6556" w14:textId="77777777" w:rsidR="00441870" w:rsidRPr="00EB6214" w:rsidRDefault="00441870" w:rsidP="00441870">
            <w:pPr>
              <w:spacing w:line="22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2068" w:type="dxa"/>
          </w:tcPr>
          <w:p w14:paraId="470E804A" w14:textId="77777777" w:rsidR="00441870" w:rsidRPr="00EB6214" w:rsidRDefault="00441870" w:rsidP="00441870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บริการล้าง ขัด เคลือบสีรถยนต์</w:t>
            </w:r>
          </w:p>
        </w:tc>
        <w:tc>
          <w:tcPr>
            <w:tcW w:w="873" w:type="dxa"/>
          </w:tcPr>
          <w:p w14:paraId="125C6DE1" w14:textId="4EA6C29B" w:rsidR="00441870" w:rsidRPr="00EB6214" w:rsidRDefault="00C64585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91" w:type="dxa"/>
          </w:tcPr>
          <w:p w14:paraId="7EEFFFCA" w14:textId="793793B0" w:rsidR="00441870" w:rsidRPr="00EB6214" w:rsidRDefault="00C64585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834EB48" w14:textId="652BA9FB" w:rsidR="00441870" w:rsidRPr="00EB6214" w:rsidRDefault="00C64585" w:rsidP="00293AAC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01330F96" w14:textId="7F2227B9" w:rsidR="00441870" w:rsidRPr="00293AAC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41870" w:rsidRPr="00293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E9AC96" w14:textId="125A3DB1" w:rsidR="00441870" w:rsidRPr="00293AAC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0" w:type="dxa"/>
          </w:tcPr>
          <w:p w14:paraId="058EA7BA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4CC53025" w14:textId="51FCF4BC" w:rsidR="00441870" w:rsidRPr="00293AAC" w:rsidRDefault="00C64585" w:rsidP="00293AAC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0" w:type="dxa"/>
          </w:tcPr>
          <w:p w14:paraId="43D4EC05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5A6F659D" w14:textId="3D070218" w:rsidR="00441870" w:rsidRPr="00EB6214" w:rsidRDefault="00C64585" w:rsidP="00293AAC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4F4C5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180" w:type="dxa"/>
            <w:shd w:val="clear" w:color="auto" w:fill="auto"/>
          </w:tcPr>
          <w:p w14:paraId="7E9A2427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7A69F07D" w14:textId="6DEBE0A9" w:rsidR="00441870" w:rsidRPr="00EB6214" w:rsidRDefault="00C64585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</w:p>
        </w:tc>
        <w:tc>
          <w:tcPr>
            <w:tcW w:w="200" w:type="dxa"/>
            <w:shd w:val="clear" w:color="auto" w:fill="auto"/>
          </w:tcPr>
          <w:p w14:paraId="7368072A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052838C2" w14:textId="72DD5FD4" w:rsidR="00441870" w:rsidRPr="00EB6214" w:rsidRDefault="00C64585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A14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182" w:type="dxa"/>
            <w:shd w:val="clear" w:color="auto" w:fill="auto"/>
          </w:tcPr>
          <w:p w14:paraId="01FFBC1C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4AE02EA6" w14:textId="1FEB19B2" w:rsidR="00441870" w:rsidRPr="00EB6214" w:rsidRDefault="00C64585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</w:tr>
      <w:tr w:rsidR="00441870" w:rsidRPr="00EB6214" w14:paraId="4CC10D9B" w14:textId="77777777" w:rsidTr="00293AAC">
        <w:trPr>
          <w:cantSplit/>
          <w:trHeight w:val="270"/>
        </w:trPr>
        <w:tc>
          <w:tcPr>
            <w:tcW w:w="2621" w:type="dxa"/>
          </w:tcPr>
          <w:p w14:paraId="028403B0" w14:textId="53D9C614" w:rsidR="00441870" w:rsidRPr="00EB6214" w:rsidRDefault="00441870" w:rsidP="00441870">
            <w:pPr>
              <w:spacing w:line="22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1D8E3A3A" w14:textId="77777777" w:rsidR="00441870" w:rsidRPr="00EB6214" w:rsidRDefault="00441870" w:rsidP="00441870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</w:tcPr>
          <w:p w14:paraId="745C7AE4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1" w:type="dxa"/>
          </w:tcPr>
          <w:p w14:paraId="1AE37A09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23CD72D4" w14:textId="77777777" w:rsidR="00441870" w:rsidRPr="00EB6214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1BBAF467" w14:textId="77777777" w:rsidR="00441870" w:rsidRPr="00EB6214" w:rsidRDefault="00441870" w:rsidP="00293AAC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E3ECE89" w14:textId="63A1FAB5" w:rsidR="00441870" w:rsidRPr="00EB6214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441870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212</w:t>
            </w:r>
          </w:p>
        </w:tc>
        <w:tc>
          <w:tcPr>
            <w:tcW w:w="180" w:type="dxa"/>
          </w:tcPr>
          <w:p w14:paraId="7A8643AB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0BDEF887" w14:textId="3A463C25" w:rsidR="00441870" w:rsidRPr="00EB6214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441870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212</w:t>
            </w:r>
          </w:p>
        </w:tc>
        <w:tc>
          <w:tcPr>
            <w:tcW w:w="180" w:type="dxa"/>
          </w:tcPr>
          <w:p w14:paraId="03F0FAD5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3822A" w14:textId="3240E6C4" w:rsidR="00441870" w:rsidRPr="00EB6214" w:rsidRDefault="00C64585" w:rsidP="00293AAC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  <w:r w:rsidR="00FD55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</w:t>
            </w:r>
            <w:r w:rsidR="007227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335555C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86491" w14:textId="4E44A0F8" w:rsidR="00441870" w:rsidRPr="00EB6214" w:rsidRDefault="00C64585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</w:t>
            </w:r>
            <w:r w:rsidR="00441870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573</w:t>
            </w:r>
          </w:p>
        </w:tc>
        <w:tc>
          <w:tcPr>
            <w:tcW w:w="200" w:type="dxa"/>
            <w:shd w:val="clear" w:color="auto" w:fill="auto"/>
          </w:tcPr>
          <w:p w14:paraId="52D6E6B7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DE4BB" w14:textId="02CB8A07" w:rsidR="00441870" w:rsidRPr="00EB6214" w:rsidRDefault="00C64585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1365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7227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82" w:type="dxa"/>
            <w:shd w:val="clear" w:color="auto" w:fill="auto"/>
          </w:tcPr>
          <w:p w14:paraId="421CA324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B614F" w14:textId="2B56F5D1" w:rsidR="00441870" w:rsidRPr="00EB6214" w:rsidRDefault="00C64585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 w:rsidR="00441870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585</w:t>
            </w:r>
          </w:p>
        </w:tc>
      </w:tr>
      <w:tr w:rsidR="00441870" w:rsidRPr="00EB6214" w14:paraId="055E2BAC" w14:textId="77777777" w:rsidTr="00293AAC">
        <w:trPr>
          <w:cantSplit/>
          <w:trHeight w:val="62"/>
        </w:trPr>
        <w:tc>
          <w:tcPr>
            <w:tcW w:w="2621" w:type="dxa"/>
          </w:tcPr>
          <w:p w14:paraId="1AB0040B" w14:textId="77777777" w:rsidR="00441870" w:rsidRPr="00EB6214" w:rsidRDefault="00441870" w:rsidP="00441870">
            <w:pPr>
              <w:spacing w:line="220" w:lineRule="atLeast"/>
              <w:ind w:right="-79"/>
              <w:rPr>
                <w:rFonts w:asciiTheme="majorBidi" w:hAnsiTheme="majorBidi" w:cstheme="majorBidi"/>
                <w:sz w:val="2"/>
                <w:szCs w:val="2"/>
                <w:cs/>
                <w:lang w:val="en-US" w:bidi="th-TH"/>
              </w:rPr>
            </w:pPr>
          </w:p>
        </w:tc>
        <w:tc>
          <w:tcPr>
            <w:tcW w:w="2068" w:type="dxa"/>
          </w:tcPr>
          <w:p w14:paraId="6D97E299" w14:textId="77777777" w:rsidR="00441870" w:rsidRPr="00EB6214" w:rsidRDefault="00441870" w:rsidP="00441870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873" w:type="dxa"/>
          </w:tcPr>
          <w:p w14:paraId="76DD0828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891" w:type="dxa"/>
          </w:tcPr>
          <w:p w14:paraId="188EDB0C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900" w:type="dxa"/>
          </w:tcPr>
          <w:p w14:paraId="3B762038" w14:textId="77777777" w:rsidR="00441870" w:rsidRPr="00EB6214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  <w:highlight w:val="green"/>
              </w:rPr>
            </w:pPr>
          </w:p>
        </w:tc>
        <w:tc>
          <w:tcPr>
            <w:tcW w:w="900" w:type="dxa"/>
          </w:tcPr>
          <w:p w14:paraId="3DBEDB69" w14:textId="77777777" w:rsidR="00441870" w:rsidRPr="00EB6214" w:rsidRDefault="00441870" w:rsidP="00293AAC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DF42788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7A9D64D2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</w:tcPr>
          <w:p w14:paraId="0331B305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24AD7B7E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</w:tcPr>
          <w:p w14:paraId="2E675EDA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</w:tcPr>
          <w:p w14:paraId="4EAEA603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</w:tcPr>
          <w:p w14:paraId="1D23B29C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00" w:type="dxa"/>
            <w:shd w:val="clear" w:color="auto" w:fill="auto"/>
          </w:tcPr>
          <w:p w14:paraId="7D87C543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auto"/>
          </w:tcPr>
          <w:p w14:paraId="5CA79D30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2" w:type="dxa"/>
            <w:shd w:val="clear" w:color="auto" w:fill="auto"/>
          </w:tcPr>
          <w:p w14:paraId="25463266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</w:tcPr>
          <w:p w14:paraId="1108457B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441870" w:rsidRPr="00EB6214" w14:paraId="52CCAEDA" w14:textId="77777777" w:rsidTr="00293AAC">
        <w:trPr>
          <w:cantSplit/>
          <w:trHeight w:val="270"/>
        </w:trPr>
        <w:tc>
          <w:tcPr>
            <w:tcW w:w="2621" w:type="dxa"/>
          </w:tcPr>
          <w:p w14:paraId="44CC0386" w14:textId="032A1F73" w:rsidR="00441870" w:rsidRPr="00EB6214" w:rsidRDefault="00441870" w:rsidP="00441870">
            <w:pPr>
              <w:spacing w:line="220" w:lineRule="atLeast"/>
              <w:ind w:right="-79"/>
              <w:rPr>
                <w:rFonts w:asciiTheme="majorBidi" w:hAnsiTheme="majorBidi" w:cs="Angsana New"/>
                <w:sz w:val="24"/>
                <w:szCs w:val="24"/>
                <w:highlight w:val="cyan"/>
                <w:cs/>
                <w:lang w:bidi="th-TH"/>
              </w:rPr>
            </w:pPr>
            <w:r w:rsidRPr="00EB62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การร่วมค้าทางตรง</w:t>
            </w:r>
          </w:p>
        </w:tc>
        <w:tc>
          <w:tcPr>
            <w:tcW w:w="2068" w:type="dxa"/>
          </w:tcPr>
          <w:p w14:paraId="61B0182D" w14:textId="77777777" w:rsidR="00441870" w:rsidRPr="00EB6214" w:rsidRDefault="00441870" w:rsidP="00441870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</w:tcPr>
          <w:p w14:paraId="3B9C50C9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1" w:type="dxa"/>
          </w:tcPr>
          <w:p w14:paraId="76D41212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40C641B0" w14:textId="77777777" w:rsidR="00441870" w:rsidRPr="00EB6214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</w:tcPr>
          <w:p w14:paraId="10D2CE3D" w14:textId="77777777" w:rsidR="00441870" w:rsidRPr="00EB6214" w:rsidRDefault="00441870" w:rsidP="00293AAC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3EB0B6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0DF296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44202E60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9FE71A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0E719C33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821C81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158C61C0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" w:type="dxa"/>
            <w:shd w:val="clear" w:color="auto" w:fill="auto"/>
          </w:tcPr>
          <w:p w14:paraId="458EB0E8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0E2589ED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5129142D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2FF7DC56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70" w:rsidRPr="00EB6214" w14:paraId="57AA981A" w14:textId="77777777" w:rsidTr="00293AAC">
        <w:trPr>
          <w:cantSplit/>
          <w:trHeight w:val="270"/>
        </w:trPr>
        <w:tc>
          <w:tcPr>
            <w:tcW w:w="2621" w:type="dxa"/>
          </w:tcPr>
          <w:p w14:paraId="1B576D02" w14:textId="3CE49A48" w:rsidR="00441870" w:rsidRPr="00EB6214" w:rsidRDefault="00441870" w:rsidP="00441870">
            <w:pPr>
              <w:spacing w:line="220" w:lineRule="atLeast"/>
              <w:ind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อัลฟ่า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เอกซ์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03FDA5B8" w14:textId="7A259826" w:rsidR="00441870" w:rsidRPr="00EB6214" w:rsidRDefault="00441870" w:rsidP="00441870">
            <w:pPr>
              <w:spacing w:line="220" w:lineRule="atLeast"/>
              <w:ind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ให้สินเชื่อสำหรับยานพาหนะ</w:t>
            </w:r>
          </w:p>
        </w:tc>
        <w:tc>
          <w:tcPr>
            <w:tcW w:w="873" w:type="dxa"/>
          </w:tcPr>
          <w:p w14:paraId="34CB3BF7" w14:textId="6294C0BB" w:rsidR="00441870" w:rsidRPr="00EB6214" w:rsidRDefault="00C64585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91" w:type="dxa"/>
          </w:tcPr>
          <w:p w14:paraId="73C84E71" w14:textId="7BA8D444" w:rsidR="00441870" w:rsidRPr="00EB6214" w:rsidRDefault="00C64585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66762B7A" w14:textId="6502E621" w:rsidR="00441870" w:rsidRPr="00EB6214" w:rsidRDefault="00C64585" w:rsidP="00293AAC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418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5E6ECCD9" w14:textId="650AC395" w:rsidR="00441870" w:rsidRPr="00293AAC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="00441870" w:rsidRPr="00293A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</w:tcPr>
          <w:p w14:paraId="5BB57F64" w14:textId="37D42CC1" w:rsidR="00441870" w:rsidRPr="00EB6214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441870" w:rsidRPr="00720F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5CE50202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588AE908" w14:textId="00CEEDEA" w:rsidR="00441870" w:rsidRPr="00EB6214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375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41ABDBB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0EDA95D" w14:textId="4EDA1A83" w:rsidR="00441870" w:rsidRPr="00EB6214" w:rsidRDefault="00C64585" w:rsidP="00293AAC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  <w:r w:rsidR="0023698F" w:rsidRPr="002369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</w:p>
        </w:tc>
        <w:tc>
          <w:tcPr>
            <w:tcW w:w="180" w:type="dxa"/>
            <w:shd w:val="clear" w:color="auto" w:fill="auto"/>
          </w:tcPr>
          <w:p w14:paraId="68874D58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29AF0CDA" w14:textId="1AB80C77" w:rsidR="00441870" w:rsidRPr="00EB6214" w:rsidRDefault="00C64585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="0023698F" w:rsidRPr="002369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</w:p>
        </w:tc>
        <w:tc>
          <w:tcPr>
            <w:tcW w:w="200" w:type="dxa"/>
            <w:shd w:val="clear" w:color="auto" w:fill="auto"/>
          </w:tcPr>
          <w:p w14:paraId="3B8CBF8B" w14:textId="77777777" w:rsidR="00441870" w:rsidRPr="00EB6214" w:rsidRDefault="00441870" w:rsidP="00441870">
            <w:pPr>
              <w:spacing w:line="22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219D01C1" w14:textId="2056CD81" w:rsidR="00441870" w:rsidRPr="00EB6214" w:rsidRDefault="001B23AF" w:rsidP="00441870">
            <w:pPr>
              <w:pStyle w:val="acctfourfigures"/>
              <w:tabs>
                <w:tab w:val="clear" w:pos="765"/>
                <w:tab w:val="decimal" w:pos="514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F58FCD1" w14:textId="77777777" w:rsidR="00441870" w:rsidRPr="00EB6214" w:rsidRDefault="00441870" w:rsidP="00441870">
            <w:pPr>
              <w:spacing w:line="22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33E79E24" w14:textId="603D9A34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41870" w:rsidRPr="00EB6214" w14:paraId="4CE904AE" w14:textId="77777777" w:rsidTr="00293AAC">
        <w:trPr>
          <w:cantSplit/>
          <w:trHeight w:val="83"/>
        </w:trPr>
        <w:tc>
          <w:tcPr>
            <w:tcW w:w="2621" w:type="dxa"/>
          </w:tcPr>
          <w:p w14:paraId="40C2B0EF" w14:textId="77777777" w:rsidR="00441870" w:rsidRPr="00EB6214" w:rsidRDefault="00441870" w:rsidP="00441870">
            <w:pPr>
              <w:spacing w:line="220" w:lineRule="atLeast"/>
              <w:ind w:right="-79"/>
              <w:rPr>
                <w:rFonts w:asciiTheme="majorBidi" w:hAnsiTheme="majorBidi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068" w:type="dxa"/>
          </w:tcPr>
          <w:p w14:paraId="080A8A8F" w14:textId="77777777" w:rsidR="00441870" w:rsidRPr="00EB6214" w:rsidRDefault="00441870" w:rsidP="00441870">
            <w:pPr>
              <w:spacing w:line="220" w:lineRule="atLeast"/>
              <w:ind w:right="-98"/>
              <w:jc w:val="center"/>
              <w:rPr>
                <w:rFonts w:asciiTheme="majorBidi" w:hAnsiTheme="majorBidi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3" w:type="dxa"/>
          </w:tcPr>
          <w:p w14:paraId="1772393D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891" w:type="dxa"/>
          </w:tcPr>
          <w:p w14:paraId="140A8FDC" w14:textId="77777777" w:rsidR="00441870" w:rsidRPr="00EB6214" w:rsidRDefault="00441870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sz w:val="2"/>
                <w:szCs w:val="2"/>
                <w:highlight w:val="yellow"/>
              </w:rPr>
            </w:pPr>
          </w:p>
        </w:tc>
        <w:tc>
          <w:tcPr>
            <w:tcW w:w="900" w:type="dxa"/>
          </w:tcPr>
          <w:p w14:paraId="743DB553" w14:textId="77777777" w:rsidR="00441870" w:rsidRPr="00EB6214" w:rsidRDefault="00441870" w:rsidP="00293AAC">
            <w:pPr>
              <w:spacing w:line="220" w:lineRule="atLeast"/>
              <w:ind w:left="-61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</w:tcPr>
          <w:p w14:paraId="7E621926" w14:textId="77777777" w:rsidR="00441870" w:rsidRPr="00EB6214" w:rsidRDefault="00441870" w:rsidP="00293AAC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"/>
                <w:szCs w:val="2"/>
                <w:highlight w:val="green"/>
              </w:rPr>
            </w:pPr>
          </w:p>
        </w:tc>
        <w:tc>
          <w:tcPr>
            <w:tcW w:w="810" w:type="dxa"/>
          </w:tcPr>
          <w:p w14:paraId="146BCB81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066AE1B8" w14:textId="77777777" w:rsidR="00441870" w:rsidRPr="00EB6214" w:rsidRDefault="00441870" w:rsidP="00441870">
            <w:pPr>
              <w:tabs>
                <w:tab w:val="decimal" w:pos="519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36" w:type="dxa"/>
          </w:tcPr>
          <w:p w14:paraId="4D61F8C1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</w:tcPr>
          <w:p w14:paraId="4290E4B2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09" w:type="dxa"/>
            <w:shd w:val="clear" w:color="auto" w:fill="auto"/>
          </w:tcPr>
          <w:p w14:paraId="4BA25FAC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</w:tcPr>
          <w:p w14:paraId="2F3D2F9D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8" w:type="dxa"/>
            <w:shd w:val="clear" w:color="auto" w:fill="auto"/>
          </w:tcPr>
          <w:p w14:paraId="5958639D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00" w:type="dxa"/>
            <w:shd w:val="clear" w:color="auto" w:fill="auto"/>
          </w:tcPr>
          <w:p w14:paraId="2EF2661D" w14:textId="77777777" w:rsidR="00441870" w:rsidRPr="00EB6214" w:rsidRDefault="00441870" w:rsidP="00441870">
            <w:pPr>
              <w:spacing w:line="220" w:lineRule="atLeas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2444257A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514"/>
              </w:tabs>
              <w:spacing w:line="220" w:lineRule="atLeast"/>
              <w:ind w:right="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2" w:type="dxa"/>
            <w:shd w:val="clear" w:color="auto" w:fill="auto"/>
          </w:tcPr>
          <w:p w14:paraId="655E82F9" w14:textId="77777777" w:rsidR="00441870" w:rsidRPr="00EB6214" w:rsidRDefault="00441870" w:rsidP="00441870">
            <w:pPr>
              <w:spacing w:line="220" w:lineRule="atLeas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877" w:type="dxa"/>
            <w:shd w:val="clear" w:color="auto" w:fill="auto"/>
          </w:tcPr>
          <w:p w14:paraId="75D3797F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441870" w:rsidRPr="00EB6214" w14:paraId="49870613" w14:textId="77777777" w:rsidTr="00293AAC">
        <w:trPr>
          <w:cantSplit/>
          <w:trHeight w:val="253"/>
        </w:trPr>
        <w:tc>
          <w:tcPr>
            <w:tcW w:w="2621" w:type="dxa"/>
          </w:tcPr>
          <w:p w14:paraId="5FE8FD1B" w14:textId="45C17AAC" w:rsidR="00441870" w:rsidRPr="00EB6214" w:rsidRDefault="00441870" w:rsidP="00441870">
            <w:pPr>
              <w:spacing w:line="220" w:lineRule="atLeast"/>
              <w:ind w:left="151" w:hanging="15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การร่วมค้าทางอ้อม</w:t>
            </w:r>
          </w:p>
        </w:tc>
        <w:tc>
          <w:tcPr>
            <w:tcW w:w="2068" w:type="dxa"/>
          </w:tcPr>
          <w:p w14:paraId="0842DE16" w14:textId="77777777" w:rsidR="00441870" w:rsidRPr="00EB6214" w:rsidRDefault="00441870" w:rsidP="00441870">
            <w:pPr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73" w:type="dxa"/>
          </w:tcPr>
          <w:p w14:paraId="084EAD57" w14:textId="77777777" w:rsidR="00441870" w:rsidRPr="00EB6214" w:rsidRDefault="00441870" w:rsidP="00293AAC">
            <w:pPr>
              <w:tabs>
                <w:tab w:val="decimal" w:pos="547"/>
              </w:tabs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91" w:type="dxa"/>
          </w:tcPr>
          <w:p w14:paraId="4D5C90B0" w14:textId="77777777" w:rsidR="00441870" w:rsidRPr="00EB6214" w:rsidRDefault="00441870" w:rsidP="00293AAC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277E9C" w14:textId="77777777" w:rsidR="00441870" w:rsidRPr="00EB6214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311C3C" w14:textId="77777777" w:rsidR="00441870" w:rsidRPr="00EB6214" w:rsidRDefault="00441870" w:rsidP="00293AAC">
            <w:pPr>
              <w:tabs>
                <w:tab w:val="left" w:pos="282"/>
                <w:tab w:val="left" w:pos="324"/>
                <w:tab w:val="left" w:pos="511"/>
              </w:tabs>
              <w:spacing w:line="220" w:lineRule="atLeas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15037C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339625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36" w:type="dxa"/>
          </w:tcPr>
          <w:p w14:paraId="6313EB12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E2E0575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16940CE8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BFEAFC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05A6A310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64CA444C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3EAB0D3F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514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43280A78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72267C9A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1870" w:rsidRPr="00EB6214" w14:paraId="6B0B0A00" w14:textId="77777777" w:rsidTr="00293AAC">
        <w:trPr>
          <w:cantSplit/>
          <w:trHeight w:val="253"/>
        </w:trPr>
        <w:tc>
          <w:tcPr>
            <w:tcW w:w="2621" w:type="dxa"/>
          </w:tcPr>
          <w:p w14:paraId="3E4D3F3B" w14:textId="2F9E9F8B" w:rsidR="00441870" w:rsidRPr="008B2A38" w:rsidRDefault="00441870" w:rsidP="00441870">
            <w:pPr>
              <w:spacing w:line="220" w:lineRule="atLeast"/>
              <w:ind w:left="151" w:hanging="151"/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8B2A38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ถือโดยบริษัท อัลฟ่า</w:t>
            </w:r>
            <w:r w:rsidRPr="008B2A38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8B2A38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เอกซ์</w:t>
            </w:r>
            <w:r w:rsidRPr="008B2A38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8B2A38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347F7FD1" w14:textId="77777777" w:rsidR="00441870" w:rsidRPr="00EB6214" w:rsidRDefault="00441870" w:rsidP="00441870">
            <w:pPr>
              <w:spacing w:line="22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3" w:type="dxa"/>
          </w:tcPr>
          <w:p w14:paraId="1A575669" w14:textId="77777777" w:rsidR="00441870" w:rsidRPr="00EB6214" w:rsidRDefault="00441870" w:rsidP="00293AAC">
            <w:pPr>
              <w:tabs>
                <w:tab w:val="decimal" w:pos="547"/>
              </w:tabs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91" w:type="dxa"/>
          </w:tcPr>
          <w:p w14:paraId="239AB9B0" w14:textId="77777777" w:rsidR="00441870" w:rsidRPr="00EB6214" w:rsidRDefault="00441870" w:rsidP="00293AAC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D2499E" w14:textId="77777777" w:rsidR="00441870" w:rsidRPr="00EB6214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5EDA1B" w14:textId="77777777" w:rsidR="00441870" w:rsidRPr="00EB6214" w:rsidRDefault="00441870" w:rsidP="00293AAC">
            <w:pPr>
              <w:tabs>
                <w:tab w:val="left" w:pos="282"/>
                <w:tab w:val="left" w:pos="324"/>
                <w:tab w:val="left" w:pos="511"/>
              </w:tabs>
              <w:spacing w:line="220" w:lineRule="atLeas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E2485C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3FE8FEC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36" w:type="dxa"/>
          </w:tcPr>
          <w:p w14:paraId="57E40170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1180D92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72CD797F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BAE6B6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031AB68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00" w:type="dxa"/>
            <w:shd w:val="clear" w:color="auto" w:fill="auto"/>
          </w:tcPr>
          <w:p w14:paraId="1C89A613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7B4F2F4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514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23D9627E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auto"/>
          </w:tcPr>
          <w:p w14:paraId="65A44C2B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1870" w:rsidRPr="00EB6214" w14:paraId="498050FB" w14:textId="77777777" w:rsidTr="00293AAC">
        <w:trPr>
          <w:cantSplit/>
          <w:trHeight w:val="253"/>
        </w:trPr>
        <w:tc>
          <w:tcPr>
            <w:tcW w:w="2621" w:type="dxa"/>
          </w:tcPr>
          <w:p w14:paraId="3B213324" w14:textId="6BED060E" w:rsidR="00441870" w:rsidRPr="00EB6214" w:rsidRDefault="00441870" w:rsidP="00441870">
            <w:pPr>
              <w:spacing w:line="220" w:lineRule="atLeast"/>
              <w:ind w:left="151" w:hanging="15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บริษัท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อัลฟ่า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เอกซ์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พลัส จำกัด</w:t>
            </w:r>
          </w:p>
        </w:tc>
        <w:tc>
          <w:tcPr>
            <w:tcW w:w="2068" w:type="dxa"/>
          </w:tcPr>
          <w:p w14:paraId="03B3CC2D" w14:textId="2BF7BE91" w:rsidR="00441870" w:rsidRPr="00EB6214" w:rsidRDefault="00441870" w:rsidP="00441870">
            <w:pPr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นายหน้าในกิจกรรมและธุรกิจทุกประเภท</w:t>
            </w:r>
            <w:r w:rsidRPr="00EB6214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EB6214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เว้นแต่ธุรกิจประกันภัย</w:t>
            </w:r>
          </w:p>
        </w:tc>
        <w:tc>
          <w:tcPr>
            <w:tcW w:w="873" w:type="dxa"/>
          </w:tcPr>
          <w:p w14:paraId="252B3D48" w14:textId="77777777" w:rsidR="00441870" w:rsidRPr="00EB6214" w:rsidRDefault="00441870" w:rsidP="00293AAC">
            <w:pPr>
              <w:tabs>
                <w:tab w:val="decimal" w:pos="547"/>
              </w:tabs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6DAABBB" w14:textId="77777777" w:rsidR="00441870" w:rsidRPr="00EB6214" w:rsidRDefault="00441870" w:rsidP="00293AAC">
            <w:pPr>
              <w:tabs>
                <w:tab w:val="decimal" w:pos="547"/>
              </w:tabs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3AC9F49" w14:textId="557E61C2" w:rsidR="00441870" w:rsidRPr="00EB6214" w:rsidRDefault="00C64585" w:rsidP="00293AAC">
            <w:pPr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891" w:type="dxa"/>
          </w:tcPr>
          <w:p w14:paraId="441BB2E6" w14:textId="77777777" w:rsidR="00441870" w:rsidRPr="00EB6214" w:rsidRDefault="00441870" w:rsidP="00293AAC">
            <w:pPr>
              <w:tabs>
                <w:tab w:val="decimal" w:pos="547"/>
              </w:tabs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5AAF6D2" w14:textId="77777777" w:rsidR="00441870" w:rsidRPr="00EB6214" w:rsidRDefault="00441870" w:rsidP="00293AAC">
            <w:pPr>
              <w:tabs>
                <w:tab w:val="decimal" w:pos="547"/>
              </w:tabs>
              <w:spacing w:line="220" w:lineRule="atLeas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30676B31" w14:textId="1085D3BB" w:rsidR="00441870" w:rsidRPr="00EB6214" w:rsidRDefault="00C64585" w:rsidP="00293AAC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00" w:type="dxa"/>
          </w:tcPr>
          <w:p w14:paraId="6B47B61C" w14:textId="77777777" w:rsidR="00441870" w:rsidRPr="00EB6214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244E9" w14:textId="77777777" w:rsidR="00441870" w:rsidRPr="00EB6214" w:rsidRDefault="00441870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80F12" w14:textId="02E95A13" w:rsidR="00441870" w:rsidRPr="00EB6214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0" w:type="dxa"/>
          </w:tcPr>
          <w:p w14:paraId="09BAC608" w14:textId="77777777" w:rsidR="00441870" w:rsidRPr="00EB6214" w:rsidRDefault="00441870" w:rsidP="00293AAC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4BE936" w14:textId="77777777" w:rsidR="00441870" w:rsidRPr="00EB6214" w:rsidRDefault="00441870" w:rsidP="00293AAC">
            <w:pPr>
              <w:tabs>
                <w:tab w:val="left" w:pos="282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B6D7F8" w14:textId="71A989B2" w:rsidR="00441870" w:rsidRPr="00EB6214" w:rsidRDefault="00C64585" w:rsidP="00293AAC">
            <w:pPr>
              <w:tabs>
                <w:tab w:val="left" w:pos="282"/>
                <w:tab w:val="left" w:pos="324"/>
                <w:tab w:val="left" w:pos="511"/>
              </w:tabs>
              <w:spacing w:line="220" w:lineRule="atLeas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441870" w:rsidRPr="00EB62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9DBAB1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0FCA47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18801F0" w14:textId="43CFE58D" w:rsidR="00441870" w:rsidRPr="00EB6214" w:rsidRDefault="00441870" w:rsidP="00441870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BF1A8B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739A4F65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1E4CF74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6A35D7" w14:textId="41F74F0F" w:rsidR="00441870" w:rsidRPr="00EB6214" w:rsidRDefault="00441870" w:rsidP="00441870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A04FF3" w14:textId="77777777" w:rsidR="00441870" w:rsidRPr="00EB6214" w:rsidRDefault="00441870" w:rsidP="00441870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2F724944" w14:textId="77777777" w:rsidR="00441870" w:rsidRPr="00486FA6" w:rsidRDefault="00441870" w:rsidP="00486FA6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E2441A" w14:textId="77777777" w:rsidR="001D15C6" w:rsidRPr="00486FA6" w:rsidRDefault="001D15C6" w:rsidP="00486FA6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7E4C1" w14:textId="7B4D0439" w:rsidR="001D15C6" w:rsidRPr="00486FA6" w:rsidRDefault="00486FA6" w:rsidP="00293AAC">
            <w:pPr>
              <w:tabs>
                <w:tab w:val="decimal" w:pos="519"/>
              </w:tabs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F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23698F" w:rsidRPr="00486F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Pr="00486F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E7FCB40" w14:textId="77777777" w:rsidR="00441870" w:rsidRPr="00EB6214" w:rsidRDefault="00441870" w:rsidP="00441870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77A38F63" w14:textId="77777777" w:rsidR="00441870" w:rsidRPr="00EB6214" w:rsidRDefault="00441870" w:rsidP="00441870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C0B636" w14:textId="77777777" w:rsidR="00441870" w:rsidRPr="00EB6214" w:rsidRDefault="00441870" w:rsidP="00441870">
            <w:pPr>
              <w:tabs>
                <w:tab w:val="decimal" w:pos="372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A5624B" w14:textId="63F9059D" w:rsidR="00441870" w:rsidRPr="00EB6214" w:rsidRDefault="00486FA6" w:rsidP="00486FA6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86F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86F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7227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86F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00" w:type="dxa"/>
            <w:shd w:val="clear" w:color="auto" w:fill="auto"/>
          </w:tcPr>
          <w:p w14:paraId="6EB89D74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372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28074341" w14:textId="77777777" w:rsidR="00441870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972D70" w14:textId="77777777" w:rsidR="001B23AF" w:rsidRDefault="001B23AF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7D4C8C" w14:textId="29B6D504" w:rsidR="001B23AF" w:rsidRPr="00EB6214" w:rsidRDefault="001B23AF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EE75CB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6D423C6F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155547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29CBE7" w14:textId="4A754E72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41870" w:rsidRPr="00EB6214" w14:paraId="735541E1" w14:textId="77777777" w:rsidTr="00293AAC">
        <w:trPr>
          <w:cantSplit/>
          <w:trHeight w:val="253"/>
        </w:trPr>
        <w:tc>
          <w:tcPr>
            <w:tcW w:w="2621" w:type="dxa"/>
          </w:tcPr>
          <w:p w14:paraId="2CF63EC2" w14:textId="7BFB16C3" w:rsidR="00441870" w:rsidRPr="00EB6214" w:rsidRDefault="00441870" w:rsidP="00441870">
            <w:pPr>
              <w:spacing w:line="220" w:lineRule="atLeast"/>
              <w:ind w:left="151" w:hanging="15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7DD25444" w14:textId="77777777" w:rsidR="00441870" w:rsidRPr="00EB6214" w:rsidRDefault="00441870" w:rsidP="00441870">
            <w:pPr>
              <w:spacing w:line="220" w:lineRule="atLeast"/>
              <w:jc w:val="center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3" w:type="dxa"/>
          </w:tcPr>
          <w:p w14:paraId="08F7B2F6" w14:textId="77777777" w:rsidR="00441870" w:rsidRPr="00EB6214" w:rsidRDefault="00441870" w:rsidP="00441870">
            <w:pPr>
              <w:tabs>
                <w:tab w:val="decimal" w:pos="547"/>
              </w:tabs>
              <w:spacing w:line="22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91" w:type="dxa"/>
          </w:tcPr>
          <w:p w14:paraId="21993D65" w14:textId="77777777" w:rsidR="00441870" w:rsidRPr="00EB6214" w:rsidRDefault="00441870" w:rsidP="00441870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D4FDBF" w14:textId="77777777" w:rsidR="00441870" w:rsidRPr="00EB6214" w:rsidRDefault="00441870" w:rsidP="00441870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1748C1" w14:textId="77777777" w:rsidR="00441870" w:rsidRPr="00EB6214" w:rsidRDefault="00441870" w:rsidP="00441870">
            <w:pPr>
              <w:tabs>
                <w:tab w:val="left" w:pos="324"/>
                <w:tab w:val="left" w:pos="511"/>
              </w:tabs>
              <w:spacing w:line="220" w:lineRule="atLeast"/>
              <w:ind w:right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44EC8B7" w14:textId="7794FAE4" w:rsidR="00441870" w:rsidRPr="00EB6214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875</w:t>
            </w:r>
            <w:r w:rsidR="00441870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D76DB97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73D2F1CA" w14:textId="644D4794" w:rsidR="00441870" w:rsidRPr="00EB6214" w:rsidRDefault="00C64585" w:rsidP="00293AAC">
            <w:pPr>
              <w:spacing w:line="22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375</w:t>
            </w:r>
            <w:r w:rsidR="00441870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E92CC96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FA095" w14:textId="5B091385" w:rsidR="00441870" w:rsidRPr="001D15C6" w:rsidRDefault="00C64585" w:rsidP="00293AAC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770</w:t>
            </w:r>
            <w:r w:rsidR="001D15C6" w:rsidRPr="001D15C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32806B57" w14:textId="77777777" w:rsidR="00441870" w:rsidRPr="00EB6214" w:rsidRDefault="00441870" w:rsidP="00441870">
            <w:pPr>
              <w:tabs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2C213" w14:textId="7181BD09" w:rsidR="00441870" w:rsidRPr="00EB6214" w:rsidRDefault="00C64585" w:rsidP="00441870">
            <w:pPr>
              <w:pStyle w:val="acctfourfigures"/>
              <w:tabs>
                <w:tab w:val="clear" w:pos="765"/>
                <w:tab w:val="decimal" w:pos="607"/>
              </w:tabs>
              <w:spacing w:line="220" w:lineRule="atLeast"/>
              <w:ind w:left="-61" w:right="-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309</w:t>
            </w:r>
            <w:r w:rsidR="00441870" w:rsidRPr="00EB62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7227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00" w:type="dxa"/>
            <w:shd w:val="clear" w:color="auto" w:fill="auto"/>
          </w:tcPr>
          <w:p w14:paraId="15FC01BC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B50ED" w14:textId="6616BE30" w:rsidR="00441870" w:rsidRPr="008B2A38" w:rsidRDefault="001B23AF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2A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BC86D1" w14:textId="77777777" w:rsidR="00441870" w:rsidRPr="00EB6214" w:rsidRDefault="00441870" w:rsidP="00441870">
            <w:pPr>
              <w:pStyle w:val="acctfourfigures"/>
              <w:tabs>
                <w:tab w:val="clear" w:pos="765"/>
                <w:tab w:val="decimal" w:pos="462"/>
              </w:tabs>
              <w:spacing w:line="22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CB700" w14:textId="3A77C7F5" w:rsidR="00441870" w:rsidRPr="00EB6214" w:rsidRDefault="00441870" w:rsidP="00441870">
            <w:pPr>
              <w:pStyle w:val="acctfourfigures"/>
              <w:tabs>
                <w:tab w:val="clear" w:pos="765"/>
                <w:tab w:val="decimal" w:pos="486"/>
              </w:tabs>
              <w:spacing w:line="220" w:lineRule="atLeas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EB62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5A39B7A5" w14:textId="70AC60FD" w:rsidR="00F2770B" w:rsidRPr="00EB6214" w:rsidRDefault="00F2770B" w:rsidP="004E66E2">
      <w:pPr>
        <w:tabs>
          <w:tab w:val="left" w:pos="1160"/>
        </w:tabs>
        <w:spacing w:line="240" w:lineRule="auto"/>
        <w:rPr>
          <w:rFonts w:asciiTheme="majorBidi" w:hAnsiTheme="majorBidi" w:cstheme="majorBidi"/>
          <w:sz w:val="2"/>
          <w:szCs w:val="2"/>
          <w:lang w:val="en-US" w:bidi="th-TH"/>
        </w:rPr>
      </w:pPr>
    </w:p>
    <w:p w14:paraId="14AB48B4" w14:textId="77777777" w:rsidR="004E66E2" w:rsidRPr="007F0F48" w:rsidRDefault="004E66E2" w:rsidP="00EB6214">
      <w:pPr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p w14:paraId="7D2B2E43" w14:textId="701FF29C" w:rsidR="00F17B04" w:rsidRDefault="00F17B0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Pr="00F17B0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ทั้งหมด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จดทะเบียนจัดตั้งและ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ดำเนินธุรกิจในประเทศไทย</w:t>
      </w:r>
    </w:p>
    <w:p w14:paraId="65E3AD09" w14:textId="77777777" w:rsidR="00EB6214" w:rsidRPr="007F0F48" w:rsidRDefault="00EB6214" w:rsidP="00EB6214">
      <w:pPr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p w14:paraId="70B6CDBE" w14:textId="17457741" w:rsidR="00F17B04" w:rsidRPr="006666FA" w:rsidRDefault="00F17B04" w:rsidP="00EB6214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กลุ่มบริษัทไม่มีเงินลงทุนในบริษัทร่วม</w:t>
      </w:r>
      <w:r w:rsidRPr="00F17B0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F17B04">
        <w:rPr>
          <w:rFonts w:asciiTheme="majorBidi" w:hAnsiTheme="majorBidi" w:cstheme="majorBidi"/>
          <w:sz w:val="30"/>
          <w:szCs w:val="30"/>
          <w:cs/>
          <w:lang w:bidi="th-TH"/>
        </w:rPr>
        <w:t>ซึ่งจด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ทะเบียนในตลาดหลักทรัพย์ ดังนั้นจึงไม่มีราคาที่เปิดเผยต่อสาธารณชน</w:t>
      </w:r>
    </w:p>
    <w:p w14:paraId="4901B15D" w14:textId="66258E7C" w:rsidR="00061232" w:rsidRPr="00CB5ABD" w:rsidRDefault="00061232" w:rsidP="00F17B04">
      <w:pPr>
        <w:spacing w:line="240" w:lineRule="auto"/>
        <w:rPr>
          <w:rFonts w:asciiTheme="majorBidi" w:hAnsiTheme="majorBidi" w:cstheme="majorBidi"/>
          <w:sz w:val="2"/>
          <w:szCs w:val="2"/>
        </w:rPr>
        <w:sectPr w:rsidR="00061232" w:rsidRPr="00CB5ABD" w:rsidSect="00764735">
          <w:footerReference w:type="default" r:id="rId13"/>
          <w:pgSz w:w="16839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4060495D" w14:textId="0D82F3A1" w:rsidR="00AB40C0" w:rsidRPr="006666FA" w:rsidRDefault="00AB40C0" w:rsidP="00AB40C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</w:pP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ตารางต่อไปนี้สรุปข้อมูลทางการเงินของบริษัทร่วม</w:t>
      </w:r>
      <w:r w:rsidR="0072342F" w:rsidRPr="006C0F9A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>ที่รวมอยู่ในงบการเงินของบริษัทร่วม</w:t>
      </w:r>
      <w:r w:rsidR="00EE1889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293AAC">
        <w:rPr>
          <w:rFonts w:asciiTheme="majorBidi" w:hAnsiTheme="majorBidi" w:cstheme="majorBidi"/>
          <w:sz w:val="30"/>
          <w:szCs w:val="30"/>
          <w:lang w:bidi="th-TH"/>
        </w:rPr>
        <w:t xml:space="preserve">                   </w:t>
      </w:r>
      <w:r w:rsidR="00EE1889">
        <w:rPr>
          <w:rFonts w:asciiTheme="majorBidi" w:hAnsiTheme="majorBidi" w:cstheme="majorBidi" w:hint="cs"/>
          <w:sz w:val="30"/>
          <w:szCs w:val="30"/>
          <w:cs/>
          <w:lang w:bidi="th-TH"/>
        </w:rPr>
        <w:t>การร่วมค้า</w:t>
      </w:r>
      <w:r w:rsidRPr="006C0F9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48EB45EF" w14:textId="77777777" w:rsidR="00AB40C0" w:rsidRPr="00AE3BE8" w:rsidRDefault="00AB40C0" w:rsidP="00AB40C0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16"/>
          <w:szCs w:val="16"/>
          <w:lang w:val="en-US"/>
        </w:rPr>
      </w:pPr>
    </w:p>
    <w:tbl>
      <w:tblPr>
        <w:tblStyle w:val="TableGridLight1"/>
        <w:tblW w:w="940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550"/>
        <w:gridCol w:w="810"/>
        <w:gridCol w:w="142"/>
        <w:gridCol w:w="834"/>
        <w:gridCol w:w="140"/>
        <w:gridCol w:w="810"/>
        <w:gridCol w:w="136"/>
        <w:gridCol w:w="858"/>
        <w:gridCol w:w="180"/>
        <w:gridCol w:w="932"/>
        <w:gridCol w:w="136"/>
        <w:gridCol w:w="872"/>
      </w:tblGrid>
      <w:tr w:rsidR="00EE1889" w:rsidRPr="006C0F9A" w14:paraId="25EC9865" w14:textId="77777777" w:rsidTr="00293AAC">
        <w:trPr>
          <w:trHeight w:val="20"/>
        </w:trPr>
        <w:tc>
          <w:tcPr>
            <w:tcW w:w="3550" w:type="dxa"/>
          </w:tcPr>
          <w:p w14:paraId="71056ACB" w14:textId="77777777" w:rsidR="00EE1889" w:rsidRPr="006C0F9A" w:rsidRDefault="00EE1889" w:rsidP="0001286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730" w:type="dxa"/>
            <w:gridSpan w:val="7"/>
          </w:tcPr>
          <w:p w14:paraId="2DFF2D0F" w14:textId="36CF82BF" w:rsidR="00EE1889" w:rsidRPr="006C0F9A" w:rsidRDefault="00EE1889" w:rsidP="00EE18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</w:tcPr>
          <w:p w14:paraId="317067B9" w14:textId="77777777" w:rsidR="00EE1889" w:rsidRPr="006C0F9A" w:rsidRDefault="00EE1889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40" w:type="dxa"/>
            <w:gridSpan w:val="3"/>
          </w:tcPr>
          <w:p w14:paraId="404804CA" w14:textId="60367500" w:rsidR="00EE1889" w:rsidRPr="006C0F9A" w:rsidRDefault="00EE1889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</w:pPr>
            <w:r w:rsidRPr="006C0F9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  <w:tr w:rsidR="00F17B04" w:rsidRPr="006C0F9A" w14:paraId="6F5AEDFB" w14:textId="734F4935" w:rsidTr="00293AAC">
        <w:trPr>
          <w:trHeight w:val="20"/>
        </w:trPr>
        <w:tc>
          <w:tcPr>
            <w:tcW w:w="3550" w:type="dxa"/>
          </w:tcPr>
          <w:p w14:paraId="04E6B0CD" w14:textId="77777777" w:rsidR="00F17B04" w:rsidRPr="006C0F9A" w:rsidRDefault="00F17B04" w:rsidP="00012867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786" w:type="dxa"/>
            <w:gridSpan w:val="3"/>
          </w:tcPr>
          <w:p w14:paraId="21196D2F" w14:textId="094CD2DB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ฮาวเด้น แมกซี่ อินชัวรันส์ โบรกเกอร์ จำกัด</w:t>
            </w:r>
          </w:p>
        </w:tc>
        <w:tc>
          <w:tcPr>
            <w:tcW w:w="140" w:type="dxa"/>
          </w:tcPr>
          <w:p w14:paraId="677E6D34" w14:textId="77777777" w:rsidR="00F17B04" w:rsidRPr="006C0F9A" w:rsidRDefault="00F17B04" w:rsidP="000128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4" w:type="dxa"/>
            <w:gridSpan w:val="3"/>
          </w:tcPr>
          <w:p w14:paraId="12A31F86" w14:textId="77777777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304884" w14:textId="00492F2A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0F9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ออโต้ สมาร์ท-เอ็กซ์ จำกัด</w:t>
            </w:r>
          </w:p>
        </w:tc>
        <w:tc>
          <w:tcPr>
            <w:tcW w:w="180" w:type="dxa"/>
          </w:tcPr>
          <w:p w14:paraId="43B85EEE" w14:textId="77777777" w:rsidR="00F17B04" w:rsidRPr="006C0F9A" w:rsidRDefault="00F17B04" w:rsidP="0001286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40" w:type="dxa"/>
            <w:gridSpan w:val="3"/>
          </w:tcPr>
          <w:p w14:paraId="131EA0DD" w14:textId="7CAD46F1" w:rsidR="00F17B04" w:rsidRPr="006C0F9A" w:rsidRDefault="00B12FEF" w:rsidP="00B12FEF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บริษัท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อัลฟ่า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เอกซ์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อัลฟ่า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เอกซ์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พลัส</w:t>
            </w:r>
            <w:r w:rsidRPr="00B12FE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 xml:space="preserve"> </w:t>
            </w:r>
            <w:r w:rsidRPr="00B12FEF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จำกัด</w:t>
            </w:r>
          </w:p>
        </w:tc>
      </w:tr>
      <w:tr w:rsidR="00F17B04" w:rsidRPr="00F17B04" w14:paraId="3DFF10D4" w14:textId="190DEDF1" w:rsidTr="00293AAC">
        <w:trPr>
          <w:trHeight w:val="20"/>
        </w:trPr>
        <w:tc>
          <w:tcPr>
            <w:tcW w:w="3550" w:type="dxa"/>
          </w:tcPr>
          <w:p w14:paraId="0E68A41B" w14:textId="77777777" w:rsidR="00F17B04" w:rsidRPr="00F17B04" w:rsidRDefault="00F17B04" w:rsidP="00F17B04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F6C6544" w14:textId="148907FC" w:rsidR="00F17B04" w:rsidRPr="00F17B04" w:rsidRDefault="00C64585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42" w:type="dxa"/>
            <w:vAlign w:val="center"/>
          </w:tcPr>
          <w:p w14:paraId="5C75CA27" w14:textId="77777777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center"/>
          </w:tcPr>
          <w:p w14:paraId="2DD91BF3" w14:textId="7DCB6678" w:rsidR="00F17B04" w:rsidRPr="00F17B04" w:rsidRDefault="00C64585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40" w:type="dxa"/>
          </w:tcPr>
          <w:p w14:paraId="7D1214B0" w14:textId="77777777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9B094DB" w14:textId="52128616" w:rsidR="00F17B04" w:rsidRPr="00F17B04" w:rsidRDefault="00C64585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36" w:type="dxa"/>
            <w:vAlign w:val="center"/>
          </w:tcPr>
          <w:p w14:paraId="464B6535" w14:textId="77777777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55767F50" w14:textId="6F34CAB3" w:rsidR="00F17B04" w:rsidRPr="00F17B04" w:rsidRDefault="00C64585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66DFE1B" w14:textId="77777777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vAlign w:val="center"/>
          </w:tcPr>
          <w:p w14:paraId="6CB37CDB" w14:textId="1E1E20C0" w:rsidR="00F17B04" w:rsidRPr="00F17B04" w:rsidRDefault="00C64585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36" w:type="dxa"/>
            <w:vAlign w:val="center"/>
          </w:tcPr>
          <w:p w14:paraId="5990A11C" w14:textId="7115CF02" w:rsidR="00F17B04" w:rsidRPr="00F17B04" w:rsidRDefault="00F17B04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2" w:type="dxa"/>
            <w:vAlign w:val="center"/>
          </w:tcPr>
          <w:p w14:paraId="04BA3D8F" w14:textId="68C7852C" w:rsidR="00F17B04" w:rsidRPr="00F17B04" w:rsidRDefault="00C64585" w:rsidP="00F17B0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F17B04" w:rsidRPr="00F17B04" w14:paraId="7E01733B" w14:textId="77D85211" w:rsidTr="00293AAC">
        <w:trPr>
          <w:trHeight w:val="20"/>
        </w:trPr>
        <w:tc>
          <w:tcPr>
            <w:tcW w:w="3550" w:type="dxa"/>
          </w:tcPr>
          <w:p w14:paraId="7D357D03" w14:textId="77777777" w:rsidR="00F17B04" w:rsidRPr="00F17B04" w:rsidRDefault="00F17B04" w:rsidP="00497F9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11"/>
            <w:vAlign w:val="center"/>
          </w:tcPr>
          <w:p w14:paraId="35FAA64E" w14:textId="2C9F0EE9" w:rsidR="00F17B04" w:rsidRPr="00F17B04" w:rsidRDefault="00F17B04" w:rsidP="00497F9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F17B0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54F74" w:rsidRPr="00F17B04" w14:paraId="6FC33678" w14:textId="6BCACC69" w:rsidTr="00293AAC">
        <w:trPr>
          <w:trHeight w:val="20"/>
        </w:trPr>
        <w:tc>
          <w:tcPr>
            <w:tcW w:w="3550" w:type="dxa"/>
          </w:tcPr>
          <w:p w14:paraId="18AE9413" w14:textId="77777777" w:rsidR="00154F74" w:rsidRPr="00F17B04" w:rsidRDefault="00154F74" w:rsidP="00154F7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</w:tcPr>
          <w:p w14:paraId="7C735745" w14:textId="26868904" w:rsidR="00154F74" w:rsidRPr="00F17B04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331</w:t>
            </w:r>
            <w:r w:rsidR="001B63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</w:t>
            </w:r>
          </w:p>
        </w:tc>
        <w:tc>
          <w:tcPr>
            <w:tcW w:w="142" w:type="dxa"/>
          </w:tcPr>
          <w:p w14:paraId="6FE7DF0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2D635420" w14:textId="7CF3DABD" w:rsidR="00154F74" w:rsidRPr="00F17B04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289</w:t>
            </w:r>
            <w:r w:rsidR="00154F74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</w:p>
        </w:tc>
        <w:tc>
          <w:tcPr>
            <w:tcW w:w="140" w:type="dxa"/>
          </w:tcPr>
          <w:p w14:paraId="569F27F7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CD0E7D" w14:textId="62F05909" w:rsidR="00154F74" w:rsidRPr="00F17B04" w:rsidRDefault="00C64585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  <w:r w:rsidR="005C00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252</w:t>
            </w:r>
          </w:p>
        </w:tc>
        <w:tc>
          <w:tcPr>
            <w:tcW w:w="136" w:type="dxa"/>
          </w:tcPr>
          <w:p w14:paraId="7FB1B07E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5ECCBEDE" w14:textId="15136ADE" w:rsidR="00154F74" w:rsidRPr="00F17B04" w:rsidRDefault="00C64585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  <w:r w:rsidR="00154F74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180" w:type="dxa"/>
          </w:tcPr>
          <w:p w14:paraId="5E10BC5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center"/>
          </w:tcPr>
          <w:p w14:paraId="41350E2C" w14:textId="4F994B4B" w:rsidR="00154F74" w:rsidRPr="007F7BC5" w:rsidRDefault="00C64585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317</w:t>
            </w:r>
            <w:r w:rsidR="008D380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351</w:t>
            </w:r>
          </w:p>
        </w:tc>
        <w:tc>
          <w:tcPr>
            <w:tcW w:w="136" w:type="dxa"/>
          </w:tcPr>
          <w:p w14:paraId="4D547A3A" w14:textId="2021869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43159072" w14:textId="495149A6" w:rsidR="00154F74" w:rsidRPr="00F17B04" w:rsidRDefault="00C64585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="00154F74"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625</w:t>
            </w:r>
          </w:p>
        </w:tc>
      </w:tr>
      <w:tr w:rsidR="00154F74" w:rsidRPr="00F17B04" w14:paraId="75390F09" w14:textId="2D534C84" w:rsidTr="00293AAC">
        <w:trPr>
          <w:trHeight w:val="20"/>
        </w:trPr>
        <w:tc>
          <w:tcPr>
            <w:tcW w:w="3550" w:type="dxa"/>
          </w:tcPr>
          <w:p w14:paraId="2F0D820C" w14:textId="208BA9E6" w:rsidR="00154F74" w:rsidRPr="00C146FA" w:rsidRDefault="00154F74" w:rsidP="00154F74">
            <w:pP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810" w:type="dxa"/>
          </w:tcPr>
          <w:p w14:paraId="3442C1EE" w14:textId="1388D4D3" w:rsidR="00154F74" w:rsidRPr="00F17B04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  <w:r w:rsidR="001B63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</w:p>
        </w:tc>
        <w:tc>
          <w:tcPr>
            <w:tcW w:w="142" w:type="dxa"/>
          </w:tcPr>
          <w:p w14:paraId="00168A73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7BCA2016" w14:textId="143EB931" w:rsidR="00154F74" w:rsidRPr="00F17B04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154F74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  <w:tc>
          <w:tcPr>
            <w:tcW w:w="140" w:type="dxa"/>
          </w:tcPr>
          <w:p w14:paraId="143DE2AF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2E0A0D" w14:textId="5BB9732C" w:rsidR="00154F74" w:rsidRPr="00F17B04" w:rsidRDefault="00C64585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5C00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136" w:type="dxa"/>
          </w:tcPr>
          <w:p w14:paraId="72444A38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40E03AB5" w14:textId="2A0B3256" w:rsidR="00154F74" w:rsidRPr="00F17B04" w:rsidRDefault="00C64585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154F74" w:rsidRPr="002F0F1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021</w:t>
            </w:r>
          </w:p>
        </w:tc>
        <w:tc>
          <w:tcPr>
            <w:tcW w:w="180" w:type="dxa"/>
          </w:tcPr>
          <w:p w14:paraId="6FAB3B64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center"/>
          </w:tcPr>
          <w:p w14:paraId="210C7D57" w14:textId="553DFB13" w:rsidR="00154F74" w:rsidRPr="007F7BC5" w:rsidRDefault="00AD77C8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869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36" w:type="dxa"/>
          </w:tcPr>
          <w:p w14:paraId="3ED67479" w14:textId="2B6D741E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17126A8F" w14:textId="3A199DFF" w:rsidR="00154F74" w:rsidRPr="00F17B04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602</w:t>
            </w: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54F74" w:rsidRPr="008D3801" w14:paraId="24FF9E14" w14:textId="388EB3E9" w:rsidTr="00293AAC">
        <w:trPr>
          <w:trHeight w:val="20"/>
        </w:trPr>
        <w:tc>
          <w:tcPr>
            <w:tcW w:w="3550" w:type="dxa"/>
          </w:tcPr>
          <w:p w14:paraId="71B4ED0B" w14:textId="0C3FBDC8" w:rsidR="00154F74" w:rsidRPr="00F17B04" w:rsidRDefault="00154F74" w:rsidP="00154F7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F6C1D2" w14:textId="3A0E05B0" w:rsidR="00154F74" w:rsidRPr="001B639F" w:rsidRDefault="001B639F" w:rsidP="001B639F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1B63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97674D3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06C8CD4" w14:textId="2FF429A0" w:rsidR="00154F74" w:rsidRPr="00F17B04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140" w:type="dxa"/>
          </w:tcPr>
          <w:p w14:paraId="3F639A7A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29FEA7" w14:textId="227EF92F" w:rsidR="00154F74" w:rsidRPr="00F17B04" w:rsidRDefault="005C003C" w:rsidP="00293AAC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51B3FAF" w14:textId="77777777" w:rsidR="00154F74" w:rsidRPr="00F17B04" w:rsidRDefault="00154F74" w:rsidP="00293AAC">
            <w:pPr>
              <w:pStyle w:val="acctfourfigures"/>
              <w:tabs>
                <w:tab w:val="clear" w:pos="765"/>
                <w:tab w:val="decimal" w:pos="481"/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4166EF85" w14:textId="27899C41" w:rsidR="00154F74" w:rsidRPr="00F17B04" w:rsidRDefault="00154F74" w:rsidP="00293AAC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98C1D1" w14:textId="77777777" w:rsidR="00154F74" w:rsidRPr="00F17B04" w:rsidRDefault="00154F74" w:rsidP="00293AAC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34F05565" w14:textId="258DD058" w:rsidR="00154F74" w:rsidRPr="005E2047" w:rsidRDefault="00AD77C8" w:rsidP="00293AAC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" w:type="dxa"/>
          </w:tcPr>
          <w:p w14:paraId="45322117" w14:textId="77312F4B" w:rsidR="00154F74" w:rsidRPr="00F17B04" w:rsidRDefault="00154F74" w:rsidP="00293AAC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0505666" w14:textId="714BEE64" w:rsidR="00154F74" w:rsidRPr="00F17B04" w:rsidRDefault="00154F74" w:rsidP="00344E31">
            <w:pPr>
              <w:pStyle w:val="acctfourfigures"/>
              <w:tabs>
                <w:tab w:val="clear" w:pos="765"/>
                <w:tab w:val="decimal" w:pos="481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54F74" w:rsidRPr="00F17B04" w14:paraId="272B6EE8" w14:textId="050F8157" w:rsidTr="00293AAC">
        <w:trPr>
          <w:trHeight w:val="20"/>
        </w:trPr>
        <w:tc>
          <w:tcPr>
            <w:tcW w:w="3550" w:type="dxa"/>
          </w:tcPr>
          <w:p w14:paraId="7D603A28" w14:textId="793F13E2" w:rsidR="00154F74" w:rsidRPr="00F17B04" w:rsidRDefault="00154F74" w:rsidP="00154F7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เบ็ดเสร็จรวม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FA40903" w14:textId="5FBCFD39" w:rsidR="00154F74" w:rsidRPr="00F17B04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</w:t>
            </w:r>
            <w:r w:rsidR="001B63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</w:p>
        </w:tc>
        <w:tc>
          <w:tcPr>
            <w:tcW w:w="142" w:type="dxa"/>
          </w:tcPr>
          <w:p w14:paraId="02FABB4B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67EFE1D1" w14:textId="78122079" w:rsidR="00154F74" w:rsidRPr="00F17B04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154F74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475</w:t>
            </w:r>
          </w:p>
        </w:tc>
        <w:tc>
          <w:tcPr>
            <w:tcW w:w="140" w:type="dxa"/>
          </w:tcPr>
          <w:p w14:paraId="78B70A4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1117612" w14:textId="52164C14" w:rsidR="00154F74" w:rsidRPr="00F17B04" w:rsidRDefault="006328A7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6328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9,281</w:t>
            </w:r>
          </w:p>
        </w:tc>
        <w:tc>
          <w:tcPr>
            <w:tcW w:w="136" w:type="dxa"/>
          </w:tcPr>
          <w:p w14:paraId="35EB6030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5EE80" w14:textId="75998F00" w:rsidR="00154F74" w:rsidRPr="00F17B04" w:rsidRDefault="00C64585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154F74" w:rsidRPr="002F0F1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</w:p>
        </w:tc>
        <w:tc>
          <w:tcPr>
            <w:tcW w:w="180" w:type="dxa"/>
          </w:tcPr>
          <w:p w14:paraId="3EE1AADE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FCAD3" w14:textId="3E45EDDA" w:rsidR="00154F74" w:rsidRPr="007F7BC5" w:rsidRDefault="00AD77C8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869</w:t>
            </w:r>
            <w:r w:rsidR="0083299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36" w:type="dxa"/>
          </w:tcPr>
          <w:p w14:paraId="52820381" w14:textId="0308D4FE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14:paraId="7264CC54" w14:textId="14DF2950" w:rsidR="00154F74" w:rsidRPr="00F17B04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602</w:t>
            </w:r>
            <w:r w:rsidRPr="007F7B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54F74" w:rsidRPr="00F17B04" w14:paraId="7E935C6B" w14:textId="1FFFAFDF" w:rsidTr="00293AAC">
        <w:trPr>
          <w:trHeight w:val="20"/>
        </w:trPr>
        <w:tc>
          <w:tcPr>
            <w:tcW w:w="3550" w:type="dxa"/>
          </w:tcPr>
          <w:p w14:paraId="3A69541E" w14:textId="6C6A9A87" w:rsidR="00154F74" w:rsidRDefault="00154F74" w:rsidP="00154F7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เบ็ดเสร็จรวม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ตาม</w:t>
            </w: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</w:t>
            </w:r>
          </w:p>
          <w:p w14:paraId="757D4EAE" w14:textId="79A141E1" w:rsidR="00154F74" w:rsidRPr="00EB33FF" w:rsidRDefault="00154F74" w:rsidP="00154F74">
            <w:pPr>
              <w:ind w:left="158"/>
              <w:rPr>
                <w:rFonts w:asciiTheme="majorBidi" w:hAnsiTheme="majorBidi" w:cstheme="majorBidi"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8324FD" w14:textId="77777777" w:rsidR="00154F74" w:rsidRDefault="00154F74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404E10" w14:textId="48D1583D" w:rsidR="006A54DD" w:rsidRPr="00EB33FF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6A54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739</w:t>
            </w:r>
          </w:p>
        </w:tc>
        <w:tc>
          <w:tcPr>
            <w:tcW w:w="142" w:type="dxa"/>
          </w:tcPr>
          <w:p w14:paraId="34FFA889" w14:textId="77777777" w:rsidR="00154F74" w:rsidRPr="00EB33FF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692C78F" w14:textId="77777777" w:rsidR="00154F74" w:rsidRDefault="00154F74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F158C0" w14:textId="6A725FA9" w:rsidR="00154F74" w:rsidRPr="00EB33FF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154F74" w:rsidRPr="00EB33F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140" w:type="dxa"/>
          </w:tcPr>
          <w:p w14:paraId="1BE69472" w14:textId="77777777" w:rsidR="00154F74" w:rsidRPr="00EB33FF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721DDB8" w14:textId="77777777" w:rsidR="00154F74" w:rsidRDefault="00154F74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D992F5" w14:textId="0D939A48" w:rsidR="00477824" w:rsidRPr="00EB33FF" w:rsidRDefault="00C64585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7782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784</w:t>
            </w:r>
          </w:p>
        </w:tc>
        <w:tc>
          <w:tcPr>
            <w:tcW w:w="136" w:type="dxa"/>
          </w:tcPr>
          <w:p w14:paraId="70E7AE06" w14:textId="77777777" w:rsidR="00154F74" w:rsidRPr="00EB33FF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030C011D" w14:textId="5F464AD1" w:rsidR="00154F74" w:rsidRPr="00EB33FF" w:rsidRDefault="00C64585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54F74" w:rsidRPr="00EB33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006</w:t>
            </w:r>
          </w:p>
        </w:tc>
        <w:tc>
          <w:tcPr>
            <w:tcW w:w="180" w:type="dxa"/>
          </w:tcPr>
          <w:p w14:paraId="2F0AD382" w14:textId="77777777" w:rsidR="00154F74" w:rsidRPr="00EB33FF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51882F22" w14:textId="66E5C725" w:rsidR="00154F74" w:rsidRPr="00344E31" w:rsidRDefault="00832995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40</w:t>
            </w:r>
            <w:r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 w:rsidR="006328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36" w:type="dxa"/>
          </w:tcPr>
          <w:p w14:paraId="4161B4BF" w14:textId="1874BD20" w:rsidR="00154F74" w:rsidRPr="00EB33FF" w:rsidRDefault="00154F74" w:rsidP="00154F74">
            <w:pPr>
              <w:pStyle w:val="acctfourfigures"/>
              <w:tabs>
                <w:tab w:val="clear" w:pos="765"/>
                <w:tab w:val="decimal" w:pos="551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0C2CABC6" w14:textId="77777777" w:rsidR="00154F74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0DF5E" w14:textId="5FC5F745" w:rsidR="00154F74" w:rsidRPr="00EB33FF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Pr="00EB33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  <w:r w:rsidRPr="00EB33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54F74" w:rsidRPr="00F17B04" w14:paraId="61A7605D" w14:textId="77777777" w:rsidTr="00293AAC">
        <w:trPr>
          <w:trHeight w:val="20"/>
        </w:trPr>
        <w:tc>
          <w:tcPr>
            <w:tcW w:w="3550" w:type="dxa"/>
          </w:tcPr>
          <w:p w14:paraId="6114D1EF" w14:textId="16B26761" w:rsidR="00154F74" w:rsidRPr="008C7AA7" w:rsidRDefault="00154F74" w:rsidP="00154F74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การตัดกำไรระหว่างกันที่ยังไม่ได้รับรู้จากการขาย</w:t>
            </w:r>
          </w:p>
        </w:tc>
        <w:tc>
          <w:tcPr>
            <w:tcW w:w="810" w:type="dxa"/>
          </w:tcPr>
          <w:p w14:paraId="76C6AB84" w14:textId="554C3821" w:rsidR="00154F74" w:rsidRPr="00AE3BE8" w:rsidRDefault="00154F74" w:rsidP="00154F74">
            <w:pPr>
              <w:tabs>
                <w:tab w:val="decimal" w:pos="642"/>
              </w:tabs>
              <w:spacing w:line="240" w:lineRule="auto"/>
              <w:ind w:right="-5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dxa"/>
          </w:tcPr>
          <w:p w14:paraId="3EAEE429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4" w:type="dxa"/>
          </w:tcPr>
          <w:p w14:paraId="5673C073" w14:textId="77777777" w:rsidR="00154F74" w:rsidRPr="00AE3BE8" w:rsidRDefault="00154F74" w:rsidP="00154F7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0" w:type="dxa"/>
          </w:tcPr>
          <w:p w14:paraId="31AAE787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480E12A" w14:textId="77777777" w:rsidR="00154F74" w:rsidRPr="00AE3BE8" w:rsidRDefault="00154F74" w:rsidP="00154F74">
            <w:pPr>
              <w:tabs>
                <w:tab w:val="decimal" w:pos="629"/>
              </w:tabs>
              <w:spacing w:line="240" w:lineRule="auto"/>
              <w:ind w:right="-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5F4AC7CC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52DFB825" w14:textId="77777777" w:rsidR="00154F74" w:rsidRPr="00AE3BE8" w:rsidRDefault="00154F74" w:rsidP="00154F74">
            <w:pPr>
              <w:tabs>
                <w:tab w:val="decimal" w:pos="670"/>
              </w:tabs>
              <w:spacing w:line="240" w:lineRule="auto"/>
              <w:ind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BA857E1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344036EB" w14:textId="77777777" w:rsidR="00154F74" w:rsidRPr="00AE3BE8" w:rsidRDefault="00154F74" w:rsidP="00154F74">
            <w:pPr>
              <w:tabs>
                <w:tab w:val="decimal" w:pos="62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6" w:type="dxa"/>
          </w:tcPr>
          <w:p w14:paraId="1E87A9AB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2" w:type="dxa"/>
          </w:tcPr>
          <w:p w14:paraId="5584C5DC" w14:textId="77777777" w:rsidR="00154F74" w:rsidRPr="00AE3BE8" w:rsidRDefault="00154F74" w:rsidP="00344E31">
            <w:pPr>
              <w:tabs>
                <w:tab w:val="decimal" w:pos="726"/>
              </w:tabs>
              <w:spacing w:line="240" w:lineRule="auto"/>
              <w:ind w:right="-66"/>
              <w:rPr>
                <w:rFonts w:asciiTheme="majorBidi" w:hAnsiTheme="majorBidi" w:cstheme="majorBidi"/>
                <w:sz w:val="20"/>
              </w:rPr>
            </w:pPr>
          </w:p>
        </w:tc>
      </w:tr>
      <w:tr w:rsidR="00154F74" w:rsidRPr="00F17B04" w14:paraId="35675E87" w14:textId="77777777" w:rsidTr="00293AAC">
        <w:trPr>
          <w:trHeight w:val="20"/>
        </w:trPr>
        <w:tc>
          <w:tcPr>
            <w:tcW w:w="3550" w:type="dxa"/>
          </w:tcPr>
          <w:p w14:paraId="24723262" w14:textId="1D955340" w:rsidR="00154F74" w:rsidRDefault="00154F74" w:rsidP="00154F74">
            <w:pPr>
              <w:ind w:firstLine="16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แบบ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downstream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03A760" w14:textId="05C2BF1D" w:rsidR="00154F74" w:rsidRPr="00293AAC" w:rsidRDefault="00604B2B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293A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338FC8B" w14:textId="2ACE6F1C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C3D4532" w14:textId="7B28AE11" w:rsidR="00154F74" w:rsidRPr="008C7AA7" w:rsidRDefault="00154F7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5949429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004D29E" w14:textId="7D56F5D1" w:rsidR="00154F74" w:rsidRPr="00293AAC" w:rsidRDefault="0047782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293A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410DC8E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</w:tcPr>
          <w:p w14:paraId="65E9EF4D" w14:textId="301C5990" w:rsidR="00154F74" w:rsidRPr="00AE3BE8" w:rsidRDefault="00154F7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0"/>
              </w:rPr>
            </w:pPr>
            <w:r w:rsidRPr="005E2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E5442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</w:tcPr>
          <w:p w14:paraId="21434869" w14:textId="29FCC3B0" w:rsidR="00154F74" w:rsidRPr="00344E31" w:rsidRDefault="00C64585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832995"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36" w:type="dxa"/>
          </w:tcPr>
          <w:p w14:paraId="2D3DB538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2" w:type="dxa"/>
          </w:tcPr>
          <w:p w14:paraId="335DED5A" w14:textId="79CB2940" w:rsidR="00154F74" w:rsidRPr="008C7AA7" w:rsidRDefault="00C64585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</w:t>
            </w:r>
          </w:p>
        </w:tc>
      </w:tr>
      <w:tr w:rsidR="00154F74" w:rsidRPr="00F17B04" w14:paraId="2DE22351" w14:textId="77777777" w:rsidTr="00293AAC">
        <w:trPr>
          <w:trHeight w:val="20"/>
        </w:trPr>
        <w:tc>
          <w:tcPr>
            <w:tcW w:w="3550" w:type="dxa"/>
          </w:tcPr>
          <w:p w14:paraId="153775F8" w14:textId="45F73F05" w:rsidR="00154F74" w:rsidRPr="00EB33FF" w:rsidRDefault="00154F74" w:rsidP="00154F7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33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กำไรขาดทุนเบ็ดเสร็จส่วนที่เป็นของกลุ่มบริษัท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B577F9" w14:textId="769A87B6" w:rsidR="00154F74" w:rsidRPr="004A4041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</w:t>
            </w:r>
            <w:r w:rsidR="00604B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739</w:t>
            </w:r>
          </w:p>
        </w:tc>
        <w:tc>
          <w:tcPr>
            <w:tcW w:w="142" w:type="dxa"/>
          </w:tcPr>
          <w:p w14:paraId="4BC84CDE" w14:textId="77777777" w:rsidR="00154F74" w:rsidRPr="004A4041" w:rsidRDefault="00154F74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5E39D071" w14:textId="7EC7DF70" w:rsidR="00154F74" w:rsidRPr="004A4041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</w:t>
            </w:r>
            <w:r w:rsidR="00154F74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</w:p>
        </w:tc>
        <w:tc>
          <w:tcPr>
            <w:tcW w:w="140" w:type="dxa"/>
          </w:tcPr>
          <w:p w14:paraId="6AFE5930" w14:textId="77777777" w:rsidR="00154F74" w:rsidRPr="004A4041" w:rsidRDefault="00154F74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AB073FC" w14:textId="5E72595C" w:rsidR="00154F74" w:rsidRPr="004A4041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7200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784</w:t>
            </w:r>
          </w:p>
        </w:tc>
        <w:tc>
          <w:tcPr>
            <w:tcW w:w="136" w:type="dxa"/>
          </w:tcPr>
          <w:p w14:paraId="1E5E539B" w14:textId="77777777" w:rsidR="00154F74" w:rsidRPr="004A4041" w:rsidRDefault="00154F74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</w:tcPr>
          <w:p w14:paraId="23BA189C" w14:textId="7DCCA3BE" w:rsidR="00154F74" w:rsidRPr="004A4041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154F74"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006</w:t>
            </w:r>
          </w:p>
        </w:tc>
        <w:tc>
          <w:tcPr>
            <w:tcW w:w="180" w:type="dxa"/>
          </w:tcPr>
          <w:p w14:paraId="354ECE19" w14:textId="77777777" w:rsidR="00154F74" w:rsidRPr="004A4041" w:rsidRDefault="00154F74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2B455C1E" w14:textId="5CFBB820" w:rsidR="00154F74" w:rsidRPr="004A4041" w:rsidRDefault="00832995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C64585" w:rsidRPr="00C64585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39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,</w:t>
            </w:r>
            <w:r w:rsidR="00C64585" w:rsidRPr="00C64585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126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" w:type="dxa"/>
          </w:tcPr>
          <w:p w14:paraId="1EEBA5DF" w14:textId="77777777" w:rsidR="00154F74" w:rsidRPr="004A4041" w:rsidRDefault="00154F74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51470D9D" w14:textId="3389017A" w:rsidR="00154F74" w:rsidRPr="004A4041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</w:t>
            </w:r>
            <w:r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923</w:t>
            </w:r>
            <w:r w:rsidRPr="004A40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154F74" w:rsidRPr="00F17B04" w14:paraId="72F6FC2C" w14:textId="1865FB62" w:rsidTr="00293AAC">
        <w:trPr>
          <w:trHeight w:val="20"/>
        </w:trPr>
        <w:tc>
          <w:tcPr>
            <w:tcW w:w="3550" w:type="dxa"/>
          </w:tcPr>
          <w:p w14:paraId="764D7F7D" w14:textId="77777777" w:rsidR="00154F74" w:rsidRPr="00C23B1B" w:rsidRDefault="00154F74" w:rsidP="00154F74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620D0AE" w14:textId="77777777" w:rsidR="00154F74" w:rsidRPr="00AE3BE8" w:rsidRDefault="00154F74" w:rsidP="00154F74">
            <w:pPr>
              <w:tabs>
                <w:tab w:val="decimal" w:pos="642"/>
              </w:tabs>
              <w:spacing w:line="240" w:lineRule="auto"/>
              <w:ind w:right="-5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dxa"/>
          </w:tcPr>
          <w:p w14:paraId="03F256D7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02FA2F5B" w14:textId="77777777" w:rsidR="00154F74" w:rsidRPr="00AE3BE8" w:rsidRDefault="00154F74" w:rsidP="00154F7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0" w:type="dxa"/>
          </w:tcPr>
          <w:p w14:paraId="52F760D8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74B0D71" w14:textId="77777777" w:rsidR="00154F74" w:rsidRPr="00AE3BE8" w:rsidRDefault="00154F74" w:rsidP="00154F74">
            <w:pPr>
              <w:tabs>
                <w:tab w:val="decimal" w:pos="629"/>
              </w:tabs>
              <w:spacing w:line="240" w:lineRule="auto"/>
              <w:ind w:right="-8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154FAA21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</w:tcPr>
          <w:p w14:paraId="2C3E740E" w14:textId="77777777" w:rsidR="00154F74" w:rsidRPr="00AE3BE8" w:rsidRDefault="00154F74" w:rsidP="00154F74">
            <w:pPr>
              <w:tabs>
                <w:tab w:val="decimal" w:pos="670"/>
              </w:tabs>
              <w:spacing w:line="240" w:lineRule="auto"/>
              <w:ind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B69971A" w14:textId="77777777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CCFABCC" w14:textId="77777777" w:rsidR="00154F74" w:rsidRPr="00AE3BE8" w:rsidRDefault="00154F74" w:rsidP="00154F74">
            <w:pPr>
              <w:tabs>
                <w:tab w:val="decimal" w:pos="620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6" w:type="dxa"/>
          </w:tcPr>
          <w:p w14:paraId="669F75C1" w14:textId="708516FC" w:rsidR="00154F74" w:rsidRPr="00AE3BE8" w:rsidRDefault="00154F74" w:rsidP="00154F74">
            <w:pPr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3CD67246" w14:textId="5C5FE9F6" w:rsidR="00154F74" w:rsidRPr="00AE3BE8" w:rsidRDefault="00154F74" w:rsidP="00344E31">
            <w:pPr>
              <w:tabs>
                <w:tab w:val="decimal" w:pos="726"/>
              </w:tabs>
              <w:spacing w:line="240" w:lineRule="auto"/>
              <w:ind w:right="-66"/>
              <w:rPr>
                <w:rFonts w:asciiTheme="majorBidi" w:hAnsiTheme="majorBidi" w:cstheme="majorBidi"/>
                <w:sz w:val="20"/>
              </w:rPr>
            </w:pPr>
          </w:p>
        </w:tc>
      </w:tr>
      <w:tr w:rsidR="00154F74" w:rsidRPr="00F17B04" w14:paraId="42DBC59A" w14:textId="09EAB941" w:rsidTr="00293AAC">
        <w:trPr>
          <w:trHeight w:val="20"/>
        </w:trPr>
        <w:tc>
          <w:tcPr>
            <w:tcW w:w="3550" w:type="dxa"/>
          </w:tcPr>
          <w:p w14:paraId="083521F1" w14:textId="6C408759" w:rsidR="00154F74" w:rsidRPr="00F17B04" w:rsidRDefault="00154F74" w:rsidP="00154F74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14:paraId="7963DB10" w14:textId="36010B0C" w:rsidR="00154F74" w:rsidRPr="0090058F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</w:t>
            </w:r>
            <w:r w:rsidR="00604B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576</w:t>
            </w:r>
          </w:p>
        </w:tc>
        <w:tc>
          <w:tcPr>
            <w:tcW w:w="142" w:type="dxa"/>
          </w:tcPr>
          <w:p w14:paraId="06D7DDB7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22617459" w14:textId="1581B107" w:rsidR="00154F74" w:rsidRPr="00293AAC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262</w:t>
            </w:r>
            <w:r w:rsidR="00154F74" w:rsidRPr="009005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903</w:t>
            </w:r>
          </w:p>
        </w:tc>
        <w:tc>
          <w:tcPr>
            <w:tcW w:w="140" w:type="dxa"/>
          </w:tcPr>
          <w:p w14:paraId="0FB93D06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66B59E" w14:textId="44098458" w:rsidR="00154F74" w:rsidRPr="00F17B04" w:rsidRDefault="00C64585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="007200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989</w:t>
            </w:r>
          </w:p>
        </w:tc>
        <w:tc>
          <w:tcPr>
            <w:tcW w:w="136" w:type="dxa"/>
          </w:tcPr>
          <w:p w14:paraId="0F524F36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63B571CE" w14:textId="2D3DD145" w:rsidR="00154F74" w:rsidRPr="00293AAC" w:rsidRDefault="00C64585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154F74" w:rsidRPr="00293A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</w:t>
            </w:r>
          </w:p>
        </w:tc>
        <w:tc>
          <w:tcPr>
            <w:tcW w:w="180" w:type="dxa"/>
          </w:tcPr>
          <w:p w14:paraId="0CD1B394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center"/>
          </w:tcPr>
          <w:p w14:paraId="0EACFA67" w14:textId="5EDFA58A" w:rsidR="00154F74" w:rsidRPr="00344E31" w:rsidRDefault="00C64585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  <w:r w:rsidR="00690F54"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077</w:t>
            </w:r>
            <w:r w:rsidR="00690F54"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024</w:t>
            </w:r>
          </w:p>
        </w:tc>
        <w:tc>
          <w:tcPr>
            <w:tcW w:w="136" w:type="dxa"/>
          </w:tcPr>
          <w:p w14:paraId="485D2034" w14:textId="05FE7A78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63E2FABF" w14:textId="3DBBAD31" w:rsidR="00154F74" w:rsidRPr="00F17B04" w:rsidRDefault="00C64585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54F74"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692</w:t>
            </w:r>
            <w:r w:rsidR="00154F74"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153</w:t>
            </w:r>
          </w:p>
        </w:tc>
      </w:tr>
      <w:tr w:rsidR="00154F74" w:rsidRPr="00F17B04" w14:paraId="721FC5AC" w14:textId="15BA6441" w:rsidTr="00293AAC">
        <w:trPr>
          <w:trHeight w:val="20"/>
        </w:trPr>
        <w:tc>
          <w:tcPr>
            <w:tcW w:w="3550" w:type="dxa"/>
          </w:tcPr>
          <w:p w14:paraId="04386FA7" w14:textId="77777777" w:rsidR="00154F74" w:rsidRPr="00F17B04" w:rsidRDefault="00154F74" w:rsidP="00154F7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</w:tcPr>
          <w:p w14:paraId="042010D2" w14:textId="2638559B" w:rsidR="00154F74" w:rsidRPr="0090058F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604B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068</w:t>
            </w:r>
          </w:p>
        </w:tc>
        <w:tc>
          <w:tcPr>
            <w:tcW w:w="142" w:type="dxa"/>
          </w:tcPr>
          <w:p w14:paraId="5D31EFC6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5FC87491" w14:textId="20660648" w:rsidR="00154F74" w:rsidRPr="00293AAC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154F74"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40" w:type="dxa"/>
          </w:tcPr>
          <w:p w14:paraId="282CBF43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B225FC" w14:textId="2090E5C9" w:rsidR="00154F74" w:rsidRPr="00F17B04" w:rsidRDefault="00C64585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7200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995</w:t>
            </w:r>
          </w:p>
        </w:tc>
        <w:tc>
          <w:tcPr>
            <w:tcW w:w="136" w:type="dxa"/>
          </w:tcPr>
          <w:p w14:paraId="68681AAC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7CD4286D" w14:textId="3CDF7797" w:rsidR="00154F74" w:rsidRPr="00293AAC" w:rsidRDefault="00C64585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154F74" w:rsidRPr="00293A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  <w:tc>
          <w:tcPr>
            <w:tcW w:w="180" w:type="dxa"/>
          </w:tcPr>
          <w:p w14:paraId="2AA4D68D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center"/>
          </w:tcPr>
          <w:p w14:paraId="6567DDBC" w14:textId="4AB57C7E" w:rsidR="00154F74" w:rsidRPr="00344E31" w:rsidRDefault="00C64585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192</w:t>
            </w:r>
            <w:r w:rsidR="00690F54"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643</w:t>
            </w:r>
          </w:p>
        </w:tc>
        <w:tc>
          <w:tcPr>
            <w:tcW w:w="136" w:type="dxa"/>
          </w:tcPr>
          <w:p w14:paraId="73E6C9CB" w14:textId="1D0F0CB9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10C796E6" w14:textId="524FBC89" w:rsidR="00154F74" w:rsidRPr="00F17B04" w:rsidRDefault="00C64585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129</w:t>
            </w:r>
            <w:r w:rsidR="00154F74"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</w:t>
            </w:r>
          </w:p>
        </w:tc>
      </w:tr>
      <w:tr w:rsidR="00154F74" w:rsidRPr="00F17B04" w14:paraId="22E3BB6A" w14:textId="53F4A775" w:rsidTr="00293AAC">
        <w:trPr>
          <w:trHeight w:val="20"/>
        </w:trPr>
        <w:tc>
          <w:tcPr>
            <w:tcW w:w="3550" w:type="dxa"/>
          </w:tcPr>
          <w:p w14:paraId="47EF3CDD" w14:textId="4DE43FF6" w:rsidR="00154F74" w:rsidRPr="00F17B04" w:rsidRDefault="00154F74" w:rsidP="00154F74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</w:tcPr>
          <w:p w14:paraId="3FFEBAFC" w14:textId="7A90AAF3" w:rsidR="00154F74" w:rsidRPr="0090058F" w:rsidRDefault="00BD3CB6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A582114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11F9B357" w14:textId="1D68F2A6" w:rsidR="00154F74" w:rsidRPr="00293AAC" w:rsidRDefault="00154F74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141</w:t>
            </w:r>
            <w:r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713</w:t>
            </w:r>
            <w:r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3361D77D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B94A9CE" w14:textId="51B2178F" w:rsidR="00154F74" w:rsidRPr="00F17B04" w:rsidRDefault="0072000B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2143240C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27CA9C87" w14:textId="5861F540" w:rsidR="00154F74" w:rsidRPr="00F17B04" w:rsidRDefault="00154F74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7F7B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BC90C4B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vAlign w:val="center"/>
          </w:tcPr>
          <w:p w14:paraId="44558C8D" w14:textId="48299524" w:rsidR="00154F74" w:rsidRPr="00F17B04" w:rsidRDefault="00690F54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274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" w:type="dxa"/>
          </w:tcPr>
          <w:p w14:paraId="427B0E2B" w14:textId="5CB26EE7" w:rsidR="00154F74" w:rsidRPr="00F17B04" w:rsidRDefault="00154F74" w:rsidP="00154F7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1AE97C74" w14:textId="2C1332E6" w:rsidR="00154F74" w:rsidRPr="00344E31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4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344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737</w:t>
            </w:r>
            <w:r w:rsidRPr="00344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830</w:t>
            </w:r>
            <w:r w:rsidRPr="00344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154F74" w:rsidRPr="00F17B04" w14:paraId="7D626452" w14:textId="0A583480" w:rsidTr="00293AAC">
        <w:trPr>
          <w:trHeight w:val="20"/>
        </w:trPr>
        <w:tc>
          <w:tcPr>
            <w:tcW w:w="3550" w:type="dxa"/>
          </w:tcPr>
          <w:p w14:paraId="15999938" w14:textId="4F5FF12A" w:rsidR="00154F74" w:rsidRPr="00F17B04" w:rsidRDefault="00154F74" w:rsidP="00154F74">
            <w:pPr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  <w:r w:rsidRPr="00F17B0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97A64D" w14:textId="147CF851" w:rsidR="00154F74" w:rsidRPr="0090058F" w:rsidRDefault="00EA40C2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8918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  <w:r w:rsidR="008918F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4D3B137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8424B46" w14:textId="4F6006AA" w:rsidR="00154F74" w:rsidRPr="00293AAC" w:rsidRDefault="00154F74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030</w:t>
            </w:r>
            <w:r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424E6A10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47B30A" w14:textId="2F1FDBFF" w:rsidR="00154F74" w:rsidRPr="00F17B04" w:rsidRDefault="006F2AF5" w:rsidP="00154F74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AAC6E8F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041A3B52" w14:textId="2CFB50B0" w:rsidR="00154F74" w:rsidRPr="00F17B04" w:rsidRDefault="00154F7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E2DB7A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47B9F542" w14:textId="4FACAC35" w:rsidR="00154F74" w:rsidRPr="00F17B04" w:rsidRDefault="00690F54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663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C64585"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226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" w:type="dxa"/>
          </w:tcPr>
          <w:p w14:paraId="4984DC94" w14:textId="20FDE7FF" w:rsidR="00154F74" w:rsidRPr="00F17B04" w:rsidRDefault="00154F74" w:rsidP="00154F7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3E0AD460" w14:textId="5AC70A26" w:rsidR="00154F74" w:rsidRPr="00344E31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44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  <w:r w:rsidRPr="00344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058</w:t>
            </w:r>
            <w:r w:rsidRPr="00344E3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154F74" w:rsidRPr="00F17B04" w14:paraId="7C5EE78F" w14:textId="408246DC" w:rsidTr="00293AAC">
        <w:trPr>
          <w:trHeight w:val="20"/>
        </w:trPr>
        <w:tc>
          <w:tcPr>
            <w:tcW w:w="3550" w:type="dxa"/>
          </w:tcPr>
          <w:p w14:paraId="42AF8C15" w14:textId="4B66E28D" w:rsidR="00154F74" w:rsidRPr="00F17B04" w:rsidRDefault="00154F74" w:rsidP="00154F7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17B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 (ร้อยละ 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F17B0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39DE9DA" w14:textId="4867AE32" w:rsidR="00154F74" w:rsidRPr="0090058F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  <w:r w:rsidR="005817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42" w:type="dxa"/>
          </w:tcPr>
          <w:p w14:paraId="3C214370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6324E119" w14:textId="3EF14F0D" w:rsidR="00154F74" w:rsidRPr="00293AAC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="00154F74"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282</w:t>
            </w:r>
          </w:p>
        </w:tc>
        <w:tc>
          <w:tcPr>
            <w:tcW w:w="140" w:type="dxa"/>
          </w:tcPr>
          <w:p w14:paraId="18DC6BE1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B234A83" w14:textId="74BAD4FF" w:rsidR="00154F74" w:rsidRPr="00F17B04" w:rsidRDefault="00C64585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6F2A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  <w:tc>
          <w:tcPr>
            <w:tcW w:w="136" w:type="dxa"/>
          </w:tcPr>
          <w:p w14:paraId="73EE712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7149F" w14:textId="22CBB486" w:rsidR="00154F74" w:rsidRPr="00F17B04" w:rsidRDefault="00C64585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154F74" w:rsidRPr="00796F4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432</w:t>
            </w:r>
          </w:p>
        </w:tc>
        <w:tc>
          <w:tcPr>
            <w:tcW w:w="180" w:type="dxa"/>
          </w:tcPr>
          <w:p w14:paraId="60E5338C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5BCBD" w14:textId="57E9D066" w:rsidR="00154F74" w:rsidRPr="00344E31" w:rsidRDefault="00C64585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690F54"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549</w:t>
            </w:r>
            <w:r w:rsidR="00690F54" w:rsidRPr="00344E3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167</w:t>
            </w:r>
          </w:p>
        </w:tc>
        <w:tc>
          <w:tcPr>
            <w:tcW w:w="136" w:type="dxa"/>
          </w:tcPr>
          <w:p w14:paraId="1C51223E" w14:textId="4402B3BA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14:paraId="53F76297" w14:textId="75FC93D8" w:rsidR="00154F74" w:rsidRPr="00F17B04" w:rsidRDefault="00C64585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629</w:t>
            </w:r>
            <w:r w:rsidR="00154F74" w:rsidRPr="00FB13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621</w:t>
            </w:r>
          </w:p>
        </w:tc>
      </w:tr>
      <w:tr w:rsidR="00154F74" w:rsidRPr="00F17B04" w14:paraId="3D97FA60" w14:textId="77777777" w:rsidTr="00293AAC">
        <w:trPr>
          <w:trHeight w:val="20"/>
        </w:trPr>
        <w:tc>
          <w:tcPr>
            <w:tcW w:w="3550" w:type="dxa"/>
          </w:tcPr>
          <w:p w14:paraId="15D93CC4" w14:textId="75F1F313" w:rsidR="00154F74" w:rsidRPr="00FC349F" w:rsidRDefault="00154F74" w:rsidP="00154F74">
            <w:pP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C349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9FCE5DF" w14:textId="14299F8C" w:rsidR="00154F74" w:rsidRPr="009A620C" w:rsidRDefault="00C64585" w:rsidP="00154F7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</w:t>
            </w:r>
            <w:r w:rsidR="005817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</w:t>
            </w:r>
            <w:r w:rsidR="006328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42" w:type="dxa"/>
          </w:tcPr>
          <w:p w14:paraId="060B7E79" w14:textId="77777777" w:rsidR="00154F74" w:rsidRPr="009A620C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1FF8F00" w14:textId="07B20A4D" w:rsidR="00154F74" w:rsidRPr="009A620C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</w:t>
            </w:r>
            <w:r w:rsidR="00154F74" w:rsidRPr="00293AA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0" w:type="dxa"/>
          </w:tcPr>
          <w:p w14:paraId="441D9877" w14:textId="77777777" w:rsidR="00154F74" w:rsidRPr="009A620C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E6EE02E" w14:textId="4A9E182A" w:rsidR="00154F74" w:rsidRPr="009A620C" w:rsidRDefault="00C64585" w:rsidP="00154F7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6F2A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660</w:t>
            </w:r>
          </w:p>
        </w:tc>
        <w:tc>
          <w:tcPr>
            <w:tcW w:w="136" w:type="dxa"/>
          </w:tcPr>
          <w:p w14:paraId="3E9B121D" w14:textId="77777777" w:rsidR="00154F74" w:rsidRPr="009A620C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center"/>
          </w:tcPr>
          <w:p w14:paraId="5E12AE5C" w14:textId="02467019" w:rsidR="00154F74" w:rsidRPr="009A620C" w:rsidRDefault="00C64585" w:rsidP="00154F7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154F74" w:rsidRPr="009A62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826</w:t>
            </w:r>
          </w:p>
        </w:tc>
        <w:tc>
          <w:tcPr>
            <w:tcW w:w="180" w:type="dxa"/>
          </w:tcPr>
          <w:p w14:paraId="0DB7F8BC" w14:textId="77777777" w:rsidR="00154F74" w:rsidRPr="009A620C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center"/>
          </w:tcPr>
          <w:p w14:paraId="65CDFAB1" w14:textId="5C2DD340" w:rsidR="00154F74" w:rsidRPr="009A620C" w:rsidRDefault="006328A7" w:rsidP="006328A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82B69">
              <w:rPr>
                <w:rFonts w:asciiTheme="majorBidi" w:hAnsiTheme="majorBidi" w:cstheme="majorBidi"/>
                <w:sz w:val="26"/>
                <w:szCs w:val="26"/>
              </w:rPr>
              <w:t>74,396</w:t>
            </w:r>
          </w:p>
        </w:tc>
        <w:tc>
          <w:tcPr>
            <w:tcW w:w="136" w:type="dxa"/>
          </w:tcPr>
          <w:p w14:paraId="2A17538F" w14:textId="77777777" w:rsidR="00154F74" w:rsidRPr="009A620C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5BED6712" w14:textId="4C63C167" w:rsidR="00154F74" w:rsidRPr="009A620C" w:rsidRDefault="00C64585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  <w:r w:rsidR="00154F74" w:rsidRPr="009A62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  <w:r w:rsidR="00884E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154F74" w:rsidRPr="00F17B04" w14:paraId="22C46F94" w14:textId="77777777" w:rsidTr="00293AAC">
        <w:trPr>
          <w:trHeight w:val="20"/>
        </w:trPr>
        <w:tc>
          <w:tcPr>
            <w:tcW w:w="3550" w:type="dxa"/>
          </w:tcPr>
          <w:p w14:paraId="4978B36E" w14:textId="25181229" w:rsidR="00154F74" w:rsidRPr="00F17B04" w:rsidRDefault="00154F74" w:rsidP="00154F74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045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การตัดกำไรระหว่างกัน</w:t>
            </w:r>
            <w:r w:rsidRPr="00EB04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ที่ยังไม่ได้รับรู้จากการขาย</w:t>
            </w:r>
          </w:p>
        </w:tc>
        <w:tc>
          <w:tcPr>
            <w:tcW w:w="810" w:type="dxa"/>
            <w:vAlign w:val="bottom"/>
          </w:tcPr>
          <w:p w14:paraId="36885682" w14:textId="6FB92CFC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76B810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62410403" w14:textId="72603409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7343E29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7E212" w14:textId="751CF141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C8876B9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</w:tcPr>
          <w:p w14:paraId="7A3F7B28" w14:textId="6F8C516F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64B99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vAlign w:val="bottom"/>
          </w:tcPr>
          <w:p w14:paraId="6330029C" w14:textId="7836F61B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43E0FC27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2" w:type="dxa"/>
          </w:tcPr>
          <w:p w14:paraId="29364A12" w14:textId="77777777" w:rsidR="00154F74" w:rsidRPr="00F17B04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4F74" w:rsidRPr="00F17B04" w14:paraId="79831B9E" w14:textId="77777777" w:rsidTr="00293AAC">
        <w:trPr>
          <w:trHeight w:val="20"/>
        </w:trPr>
        <w:tc>
          <w:tcPr>
            <w:tcW w:w="3550" w:type="dxa"/>
          </w:tcPr>
          <w:p w14:paraId="70F68539" w14:textId="277D6F8F" w:rsidR="00154F74" w:rsidRPr="00F17B04" w:rsidRDefault="00154F74" w:rsidP="00154F74">
            <w:pPr>
              <w:tabs>
                <w:tab w:val="left" w:pos="191"/>
              </w:tabs>
              <w:ind w:left="191" w:hanging="3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04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แบบ</w:t>
            </w:r>
            <w:r w:rsidRPr="00EB04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B04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downstream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C61CCB3" w14:textId="7E5BDDBD" w:rsidR="00154F74" w:rsidRPr="00C526FD" w:rsidRDefault="00F15379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EF6C593" w14:textId="77777777" w:rsidR="00154F74" w:rsidRPr="00C526FD" w:rsidRDefault="00154F7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2C064403" w14:textId="2FC21BA9" w:rsidR="00154F74" w:rsidRPr="00C526FD" w:rsidRDefault="00154F7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076BF5FE" w14:textId="77777777" w:rsidR="00154F74" w:rsidRPr="00C526FD" w:rsidRDefault="00154F7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C8CF03" w14:textId="086C27D2" w:rsidR="00154F74" w:rsidRPr="00C526FD" w:rsidRDefault="00DA42BD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9BA99B4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66A772A5" w14:textId="51550A5B" w:rsidR="00154F74" w:rsidRPr="00C526FD" w:rsidRDefault="00154F74" w:rsidP="00154F7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0E5FF21" w14:textId="77777777" w:rsidR="00154F74" w:rsidRPr="00C526FD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2797100" w14:textId="6971A721" w:rsidR="00154F74" w:rsidRPr="00C526FD" w:rsidRDefault="00782B69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(4,332)</w:t>
            </w:r>
          </w:p>
        </w:tc>
        <w:tc>
          <w:tcPr>
            <w:tcW w:w="136" w:type="dxa"/>
          </w:tcPr>
          <w:p w14:paraId="17F0E8F1" w14:textId="77777777" w:rsidR="00154F74" w:rsidRPr="00C526FD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10251429" w14:textId="7C29152B" w:rsidR="00154F74" w:rsidRPr="00C526FD" w:rsidRDefault="00154F74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66"/>
              <w:rPr>
                <w:rFonts w:asciiTheme="majorBidi" w:hAnsiTheme="majorBidi" w:cstheme="majorBidi"/>
                <w:sz w:val="26"/>
                <w:szCs w:val="26"/>
              </w:rPr>
            </w:pPr>
            <w:r w:rsidRPr="00C526F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C526F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  <w:r w:rsidR="00884E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526F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54F74" w:rsidRPr="00F17B04" w14:paraId="61489177" w14:textId="77777777" w:rsidTr="00293AAC">
        <w:trPr>
          <w:trHeight w:val="20"/>
        </w:trPr>
        <w:tc>
          <w:tcPr>
            <w:tcW w:w="3550" w:type="dxa"/>
          </w:tcPr>
          <w:p w14:paraId="30CEEC7D" w14:textId="2250ED56" w:rsidR="00154F74" w:rsidRPr="00EA2DB7" w:rsidRDefault="00154F74" w:rsidP="00154F74">
            <w:pPr>
              <w:pStyle w:val="ListParagraph"/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FC349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มูลค่าตามบัญชีของเงินลงทุนในบริษัทร่วม</w:t>
            </w:r>
            <w:r w:rsidRPr="00FC34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/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533561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C338608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6FA9B8CB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5D23466B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D516EAF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80FF40F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0712BE0B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11504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3440F0E2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3A65E026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7154E7AB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4F74" w:rsidRPr="00F17B04" w14:paraId="37B5F121" w14:textId="77777777" w:rsidTr="00293AAC">
        <w:trPr>
          <w:trHeight w:val="20"/>
        </w:trPr>
        <w:tc>
          <w:tcPr>
            <w:tcW w:w="3550" w:type="dxa"/>
          </w:tcPr>
          <w:p w14:paraId="2C70EE5D" w14:textId="0910C95C" w:rsidR="00154F74" w:rsidRPr="00F17B04" w:rsidRDefault="00154F74" w:rsidP="00154F74">
            <w:pPr>
              <w:tabs>
                <w:tab w:val="left" w:pos="191"/>
              </w:tabs>
              <w:ind w:left="191" w:hanging="3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349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การร่วมค้า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3752A46" w14:textId="68824B72" w:rsidR="00154F74" w:rsidRPr="00F17B04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85</w:t>
            </w:r>
            <w:r w:rsidR="00F1537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08</w:t>
            </w:r>
            <w:r w:rsidR="006328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42" w:type="dxa"/>
            <w:vAlign w:val="bottom"/>
          </w:tcPr>
          <w:p w14:paraId="40E373A8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vAlign w:val="bottom"/>
          </w:tcPr>
          <w:p w14:paraId="70D8BEA8" w14:textId="6FC57094" w:rsidR="00154F74" w:rsidRPr="00F17B04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  <w:r w:rsidR="00154F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</w:t>
            </w:r>
            <w:r w:rsidRPr="00C64585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0" w:type="dxa"/>
            <w:vAlign w:val="bottom"/>
          </w:tcPr>
          <w:p w14:paraId="46172FF0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296DC3D" w14:textId="1383035A" w:rsidR="00154F74" w:rsidRPr="00F17B04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F153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660</w:t>
            </w:r>
          </w:p>
        </w:tc>
        <w:tc>
          <w:tcPr>
            <w:tcW w:w="136" w:type="dxa"/>
            <w:vAlign w:val="bottom"/>
          </w:tcPr>
          <w:p w14:paraId="708BBFA9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  <w:vAlign w:val="bottom"/>
          </w:tcPr>
          <w:p w14:paraId="3C44BCBE" w14:textId="17DEC17C" w:rsidR="00154F74" w:rsidRPr="00F17B04" w:rsidRDefault="00C64585" w:rsidP="00293AA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="00154F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826</w:t>
            </w:r>
          </w:p>
        </w:tc>
        <w:tc>
          <w:tcPr>
            <w:tcW w:w="180" w:type="dxa"/>
            <w:vAlign w:val="bottom"/>
          </w:tcPr>
          <w:p w14:paraId="3409A9A7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71BE4355" w14:textId="5C4B9B09" w:rsidR="00154F74" w:rsidRPr="00344E31" w:rsidRDefault="00C64585" w:rsidP="00344E31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</w:t>
            </w:r>
            <w:r w:rsidR="00C81EA0" w:rsidRPr="00344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064</w:t>
            </w:r>
          </w:p>
        </w:tc>
        <w:tc>
          <w:tcPr>
            <w:tcW w:w="136" w:type="dxa"/>
          </w:tcPr>
          <w:p w14:paraId="2B2A01A7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</w:tcPr>
          <w:p w14:paraId="058E1B32" w14:textId="0D6746B6" w:rsidR="00154F74" w:rsidRPr="00F17B04" w:rsidRDefault="00C64585" w:rsidP="00344E31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309</w:t>
            </w:r>
            <w:r w:rsidR="00154F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  <w:r w:rsidR="006328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</w:tr>
      <w:tr w:rsidR="00154F74" w:rsidRPr="00F17B04" w14:paraId="0E52EF00" w14:textId="77777777" w:rsidTr="00293AAC">
        <w:trPr>
          <w:trHeight w:val="20"/>
        </w:trPr>
        <w:tc>
          <w:tcPr>
            <w:tcW w:w="3550" w:type="dxa"/>
          </w:tcPr>
          <w:p w14:paraId="5CFE2B5A" w14:textId="77777777" w:rsidR="00154F74" w:rsidRPr="00F17B04" w:rsidRDefault="00154F74" w:rsidP="00154F74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DD2087E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D9C99B9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vAlign w:val="bottom"/>
          </w:tcPr>
          <w:p w14:paraId="1BC220C8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01705294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D1CBAE7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23B002A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0C82452B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A44A66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45C72BB5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04E493F4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500C98E8" w14:textId="77777777" w:rsidR="00154F74" w:rsidRPr="00F17B04" w:rsidRDefault="00154F74" w:rsidP="00154F7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FA3F398" w14:textId="77777777" w:rsidR="00CE7F7C" w:rsidRDefault="00CE7F7C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</w:p>
    <w:p w14:paraId="570BE84B" w14:textId="77777777" w:rsidR="00CE7F7C" w:rsidRDefault="00CE7F7C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</w:p>
    <w:p w14:paraId="1D416E9B" w14:textId="4FC516E3" w:rsidR="003B79D6" w:rsidRDefault="00CE7F7C" w:rsidP="002E3733">
      <w:pPr>
        <w:pStyle w:val="Caption"/>
        <w:rPr>
          <w:rFonts w:asciiTheme="majorBidi" w:hAnsiTheme="majorBidi" w:cstheme="majorBidi"/>
          <w:i w:val="0"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i w:val="0"/>
          <w:iCs/>
          <w:sz w:val="30"/>
          <w:szCs w:val="30"/>
          <w:lang w:bidi="th-TH"/>
        </w:rPr>
        <w:br/>
      </w:r>
    </w:p>
    <w:tbl>
      <w:tblPr>
        <w:tblStyle w:val="TableGridLight1"/>
        <w:tblW w:w="9123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71"/>
        <w:gridCol w:w="1376"/>
        <w:gridCol w:w="138"/>
        <w:gridCol w:w="1238"/>
      </w:tblGrid>
      <w:tr w:rsidR="00CE7F7C" w:rsidRPr="004F1EF8" w14:paraId="6DEFC41F" w14:textId="77777777" w:rsidTr="004F1EF8">
        <w:trPr>
          <w:trHeight w:val="20"/>
        </w:trPr>
        <w:tc>
          <w:tcPr>
            <w:tcW w:w="6371" w:type="dxa"/>
          </w:tcPr>
          <w:p w14:paraId="5B9F4021" w14:textId="77777777" w:rsidR="00CE7F7C" w:rsidRPr="004F1EF8" w:rsidRDefault="00CE7F7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14:paraId="53B8A71C" w14:textId="77777777" w:rsidR="00CE7F7C" w:rsidRPr="004F1EF8" w:rsidRDefault="00CE7F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E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CE7F7C" w:rsidRPr="004F1EF8" w14:paraId="00F30C38" w14:textId="77777777" w:rsidTr="004F1EF8">
        <w:trPr>
          <w:trHeight w:val="20"/>
        </w:trPr>
        <w:tc>
          <w:tcPr>
            <w:tcW w:w="6371" w:type="dxa"/>
          </w:tcPr>
          <w:p w14:paraId="2243C922" w14:textId="77777777" w:rsidR="00CE7F7C" w:rsidRPr="004F1EF8" w:rsidRDefault="00CE7F7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14:paraId="537314D5" w14:textId="330A6A6C" w:rsidR="00CE7F7C" w:rsidRPr="004F1EF8" w:rsidRDefault="00CE7F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อัลฟ่า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เอกซ์</w:t>
            </w:r>
            <w:r w:rsidRPr="004F1EF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F1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  <w:r w:rsidR="009B72B3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และบริษัท</w:t>
            </w:r>
            <w:r w:rsidR="009B72B3" w:rsidRPr="009B72B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อัลฟ่า</w:t>
            </w:r>
            <w:r w:rsidR="009B72B3" w:rsidRPr="009B72B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เอกซ์</w:t>
            </w:r>
            <w:r w:rsidR="009B72B3" w:rsidRPr="009B72B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พลัส</w:t>
            </w:r>
            <w:r w:rsidR="009B72B3" w:rsidRPr="009B72B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9B72B3" w:rsidRPr="009B72B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CE7F7C" w:rsidRPr="004F1EF8" w14:paraId="71D69C70" w14:textId="77777777" w:rsidTr="00154F74">
        <w:trPr>
          <w:trHeight w:val="20"/>
        </w:trPr>
        <w:tc>
          <w:tcPr>
            <w:tcW w:w="6371" w:type="dxa"/>
          </w:tcPr>
          <w:p w14:paraId="072875D9" w14:textId="77777777" w:rsidR="00CE7F7C" w:rsidRPr="004F1EF8" w:rsidRDefault="00CE7F7C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vAlign w:val="center"/>
          </w:tcPr>
          <w:p w14:paraId="2880787C" w14:textId="0F028A8F" w:rsidR="00CE7F7C" w:rsidRPr="004F1EF8" w:rsidRDefault="00C6458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8" w:type="dxa"/>
            <w:vAlign w:val="center"/>
          </w:tcPr>
          <w:p w14:paraId="639AF8F3" w14:textId="77777777" w:rsidR="00CE7F7C" w:rsidRPr="004F1EF8" w:rsidRDefault="00CE7F7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8" w:type="dxa"/>
            <w:vAlign w:val="center"/>
          </w:tcPr>
          <w:p w14:paraId="4B4D5C31" w14:textId="26663CFA" w:rsidR="00CE7F7C" w:rsidRPr="004F1EF8" w:rsidRDefault="00C6458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CE7F7C" w:rsidRPr="004F1EF8" w14:paraId="50FCB0FF" w14:textId="77777777" w:rsidTr="004F1EF8">
        <w:trPr>
          <w:trHeight w:val="20"/>
        </w:trPr>
        <w:tc>
          <w:tcPr>
            <w:tcW w:w="6371" w:type="dxa"/>
          </w:tcPr>
          <w:p w14:paraId="2573D8F5" w14:textId="77777777" w:rsidR="00CE7F7C" w:rsidRPr="004F1EF8" w:rsidRDefault="00CE7F7C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2" w:type="dxa"/>
            <w:gridSpan w:val="3"/>
          </w:tcPr>
          <w:p w14:paraId="6365BC7B" w14:textId="53A56C1B" w:rsidR="00CE7F7C" w:rsidRPr="004F1EF8" w:rsidRDefault="00CE7F7C" w:rsidP="00CE7F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E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E7F7C" w:rsidRPr="004F1EF8" w14:paraId="23EB8B7B" w14:textId="77777777" w:rsidTr="00154F74">
        <w:trPr>
          <w:trHeight w:val="20"/>
        </w:trPr>
        <w:tc>
          <w:tcPr>
            <w:tcW w:w="6371" w:type="dxa"/>
          </w:tcPr>
          <w:p w14:paraId="150ECBDF" w14:textId="77777777" w:rsidR="00CE7F7C" w:rsidRPr="004F1EF8" w:rsidRDefault="00CE7F7C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6" w:type="dxa"/>
          </w:tcPr>
          <w:p w14:paraId="70AD7A96" w14:textId="77777777" w:rsidR="00CE7F7C" w:rsidRPr="004F1EF8" w:rsidRDefault="00CE7F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dxa"/>
          </w:tcPr>
          <w:p w14:paraId="4A44C7D3" w14:textId="77777777" w:rsidR="00CE7F7C" w:rsidRPr="004F1EF8" w:rsidRDefault="00CE7F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</w:tcPr>
          <w:p w14:paraId="4BB2C2E4" w14:textId="77777777" w:rsidR="00CE7F7C" w:rsidRPr="004F1EF8" w:rsidRDefault="00CE7F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7F7C" w:rsidRPr="004F1EF8" w14:paraId="07CFBD5E" w14:textId="77777777" w:rsidTr="00154F74">
        <w:trPr>
          <w:trHeight w:val="20"/>
        </w:trPr>
        <w:tc>
          <w:tcPr>
            <w:tcW w:w="6371" w:type="dxa"/>
          </w:tcPr>
          <w:p w14:paraId="1E52C1AE" w14:textId="77777777" w:rsidR="00CE7F7C" w:rsidRPr="004F1EF8" w:rsidRDefault="00CE7F7C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7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376" w:type="dxa"/>
          </w:tcPr>
          <w:p w14:paraId="434B0406" w14:textId="77777777" w:rsidR="00CE7F7C" w:rsidRPr="004F1EF8" w:rsidRDefault="00CE7F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" w:type="dxa"/>
          </w:tcPr>
          <w:p w14:paraId="2FE63452" w14:textId="77777777" w:rsidR="00CE7F7C" w:rsidRPr="004F1EF8" w:rsidRDefault="00CE7F7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D71F4F9" w14:textId="77777777" w:rsidR="00CE7F7C" w:rsidRPr="004F1EF8" w:rsidRDefault="00CE7F7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6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54F74" w:rsidRPr="004F1EF8" w14:paraId="450305E8" w14:textId="77777777" w:rsidTr="00154F74">
        <w:trPr>
          <w:trHeight w:val="20"/>
        </w:trPr>
        <w:tc>
          <w:tcPr>
            <w:tcW w:w="6371" w:type="dxa"/>
          </w:tcPr>
          <w:p w14:paraId="47A06882" w14:textId="77777777" w:rsidR="00154F74" w:rsidRPr="004F1EF8" w:rsidRDefault="00154F74" w:rsidP="00344E31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376" w:type="dxa"/>
            <w:vAlign w:val="bottom"/>
          </w:tcPr>
          <w:p w14:paraId="7DA5F8ED" w14:textId="053475A3" w:rsidR="00154F74" w:rsidRPr="004F1EF8" w:rsidRDefault="00C64585" w:rsidP="00344E3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10</w:t>
            </w:r>
            <w:r w:rsidR="00CB7CF0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994</w:t>
            </w:r>
          </w:p>
        </w:tc>
        <w:tc>
          <w:tcPr>
            <w:tcW w:w="138" w:type="dxa"/>
          </w:tcPr>
          <w:p w14:paraId="634B987A" w14:textId="77777777" w:rsidR="00154F74" w:rsidRPr="00D21935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38" w:type="dxa"/>
            <w:vAlign w:val="bottom"/>
          </w:tcPr>
          <w:p w14:paraId="66256E3D" w14:textId="3713A4C3" w:rsidR="00154F74" w:rsidRPr="004F1EF8" w:rsidRDefault="00C64585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7</w:t>
            </w:r>
            <w:r w:rsidR="00154F74"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952</w:t>
            </w:r>
          </w:p>
        </w:tc>
      </w:tr>
      <w:tr w:rsidR="00154F74" w:rsidRPr="004F1EF8" w14:paraId="4A44746B" w14:textId="77777777" w:rsidTr="00154F74">
        <w:trPr>
          <w:trHeight w:val="20"/>
        </w:trPr>
        <w:tc>
          <w:tcPr>
            <w:tcW w:w="6371" w:type="dxa"/>
          </w:tcPr>
          <w:p w14:paraId="200676C4" w14:textId="77777777" w:rsidR="00154F74" w:rsidRPr="004F1EF8" w:rsidRDefault="00154F74" w:rsidP="00344E31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376" w:type="dxa"/>
          </w:tcPr>
          <w:p w14:paraId="5FABEF94" w14:textId="15063FB6" w:rsidR="00154F74" w:rsidRPr="004F1EF8" w:rsidRDefault="00C64585" w:rsidP="00344E3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173</w:t>
            </w:r>
            <w:r w:rsidR="00D2193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088</w:t>
            </w:r>
          </w:p>
        </w:tc>
        <w:tc>
          <w:tcPr>
            <w:tcW w:w="138" w:type="dxa"/>
          </w:tcPr>
          <w:p w14:paraId="6212F98C" w14:textId="77777777" w:rsidR="00154F74" w:rsidRPr="004F1EF8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CFC6893" w14:textId="5D12F0A2" w:rsidR="00154F74" w:rsidRPr="004F1EF8" w:rsidRDefault="00C64585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40</w:t>
            </w:r>
            <w:r w:rsidR="00154F74"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180</w:t>
            </w:r>
          </w:p>
        </w:tc>
      </w:tr>
      <w:tr w:rsidR="00154F74" w:rsidRPr="004F1EF8" w14:paraId="4D3FAE82" w14:textId="77777777" w:rsidTr="00154F74">
        <w:trPr>
          <w:trHeight w:val="20"/>
        </w:trPr>
        <w:tc>
          <w:tcPr>
            <w:tcW w:w="6371" w:type="dxa"/>
          </w:tcPr>
          <w:p w14:paraId="3F32FC5F" w14:textId="77777777" w:rsidR="00154F74" w:rsidRPr="004F1EF8" w:rsidRDefault="00154F74" w:rsidP="00344E31">
            <w:pPr>
              <w:tabs>
                <w:tab w:val="left" w:pos="246"/>
              </w:tabs>
              <w:ind w:left="2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- </w:t>
            </w:r>
            <w:r w:rsidRPr="004F1EF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bidi="th-TH"/>
              </w:rPr>
              <w:t>รายได้</w:t>
            </w: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76" w:type="dxa"/>
          </w:tcPr>
          <w:p w14:paraId="59E031AD" w14:textId="1A35DF2E" w:rsidR="00154F74" w:rsidRPr="004F1EF8" w:rsidRDefault="00D21935" w:rsidP="00344E3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202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8" w:type="dxa"/>
          </w:tcPr>
          <w:p w14:paraId="08DEA693" w14:textId="77777777" w:rsidR="00154F74" w:rsidRPr="004F1EF8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0A8F804" w14:textId="585FD6C1" w:rsidR="00154F74" w:rsidRPr="004F1EF8" w:rsidRDefault="00154F74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</w:t>
            </w: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632</w:t>
            </w:r>
            <w:r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154F74" w:rsidRPr="004F1EF8" w14:paraId="3C115678" w14:textId="77777777" w:rsidTr="00154F74">
        <w:trPr>
          <w:trHeight w:val="20"/>
        </w:trPr>
        <w:tc>
          <w:tcPr>
            <w:tcW w:w="6371" w:type="dxa"/>
          </w:tcPr>
          <w:p w14:paraId="1F169123" w14:textId="77777777" w:rsidR="00154F74" w:rsidRPr="004F1EF8" w:rsidRDefault="00154F74" w:rsidP="00154F74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376" w:type="dxa"/>
            <w:vAlign w:val="bottom"/>
          </w:tcPr>
          <w:p w14:paraId="0345DA45" w14:textId="2DD8D7BC" w:rsidR="00154F74" w:rsidRPr="004F1EF8" w:rsidRDefault="00C64585" w:rsidP="00344E3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249</w:t>
            </w:r>
            <w:r w:rsidR="007D7A2C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529</w:t>
            </w:r>
          </w:p>
        </w:tc>
        <w:tc>
          <w:tcPr>
            <w:tcW w:w="138" w:type="dxa"/>
          </w:tcPr>
          <w:p w14:paraId="29D341B7" w14:textId="77777777" w:rsidR="00154F74" w:rsidRPr="004F1EF8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88CC940" w14:textId="7DF50E9B" w:rsidR="00154F74" w:rsidRPr="004F1EF8" w:rsidRDefault="00C64585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316</w:t>
            </w:r>
            <w:r w:rsidR="00154F74"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638</w:t>
            </w:r>
          </w:p>
        </w:tc>
      </w:tr>
      <w:tr w:rsidR="00154F74" w:rsidRPr="004F1EF8" w14:paraId="1C7AAE13" w14:textId="77777777" w:rsidTr="00154F74">
        <w:trPr>
          <w:trHeight w:val="20"/>
        </w:trPr>
        <w:tc>
          <w:tcPr>
            <w:tcW w:w="6371" w:type="dxa"/>
          </w:tcPr>
          <w:p w14:paraId="002F189B" w14:textId="77777777" w:rsidR="00154F74" w:rsidRPr="004F1EF8" w:rsidRDefault="00154F74" w:rsidP="00154F74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376" w:type="dxa"/>
          </w:tcPr>
          <w:p w14:paraId="7515E2F0" w14:textId="77777777" w:rsidR="00154F74" w:rsidRDefault="00154F74" w:rsidP="00344E3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1E157378" w14:textId="510E6A81" w:rsidR="007D7A2C" w:rsidRPr="004F1EF8" w:rsidRDefault="00C64585" w:rsidP="00344E3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</w:t>
            </w:r>
            <w:r w:rsidR="007D7A2C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009</w:t>
            </w:r>
            <w:r w:rsidR="007D7A2C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971</w:t>
            </w:r>
          </w:p>
        </w:tc>
        <w:tc>
          <w:tcPr>
            <w:tcW w:w="138" w:type="dxa"/>
          </w:tcPr>
          <w:p w14:paraId="37FB97B7" w14:textId="77777777" w:rsidR="00154F74" w:rsidRPr="004F1EF8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D0E8C4A" w14:textId="77777777" w:rsidR="00154F74" w:rsidRPr="004F1EF8" w:rsidRDefault="00154F74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540344FE" w14:textId="43D328A5" w:rsidR="00154F74" w:rsidRPr="004F1EF8" w:rsidRDefault="00C64585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3</w:t>
            </w:r>
            <w:r w:rsidR="00154F74"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715</w:t>
            </w:r>
            <w:r w:rsidR="00154F74"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474</w:t>
            </w:r>
          </w:p>
        </w:tc>
      </w:tr>
      <w:tr w:rsidR="00154F74" w:rsidRPr="004F1EF8" w14:paraId="7FEAF731" w14:textId="77777777" w:rsidTr="00154F74">
        <w:trPr>
          <w:trHeight w:val="20"/>
        </w:trPr>
        <w:tc>
          <w:tcPr>
            <w:tcW w:w="6371" w:type="dxa"/>
          </w:tcPr>
          <w:p w14:paraId="2974D4AA" w14:textId="77777777" w:rsidR="00154F74" w:rsidRPr="004F1EF8" w:rsidRDefault="00154F74" w:rsidP="00154F74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F1EF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รวมรายการหนี้สินทางการเงินไม่หมุนเวียน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376" w:type="dxa"/>
          </w:tcPr>
          <w:p w14:paraId="6C345A42" w14:textId="77777777" w:rsidR="00154F74" w:rsidRDefault="00154F74" w:rsidP="00344E3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35146490" w14:textId="34535DA6" w:rsidR="0083489D" w:rsidRPr="004F1EF8" w:rsidRDefault="00C64585" w:rsidP="00344E31">
            <w:pPr>
              <w:tabs>
                <w:tab w:val="decimal" w:pos="1086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654</w:t>
            </w:r>
            <w:r w:rsidR="0083489D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215</w:t>
            </w:r>
          </w:p>
        </w:tc>
        <w:tc>
          <w:tcPr>
            <w:tcW w:w="138" w:type="dxa"/>
          </w:tcPr>
          <w:p w14:paraId="6A62BEA1" w14:textId="77777777" w:rsidR="00154F74" w:rsidRPr="004F1EF8" w:rsidRDefault="00154F74" w:rsidP="00154F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367D955" w14:textId="77777777" w:rsidR="00154F74" w:rsidRPr="004F1EF8" w:rsidRDefault="00154F74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  <w:p w14:paraId="50EBC4D5" w14:textId="2E18C71B" w:rsidR="00154F74" w:rsidRPr="004F1EF8" w:rsidRDefault="00C64585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449</w:t>
            </w:r>
            <w:r w:rsidR="00154F74" w:rsidRPr="004F1EF8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  <w:t>721</w:t>
            </w:r>
          </w:p>
        </w:tc>
      </w:tr>
    </w:tbl>
    <w:p w14:paraId="11FD241E" w14:textId="375F3BE3" w:rsidR="00CE7F7C" w:rsidRPr="00CE7F7C" w:rsidRDefault="00CE7F7C" w:rsidP="00CE7F7C">
      <w:pPr>
        <w:rPr>
          <w:rFonts w:asciiTheme="majorBidi" w:hAnsiTheme="majorBidi" w:cstheme="majorBidi"/>
          <w:sz w:val="30"/>
          <w:szCs w:val="30"/>
          <w:lang w:bidi="th-TH"/>
        </w:rPr>
      </w:pPr>
    </w:p>
    <w:p w14:paraId="3D764880" w14:textId="2016943B" w:rsidR="00F731BA" w:rsidRDefault="00C8219E" w:rsidP="00F731BA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10D0CDA8" w14:textId="77777777" w:rsidR="00F731BA" w:rsidRPr="00CE7F7C" w:rsidRDefault="00F731BA" w:rsidP="00CE7F7C">
      <w:pPr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4792" w:type="pct"/>
        <w:tblInd w:w="450" w:type="dxa"/>
        <w:tblLook w:val="04A0" w:firstRow="1" w:lastRow="0" w:firstColumn="1" w:lastColumn="0" w:noHBand="0" w:noVBand="1"/>
      </w:tblPr>
      <w:tblGrid>
        <w:gridCol w:w="6111"/>
        <w:gridCol w:w="223"/>
        <w:gridCol w:w="1298"/>
        <w:gridCol w:w="278"/>
        <w:gridCol w:w="1294"/>
      </w:tblGrid>
      <w:tr w:rsidR="00916F36" w14:paraId="4EBEACFD" w14:textId="77777777" w:rsidTr="00C95EE8">
        <w:tc>
          <w:tcPr>
            <w:tcW w:w="3320" w:type="pct"/>
          </w:tcPr>
          <w:p w14:paraId="38B5728F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13B5C77E" w14:textId="77777777" w:rsidR="00916F36" w:rsidRDefault="00916F36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9" w:type="pct"/>
            <w:gridSpan w:val="3"/>
            <w:hideMark/>
          </w:tcPr>
          <w:p w14:paraId="3FB2F06F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16F36" w14:paraId="32B3C0F3" w14:textId="77777777" w:rsidTr="00C95EE8">
        <w:tc>
          <w:tcPr>
            <w:tcW w:w="3320" w:type="pct"/>
          </w:tcPr>
          <w:p w14:paraId="03FF3783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" w:type="pct"/>
          </w:tcPr>
          <w:p w14:paraId="594CDAA6" w14:textId="77777777" w:rsidR="00916F36" w:rsidRDefault="00916F36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05" w:type="pct"/>
            <w:hideMark/>
          </w:tcPr>
          <w:p w14:paraId="746D041E" w14:textId="365D4968" w:rsidR="00916F36" w:rsidRDefault="00C64585" w:rsidP="00F234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1" w:type="pct"/>
          </w:tcPr>
          <w:p w14:paraId="1543EFBB" w14:textId="77777777" w:rsidR="00916F36" w:rsidRDefault="00916F36" w:rsidP="00F234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6A50A416" w14:textId="304A5E21" w:rsidR="00916F36" w:rsidRDefault="00C64585" w:rsidP="00F234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16F36" w14:paraId="0BF03F50" w14:textId="77777777" w:rsidTr="00C95EE8">
        <w:tc>
          <w:tcPr>
            <w:tcW w:w="3320" w:type="pct"/>
          </w:tcPr>
          <w:p w14:paraId="34FE05C4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" w:type="pct"/>
          </w:tcPr>
          <w:p w14:paraId="1CBF0807" w14:textId="77777777" w:rsidR="00916F36" w:rsidRDefault="00916F36" w:rsidP="00F234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9" w:type="pct"/>
            <w:gridSpan w:val="3"/>
            <w:hideMark/>
          </w:tcPr>
          <w:p w14:paraId="67A3A4A5" w14:textId="77777777" w:rsidR="00916F36" w:rsidRDefault="00916F36" w:rsidP="00F234D7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54F74" w14:paraId="6E2442AA" w14:textId="77777777" w:rsidTr="00C95EE8">
        <w:tc>
          <w:tcPr>
            <w:tcW w:w="3320" w:type="pct"/>
            <w:hideMark/>
          </w:tcPr>
          <w:p w14:paraId="1AB98CB9" w14:textId="7A86C95A" w:rsidR="00154F74" w:rsidRDefault="00154F74" w:rsidP="00154F7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1" w:type="pct"/>
          </w:tcPr>
          <w:p w14:paraId="6664A22C" w14:textId="77777777" w:rsidR="00154F74" w:rsidRDefault="00154F74" w:rsidP="00154F74">
            <w:pPr>
              <w:tabs>
                <w:tab w:val="decimal" w:pos="900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DAE6AD8" w14:textId="676CA490" w:rsidR="00154F74" w:rsidRPr="007D69C9" w:rsidRDefault="00C64585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  <w:r w:rsidR="004D0C3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242</w:t>
            </w:r>
            <w:r w:rsidR="004D0C3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151" w:type="pct"/>
          </w:tcPr>
          <w:p w14:paraId="6745B9C8" w14:textId="77777777" w:rsidR="00154F74" w:rsidRPr="007D69C9" w:rsidRDefault="00154F74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78F51B46" w14:textId="1E2559B3" w:rsidR="00154F74" w:rsidRPr="007D69C9" w:rsidRDefault="00C64585" w:rsidP="00154F74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797</w:t>
            </w:r>
            <w:r w:rsidR="00154F7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109</w:t>
            </w:r>
          </w:p>
        </w:tc>
      </w:tr>
      <w:tr w:rsidR="00D23782" w14:paraId="12378812" w14:textId="77777777" w:rsidTr="00C95EE8">
        <w:tc>
          <w:tcPr>
            <w:tcW w:w="3320" w:type="pct"/>
            <w:hideMark/>
          </w:tcPr>
          <w:p w14:paraId="001E65E1" w14:textId="77777777" w:rsidR="00D23782" w:rsidRDefault="00D23782" w:rsidP="00D23782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1" w:type="pct"/>
          </w:tcPr>
          <w:p w14:paraId="40315373" w14:textId="77777777" w:rsidR="00D23782" w:rsidRDefault="00D23782" w:rsidP="00D23782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</w:tcPr>
          <w:p w14:paraId="3F5B4190" w14:textId="2CF86698" w:rsidR="00D23782" w:rsidRPr="007D69C9" w:rsidRDefault="00C64585" w:rsidP="00D23782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105</w:t>
            </w:r>
            <w:r w:rsidR="00D2378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51" w:type="pct"/>
          </w:tcPr>
          <w:p w14:paraId="2AEF0289" w14:textId="77777777" w:rsidR="00D23782" w:rsidRPr="007D69C9" w:rsidRDefault="00D23782" w:rsidP="00D23782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703" w:type="pct"/>
            <w:hideMark/>
          </w:tcPr>
          <w:p w14:paraId="2E4117B7" w14:textId="194A92DC" w:rsidR="00D23782" w:rsidRPr="007D69C9" w:rsidRDefault="00C64585" w:rsidP="00D23782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445</w:t>
            </w:r>
            <w:r w:rsidR="00D2378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  <w:tr w:rsidR="00D23782" w14:paraId="024BCD81" w14:textId="77777777" w:rsidTr="00C95EE8">
        <w:tc>
          <w:tcPr>
            <w:tcW w:w="3320" w:type="pct"/>
            <w:hideMark/>
          </w:tcPr>
          <w:p w14:paraId="2BA03051" w14:textId="438E3245" w:rsidR="00D23782" w:rsidRDefault="00D23782" w:rsidP="00D23782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1" w:type="pct"/>
          </w:tcPr>
          <w:p w14:paraId="7A175C17" w14:textId="77777777" w:rsidR="00D23782" w:rsidRDefault="00D23782" w:rsidP="00D23782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E4ED" w14:textId="6974E2A2" w:rsidR="00D23782" w:rsidRPr="007D69C9" w:rsidRDefault="00C64585" w:rsidP="00D23782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D0C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="004D0C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151" w:type="pct"/>
          </w:tcPr>
          <w:p w14:paraId="213F3AA1" w14:textId="77777777" w:rsidR="00D23782" w:rsidRPr="007D69C9" w:rsidRDefault="00D23782" w:rsidP="00D23782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B906F0" w14:textId="3486F5FC" w:rsidR="00D23782" w:rsidRPr="007D69C9" w:rsidRDefault="00C64585" w:rsidP="00D23782">
            <w:pPr>
              <w:tabs>
                <w:tab w:val="decimal" w:pos="1003"/>
              </w:tabs>
              <w:spacing w:line="240" w:lineRule="auto"/>
              <w:ind w:left="-108" w:right="-9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2378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242</w:t>
            </w:r>
            <w:r w:rsidR="00D2378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311776B3" w14:textId="2788D71F" w:rsidR="00C8219E" w:rsidRDefault="00C8219E" w:rsidP="00C95EE8">
      <w:pPr>
        <w:spacing w:line="240" w:lineRule="atLeast"/>
        <w:ind w:left="518"/>
        <w:rPr>
          <w:rFonts w:asciiTheme="majorBidi" w:hAnsiTheme="majorBidi" w:cstheme="majorBidi"/>
          <w:b/>
          <w:bCs/>
          <w:color w:val="0000FF"/>
          <w:sz w:val="24"/>
          <w:szCs w:val="24"/>
          <w:lang w:val="en-US"/>
        </w:rPr>
      </w:pPr>
    </w:p>
    <w:p w14:paraId="48CDCD6C" w14:textId="7403308B" w:rsidR="004F1EF8" w:rsidRDefault="004F1EF8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96A42E7" w14:textId="3C955BE1" w:rsidR="009E0651" w:rsidRDefault="009E0651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8F296E9" w14:textId="1D94501F" w:rsidR="009E0651" w:rsidRDefault="009E0651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5DD2892E" w14:textId="70E59455" w:rsidR="009E0651" w:rsidRDefault="009E0651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2786CED" w14:textId="50F7973D" w:rsidR="009E0651" w:rsidRDefault="009E0651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571E284" w14:textId="3D0BB63F" w:rsidR="009E0651" w:rsidRDefault="009E0651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55B75FE" w14:textId="13352175" w:rsidR="009E0651" w:rsidRDefault="009E0651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22F83DD5" w14:textId="0F3F8745" w:rsidR="00A5101E" w:rsidRDefault="00A5101E" w:rsidP="00A5101E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lastRenderedPageBreak/>
        <w:t>การซื้อเงินลงทุน</w:t>
      </w:r>
      <w:r w:rsidR="006814B5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การเพิ่มทุนในบริษัทย่อยในระหว่างปีสิ้นสุดวันที่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28229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ธันวาคม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="Angsana New"/>
          <w:sz w:val="30"/>
          <w:szCs w:val="30"/>
          <w:lang w:val="en-US" w:bidi="th-TH"/>
        </w:rPr>
        <w:t>2566</w:t>
      </w:r>
      <w:r w:rsidR="0028229F" w:rsidRPr="00351D3F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="Angsana New"/>
          <w:sz w:val="30"/>
          <w:szCs w:val="30"/>
          <w:lang w:val="en-US" w:bidi="th-TH"/>
        </w:rPr>
        <w:t>2565</w:t>
      </w:r>
      <w:r w:rsidRPr="00A510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A510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มีดังนี้</w:t>
      </w:r>
    </w:p>
    <w:p w14:paraId="47B18259" w14:textId="77777777" w:rsidR="004D0779" w:rsidRPr="001120FD" w:rsidRDefault="004D0779" w:rsidP="004D0779">
      <w:pPr>
        <w:spacing w:line="240" w:lineRule="atLeast"/>
        <w:ind w:left="518"/>
        <w:rPr>
          <w:rFonts w:asciiTheme="majorBidi" w:hAnsiTheme="majorBidi" w:cstheme="majorBidi"/>
          <w:color w:val="0000FF"/>
          <w:sz w:val="30"/>
          <w:szCs w:val="30"/>
          <w:lang w:val="en-US" w:bidi="th-TH"/>
        </w:rPr>
      </w:pPr>
    </w:p>
    <w:p w14:paraId="392E2D81" w14:textId="216DEC61" w:rsidR="00C8219E" w:rsidRPr="00EE681E" w:rsidRDefault="001376FD" w:rsidP="00C8219E">
      <w:pPr>
        <w:spacing w:line="240" w:lineRule="auto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มอเตอร์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เซอร์วิสเซส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)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0BCE90DF" w14:textId="77777777" w:rsidR="001376FD" w:rsidRPr="00EE681E" w:rsidRDefault="001376FD" w:rsidP="001376FD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</w:p>
    <w:p w14:paraId="7E32E479" w14:textId="4136471C" w:rsidR="00B3352A" w:rsidRPr="00EE681E" w:rsidRDefault="00B3352A" w:rsidP="00B3352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ในเดือนมิถุนายน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ได้ซื้อส่วนได้เสียใน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มาสเตอร์ มอเตอร์ เซอร์วิสเซส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จำกัด</w:t>
      </w:r>
      <w:r w:rsidR="00A60636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    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ซึ่งเป็นบริษัทย่อย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เพิ่มเติมร้อยละ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45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เป็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นจำนวนเงินรวม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123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782B69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จากส่วนได้เสียที่ไม่มีอำนาจควบคุม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60636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ทำให้สัดส่วนความเป็นเจ้าของเพิ่มขึ้นจากร้อยละ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50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เป็นร้อยละ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มูลค่าตามบัญชีของ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หนี้สิน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สุทธิของ</w:t>
      </w:r>
      <w:r w:rsidR="00A60636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ทย่อยดังกล่าว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ในงบการเงินของกลุ่มบริษัท ณ วันที่ซื้อเป็นเงินจำนวน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กลุ่มบริษัทรับรู้ส่วนได้เสียที่ไม่มีอำนาจควบคุ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มเพิ่มขึ้น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และรับรู้ผลต่างจากการเปลี่ยนแปลงสัดส่วนการถือหุ้นในบริษัทย่อย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ลดลงเป็นจำนวน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123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ไปยังส่วนของผู้ถือหุ้นของกลุ่มบริษัทซึ่งเกิดจากการเปลี่ยนแปลงส่วนของเจ้าของในบริษัท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ย่อยดังกล่าว</w:t>
      </w:r>
    </w:p>
    <w:p w14:paraId="0173FE41" w14:textId="77777777" w:rsidR="00B3352A" w:rsidRPr="00EE681E" w:rsidRDefault="00B3352A" w:rsidP="00B3352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EDC6AC" w14:textId="77777777" w:rsidR="00B3352A" w:rsidRPr="00EE681E" w:rsidRDefault="00B3352A" w:rsidP="00B3352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สรุปผลกระทบจากการจำหน่ายเงินลงทุนให้แก่ส่วนได้เสียในบริษัท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ในงบการเงินรวมได้ดังนี้</w:t>
      </w:r>
    </w:p>
    <w:p w14:paraId="11EBA422" w14:textId="77777777" w:rsidR="00B3352A" w:rsidRPr="00EE681E" w:rsidRDefault="00B3352A" w:rsidP="00B3352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44" w:type="dxa"/>
        <w:tblInd w:w="450" w:type="dxa"/>
        <w:tblLook w:val="04A0" w:firstRow="1" w:lastRow="0" w:firstColumn="1" w:lastColumn="0" w:noHBand="0" w:noVBand="1"/>
      </w:tblPr>
      <w:tblGrid>
        <w:gridCol w:w="7668"/>
        <w:gridCol w:w="1476"/>
      </w:tblGrid>
      <w:tr w:rsidR="00B3352A" w:rsidRPr="00EE681E" w14:paraId="11354F80" w14:textId="77777777">
        <w:tc>
          <w:tcPr>
            <w:tcW w:w="7668" w:type="dxa"/>
            <w:hideMark/>
          </w:tcPr>
          <w:p w14:paraId="18045DA8" w14:textId="53B6DEB0" w:rsidR="00B3352A" w:rsidRPr="00EE681E" w:rsidRDefault="00C6458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E68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EE68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476" w:type="dxa"/>
            <w:hideMark/>
          </w:tcPr>
          <w:p w14:paraId="7A89BD6F" w14:textId="77777777" w:rsidR="00B3352A" w:rsidRPr="00EE681E" w:rsidRDefault="00B3352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E681E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E68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3352A" w:rsidRPr="00EE681E" w14:paraId="124AC7FD" w14:textId="77777777">
        <w:tc>
          <w:tcPr>
            <w:tcW w:w="7668" w:type="dxa"/>
            <w:hideMark/>
          </w:tcPr>
          <w:p w14:paraId="4537A4DC" w14:textId="77777777" w:rsidR="00B3352A" w:rsidRPr="00EE681E" w:rsidRDefault="00B3352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E68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เงินที่</w:t>
            </w:r>
            <w:r w:rsidRPr="00EE68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จ่ายใน</w:t>
            </w:r>
            <w:r w:rsidRPr="00EE68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EE68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ซื้อ</w:t>
            </w:r>
            <w:r w:rsidRPr="00EE68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</w:t>
            </w:r>
          </w:p>
        </w:tc>
        <w:tc>
          <w:tcPr>
            <w:tcW w:w="1476" w:type="dxa"/>
          </w:tcPr>
          <w:p w14:paraId="02BC7114" w14:textId="1C558AE9" w:rsidR="00B3352A" w:rsidRPr="00EE681E" w:rsidRDefault="00B3352A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sz w:val="30"/>
                <w:szCs w:val="30"/>
              </w:rPr>
            </w:pPr>
            <w:r w:rsidRPr="00EE68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64585" w:rsidRPr="00EE681E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 w:rsidRPr="00EE68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64585" w:rsidRPr="00EE681E">
              <w:rPr>
                <w:rFonts w:ascii="Angsana New" w:hAnsi="Angsana New" w:cs="Angsana New"/>
                <w:sz w:val="30"/>
                <w:szCs w:val="30"/>
                <w:lang w:val="en-US"/>
              </w:rPr>
              <w:t>367</w:t>
            </w:r>
            <w:r w:rsidRPr="00EE68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3352A" w:rsidRPr="00EE681E" w14:paraId="774658E9" w14:textId="77777777">
        <w:tc>
          <w:tcPr>
            <w:tcW w:w="7668" w:type="dxa"/>
            <w:hideMark/>
          </w:tcPr>
          <w:p w14:paraId="59E6DF78" w14:textId="77777777" w:rsidR="00B3352A" w:rsidRPr="00EE681E" w:rsidRDefault="00B3352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E68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EE68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E68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7F608" w14:textId="4AAA5742" w:rsidR="00B3352A" w:rsidRPr="00EE681E" w:rsidRDefault="00B3352A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sz w:val="30"/>
                <w:szCs w:val="30"/>
              </w:rPr>
            </w:pPr>
            <w:r w:rsidRPr="00EE68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64585" w:rsidRPr="00EE681E">
              <w:rPr>
                <w:rFonts w:ascii="Angsana New" w:hAnsi="Angsana New" w:cs="Angsana New"/>
                <w:sz w:val="30"/>
                <w:szCs w:val="30"/>
                <w:lang w:val="en-US"/>
              </w:rPr>
              <w:t>194</w:t>
            </w:r>
            <w:r w:rsidRPr="00EE68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3352A" w:rsidRPr="00EE681E" w14:paraId="0C6CF913" w14:textId="77777777">
        <w:tc>
          <w:tcPr>
            <w:tcW w:w="7668" w:type="dxa"/>
            <w:hideMark/>
          </w:tcPr>
          <w:p w14:paraId="60CDD1D6" w14:textId="77777777" w:rsidR="00B3352A" w:rsidRPr="00EE681E" w:rsidRDefault="00B3352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6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7EDDC" w14:textId="36C16385" w:rsidR="00B3352A" w:rsidRPr="00EE681E" w:rsidRDefault="00B3352A">
            <w:pPr>
              <w:tabs>
                <w:tab w:val="decimal" w:pos="1167"/>
              </w:tabs>
              <w:ind w:right="-1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68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C64585" w:rsidRPr="00EE68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123</w:t>
            </w:r>
            <w:r w:rsidRPr="00EE68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64585" w:rsidRPr="00EE68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561</w:t>
            </w:r>
            <w:r w:rsidRPr="00EE68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4E4E2D0" w14:textId="77777777" w:rsidR="00D23782" w:rsidRPr="00EE681E" w:rsidRDefault="00D23782" w:rsidP="00D23782">
      <w:pPr>
        <w:spacing w:line="240" w:lineRule="auto"/>
        <w:ind w:firstLine="54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AF83C07" w14:textId="7082B632" w:rsidR="00D23782" w:rsidRPr="00EE681E" w:rsidRDefault="00D23782" w:rsidP="00D23782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ในเดือนสิงหาคม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2566</w:t>
      </w:r>
      <w:r w:rsidRPr="00EE681E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</w:t>
      </w:r>
      <w:r w:rsidR="009C13E1"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เป็น           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หุ้นสามัญจำนวน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800</w:t>
      </w:r>
      <w:r w:rsidRPr="00EE681E">
        <w:rPr>
          <w:rFonts w:asciiTheme="majorBidi" w:hAnsiTheme="majorBidi"/>
          <w:sz w:val="30"/>
          <w:szCs w:val="30"/>
          <w:lang w:val="en-US"/>
        </w:rPr>
        <w:t>,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000</w:t>
      </w:r>
      <w:r w:rsidRPr="00EE681E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25</w:t>
      </w:r>
      <w:r w:rsidRPr="00EE681E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บริษัทได้ซื้อหุ้นดังกล่าวทั้งหมดและได้จ่ายชำระค่าหุ้นเต็มจำนวนแล้วเป็นจำนวนเงิน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20</w:t>
      </w:r>
      <w:r w:rsidR="00F619B4" w:rsidRPr="00EE681E">
        <w:rPr>
          <w:rFonts w:asciiTheme="majorBidi" w:hAnsiTheme="majorBidi" w:cs="Angsana New"/>
          <w:sz w:val="30"/>
          <w:szCs w:val="30"/>
          <w:lang w:val="en-US" w:bidi="th-TH"/>
        </w:rPr>
        <w:t>.0</w:t>
      </w:r>
      <w:r w:rsidRPr="00EE681E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เพิ่มขึ้นจากร้อยละ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95</w:t>
      </w:r>
      <w:r w:rsidRPr="00EE681E">
        <w:rPr>
          <w:rFonts w:asciiTheme="majorBidi" w:hAnsiTheme="majorBidi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67</w:t>
      </w:r>
      <w:r w:rsidRPr="00EE681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เป็นร้อยละ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96</w:t>
      </w:r>
      <w:r w:rsidRPr="00EE681E">
        <w:rPr>
          <w:rFonts w:asciiTheme="majorBidi" w:hAnsiTheme="majorBidi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/>
          <w:sz w:val="30"/>
          <w:szCs w:val="30"/>
          <w:lang w:val="en-US"/>
        </w:rPr>
        <w:t>02</w:t>
      </w:r>
    </w:p>
    <w:p w14:paraId="3007065D" w14:textId="77777777" w:rsidR="00302D36" w:rsidRPr="00EE681E" w:rsidRDefault="00302D36" w:rsidP="00D23782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D459FAF" w14:textId="6119563B" w:rsidR="00302D36" w:rsidRPr="00EE681E" w:rsidRDefault="00CF2632" w:rsidP="00D23782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2566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</w:t>
      </w:r>
      <w:r w:rsidR="00964DD9"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เป็น                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หุ้นสามัญจำนวน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1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>,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200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>,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000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25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บริษัทได้ซื้อหุ้นดังกล่าวทั้งหมดและได้จ่ายชำระค่าหุ้นเต็มจำนวนแล้วเป็นจำนวนเงิน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30</w:t>
      </w:r>
      <w:r w:rsidR="00F619B4" w:rsidRPr="00EE681E">
        <w:rPr>
          <w:rFonts w:asciiTheme="majorBidi" w:hAnsiTheme="majorBidi" w:cs="Angsana New"/>
          <w:sz w:val="30"/>
          <w:szCs w:val="30"/>
          <w:lang w:val="en-US"/>
        </w:rPr>
        <w:t>.0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มอเตอร์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เซอร์วิสเซส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ประเทศไทย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ในงบการเงินรวม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เพิ่มขึ้นจากร้อยละ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96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02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เป็นร้อยละ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96</w:t>
      </w:r>
      <w:r w:rsidRPr="00EE681E">
        <w:rPr>
          <w:rFonts w:asciiTheme="majorBidi" w:hAnsiTheme="majorBidi" w:cs="Angsana New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 w:cs="Angsana New"/>
          <w:sz w:val="30"/>
          <w:szCs w:val="30"/>
          <w:lang w:val="en-US"/>
        </w:rPr>
        <w:t>44</w:t>
      </w:r>
    </w:p>
    <w:p w14:paraId="182B7BEA" w14:textId="650E2DAB" w:rsidR="008F2A6E" w:rsidRPr="00EE681E" w:rsidRDefault="008F2A6E" w:rsidP="00D23782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BFAD6C7" w14:textId="2D3C7A47" w:rsidR="00782B69" w:rsidRDefault="00782B69" w:rsidP="00D23782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2BBDF4" w14:textId="77777777" w:rsidR="00C54939" w:rsidRDefault="00C54939" w:rsidP="00D23782">
      <w:pPr>
        <w:spacing w:line="240" w:lineRule="auto"/>
        <w:ind w:left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115E20E" w14:textId="3023BE39" w:rsidR="000113A1" w:rsidRPr="00EE681E" w:rsidRDefault="000113A1" w:rsidP="0091098A">
      <w:pPr>
        <w:spacing w:line="240" w:lineRule="auto"/>
        <w:ind w:firstLine="547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lastRenderedPageBreak/>
        <w:t>บริษัท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ซัมมิท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ฮอนด้า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ออโตโมบิล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6CFF9CA5" w14:textId="77777777" w:rsidR="008F2A6E" w:rsidRPr="00EE681E" w:rsidRDefault="008F2A6E" w:rsidP="0091098A">
      <w:pPr>
        <w:spacing w:line="240" w:lineRule="auto"/>
        <w:ind w:firstLine="54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C8BD05" w14:textId="4CC1294B" w:rsidR="008D3B67" w:rsidRPr="00EE681E" w:rsidRDefault="00521EF5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เดือนเมษายน</w:t>
      </w:r>
      <w:r w:rsidR="008D3B67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ซัมมิท ฮอนด้า ออโตโมบิล จำกัด ได้จดทะเบียนเพิ่มทุน</w:t>
      </w:r>
      <w:r w:rsidR="008D3B67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ป็นหุ้นสามัญจำนวน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142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800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และหุ้นบุริมสิทธิจำนวน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137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200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มูลค่าหุ้นละ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28</w:t>
      </w:r>
      <w:r w:rsidR="00D30734"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ทำให้ส่วนได้เสียในบริษัท ซัมมิท ฮอนด้า ออโตโมบิล จำกัด ยังคงเป็นร้อยละ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8D3B67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D3B6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1EBCB09B" w14:textId="77777777" w:rsidR="00503674" w:rsidRPr="00EE681E" w:rsidRDefault="00503674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67DA30C" w14:textId="0A9A7B55" w:rsidR="00503674" w:rsidRPr="00EE681E" w:rsidRDefault="00521EF5" w:rsidP="0091098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="00503674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ซัมมิท ฮอนด้า ออโตโมบิล จำกัด ได้จดทะเบียนเพิ่มทุน</w:t>
      </w:r>
      <w:r w:rsidR="00503674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ป็นหุ้นสามัญจำนวน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35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700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และหุ้นบุริมสิทธิจำนวน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34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300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มูลค่าหุ้นละ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C53AE7"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ทำให้ส่วนได้เสียในบริษัท ซัมมิท ฮอนด้า ออโตโมบิล จำกัด ยังคงเป็นร้อยละ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503674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367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21AD9DC2" w14:textId="77777777" w:rsidR="00A44A15" w:rsidRPr="00EE681E" w:rsidRDefault="00A44A15" w:rsidP="0091098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A940B3" w14:textId="7AD0A184" w:rsidR="00A44A15" w:rsidRPr="00EE681E" w:rsidRDefault="007C3BF5" w:rsidP="0091098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ในเดือนธันวาคม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="007322C7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229</w:t>
      </w:r>
      <w:r w:rsidR="00FA1E12"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500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50254F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และหุ้นบุริมสิทธิจำนวน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220</w:t>
      </w:r>
      <w:r w:rsidR="00335D18"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500</w:t>
      </w:r>
      <w:r w:rsidR="0050254F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มูลค่าหุ้นละ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50254F"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0254F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บริษัทได้ซื้อหุ้นดังกล่าวทั้งหมดรวมเป็นจำนวนเงิน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45</w:t>
      </w:r>
      <w:r w:rsidR="004C7531" w:rsidRPr="00EE681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ซัมมิท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ฮอนด้า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ออโตโมบิล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</w:p>
    <w:p w14:paraId="3DAB8DA7" w14:textId="77777777" w:rsidR="00C53AE7" w:rsidRPr="00EE681E" w:rsidRDefault="00C53AE7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7AB51FA" w14:textId="6F6423D4" w:rsidR="000113A1" w:rsidRPr="00EE681E" w:rsidRDefault="000113A1" w:rsidP="00C8219E">
      <w:pPr>
        <w:spacing w:line="240" w:lineRule="auto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เอ็มจีซี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มารีน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แอนด์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ชาร์เตอร์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(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เอเชีย</w:t>
      </w:r>
      <w:r w:rsidRPr="00EE681E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)</w:t>
      </w:r>
      <w:r w:rsidRPr="00EE681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330D5B3F" w14:textId="27691920" w:rsidR="00C8219E" w:rsidRPr="00EE681E" w:rsidRDefault="00C8219E" w:rsidP="00E17BA4">
      <w:pPr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498533E5" w14:textId="771A1F38" w:rsidR="008D3B67" w:rsidRPr="00EE681E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ในเดือนมีนาคม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เอ็มจีซี มารีน แอนด์ ชาร์เตอร์ (เอเชีย) จำกัด ได้จดทะเบียน</w:t>
      </w:r>
      <w:r w:rsidR="005A2310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เพิ่มทุน</w:t>
      </w:r>
      <w:r w:rsidR="000C1F29"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เป็นหุ้นสามัญจำนวน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750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175</w:t>
      </w:r>
      <w:r w:rsidR="00F60AFB"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ทำให้ส่วนได้เสียในบริษัท เอ็มจีซี มารีน แอนด์ ชาร์เตอร์ (เอเชีย) จำกัด ยังคงเป็นร้อยละ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183982A0" w14:textId="3E365288" w:rsidR="00C8219E" w:rsidRPr="00EE681E" w:rsidRDefault="00C8219E" w:rsidP="00C8219E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2123D9" w14:textId="69B7518D" w:rsidR="008D3B67" w:rsidRPr="00EE681E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18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 มิลเลนเนียม ออโต้ กรุ๊ป จำกัด</w:t>
      </w:r>
    </w:p>
    <w:p w14:paraId="0568ECB0" w14:textId="77777777" w:rsidR="008D3B67" w:rsidRPr="00EE681E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54CDFE6" w14:textId="5AB90FD5" w:rsidR="008D3B67" w:rsidRPr="00EE681E" w:rsidRDefault="008D3B67" w:rsidP="008D3B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ในเดือน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พฤษภาคม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มิลเลนเนียม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ออโต้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กรุ๊ป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ได้</w:t>
      </w:r>
      <w:r w:rsidR="00286794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จดทะเบียนเพิ่มทุน</w:t>
      </w:r>
      <w:r w:rsidR="00286794"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เป็นหุ้นสามัญ</w:t>
      </w:r>
      <w:r w:rsidR="007820C6" w:rsidRPr="00EE681E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มูลค่าหุ้นละ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4C04D2"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ทำให้ส่วนได้เสียใน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มิลเลนเนียม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ออโต้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กรุ๊ป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ยังคงเป็นร้อยละ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62D548FA" w14:textId="77777777" w:rsidR="002E626F" w:rsidRPr="00EE681E" w:rsidRDefault="002E626F" w:rsidP="00C8219E">
      <w:pPr>
        <w:spacing w:line="240" w:lineRule="auto"/>
        <w:ind w:left="518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</w:p>
    <w:p w14:paraId="30F3C222" w14:textId="77777777" w:rsidR="008F2A6E" w:rsidRPr="00EE681E" w:rsidRDefault="008F2A6E" w:rsidP="00C8219E">
      <w:pPr>
        <w:spacing w:line="240" w:lineRule="auto"/>
        <w:ind w:left="518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</w:p>
    <w:p w14:paraId="3F057B42" w14:textId="77777777" w:rsidR="008F2A6E" w:rsidRPr="00EE681E" w:rsidRDefault="008F2A6E" w:rsidP="00C8219E">
      <w:pPr>
        <w:spacing w:line="240" w:lineRule="auto"/>
        <w:ind w:left="518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</w:p>
    <w:p w14:paraId="1BBC6094" w14:textId="77777777" w:rsidR="008F2A6E" w:rsidRPr="00EE681E" w:rsidRDefault="008F2A6E" w:rsidP="00C8219E">
      <w:pPr>
        <w:spacing w:line="240" w:lineRule="auto"/>
        <w:ind w:left="518"/>
        <w:jc w:val="thaiDistribute"/>
        <w:rPr>
          <w:rFonts w:asciiTheme="majorBidi" w:hAnsiTheme="majorBidi" w:cs="Angsana New"/>
          <w:sz w:val="30"/>
          <w:szCs w:val="30"/>
          <w:highlight w:val="cyan"/>
          <w:lang w:val="en-US" w:bidi="th-TH"/>
        </w:rPr>
      </w:pPr>
    </w:p>
    <w:p w14:paraId="53CB4FF6" w14:textId="77777777" w:rsidR="008D3B67" w:rsidRPr="00EE681E" w:rsidRDefault="008D3B67" w:rsidP="008D3B67">
      <w:pPr>
        <w:spacing w:line="240" w:lineRule="auto"/>
        <w:ind w:firstLine="518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EE681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>บริษัท</w:t>
      </w:r>
      <w:r w:rsidRPr="00EE681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เอ็มจีซี</w:t>
      </w:r>
      <w:r w:rsidRPr="00EE681E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เอวิเอชั่น แอนด์ ชาร์เตอร์ เซอร์วิสเซส (เอเชีย)</w:t>
      </w:r>
      <w:r w:rsidRPr="00EE681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39C7712D" w14:textId="37971158" w:rsidR="008D3B67" w:rsidRPr="00EE681E" w:rsidRDefault="008F2A6E" w:rsidP="008D3B67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ab/>
      </w:r>
    </w:p>
    <w:p w14:paraId="334D98E6" w14:textId="3D384BCA" w:rsidR="008D3B67" w:rsidRPr="00EE681E" w:rsidRDefault="008D3B67" w:rsidP="008D3B67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ในการประชุมคณะกรรมการในเดือนสิงหาคม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="Angsana New" w:hAnsi="Angsana New" w:cs="Angsana New"/>
          <w:sz w:val="30"/>
          <w:szCs w:val="30"/>
          <w:lang w:val="en-US"/>
        </w:rPr>
        <w:t>2565</w:t>
      </w:r>
      <w:r w:rsidRPr="00EE681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คณะกรรมการของบริษัทมีมติอนุมัติการจัดตั้งบริษัท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เอ็มจีซี </w:t>
      </w:r>
      <w:r w:rsidRPr="00EE681E">
        <w:rPr>
          <w:rFonts w:ascii="Angsana New" w:hAnsi="Angsana New" w:cs="Angsana New"/>
          <w:sz w:val="30"/>
          <w:szCs w:val="30"/>
          <w:lang w:val="en-US" w:bidi="th-TH"/>
        </w:rPr>
        <w:t xml:space="preserve">          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เอวิเอชั่น แอนด์ ชาร์เตอร์ เซอร์วิสเซส (เอเชีย)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เป็นบริษัทย่อยแห่งใหม่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ซึ่งเป็นนิติบุคคลที่จัดตั้งขึ้นในประเทศไทย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มีทุนจดทะเบียน</w:t>
      </w:r>
      <w:r w:rsidR="006C329F"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หุ้นสามัญจำนวน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EE681E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C64585" w:rsidRPr="00EE681E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EE681E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C64585" w:rsidRPr="00EE681E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Pr="00EE681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Pr="00EE681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</w:t>
      </w:r>
      <w:r w:rsidRPr="00EE681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 xml:space="preserve">โดยบริษัทลงทุนในบริษัทย่อยดังกล่าวจำนวน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996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 เป็นจำนวนเงิน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960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บาท คิดเป็นส่วนได้เสียร้อยละ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ทั้งนี้บริษัทย่อยดังกล่าวเรียกชำระเงินลงทุนแล้ว ร้อยละ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ของจำนวนหุ้นทั้งหมด เป็นจำนวนเงิน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54CDE2D3" w14:textId="77777777" w:rsidR="00761EDF" w:rsidRPr="00EE681E" w:rsidRDefault="00761EDF" w:rsidP="008D3B67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6A01A6A" w14:textId="71A35E64" w:rsidR="00503674" w:rsidRPr="00EE681E" w:rsidRDefault="00503674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right="18" w:firstLine="518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EE681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มาสเตอร์ คาร์ เร้นเทิล </w:t>
      </w:r>
      <w:r w:rsidRPr="00EE681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จำกัด</w:t>
      </w:r>
    </w:p>
    <w:p w14:paraId="77224B91" w14:textId="77777777" w:rsidR="00503674" w:rsidRPr="00EE681E" w:rsidRDefault="00503674" w:rsidP="0050367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8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43BF6F" w14:textId="02A6DF64" w:rsidR="00DE3264" w:rsidRPr="00EE681E" w:rsidRDefault="00503674" w:rsidP="00DE32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27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ในเดือน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คาร์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เร้นเทิล จำกัด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ได้จดทะเบียน</w:t>
      </w:r>
      <w:r w:rsidR="00583566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เพิ่มทุน</w:t>
      </w:r>
      <w:r w:rsidR="002E2943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เป็นหุ้นสามัญ</w:t>
      </w:r>
      <w:r w:rsidR="00816EEE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หุ้น มูลค่าหุ้นล</w:t>
      </w:r>
      <w:r w:rsidR="00816EEE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บริษัทได้ซื้อหุ้นดังกล่าวทั้งหมดรวมเป็นจำนวนเงิน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E00D03"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ทำให้ส่วนได้เสียใน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มาสเตอร์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คาร์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เร้นเทิล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ยังคงเป็นร้อยละ 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>ดังเดิม</w:t>
      </w:r>
    </w:p>
    <w:p w14:paraId="2A2CC291" w14:textId="77777777" w:rsidR="00DE3264" w:rsidRPr="00EE681E" w:rsidRDefault="00DE3264" w:rsidP="00DE32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27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B72F3DB" w14:textId="1076A0CB" w:rsidR="00DE3264" w:rsidRPr="00503674" w:rsidRDefault="00DE3264" w:rsidP="00DE326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27" w:hanging="2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DE3264" w:rsidRPr="00503674" w:rsidSect="00764735">
          <w:pgSz w:w="11907" w:h="16839" w:code="9"/>
          <w:pgMar w:top="691" w:right="1152" w:bottom="810" w:left="1152" w:header="720" w:footer="720" w:gutter="0"/>
          <w:paperSrc w:first="7" w:other="7"/>
          <w:cols w:space="720"/>
          <w:docGrid w:linePitch="360"/>
        </w:sectPr>
      </w:pP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ในเดือนพฤศจิกายน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7144A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มาสเตอร์</w:t>
      </w:r>
      <w:r w:rsidR="00F7144A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7144A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คาร์</w:t>
      </w:r>
      <w:r w:rsidR="00F7144A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7144A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เร้นเทิล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ได้จดทะเบียนเพิ่มทุนเป็นหุ้นสามัญจำนวน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หุ้น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มูลค่าหุ้นละ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บริษัทได้ซื้อหุ้นดังกล่าวทั้งหมดรวมเป็นจำนวนเงิน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A92553" w:rsidRPr="00EE681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ทำให้ส่วนได้เสียในบริษัท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775B47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มาสเตอร์</w:t>
      </w:r>
      <w:r w:rsidR="00775B4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775B47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คาร์</w:t>
      </w:r>
      <w:r w:rsidR="00775B47"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775B47" w:rsidRPr="00EE68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เร้นเทิล</w:t>
      </w:r>
      <w:r w:rsidRPr="00EE68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ยังคงเป็นร้อยละ</w:t>
      </w:r>
      <w:r w:rsidRPr="00EE681E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64585" w:rsidRPr="00EE681E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EE681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E681E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ดังเดิม</w:t>
      </w:r>
      <w:r w:rsidR="006D5C56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</w:p>
    <w:p w14:paraId="04021B76" w14:textId="238BA329" w:rsidR="00460267" w:rsidRPr="006666FA" w:rsidRDefault="00460267" w:rsidP="00792773">
      <w:pPr>
        <w:ind w:right="18" w:firstLine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เงินลงทุนในบริษัทย่อย 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AE4D47"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E4D47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B44A71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และเงินปันผลรับ</w:t>
      </w:r>
      <w:r w:rsidR="0084715F"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จากเงินลงทุน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สำหรับแต่ละปี มีดังนี้</w:t>
      </w:r>
    </w:p>
    <w:p w14:paraId="5FE43DEE" w14:textId="77777777" w:rsidR="004B231A" w:rsidRPr="006666FA" w:rsidRDefault="004B231A" w:rsidP="00792773">
      <w:pPr>
        <w:ind w:right="18" w:firstLine="518"/>
        <w:jc w:val="both"/>
        <w:rPr>
          <w:rFonts w:asciiTheme="majorBidi" w:hAnsiTheme="majorBidi" w:cstheme="majorBidi"/>
          <w:sz w:val="12"/>
          <w:szCs w:val="12"/>
          <w:lang w:val="en-US" w:bidi="th-TH"/>
        </w:rPr>
      </w:pPr>
    </w:p>
    <w:tbl>
      <w:tblPr>
        <w:tblW w:w="1494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106"/>
        <w:gridCol w:w="1872"/>
        <w:gridCol w:w="142"/>
        <w:gridCol w:w="567"/>
        <w:gridCol w:w="142"/>
        <w:gridCol w:w="567"/>
        <w:gridCol w:w="141"/>
        <w:gridCol w:w="709"/>
        <w:gridCol w:w="142"/>
        <w:gridCol w:w="709"/>
        <w:gridCol w:w="123"/>
        <w:gridCol w:w="810"/>
        <w:gridCol w:w="106"/>
        <w:gridCol w:w="803"/>
        <w:gridCol w:w="142"/>
        <w:gridCol w:w="709"/>
        <w:gridCol w:w="142"/>
        <w:gridCol w:w="708"/>
        <w:gridCol w:w="142"/>
        <w:gridCol w:w="832"/>
        <w:gridCol w:w="106"/>
        <w:gridCol w:w="783"/>
        <w:gridCol w:w="122"/>
        <w:gridCol w:w="709"/>
        <w:gridCol w:w="141"/>
        <w:gridCol w:w="765"/>
      </w:tblGrid>
      <w:tr w:rsidR="00782B69" w:rsidRPr="006666FA" w14:paraId="7F4AC098" w14:textId="77777777" w:rsidTr="00C670D2">
        <w:tc>
          <w:tcPr>
            <w:tcW w:w="7920" w:type="dxa"/>
            <w:gridSpan w:val="12"/>
            <w:tcMar>
              <w:left w:w="29" w:type="dxa"/>
              <w:right w:w="29" w:type="dxa"/>
            </w:tcMar>
          </w:tcPr>
          <w:p w14:paraId="08D137D5" w14:textId="039F64C7" w:rsidR="00782B69" w:rsidRPr="006666FA" w:rsidRDefault="00782B69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20" w:type="dxa"/>
            <w:gridSpan w:val="15"/>
          </w:tcPr>
          <w:p w14:paraId="5228B8EA" w14:textId="7E9795A6" w:rsidR="00782B69" w:rsidRPr="006666FA" w:rsidRDefault="00782B69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575E0" w:rsidRPr="006666FA" w14:paraId="41B53205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71CB9462" w14:textId="77777777" w:rsidR="001575E0" w:rsidRPr="006666FA" w:rsidRDefault="001575E0" w:rsidP="006C0F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ชื่อบริษัท</w:t>
            </w:r>
          </w:p>
        </w:tc>
        <w:tc>
          <w:tcPr>
            <w:tcW w:w="106" w:type="dxa"/>
          </w:tcPr>
          <w:p w14:paraId="2A085589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1CC62BD5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8C53A8" w14:textId="77777777" w:rsidR="001575E0" w:rsidRPr="006666FA" w:rsidRDefault="001575E0" w:rsidP="001575E0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2" w:type="dxa"/>
          </w:tcPr>
          <w:p w14:paraId="17724699" w14:textId="77777777" w:rsidR="001575E0" w:rsidRPr="006666FA" w:rsidRDefault="001575E0" w:rsidP="001575E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160B2B15" w14:textId="77777777" w:rsidR="001575E0" w:rsidRPr="006666FA" w:rsidRDefault="001575E0" w:rsidP="001575E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58093C1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0" w:type="dxa"/>
            <w:gridSpan w:val="3"/>
            <w:tcMar>
              <w:left w:w="29" w:type="dxa"/>
              <w:right w:w="29" w:type="dxa"/>
            </w:tcMar>
          </w:tcPr>
          <w:p w14:paraId="70B125C2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ทุนชำระแล้ว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57026AB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9" w:type="dxa"/>
            <w:gridSpan w:val="3"/>
            <w:tcMar>
              <w:left w:w="29" w:type="dxa"/>
              <w:right w:w="29" w:type="dxa"/>
            </w:tcMar>
          </w:tcPr>
          <w:p w14:paraId="12C5471A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4568A4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2CC3E42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59" w:type="dxa"/>
            <w:gridSpan w:val="3"/>
            <w:tcMar>
              <w:left w:w="29" w:type="dxa"/>
              <w:right w:w="29" w:type="dxa"/>
            </w:tcMar>
          </w:tcPr>
          <w:p w14:paraId="307D4C49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E44BFC" w14:textId="0E50F08F" w:rsidR="001575E0" w:rsidRPr="006666FA" w:rsidRDefault="006C0F9A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E43D69E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21" w:type="dxa"/>
            <w:gridSpan w:val="3"/>
            <w:tcMar>
              <w:left w:w="29" w:type="dxa"/>
              <w:right w:w="29" w:type="dxa"/>
            </w:tcMar>
          </w:tcPr>
          <w:p w14:paraId="4B8D3D98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80D407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5D52C1EB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15" w:type="dxa"/>
            <w:gridSpan w:val="3"/>
            <w:tcMar>
              <w:left w:w="29" w:type="dxa"/>
              <w:right w:w="29" w:type="dxa"/>
            </w:tcMar>
          </w:tcPr>
          <w:p w14:paraId="4AE6491C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  <w:p w14:paraId="7F8F90DC" w14:textId="77777777" w:rsidR="001575E0" w:rsidRPr="006666FA" w:rsidRDefault="001575E0" w:rsidP="001575E0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</w:tr>
      <w:tr w:rsidR="00BF7A7D" w:rsidRPr="006666FA" w14:paraId="04082B10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5F4CCB72" w14:textId="77777777" w:rsidR="00290098" w:rsidRPr="006666FA" w:rsidRDefault="00290098" w:rsidP="006C0F9A">
            <w:pPr>
              <w:tabs>
                <w:tab w:val="left" w:pos="2580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2025C841" w14:textId="77777777" w:rsidR="00290098" w:rsidRPr="006666FA" w:rsidRDefault="00290098" w:rsidP="00290098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4803868" w14:textId="77777777" w:rsidR="00290098" w:rsidRPr="006666FA" w:rsidRDefault="00290098" w:rsidP="00290098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2600E2F9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B10213C" w14:textId="6ADC966D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4D7A5CF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00B3B7" w14:textId="79B7C45B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5FB5231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58CEC0E" w14:textId="005692CB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A48AF26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1742B63" w14:textId="78E6265D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60B11BA0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57DBED8" w14:textId="2BC3E8E3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440F0AC2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101C875A" w14:textId="04FBC93B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1813720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52C9FA4" w14:textId="2EC1BC76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BF52853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718D882" w14:textId="7D698BAB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F36E3B2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37C9EFCB" w14:textId="3448428E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9010733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177E222C" w14:textId="29B123DA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5CF1A203" w14:textId="77777777" w:rsidR="00290098" w:rsidRPr="006666FA" w:rsidRDefault="00290098" w:rsidP="00290098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CE1377D" w14:textId="5A53F3BD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71A8D8E" w14:textId="77777777" w:rsidR="00290098" w:rsidRPr="006666FA" w:rsidRDefault="00290098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0B53D94" w14:textId="4941236C" w:rsidR="00290098" w:rsidRPr="006666FA" w:rsidRDefault="00C64585" w:rsidP="002900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290098" w:rsidRPr="006666FA" w14:paraId="0D7E5F9B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868C58D" w14:textId="77777777" w:rsidR="00290098" w:rsidRPr="006666FA" w:rsidRDefault="00290098" w:rsidP="006C0F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</w:tcPr>
          <w:p w14:paraId="766F89A9" w14:textId="77777777" w:rsidR="00290098" w:rsidRPr="006666FA" w:rsidRDefault="00290098" w:rsidP="00290098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00117A0" w14:textId="77777777" w:rsidR="00290098" w:rsidRPr="006666FA" w:rsidRDefault="00290098" w:rsidP="00290098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</w:tcPr>
          <w:p w14:paraId="34F41916" w14:textId="77777777" w:rsidR="00290098" w:rsidRPr="006666FA" w:rsidRDefault="00290098" w:rsidP="002900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1373312B" w14:textId="77777777" w:rsidR="00290098" w:rsidRPr="006666FA" w:rsidRDefault="00290098" w:rsidP="002900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531FFBC" w14:textId="77777777" w:rsidR="00290098" w:rsidRPr="006666FA" w:rsidRDefault="00290098" w:rsidP="0029009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03" w:type="dxa"/>
            <w:gridSpan w:val="19"/>
            <w:tcMar>
              <w:left w:w="29" w:type="dxa"/>
              <w:right w:w="29" w:type="dxa"/>
            </w:tcMar>
          </w:tcPr>
          <w:p w14:paraId="2A2CA338" w14:textId="77777777" w:rsidR="00290098" w:rsidRPr="006666FA" w:rsidRDefault="00290098" w:rsidP="0029009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BF7A7D" w:rsidRPr="006666FA" w14:paraId="0071F164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42682FE" w14:textId="77777777" w:rsidR="00290098" w:rsidRPr="006666FA" w:rsidRDefault="00290098" w:rsidP="006C0F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06" w:type="dxa"/>
          </w:tcPr>
          <w:p w14:paraId="147C2145" w14:textId="77777777" w:rsidR="00290098" w:rsidRPr="006666FA" w:rsidRDefault="00290098" w:rsidP="0029009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7915031E" w14:textId="77777777" w:rsidR="00290098" w:rsidRPr="006666FA" w:rsidRDefault="00290098" w:rsidP="00290098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362598CD" w14:textId="77777777" w:rsidR="00290098" w:rsidRPr="006666FA" w:rsidRDefault="00290098" w:rsidP="00290098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B63B089" w14:textId="77777777" w:rsidR="00290098" w:rsidRPr="006666FA" w:rsidRDefault="00290098" w:rsidP="00290098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A785D3A" w14:textId="77777777" w:rsidR="00290098" w:rsidRPr="006666FA" w:rsidRDefault="00290098" w:rsidP="00290098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69D2B4D" w14:textId="77777777" w:rsidR="00290098" w:rsidRPr="006666FA" w:rsidRDefault="00290098" w:rsidP="00290098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692E96A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D114313" w14:textId="77777777" w:rsidR="00290098" w:rsidRPr="006666FA" w:rsidRDefault="00290098" w:rsidP="00290098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A471940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4A09514" w14:textId="77777777" w:rsidR="00290098" w:rsidRPr="006666FA" w:rsidRDefault="00290098" w:rsidP="00290098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3F83D82A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40088A11" w14:textId="77777777" w:rsidR="00290098" w:rsidRPr="006666FA" w:rsidRDefault="00290098" w:rsidP="0029009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2A57A9B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415D4A46" w14:textId="77777777" w:rsidR="00290098" w:rsidRPr="006666FA" w:rsidRDefault="00290098" w:rsidP="00290098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2F74196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29BEF62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3B5EEA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57B50874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71234FD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7087A87F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F580122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E302589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81CA460" w14:textId="77777777" w:rsidR="00290098" w:rsidRPr="006666FA" w:rsidRDefault="00290098" w:rsidP="00290098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DDAEC24" w14:textId="77777777" w:rsidR="00290098" w:rsidRPr="006666FA" w:rsidRDefault="00290098" w:rsidP="0029009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2A1DED2" w14:textId="77777777" w:rsidR="00290098" w:rsidRPr="006666FA" w:rsidRDefault="00290098" w:rsidP="00290098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56EDEB8A" w14:textId="77777777" w:rsidR="00290098" w:rsidRPr="006666FA" w:rsidRDefault="00290098" w:rsidP="0029009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34131" w:rsidRPr="006666FA" w14:paraId="4D30CC79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2E463E27" w14:textId="77777777" w:rsidR="00E34131" w:rsidRPr="006666FA" w:rsidRDefault="00E34131" w:rsidP="00E34131">
            <w:pPr>
              <w:tabs>
                <w:tab w:val="left" w:pos="2580"/>
              </w:tabs>
              <w:spacing w:line="240" w:lineRule="auto"/>
              <w:ind w:left="45" w:right="66" w:hanging="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มาสเตอร์ คาร์ เร้นเทิล จำกัด</w:t>
            </w:r>
          </w:p>
        </w:tc>
        <w:tc>
          <w:tcPr>
            <w:tcW w:w="106" w:type="dxa"/>
          </w:tcPr>
          <w:p w14:paraId="57CB3A2E" w14:textId="77777777" w:rsidR="00E34131" w:rsidRPr="006666FA" w:rsidRDefault="00E34131" w:rsidP="00E3413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A83DE27" w14:textId="77777777" w:rsidR="00E34131" w:rsidRPr="006666FA" w:rsidRDefault="00E34131" w:rsidP="00E3413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ให้เช่ารถยนต์</w:t>
            </w:r>
          </w:p>
        </w:tc>
        <w:tc>
          <w:tcPr>
            <w:tcW w:w="142" w:type="dxa"/>
          </w:tcPr>
          <w:p w14:paraId="1FEE3B76" w14:textId="77777777" w:rsidR="00E34131" w:rsidRPr="006666FA" w:rsidRDefault="00E34131" w:rsidP="00E34131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16BE7AD" w14:textId="7F942A6E" w:rsidR="00E34131" w:rsidRPr="007D69C9" w:rsidRDefault="00C64585" w:rsidP="00E34131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3A38819" w14:textId="77777777" w:rsidR="00E34131" w:rsidRPr="007D69C9" w:rsidRDefault="00E34131" w:rsidP="00E34131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3A92662" w14:textId="458F4558" w:rsidR="00E34131" w:rsidRPr="007D69C9" w:rsidRDefault="00C64585" w:rsidP="00E34131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B326ED1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8D23360" w14:textId="68B474B2" w:rsidR="00E34131" w:rsidRPr="007D69C9" w:rsidRDefault="00C64585" w:rsidP="00E34131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09AFA3" w14:textId="77777777" w:rsidR="00E34131" w:rsidRPr="007D69C9" w:rsidRDefault="00E34131" w:rsidP="00E34131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5A3B7D0" w14:textId="3314893C" w:rsidR="00E34131" w:rsidRPr="007D69C9" w:rsidRDefault="00C64585" w:rsidP="00E34131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14CF77DD" w14:textId="77777777" w:rsidR="00E34131" w:rsidRPr="007D69C9" w:rsidRDefault="00E34131" w:rsidP="00E34131">
            <w:pPr>
              <w:tabs>
                <w:tab w:val="decimal" w:pos="416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763626D5" w14:textId="20F3B330" w:rsidR="00E34131" w:rsidRPr="007D69C9" w:rsidRDefault="008557F9" w:rsidP="008557F9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</w:t>
            </w:r>
            <w:r w:rsidR="000355B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67CB982" w14:textId="77777777" w:rsidR="00E34131" w:rsidRPr="007D69C9" w:rsidRDefault="00E34131" w:rsidP="00E34131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49E57B14" w14:textId="399BCC64" w:rsidR="00E34131" w:rsidRPr="007D69C9" w:rsidRDefault="00C64585" w:rsidP="00E34131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AF99B8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2A8C718" w14:textId="2795C56A" w:rsidR="00E34131" w:rsidRPr="007D69C9" w:rsidRDefault="00E34131" w:rsidP="00E34131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EA8D62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43E9BC9" w14:textId="4C309529" w:rsidR="00E34131" w:rsidRPr="007D69C9" w:rsidRDefault="00E34131" w:rsidP="00E34131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0EB1475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57CAD51" w14:textId="055450E1" w:rsidR="00E34131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B11A39E" w14:textId="77777777" w:rsidR="00E34131" w:rsidRPr="007D69C9" w:rsidRDefault="00E34131" w:rsidP="00E34131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EBE97CD" w14:textId="42A76B16" w:rsidR="00E34131" w:rsidRPr="007D69C9" w:rsidRDefault="00C64585" w:rsidP="00E34131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085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40D25E2D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173C1DB" w14:textId="5B983496" w:rsidR="00E34131" w:rsidRPr="007D69C9" w:rsidRDefault="00C64585" w:rsidP="000355B5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0E0E2C6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3E689534" w14:textId="445C3E2B" w:rsidR="00E34131" w:rsidRPr="007D69C9" w:rsidRDefault="00E34131" w:rsidP="00037919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34131" w:rsidRPr="006666FA" w14:paraId="0480694B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64211CF7" w14:textId="77777777" w:rsidR="00E34131" w:rsidRPr="006666FA" w:rsidRDefault="00E34131" w:rsidP="00E34131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ซัมมิท ฮอนด้า ออโตโมบิล จำกัด</w:t>
            </w:r>
          </w:p>
        </w:tc>
        <w:tc>
          <w:tcPr>
            <w:tcW w:w="106" w:type="dxa"/>
          </w:tcPr>
          <w:p w14:paraId="656115DB" w14:textId="77777777" w:rsidR="00E34131" w:rsidRPr="006666FA" w:rsidRDefault="00E34131" w:rsidP="00E3413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8906280" w14:textId="3ACF7A90" w:rsidR="00E34131" w:rsidRPr="006666FA" w:rsidRDefault="00E34131" w:rsidP="00E34131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จำหน่ายและซ่อมแซมรถยนต์</w:t>
            </w:r>
          </w:p>
        </w:tc>
        <w:tc>
          <w:tcPr>
            <w:tcW w:w="142" w:type="dxa"/>
          </w:tcPr>
          <w:p w14:paraId="361FB094" w14:textId="77777777" w:rsidR="00E34131" w:rsidRPr="006666FA" w:rsidRDefault="00E34131" w:rsidP="00E34131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8C5DCB4" w14:textId="482E7AE6" w:rsidR="00E34131" w:rsidRPr="007D69C9" w:rsidRDefault="00C64585" w:rsidP="00E34131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9B0D568" w14:textId="77777777" w:rsidR="00E34131" w:rsidRPr="007D69C9" w:rsidRDefault="00E34131" w:rsidP="00E34131">
            <w:pPr>
              <w:tabs>
                <w:tab w:val="decimal" w:pos="882"/>
              </w:tabs>
              <w:spacing w:line="240" w:lineRule="atLeast"/>
              <w:ind w:left="-216" w:right="-11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FF7E5E6" w14:textId="0B0DF728" w:rsidR="00E34131" w:rsidRPr="007D69C9" w:rsidRDefault="00C64585" w:rsidP="00E34131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43B90B5" w14:textId="77777777" w:rsidR="00E34131" w:rsidRPr="007D69C9" w:rsidRDefault="00E34131" w:rsidP="00E34131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C2B35D0" w14:textId="1C951872" w:rsidR="00E34131" w:rsidRPr="007D69C9" w:rsidRDefault="00C64585" w:rsidP="00E34131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0BC4009" w14:textId="77777777" w:rsidR="00E34131" w:rsidRPr="007D69C9" w:rsidRDefault="00E34131" w:rsidP="00E34131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0F15A15" w14:textId="492A5A60" w:rsidR="00E34131" w:rsidRPr="007D69C9" w:rsidRDefault="00C64585" w:rsidP="00E34131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125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619B60B" w14:textId="77777777" w:rsidR="00E34131" w:rsidRPr="007D69C9" w:rsidRDefault="00E34131" w:rsidP="00E34131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3697261" w14:textId="7CFFF48A" w:rsidR="00E34131" w:rsidRPr="007D69C9" w:rsidRDefault="00C64585" w:rsidP="008557F9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406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="008557F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F55B76D" w14:textId="77777777" w:rsidR="00E34131" w:rsidRPr="007D69C9" w:rsidRDefault="00E34131" w:rsidP="00E34131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366A8F50" w14:textId="312BC363" w:rsidR="00E34131" w:rsidRPr="007D69C9" w:rsidRDefault="00C64585" w:rsidP="00E34131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361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108CB2D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9675264" w14:textId="37C34E66" w:rsidR="00E34131" w:rsidRPr="007D69C9" w:rsidRDefault="00E34131" w:rsidP="00E34131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BD0A663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E8BF890" w14:textId="0CDBB88F" w:rsidR="00E34131" w:rsidRPr="007D69C9" w:rsidRDefault="00E34131" w:rsidP="00E34131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CB628F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6790F544" w14:textId="7831435B" w:rsidR="00E34131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406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="008557F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F1E3281" w14:textId="77777777" w:rsidR="00E34131" w:rsidRPr="007D69C9" w:rsidRDefault="00E34131" w:rsidP="00E34131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48461EC" w14:textId="7006EA1D" w:rsidR="00E34131" w:rsidRPr="007D69C9" w:rsidRDefault="00C64585" w:rsidP="00E34131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361</w:t>
            </w:r>
            <w:r w:rsidR="00E34131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003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5AD5327" w14:textId="77777777" w:rsidR="00E34131" w:rsidRPr="007D69C9" w:rsidRDefault="00E34131" w:rsidP="00E34131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55BF6C1" w14:textId="02046E74" w:rsidR="00E34131" w:rsidRPr="007D69C9" w:rsidRDefault="00C64585" w:rsidP="00E34131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416200E" w14:textId="77777777" w:rsidR="00E34131" w:rsidRPr="007D69C9" w:rsidRDefault="00E34131" w:rsidP="00E34131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0FD8A00A" w14:textId="3574870E" w:rsidR="00E34131" w:rsidRPr="007D69C9" w:rsidRDefault="00C64585" w:rsidP="00E34131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E341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7B6483" w:rsidRPr="006666FA" w14:paraId="63429801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4D540490" w14:textId="77777777" w:rsidR="007B6483" w:rsidRPr="006666FA" w:rsidRDefault="007B6483" w:rsidP="007B64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 w:hanging="1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มิลเลนเนียม ออโต้ กรุ๊ป จำกัด</w:t>
            </w:r>
          </w:p>
        </w:tc>
        <w:tc>
          <w:tcPr>
            <w:tcW w:w="106" w:type="dxa"/>
          </w:tcPr>
          <w:p w14:paraId="2B3FE97F" w14:textId="77777777" w:rsidR="007B6483" w:rsidRPr="006666FA" w:rsidRDefault="007B6483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4DED772A" w14:textId="449DBF07" w:rsidR="007B6483" w:rsidRPr="006666FA" w:rsidRDefault="007B6483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จำหน่ายและซ่อมแซมรถยนต์</w:t>
            </w:r>
          </w:p>
        </w:tc>
        <w:tc>
          <w:tcPr>
            <w:tcW w:w="142" w:type="dxa"/>
          </w:tcPr>
          <w:p w14:paraId="2A0171C8" w14:textId="77777777" w:rsidR="007B6483" w:rsidRPr="006666FA" w:rsidRDefault="007B6483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476D23C" w14:textId="52765420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D6C13B3" w14:textId="77777777" w:rsidR="007B6483" w:rsidRPr="007D69C9" w:rsidRDefault="007B6483" w:rsidP="007B6483">
            <w:pPr>
              <w:tabs>
                <w:tab w:val="decimal" w:pos="882"/>
              </w:tabs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63C93F1" w14:textId="7D6C13BD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D045D30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B77F612" w14:textId="2D5E6F4D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427DF4A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8ADF00C" w14:textId="50B3E712" w:rsidR="007B6483" w:rsidRPr="007D69C9" w:rsidRDefault="00C64585" w:rsidP="007B6483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DEF837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5BE5398F" w14:textId="402DEC4A" w:rsidR="007B6483" w:rsidRPr="007D69C9" w:rsidRDefault="008557F9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03DE0C27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7884E88A" w14:textId="5C9B21F6" w:rsidR="007B6483" w:rsidRPr="007D69C9" w:rsidRDefault="00C64585" w:rsidP="007B6483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DD9F510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D9B3543" w14:textId="5AA35F31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572BFF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93FBB9D" w14:textId="79AFCCF4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D0D580A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13F767F4" w14:textId="5C08707F" w:rsidR="007B6483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55BB9D6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7AF4F113" w14:textId="109D4E4E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1D157CC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721E42E" w14:textId="3AD50B94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A3BA5F4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0D5A7B8D" w14:textId="233C2C00" w:rsidR="007B6483" w:rsidRPr="007D69C9" w:rsidRDefault="00C64585" w:rsidP="007B6483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219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999</w:t>
            </w:r>
          </w:p>
        </w:tc>
      </w:tr>
      <w:tr w:rsidR="007B6483" w:rsidRPr="006666FA" w14:paraId="46EC7C1A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CCE38A8" w14:textId="77777777" w:rsidR="007B6483" w:rsidRPr="006666FA" w:rsidRDefault="007B6483" w:rsidP="007B6483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ยูเอส มอเตอร์ไบค์ จำกัด</w:t>
            </w:r>
          </w:p>
        </w:tc>
        <w:tc>
          <w:tcPr>
            <w:tcW w:w="106" w:type="dxa"/>
          </w:tcPr>
          <w:p w14:paraId="5E6033C9" w14:textId="77777777" w:rsidR="007B6483" w:rsidRPr="006666FA" w:rsidRDefault="007B6483" w:rsidP="007B648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BAF8D0C" w14:textId="77777777" w:rsidR="007B6483" w:rsidRPr="006666FA" w:rsidRDefault="007B6483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จำหน่ายและซ่อมแซมรถจักรยานยนต์</w:t>
            </w:r>
          </w:p>
        </w:tc>
        <w:tc>
          <w:tcPr>
            <w:tcW w:w="142" w:type="dxa"/>
          </w:tcPr>
          <w:p w14:paraId="08C2D5D6" w14:textId="77777777" w:rsidR="007B6483" w:rsidRPr="006666FA" w:rsidRDefault="007B6483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592295E" w14:textId="16CB3671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49BE96" w14:textId="77777777" w:rsidR="007B6483" w:rsidRPr="007D69C9" w:rsidRDefault="007B6483" w:rsidP="007B6483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F21463F" w14:textId="348E6DA5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A90E336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3696010" w14:textId="4C2C38FE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C9730A9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F329DFC" w14:textId="73AD77D1" w:rsidR="007B6483" w:rsidRPr="007D69C9" w:rsidRDefault="00C64585" w:rsidP="007B6483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E3972D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D2B6FE5" w14:textId="21ED33D4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6704FCC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DB23A60" w14:textId="6EFA04BD" w:rsidR="007B6483" w:rsidRPr="007D69C9" w:rsidRDefault="00C64585" w:rsidP="007B6483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976329E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80A4A7" w14:textId="4887C739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0395890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3074123" w14:textId="2A3F1ED4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85AB7BB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B4744E6" w14:textId="5DF5ED32" w:rsidR="007B6483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482AD55D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2E483843" w14:textId="1712CC9F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3A33643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7656C99" w14:textId="1A29FCDE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90415A2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CBE987B" w14:textId="633F1F20" w:rsidR="007B6483" w:rsidRPr="007D69C9" w:rsidRDefault="007B6483" w:rsidP="00037919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B6483" w:rsidRPr="006666FA" w14:paraId="1322A95C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DEC89AF" w14:textId="29EC1BCC" w:rsidR="007B6483" w:rsidRPr="006666FA" w:rsidRDefault="007B6483" w:rsidP="007B6483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กู๊ดวูด ออโต้เวอร์ค จำกัด</w:t>
            </w:r>
          </w:p>
        </w:tc>
        <w:tc>
          <w:tcPr>
            <w:tcW w:w="106" w:type="dxa"/>
          </w:tcPr>
          <w:p w14:paraId="466AB665" w14:textId="77777777" w:rsidR="007B6483" w:rsidRPr="006666FA" w:rsidRDefault="007B6483" w:rsidP="007B648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06E426E6" w14:textId="33B686F6" w:rsidR="007B6483" w:rsidRPr="006666FA" w:rsidRDefault="007B6483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</w:t>
            </w:r>
            <w:r w:rsidRPr="006666F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ซ่อมแซมรถยนต์</w:t>
            </w:r>
          </w:p>
        </w:tc>
        <w:tc>
          <w:tcPr>
            <w:tcW w:w="142" w:type="dxa"/>
          </w:tcPr>
          <w:p w14:paraId="79B4EFBC" w14:textId="77777777" w:rsidR="007B6483" w:rsidRPr="006666FA" w:rsidRDefault="007B6483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D5E099E" w14:textId="66896053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BA3B1DE" w14:textId="77777777" w:rsidR="007B6483" w:rsidRPr="007D69C9" w:rsidRDefault="007B6483" w:rsidP="007B6483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1EB3F5B" w14:textId="7C3934F0" w:rsidR="007B6483" w:rsidRPr="007D69C9" w:rsidRDefault="00C64585" w:rsidP="007B6483">
            <w:pPr>
              <w:tabs>
                <w:tab w:val="decimal" w:pos="354"/>
              </w:tabs>
              <w:spacing w:line="240" w:lineRule="auto"/>
              <w:ind w:left="-100" w:right="2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8EA5841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148996B" w14:textId="7774384E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932759D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FD6D669" w14:textId="55862B6C" w:rsidR="007B6483" w:rsidRPr="007D69C9" w:rsidRDefault="00C64585" w:rsidP="007B6483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5FEC53D5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0858FC7B" w14:textId="53BB5663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8DAB5F3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59831F1E" w14:textId="29C0BABF" w:rsidR="007B6483" w:rsidRPr="007D69C9" w:rsidRDefault="00C64585" w:rsidP="007B6483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64D94B2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94E3F7D" w14:textId="1BF2A92E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9E67B8D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6A1E7B3B" w14:textId="7FAE2F23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E6A6A50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437D5DC6" w14:textId="2210AA89" w:rsidR="007B6483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B833F2F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351BC824" w14:textId="77CD05CA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05D9CD4C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FA58347" w14:textId="57D68ACB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BA9E3C7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1F9430D9" w14:textId="2C86EF69" w:rsidR="007B6483" w:rsidRPr="007D69C9" w:rsidRDefault="00C64585" w:rsidP="007B6483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7B6483" w:rsidRPr="006666FA" w14:paraId="6B2A4254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29980B1B" w14:textId="3A57CF88" w:rsidR="007B6483" w:rsidRPr="006666FA" w:rsidRDefault="007B6483" w:rsidP="007B6483">
            <w:pPr>
              <w:tabs>
                <w:tab w:val="left" w:pos="2580"/>
              </w:tabs>
              <w:spacing w:line="240" w:lineRule="auto"/>
              <w:ind w:left="198" w:right="66" w:hanging="21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บริษัท เอ็มจีซี มารีน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แอนด์ ชาร์เตอร์ (เอเชีย) จำกัด</w:t>
            </w:r>
          </w:p>
        </w:tc>
        <w:tc>
          <w:tcPr>
            <w:tcW w:w="106" w:type="dxa"/>
          </w:tcPr>
          <w:p w14:paraId="48EED271" w14:textId="77777777" w:rsidR="007B6483" w:rsidRPr="006666FA" w:rsidRDefault="007B6483" w:rsidP="007B648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7C645565" w14:textId="77777777" w:rsidR="007B6483" w:rsidRDefault="007B6483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จำหน่ายและ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บริการให้เช่า</w:t>
            </w:r>
          </w:p>
          <w:p w14:paraId="0D0C0568" w14:textId="30F690A0" w:rsidR="007B6483" w:rsidRPr="006666FA" w:rsidRDefault="007B6483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เรือยอร์ช</w:t>
            </w:r>
            <w:r w:rsidR="00332F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332FD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เรือยนต์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และซ่อมแซม</w:t>
            </w:r>
          </w:p>
        </w:tc>
        <w:tc>
          <w:tcPr>
            <w:tcW w:w="142" w:type="dxa"/>
          </w:tcPr>
          <w:p w14:paraId="21381DC8" w14:textId="77777777" w:rsidR="007B6483" w:rsidRPr="006666FA" w:rsidRDefault="007B6483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0DB4193" w14:textId="0047A62C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66F558D" w14:textId="77777777" w:rsidR="007B6483" w:rsidRPr="007D69C9" w:rsidRDefault="007B6483" w:rsidP="007B6483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832086C" w14:textId="15FE04BC" w:rsidR="007B6483" w:rsidRPr="007D69C9" w:rsidRDefault="00C64585" w:rsidP="007B6483">
            <w:pPr>
              <w:tabs>
                <w:tab w:val="decimal" w:pos="354"/>
              </w:tabs>
              <w:spacing w:line="240" w:lineRule="auto"/>
              <w:ind w:left="-100" w:right="2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279E28A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8F490AA" w14:textId="14D60EAA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225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95E9D01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5DBA01A2" w14:textId="746841FC" w:rsidR="007B6483" w:rsidRPr="007D69C9" w:rsidRDefault="00C64585" w:rsidP="007B6483">
            <w:pPr>
              <w:tabs>
                <w:tab w:val="decimal" w:pos="6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225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3DD8EA0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5B563BF" w14:textId="359AFAE9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AC06523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01F4C5E3" w14:textId="5B68DDC5" w:rsidR="007B6483" w:rsidRPr="007D69C9" w:rsidRDefault="00C64585" w:rsidP="007B6483">
            <w:pPr>
              <w:tabs>
                <w:tab w:val="decimal" w:pos="68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6584499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34C5EBA" w14:textId="47510A86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3DAD871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DAE3CD8" w14:textId="4287CE97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061037B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04CF7DCC" w14:textId="4C186A2F" w:rsidR="007B6483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719B51B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204596EA" w14:textId="14CEC2E0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 w:rsidR="007B648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8BB5B23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A4162C" w14:textId="5C9765C9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FF36243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470D7ABB" w14:textId="186B9FD9" w:rsidR="007B6483" w:rsidRPr="007D69C9" w:rsidRDefault="007B6483" w:rsidP="00037919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B6483" w:rsidRPr="006666FA" w14:paraId="4E2FC2EF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5FEEFD68" w14:textId="77777777" w:rsidR="007B6483" w:rsidRPr="00B24C08" w:rsidRDefault="007B6483" w:rsidP="007B6483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06" w:type="dxa"/>
          </w:tcPr>
          <w:p w14:paraId="6E7C5851" w14:textId="77777777" w:rsidR="007B6483" w:rsidRPr="00B24C08" w:rsidRDefault="007B6483" w:rsidP="007B648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33551DF4" w14:textId="77777777" w:rsidR="007B6483" w:rsidRPr="00B24C08" w:rsidRDefault="007B6483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วางระบบคอมพิวเตอร์และฝึกอบรมทรัพยากรบุคคล</w:t>
            </w:r>
          </w:p>
        </w:tc>
        <w:tc>
          <w:tcPr>
            <w:tcW w:w="142" w:type="dxa"/>
          </w:tcPr>
          <w:p w14:paraId="636ADD4D" w14:textId="77777777" w:rsidR="007B6483" w:rsidRPr="006666FA" w:rsidRDefault="007B6483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5B8ADA4" w14:textId="061617B0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8EA17CF" w14:textId="77777777" w:rsidR="007B6483" w:rsidRPr="007D69C9" w:rsidRDefault="007B6483" w:rsidP="007B6483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7A058FB" w14:textId="52402F99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5D828DE4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48A55A4" w14:textId="6BB0B421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A047168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77F944D" w14:textId="2760E2B7" w:rsidR="007B6483" w:rsidRPr="007D69C9" w:rsidRDefault="00C64585" w:rsidP="007B6483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146908A5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1C7D5E09" w14:textId="7F96A517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08D4CAC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17C32E51" w14:textId="0D33458E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5D48602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525D77D" w14:textId="0B0D9518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7C8AB4F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3860A175" w14:textId="4FD5CF7C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E1EE256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31DDFF78" w14:textId="758A342F" w:rsidR="007B6483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C9E6CBF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54BEA02C" w14:textId="4723F100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30138816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8586E22" w14:textId="3728BA45" w:rsidR="007B6483" w:rsidRPr="007D69C9" w:rsidRDefault="007B6483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3860CC1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78A4326F" w14:textId="5C40E66B" w:rsidR="007B6483" w:rsidRPr="007D69C9" w:rsidRDefault="007B6483" w:rsidP="00037919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05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32FD1" w:rsidRPr="006666FA" w14:paraId="2A0EBB51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07D8F715" w14:textId="77777777" w:rsidR="00332FD1" w:rsidRPr="00B24C08" w:rsidRDefault="00332FD1" w:rsidP="007B6483">
            <w:pPr>
              <w:tabs>
                <w:tab w:val="left" w:pos="2580"/>
              </w:tabs>
              <w:spacing w:line="240" w:lineRule="auto"/>
              <w:ind w:left="45" w:right="66" w:hanging="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298BA6D7" w14:textId="77777777" w:rsidR="00332FD1" w:rsidRPr="00B24C08" w:rsidRDefault="00332FD1" w:rsidP="007B648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D8C4126" w14:textId="77777777" w:rsidR="00332FD1" w:rsidRPr="00B24C08" w:rsidRDefault="00332FD1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2" w:type="dxa"/>
          </w:tcPr>
          <w:p w14:paraId="38AC2DBD" w14:textId="77777777" w:rsidR="00332FD1" w:rsidRPr="006666FA" w:rsidRDefault="00332FD1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40638AE5" w14:textId="77777777" w:rsidR="00332FD1" w:rsidRPr="00B30E1D" w:rsidRDefault="00332FD1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5D447DC" w14:textId="77777777" w:rsidR="00332FD1" w:rsidRPr="007D69C9" w:rsidRDefault="00332FD1" w:rsidP="007B6483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BD5A680" w14:textId="77777777" w:rsidR="00332FD1" w:rsidRPr="00B30E1D" w:rsidRDefault="00332FD1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E6165B3" w14:textId="77777777" w:rsidR="00332FD1" w:rsidRPr="007D69C9" w:rsidRDefault="00332FD1" w:rsidP="007B6483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9875EC5" w14:textId="77777777" w:rsidR="00332FD1" w:rsidRPr="00B30E1D" w:rsidRDefault="00332FD1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94B5DC5" w14:textId="77777777" w:rsidR="00332FD1" w:rsidRPr="007D69C9" w:rsidRDefault="00332FD1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B591CDE" w14:textId="77777777" w:rsidR="00332FD1" w:rsidRPr="00B30E1D" w:rsidRDefault="00332FD1" w:rsidP="007B6483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34B5435F" w14:textId="77777777" w:rsidR="00332FD1" w:rsidRPr="007D69C9" w:rsidRDefault="00332FD1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28E65B5F" w14:textId="77777777" w:rsidR="00332FD1" w:rsidRPr="00B30E1D" w:rsidRDefault="00332FD1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84C0668" w14:textId="77777777" w:rsidR="00332FD1" w:rsidRPr="007D69C9" w:rsidRDefault="00332FD1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079E94C8" w14:textId="77777777" w:rsidR="00332FD1" w:rsidRPr="00B30E1D" w:rsidRDefault="00332FD1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9BE7DB1" w14:textId="77777777" w:rsidR="00332FD1" w:rsidRPr="007D69C9" w:rsidRDefault="00332FD1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BE8E29D" w14:textId="77777777" w:rsidR="00332FD1" w:rsidRPr="007D69C9" w:rsidRDefault="00332FD1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04A8FC8" w14:textId="77777777" w:rsidR="00332FD1" w:rsidRPr="007D69C9" w:rsidRDefault="00332FD1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77AB0F8" w14:textId="77777777" w:rsidR="00332FD1" w:rsidRPr="007D69C9" w:rsidRDefault="00332FD1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8E3CE3F" w14:textId="77777777" w:rsidR="00332FD1" w:rsidRPr="007D69C9" w:rsidRDefault="00332FD1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266C0A8D" w14:textId="77777777" w:rsidR="00332FD1" w:rsidRPr="00B30E1D" w:rsidRDefault="00332FD1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19DD7786" w14:textId="77777777" w:rsidR="00332FD1" w:rsidRPr="007D69C9" w:rsidRDefault="00332FD1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603F2146" w14:textId="77777777" w:rsidR="00332FD1" w:rsidRPr="00B30E1D" w:rsidRDefault="00332FD1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0EC7336" w14:textId="77777777" w:rsidR="00332FD1" w:rsidRPr="007D69C9" w:rsidRDefault="00332FD1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A0CD754" w14:textId="77777777" w:rsidR="00332FD1" w:rsidRPr="007D69C9" w:rsidRDefault="00332FD1" w:rsidP="007B6483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9AD7CF9" w14:textId="77777777" w:rsidR="00332FD1" w:rsidRPr="007D69C9" w:rsidRDefault="00332FD1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2FA00C90" w14:textId="77777777" w:rsidR="00332FD1" w:rsidRPr="002F05D5" w:rsidRDefault="00332FD1" w:rsidP="007B6483">
            <w:pPr>
              <w:tabs>
                <w:tab w:val="decimal" w:pos="4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670D2" w:rsidRPr="006666FA" w14:paraId="1E3D8023" w14:textId="77777777" w:rsidTr="00F171DE">
        <w:tc>
          <w:tcPr>
            <w:tcW w:w="7920" w:type="dxa"/>
            <w:gridSpan w:val="12"/>
            <w:tcMar>
              <w:left w:w="29" w:type="dxa"/>
              <w:right w:w="29" w:type="dxa"/>
            </w:tcMar>
          </w:tcPr>
          <w:p w14:paraId="66AB5537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20" w:type="dxa"/>
            <w:gridSpan w:val="15"/>
          </w:tcPr>
          <w:p w14:paraId="55F11EF5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670D2" w:rsidRPr="006666FA" w14:paraId="55928E30" w14:textId="77777777" w:rsidTr="00F171DE">
        <w:tc>
          <w:tcPr>
            <w:tcW w:w="2700" w:type="dxa"/>
            <w:tcMar>
              <w:left w:w="29" w:type="dxa"/>
              <w:right w:w="29" w:type="dxa"/>
            </w:tcMar>
          </w:tcPr>
          <w:p w14:paraId="38697E1B" w14:textId="77777777" w:rsidR="00C670D2" w:rsidRPr="006666FA" w:rsidRDefault="00C670D2" w:rsidP="00F1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ชื่อบริษัท</w:t>
            </w:r>
          </w:p>
        </w:tc>
        <w:tc>
          <w:tcPr>
            <w:tcW w:w="106" w:type="dxa"/>
          </w:tcPr>
          <w:p w14:paraId="42179EE9" w14:textId="77777777" w:rsidR="00C670D2" w:rsidRPr="006666FA" w:rsidRDefault="00C670D2" w:rsidP="00F171DE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1F3826F7" w14:textId="77777777" w:rsidR="00C670D2" w:rsidRPr="006666FA" w:rsidRDefault="00C670D2" w:rsidP="00F171DE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3B8ECC" w14:textId="77777777" w:rsidR="00C670D2" w:rsidRPr="006666FA" w:rsidRDefault="00C670D2" w:rsidP="00F171DE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2" w:type="dxa"/>
          </w:tcPr>
          <w:p w14:paraId="2FE20360" w14:textId="77777777" w:rsidR="00C670D2" w:rsidRPr="006666FA" w:rsidRDefault="00C670D2" w:rsidP="00F171D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0CA8367F" w14:textId="77777777" w:rsidR="00C670D2" w:rsidRPr="006666FA" w:rsidRDefault="00C670D2" w:rsidP="00F171D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C3F5797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0" w:type="dxa"/>
            <w:gridSpan w:val="3"/>
            <w:tcMar>
              <w:left w:w="29" w:type="dxa"/>
              <w:right w:w="29" w:type="dxa"/>
            </w:tcMar>
          </w:tcPr>
          <w:p w14:paraId="15101134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ทุนชำระแล้ว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2470A719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9" w:type="dxa"/>
            <w:gridSpan w:val="3"/>
            <w:tcMar>
              <w:left w:w="29" w:type="dxa"/>
              <w:right w:w="29" w:type="dxa"/>
            </w:tcMar>
          </w:tcPr>
          <w:p w14:paraId="10C72E32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43EBE9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CBE28E0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59" w:type="dxa"/>
            <w:gridSpan w:val="3"/>
            <w:tcMar>
              <w:left w:w="29" w:type="dxa"/>
              <w:right w:w="29" w:type="dxa"/>
            </w:tcMar>
          </w:tcPr>
          <w:p w14:paraId="26331469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A2BD84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E4D1B5D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21" w:type="dxa"/>
            <w:gridSpan w:val="3"/>
            <w:tcMar>
              <w:left w:w="29" w:type="dxa"/>
              <w:right w:w="29" w:type="dxa"/>
            </w:tcMar>
          </w:tcPr>
          <w:p w14:paraId="7F1F9147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155078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41BCF937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15" w:type="dxa"/>
            <w:gridSpan w:val="3"/>
            <w:tcMar>
              <w:left w:w="29" w:type="dxa"/>
              <w:right w:w="29" w:type="dxa"/>
            </w:tcMar>
          </w:tcPr>
          <w:p w14:paraId="09B182EF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  <w:p w14:paraId="79F8B707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สำหรับปี</w:t>
            </w:r>
          </w:p>
        </w:tc>
      </w:tr>
      <w:tr w:rsidR="00C670D2" w:rsidRPr="006666FA" w14:paraId="64D8FA01" w14:textId="77777777" w:rsidTr="00F171DE">
        <w:tc>
          <w:tcPr>
            <w:tcW w:w="2700" w:type="dxa"/>
            <w:tcMar>
              <w:left w:w="29" w:type="dxa"/>
              <w:right w:w="29" w:type="dxa"/>
            </w:tcMar>
          </w:tcPr>
          <w:p w14:paraId="7265B102" w14:textId="77777777" w:rsidR="00C670D2" w:rsidRPr="006666FA" w:rsidRDefault="00C670D2" w:rsidP="00F171DE">
            <w:pPr>
              <w:tabs>
                <w:tab w:val="left" w:pos="2580"/>
              </w:tabs>
              <w:spacing w:line="240" w:lineRule="atLeast"/>
              <w:ind w:right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" w:type="dxa"/>
          </w:tcPr>
          <w:p w14:paraId="4244974E" w14:textId="77777777" w:rsidR="00C670D2" w:rsidRPr="006666FA" w:rsidRDefault="00C670D2" w:rsidP="00F171DE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C6D75A8" w14:textId="77777777" w:rsidR="00C670D2" w:rsidRPr="006666FA" w:rsidRDefault="00C670D2" w:rsidP="00F171DE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6E47A491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4D813627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1074A29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FB4F87C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1CAD94FA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A38EBD3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4BBCF8E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4161C28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F42EC65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5573AB91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189C173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CCF4892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71FE32E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D5B22E5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7C567418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1BB0B2CF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4C86CDD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780546EE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D7F00D5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0C4FECA2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135C310" w14:textId="77777777" w:rsidR="00C670D2" w:rsidRPr="006666FA" w:rsidRDefault="00C670D2" w:rsidP="00F171DE">
            <w:pPr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6893034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480B0A3D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6A94ADB5" w14:textId="77777777" w:rsidR="00C670D2" w:rsidRPr="006666FA" w:rsidRDefault="00C670D2" w:rsidP="00F171D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C670D2" w:rsidRPr="006666FA" w14:paraId="4235E295" w14:textId="77777777" w:rsidTr="00F171DE">
        <w:tc>
          <w:tcPr>
            <w:tcW w:w="2700" w:type="dxa"/>
            <w:tcMar>
              <w:left w:w="29" w:type="dxa"/>
              <w:right w:w="29" w:type="dxa"/>
            </w:tcMar>
          </w:tcPr>
          <w:p w14:paraId="72FBDEDD" w14:textId="77777777" w:rsidR="00C670D2" w:rsidRPr="006666FA" w:rsidRDefault="00C670D2" w:rsidP="00F1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" w:type="dxa"/>
          </w:tcPr>
          <w:p w14:paraId="43A1B0B5" w14:textId="77777777" w:rsidR="00C670D2" w:rsidRPr="006666FA" w:rsidRDefault="00C670D2" w:rsidP="00F171DE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2D04E34D" w14:textId="77777777" w:rsidR="00C670D2" w:rsidRPr="006666FA" w:rsidRDefault="00C670D2" w:rsidP="00F171DE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</w:tcPr>
          <w:p w14:paraId="2F90C8C1" w14:textId="77777777" w:rsidR="00C670D2" w:rsidRPr="006666FA" w:rsidRDefault="00C670D2" w:rsidP="00F1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gridSpan w:val="3"/>
            <w:tcMar>
              <w:left w:w="29" w:type="dxa"/>
              <w:right w:w="29" w:type="dxa"/>
            </w:tcMar>
          </w:tcPr>
          <w:p w14:paraId="60726E66" w14:textId="77777777" w:rsidR="00C670D2" w:rsidRPr="006666FA" w:rsidRDefault="00C670D2" w:rsidP="00F1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1023A8A" w14:textId="77777777" w:rsidR="00C670D2" w:rsidRPr="006666FA" w:rsidRDefault="00C670D2" w:rsidP="00F1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03" w:type="dxa"/>
            <w:gridSpan w:val="19"/>
            <w:tcMar>
              <w:left w:w="29" w:type="dxa"/>
              <w:right w:w="29" w:type="dxa"/>
            </w:tcMar>
          </w:tcPr>
          <w:p w14:paraId="6D8C80CB" w14:textId="77777777" w:rsidR="00C670D2" w:rsidRPr="006666FA" w:rsidRDefault="00C670D2" w:rsidP="00F171DE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C670D2" w:rsidRPr="006666FA" w14:paraId="07735374" w14:textId="77777777" w:rsidTr="00F171DE">
        <w:tc>
          <w:tcPr>
            <w:tcW w:w="2700" w:type="dxa"/>
            <w:tcMar>
              <w:left w:w="29" w:type="dxa"/>
              <w:right w:w="29" w:type="dxa"/>
            </w:tcMar>
          </w:tcPr>
          <w:p w14:paraId="28424B44" w14:textId="30F2E1B1" w:rsidR="00C670D2" w:rsidRPr="006666FA" w:rsidRDefault="00C670D2" w:rsidP="00F1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บริษัทย่อยทางตรง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6" w:type="dxa"/>
          </w:tcPr>
          <w:p w14:paraId="124E4114" w14:textId="77777777" w:rsidR="00C670D2" w:rsidRPr="006666FA" w:rsidRDefault="00C670D2" w:rsidP="00F171DE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F2359C8" w14:textId="77777777" w:rsidR="00C670D2" w:rsidRPr="006666FA" w:rsidRDefault="00C670D2" w:rsidP="00F171DE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</w:tcPr>
          <w:p w14:paraId="6A382C5D" w14:textId="77777777" w:rsidR="00C670D2" w:rsidRPr="006666FA" w:rsidRDefault="00C670D2" w:rsidP="00F171DE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080ADC68" w14:textId="77777777" w:rsidR="00C670D2" w:rsidRPr="006666FA" w:rsidRDefault="00C670D2" w:rsidP="00F171DE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3B6357C" w14:textId="77777777" w:rsidR="00C670D2" w:rsidRPr="006666FA" w:rsidRDefault="00C670D2" w:rsidP="00F171DE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202E9643" w14:textId="77777777" w:rsidR="00C670D2" w:rsidRPr="006666FA" w:rsidRDefault="00C670D2" w:rsidP="00F171DE">
            <w:pPr>
              <w:tabs>
                <w:tab w:val="decimal" w:pos="52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647555E" w14:textId="77777777" w:rsidR="00C670D2" w:rsidRPr="006666FA" w:rsidRDefault="00C670D2" w:rsidP="00F171DE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9A2C67F" w14:textId="77777777" w:rsidR="00C670D2" w:rsidRPr="006666FA" w:rsidRDefault="00C670D2" w:rsidP="00F171DE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4A5DDB1" w14:textId="77777777" w:rsidR="00C670D2" w:rsidRPr="006666FA" w:rsidRDefault="00C670D2" w:rsidP="00F171DE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A3683D4" w14:textId="77777777" w:rsidR="00C670D2" w:rsidRPr="006666FA" w:rsidRDefault="00C670D2" w:rsidP="00F171DE">
            <w:pPr>
              <w:tabs>
                <w:tab w:val="decimal" w:pos="70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686C1C27" w14:textId="77777777" w:rsidR="00C670D2" w:rsidRPr="006666FA" w:rsidRDefault="00C670D2" w:rsidP="00F171DE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1680F098" w14:textId="77777777" w:rsidR="00C670D2" w:rsidRPr="006666FA" w:rsidRDefault="00C670D2" w:rsidP="00F171DE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6B9AA453" w14:textId="77777777" w:rsidR="00C670D2" w:rsidRPr="006666FA" w:rsidRDefault="00C670D2" w:rsidP="00F171DE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269EEB55" w14:textId="77777777" w:rsidR="00C670D2" w:rsidRPr="006666FA" w:rsidRDefault="00C670D2" w:rsidP="00F171DE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9B6D400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35EFDFB7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E662F8B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413ACCF3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7D55DDF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1F7EF474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6474C1B5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6E38261A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7B1A9C1E" w14:textId="77777777" w:rsidR="00C670D2" w:rsidRPr="006666FA" w:rsidRDefault="00C670D2" w:rsidP="00F171DE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6E421A9" w14:textId="77777777" w:rsidR="00C670D2" w:rsidRPr="006666FA" w:rsidRDefault="00C670D2" w:rsidP="00F171DE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8EC267D" w14:textId="77777777" w:rsidR="00C670D2" w:rsidRPr="006666FA" w:rsidRDefault="00C670D2" w:rsidP="00F171DE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568D57EF" w14:textId="77777777" w:rsidR="00C670D2" w:rsidRPr="006666FA" w:rsidRDefault="00C670D2" w:rsidP="00F171DE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B6483" w:rsidRPr="006666FA" w14:paraId="7CDE2A95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2457C69D" w14:textId="77777777" w:rsidR="007B6483" w:rsidRDefault="007B6483" w:rsidP="007B6483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มาสเตอร์ มอเตอร์ </w:t>
            </w:r>
          </w:p>
          <w:p w14:paraId="19563959" w14:textId="6B41078A" w:rsidR="007B6483" w:rsidRPr="00B24C08" w:rsidRDefault="007B6483" w:rsidP="007B6483">
            <w:pPr>
              <w:tabs>
                <w:tab w:val="left" w:pos="2580"/>
              </w:tabs>
              <w:spacing w:line="240" w:lineRule="auto"/>
              <w:ind w:left="198" w:right="66" w:hanging="19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เซอร์วิสเซส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(ประเทศไทย)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06" w:type="dxa"/>
          </w:tcPr>
          <w:p w14:paraId="1BE2BBBD" w14:textId="77777777" w:rsidR="007B6483" w:rsidRPr="00B24C08" w:rsidRDefault="007B6483" w:rsidP="007B6483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6449022C" w14:textId="77777777" w:rsidR="007B6483" w:rsidRPr="00B24C08" w:rsidRDefault="007B6483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บริการซ่อมแซมรถ</w:t>
            </w:r>
          </w:p>
        </w:tc>
        <w:tc>
          <w:tcPr>
            <w:tcW w:w="142" w:type="dxa"/>
          </w:tcPr>
          <w:p w14:paraId="5FE53AE2" w14:textId="77777777" w:rsidR="007B6483" w:rsidRPr="006666FA" w:rsidRDefault="007B6483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7810D554" w14:textId="2ABCE24F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</w:t>
            </w:r>
            <w:r w:rsidR="00597C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="00573E9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38D4E091" w14:textId="77777777" w:rsidR="007B6483" w:rsidRPr="007D69C9" w:rsidRDefault="007B6483" w:rsidP="007B6483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59B7E7A0" w14:textId="20DF84D0" w:rsidR="007B6483" w:rsidRPr="007D69C9" w:rsidRDefault="00C6458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</w:t>
            </w:r>
            <w:r w:rsidR="00B010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7F3DD3DE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01F5D753" w14:textId="5AF5680C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F523F60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15636DF" w14:textId="212CC120" w:rsidR="007B6483" w:rsidRPr="007D69C9" w:rsidRDefault="00C64585" w:rsidP="007B6483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383D033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Mar>
              <w:left w:w="29" w:type="dxa"/>
              <w:right w:w="29" w:type="dxa"/>
            </w:tcMar>
          </w:tcPr>
          <w:p w14:paraId="72D6D711" w14:textId="4C94D7F5" w:rsidR="007B6483" w:rsidRPr="007D69C9" w:rsidRDefault="00367795" w:rsidP="00367795">
            <w:pPr>
              <w:tabs>
                <w:tab w:val="decimal" w:pos="6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7059D43" w14:textId="77777777" w:rsidR="007B6483" w:rsidRPr="007D69C9" w:rsidRDefault="007B6483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Mar>
              <w:left w:w="29" w:type="dxa"/>
              <w:right w:w="29" w:type="dxa"/>
            </w:tcMar>
          </w:tcPr>
          <w:p w14:paraId="6D6EF75E" w14:textId="2005D630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514BDCB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17C1FD46" w14:textId="3ABB4D97" w:rsidR="007B6483" w:rsidRPr="007D69C9" w:rsidRDefault="007B6483" w:rsidP="007B6483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81E28D2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Mar>
              <w:left w:w="29" w:type="dxa"/>
              <w:right w:w="29" w:type="dxa"/>
            </w:tcMar>
          </w:tcPr>
          <w:p w14:paraId="0810B139" w14:textId="16EA0876" w:rsidR="007B6483" w:rsidRPr="007D69C9" w:rsidRDefault="007B6483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36B7C47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Mar>
              <w:left w:w="29" w:type="dxa"/>
              <w:right w:w="29" w:type="dxa"/>
            </w:tcMar>
          </w:tcPr>
          <w:p w14:paraId="4D8B557B" w14:textId="355AC383" w:rsidR="007B6483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216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55B3788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Mar>
              <w:left w:w="29" w:type="dxa"/>
              <w:right w:w="29" w:type="dxa"/>
            </w:tcMar>
          </w:tcPr>
          <w:p w14:paraId="476E532B" w14:textId="2AB6BF86" w:rsidR="007B6483" w:rsidRPr="007D69C9" w:rsidRDefault="00C64585" w:rsidP="007B648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</w:t>
            </w:r>
            <w:r w:rsidR="007B6483"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E796EB6" w14:textId="77777777" w:rsidR="007B6483" w:rsidRPr="007D69C9" w:rsidRDefault="007B6483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43993101" w14:textId="68FEE973" w:rsidR="007B6483" w:rsidRPr="007D69C9" w:rsidRDefault="006D53A8" w:rsidP="006D53A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66F9DAFD" w14:textId="77777777" w:rsidR="007B6483" w:rsidRPr="007D69C9" w:rsidRDefault="007B6483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Mar>
              <w:left w:w="29" w:type="dxa"/>
              <w:right w:w="29" w:type="dxa"/>
            </w:tcMar>
          </w:tcPr>
          <w:p w14:paraId="1A52FDC5" w14:textId="0AFCCC2D" w:rsidR="007B6483" w:rsidRPr="007D69C9" w:rsidRDefault="007B6483" w:rsidP="00037919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05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67795" w:rsidRPr="006666FA" w14:paraId="33B9AAE4" w14:textId="77777777" w:rsidTr="00C670D2">
        <w:tc>
          <w:tcPr>
            <w:tcW w:w="2806" w:type="dxa"/>
            <w:gridSpan w:val="2"/>
            <w:tcMar>
              <w:left w:w="29" w:type="dxa"/>
              <w:right w:w="29" w:type="dxa"/>
            </w:tcMar>
          </w:tcPr>
          <w:p w14:paraId="186795E6" w14:textId="5A32EDFA" w:rsidR="00367795" w:rsidRPr="00B24C08" w:rsidRDefault="00367795" w:rsidP="00367795">
            <w:pPr>
              <w:spacing w:line="240" w:lineRule="auto"/>
              <w:ind w:left="147" w:right="-18" w:hanging="147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เอ็มจีซี เอวิเอชั่น แอนด์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ชาร์เตอร์ 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เซอร์วิสเซส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(เอเชีย)</w:t>
            </w:r>
            <w:r w:rsidRPr="00B24C0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8EE4570" w14:textId="537EA140" w:rsidR="00367795" w:rsidRPr="00B24C08" w:rsidRDefault="00367795" w:rsidP="007B648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1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บริการจัดหาเครื่องบิน</w:t>
            </w:r>
          </w:p>
        </w:tc>
        <w:tc>
          <w:tcPr>
            <w:tcW w:w="142" w:type="dxa"/>
          </w:tcPr>
          <w:p w14:paraId="47EAB776" w14:textId="77777777" w:rsidR="00367795" w:rsidRPr="006666FA" w:rsidRDefault="0036779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28CFCE4" w14:textId="0490E2E5" w:rsidR="00367795" w:rsidRPr="007D69C9" w:rsidRDefault="0036779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5CE7432" w14:textId="77777777" w:rsidR="00367795" w:rsidRPr="007D69C9" w:rsidRDefault="00367795" w:rsidP="007B6483">
            <w:pPr>
              <w:tabs>
                <w:tab w:val="decimal" w:pos="882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1C4C72F0" w14:textId="41FD166E" w:rsidR="00367795" w:rsidRPr="007D69C9" w:rsidRDefault="00367795" w:rsidP="007B648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 w:rsidRPr="007D69C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BE233AF" w14:textId="77777777" w:rsidR="00367795" w:rsidRPr="007D69C9" w:rsidRDefault="00367795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FE599E3" w14:textId="2E126BC0" w:rsidR="00367795" w:rsidRPr="007D69C9" w:rsidRDefault="00367795" w:rsidP="00037919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64D8715" w14:textId="77777777" w:rsidR="00367795" w:rsidRPr="007D69C9" w:rsidRDefault="00367795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774426F0" w14:textId="2580D850" w:rsidR="00367795" w:rsidRPr="007D69C9" w:rsidRDefault="00367795" w:rsidP="00037919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0C96BE20" w14:textId="77777777" w:rsidR="00367795" w:rsidRPr="007D69C9" w:rsidRDefault="00367795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0E088BB3" w14:textId="55D4357F" w:rsidR="00367795" w:rsidRPr="007D69C9" w:rsidRDefault="00367795" w:rsidP="00367795">
            <w:pPr>
              <w:tabs>
                <w:tab w:val="decimal" w:pos="6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78E3FCBC" w14:textId="77777777" w:rsidR="00367795" w:rsidRPr="007D69C9" w:rsidRDefault="00367795" w:rsidP="007B648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5D63A6AA" w14:textId="4865D094" w:rsidR="00367795" w:rsidRPr="007D69C9" w:rsidRDefault="00367795" w:rsidP="007B6483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52FDB707" w14:textId="77777777" w:rsidR="00367795" w:rsidRPr="007D69C9" w:rsidRDefault="00367795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6A635744" w14:textId="36D34E79" w:rsidR="00367795" w:rsidRPr="007D69C9" w:rsidRDefault="00367795" w:rsidP="00037919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0017AFBD" w14:textId="77777777" w:rsidR="00367795" w:rsidRPr="007D69C9" w:rsidRDefault="00367795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27BD8595" w14:textId="25CBE970" w:rsidR="00367795" w:rsidRPr="007D69C9" w:rsidRDefault="00367795" w:rsidP="00037919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2CBA6725" w14:textId="77777777" w:rsidR="00367795" w:rsidRPr="007D69C9" w:rsidRDefault="00367795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0613B888" w14:textId="0760FD6E" w:rsidR="00367795" w:rsidRPr="007D69C9" w:rsidRDefault="0036779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3D9AF4D3" w14:textId="77777777" w:rsidR="00367795" w:rsidRPr="007D69C9" w:rsidRDefault="00367795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CAF1E10" w14:textId="57D730F5" w:rsidR="00367795" w:rsidRPr="007D69C9" w:rsidRDefault="00367795" w:rsidP="007B6483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65213CBA" w14:textId="77777777" w:rsidR="00367795" w:rsidRPr="007D69C9" w:rsidRDefault="00367795" w:rsidP="007B648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4723A195" w14:textId="78876A06" w:rsidR="00367795" w:rsidRPr="007D69C9" w:rsidRDefault="00367795" w:rsidP="006D53A8">
            <w:pPr>
              <w:tabs>
                <w:tab w:val="decimal" w:pos="34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3CFAAE31" w14:textId="77777777" w:rsidR="00367795" w:rsidRPr="007D69C9" w:rsidRDefault="00367795" w:rsidP="007B648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tcMar>
              <w:left w:w="29" w:type="dxa"/>
              <w:right w:w="29" w:type="dxa"/>
            </w:tcMar>
          </w:tcPr>
          <w:p w14:paraId="77F95834" w14:textId="7CEB2EF0" w:rsidR="00367795" w:rsidRPr="007D69C9" w:rsidRDefault="00367795" w:rsidP="00037919">
            <w:pPr>
              <w:tabs>
                <w:tab w:val="decimal" w:pos="376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77553" w:rsidRPr="006666FA" w14:paraId="1D24F93A" w14:textId="77777777" w:rsidTr="00C670D2">
        <w:tc>
          <w:tcPr>
            <w:tcW w:w="2700" w:type="dxa"/>
            <w:tcMar>
              <w:left w:w="29" w:type="dxa"/>
              <w:right w:w="29" w:type="dxa"/>
            </w:tcMar>
          </w:tcPr>
          <w:p w14:paraId="721482EC" w14:textId="77777777" w:rsidR="00877553" w:rsidRPr="00B24C08" w:rsidRDefault="00877553" w:rsidP="008775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24C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รวมเงินลงทุนในบริษัทย่อยทางตรง</w:t>
            </w:r>
          </w:p>
        </w:tc>
        <w:tc>
          <w:tcPr>
            <w:tcW w:w="106" w:type="dxa"/>
          </w:tcPr>
          <w:p w14:paraId="17EF8E0D" w14:textId="77777777" w:rsidR="00877553" w:rsidRPr="00B24C08" w:rsidRDefault="00877553" w:rsidP="0087755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72" w:type="dxa"/>
            <w:tcMar>
              <w:left w:w="29" w:type="dxa"/>
              <w:right w:w="29" w:type="dxa"/>
            </w:tcMar>
          </w:tcPr>
          <w:p w14:paraId="5C293501" w14:textId="77777777" w:rsidR="00877553" w:rsidRPr="00B24C08" w:rsidRDefault="00877553" w:rsidP="00877553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</w:tcPr>
          <w:p w14:paraId="33E34E9E" w14:textId="77777777" w:rsidR="00877553" w:rsidRPr="006666FA" w:rsidRDefault="00877553" w:rsidP="0087755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324BC26A" w14:textId="77777777" w:rsidR="00877553" w:rsidRPr="007D69C9" w:rsidRDefault="00877553" w:rsidP="00877553">
            <w:pPr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F6E2D22" w14:textId="77777777" w:rsidR="00877553" w:rsidRPr="007D69C9" w:rsidRDefault="00877553" w:rsidP="00877553">
            <w:pPr>
              <w:tabs>
                <w:tab w:val="decimal" w:pos="882"/>
              </w:tabs>
              <w:spacing w:line="240" w:lineRule="auto"/>
              <w:ind w:left="-100" w:right="27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567" w:type="dxa"/>
            <w:tcMar>
              <w:left w:w="29" w:type="dxa"/>
              <w:right w:w="29" w:type="dxa"/>
            </w:tcMar>
          </w:tcPr>
          <w:p w14:paraId="60C635E9" w14:textId="77777777" w:rsidR="00877553" w:rsidRPr="007D69C9" w:rsidRDefault="00877553" w:rsidP="00877553">
            <w:pPr>
              <w:tabs>
                <w:tab w:val="decimal" w:pos="342"/>
              </w:tabs>
              <w:spacing w:line="240" w:lineRule="auto"/>
              <w:ind w:left="-63" w:right="-9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F0F0D34" w14:textId="77777777" w:rsidR="00877553" w:rsidRPr="007D69C9" w:rsidRDefault="00877553" w:rsidP="0087755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6F7A4A65" w14:textId="77777777" w:rsidR="00877553" w:rsidRPr="007D69C9" w:rsidRDefault="00877553" w:rsidP="00877553">
            <w:pPr>
              <w:tabs>
                <w:tab w:val="decimal" w:pos="6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418501F9" w14:textId="77777777" w:rsidR="00877553" w:rsidRPr="007D69C9" w:rsidRDefault="00877553" w:rsidP="0087755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709" w:type="dxa"/>
            <w:tcMar>
              <w:left w:w="29" w:type="dxa"/>
              <w:right w:w="29" w:type="dxa"/>
            </w:tcMar>
          </w:tcPr>
          <w:p w14:paraId="26A97BE9" w14:textId="77777777" w:rsidR="00877553" w:rsidRPr="007D69C9" w:rsidRDefault="00877553" w:rsidP="00877553">
            <w:pPr>
              <w:tabs>
                <w:tab w:val="decimal" w:pos="602"/>
              </w:tabs>
              <w:spacing w:line="240" w:lineRule="atLeast"/>
              <w:ind w:right="-8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3" w:type="dxa"/>
            <w:tcMar>
              <w:left w:w="29" w:type="dxa"/>
              <w:right w:w="29" w:type="dxa"/>
            </w:tcMar>
          </w:tcPr>
          <w:p w14:paraId="4F0353F0" w14:textId="77777777" w:rsidR="00877553" w:rsidRPr="007D69C9" w:rsidRDefault="00877553" w:rsidP="00877553">
            <w:pPr>
              <w:tabs>
                <w:tab w:val="decimal" w:pos="662"/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4DB8042A" w14:textId="434052B8" w:rsidR="00877553" w:rsidRPr="007D69C9" w:rsidRDefault="00C64585" w:rsidP="00877553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8775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388</w:t>
            </w:r>
            <w:r w:rsidR="008775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2784A144" w14:textId="77777777" w:rsidR="00877553" w:rsidRPr="007D69C9" w:rsidRDefault="00877553" w:rsidP="0087755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262B77A9" w14:textId="6F16FE32" w:rsidR="00877553" w:rsidRPr="007D69C9" w:rsidRDefault="00C64585" w:rsidP="00877553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8775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283</w:t>
            </w:r>
            <w:r w:rsidR="008775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6C9A4C95" w14:textId="77777777" w:rsidR="00877553" w:rsidRPr="007D69C9" w:rsidRDefault="00877553" w:rsidP="0087755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7678E730" w14:textId="1E202148" w:rsidR="00877553" w:rsidRPr="007D69C9" w:rsidRDefault="00877553" w:rsidP="00877553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74A0E68" w14:textId="77777777" w:rsidR="00877553" w:rsidRPr="007D69C9" w:rsidRDefault="00877553" w:rsidP="00877553">
            <w:pPr>
              <w:tabs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0F1769E6" w14:textId="2F8D26AD" w:rsidR="00877553" w:rsidRPr="007D69C9" w:rsidRDefault="00877553" w:rsidP="00877553">
            <w:pPr>
              <w:tabs>
                <w:tab w:val="decimal" w:pos="58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500</w:t>
            </w:r>
            <w:r w:rsidRPr="007D69C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2" w:type="dxa"/>
            <w:tcMar>
              <w:left w:w="29" w:type="dxa"/>
              <w:right w:w="29" w:type="dxa"/>
            </w:tcMar>
          </w:tcPr>
          <w:p w14:paraId="1046664A" w14:textId="77777777" w:rsidR="00877553" w:rsidRPr="007D69C9" w:rsidRDefault="00877553" w:rsidP="00877553">
            <w:pPr>
              <w:tabs>
                <w:tab w:val="decimal" w:pos="582"/>
                <w:tab w:val="decimal" w:pos="1062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77CECE2A" w14:textId="61743C02" w:rsidR="00877553" w:rsidRPr="007D69C9" w:rsidRDefault="00C64585" w:rsidP="000B0016">
            <w:pPr>
              <w:tabs>
                <w:tab w:val="decimal" w:pos="73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6A7D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347</w:t>
            </w:r>
            <w:r w:rsidR="006A7D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06" w:type="dxa"/>
            <w:tcMar>
              <w:left w:w="29" w:type="dxa"/>
              <w:right w:w="29" w:type="dxa"/>
            </w:tcMar>
          </w:tcPr>
          <w:p w14:paraId="53C824AE" w14:textId="77777777" w:rsidR="00877553" w:rsidRPr="007D69C9" w:rsidRDefault="00877553" w:rsidP="0087755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40341821" w14:textId="7B2DB592" w:rsidR="00877553" w:rsidRPr="007D69C9" w:rsidRDefault="00C64585" w:rsidP="00877553">
            <w:pPr>
              <w:tabs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8775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242</w:t>
            </w:r>
            <w:r w:rsidR="008775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976</w:t>
            </w:r>
          </w:p>
        </w:tc>
        <w:tc>
          <w:tcPr>
            <w:tcW w:w="122" w:type="dxa"/>
            <w:tcMar>
              <w:left w:w="29" w:type="dxa"/>
              <w:right w:w="29" w:type="dxa"/>
            </w:tcMar>
          </w:tcPr>
          <w:p w14:paraId="298E7990" w14:textId="77777777" w:rsidR="00877553" w:rsidRPr="007D69C9" w:rsidRDefault="00877553" w:rsidP="0087755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59DA5F67" w14:textId="512050AA" w:rsidR="00877553" w:rsidRPr="007D69C9" w:rsidRDefault="00C64585" w:rsidP="000B0016">
            <w:pPr>
              <w:tabs>
                <w:tab w:val="decimal" w:pos="62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</w:t>
            </w:r>
            <w:r w:rsidR="008775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41" w:type="dxa"/>
            <w:tcMar>
              <w:left w:w="29" w:type="dxa"/>
              <w:right w:w="29" w:type="dxa"/>
            </w:tcMar>
          </w:tcPr>
          <w:p w14:paraId="298AE74F" w14:textId="77777777" w:rsidR="00877553" w:rsidRPr="007D69C9" w:rsidRDefault="00877553" w:rsidP="00877553">
            <w:pPr>
              <w:tabs>
                <w:tab w:val="decimal" w:pos="10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tcMar>
              <w:left w:w="29" w:type="dxa"/>
              <w:right w:w="29" w:type="dxa"/>
            </w:tcMar>
          </w:tcPr>
          <w:p w14:paraId="50D882F6" w14:textId="2423B736" w:rsidR="00877553" w:rsidRPr="007D69C9" w:rsidRDefault="00C64585" w:rsidP="000B0016">
            <w:pPr>
              <w:tabs>
                <w:tab w:val="decimal" w:pos="650"/>
              </w:tabs>
              <w:spacing w:line="240" w:lineRule="atLeast"/>
              <w:ind w:right="-5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277</w:t>
            </w:r>
            <w:r w:rsidR="008775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</w:p>
        </w:tc>
      </w:tr>
    </w:tbl>
    <w:p w14:paraId="1A66D954" w14:textId="77777777" w:rsidR="004A4210" w:rsidRPr="007F0F48" w:rsidRDefault="004A4210" w:rsidP="004A531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447A6C8" w14:textId="77777777" w:rsidR="000D3BEC" w:rsidRPr="007F0F48" w:rsidRDefault="000D3BEC" w:rsidP="000D3BEC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B6CA7E" w14:textId="77777777" w:rsidR="005C35EE" w:rsidRDefault="005C35EE" w:rsidP="001936DB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BD62166" w14:textId="1BBD3C16" w:rsidR="00573E93" w:rsidRPr="005F7A92" w:rsidRDefault="00573E93" w:rsidP="001936DB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573E93" w:rsidRPr="005F7A92" w:rsidSect="00764735">
          <w:footerReference w:type="default" r:id="rId14"/>
          <w:pgSz w:w="16839" w:h="11907" w:orient="landscape" w:code="9"/>
          <w:pgMar w:top="1440" w:right="1152" w:bottom="1152" w:left="1152" w:header="720" w:footer="720" w:gutter="0"/>
          <w:paperSrc w:first="7" w:other="7"/>
          <w:cols w:space="720"/>
          <w:docGrid w:linePitch="299"/>
        </w:sectPr>
      </w:pPr>
    </w:p>
    <w:p w14:paraId="6F7442D3" w14:textId="22524953" w:rsidR="005C35EE" w:rsidRDefault="005C35EE" w:rsidP="005C35EE">
      <w:pPr>
        <w:ind w:left="540"/>
        <w:jc w:val="both"/>
        <w:rPr>
          <w:rFonts w:asciiTheme="majorBidi" w:hAnsiTheme="majorBidi" w:cs="Angsana New"/>
          <w:sz w:val="30"/>
          <w:szCs w:val="30"/>
          <w:lang w:bidi="th-TH"/>
        </w:rPr>
      </w:pPr>
      <w:bookmarkStart w:id="2" w:name="_Hlk89001944"/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lastRenderedPageBreak/>
        <w:t>รายละเอียดบริษัทย่อยทางอ้อมของบริษัท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ธันวาคม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และ</w:t>
      </w:r>
      <w:r w:rsidRPr="005C35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C35EE">
        <w:rPr>
          <w:rFonts w:asciiTheme="majorBidi" w:hAnsiTheme="majorBidi" w:cstheme="majorBidi"/>
          <w:sz w:val="30"/>
          <w:szCs w:val="30"/>
        </w:rPr>
        <w:t xml:space="preserve"> </w:t>
      </w:r>
      <w:r w:rsidRPr="005C35EE">
        <w:rPr>
          <w:rFonts w:asciiTheme="majorBidi" w:hAnsiTheme="majorBidi" w:cs="Angsana New" w:hint="cs"/>
          <w:sz w:val="30"/>
          <w:szCs w:val="30"/>
          <w:cs/>
          <w:lang w:bidi="th-TH"/>
        </w:rPr>
        <w:t>มีดังนี้</w:t>
      </w:r>
    </w:p>
    <w:p w14:paraId="60C8A079" w14:textId="77777777" w:rsidR="005C35EE" w:rsidRPr="005C35EE" w:rsidRDefault="005C35EE" w:rsidP="005C35EE">
      <w:pPr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1"/>
        <w:gridCol w:w="178"/>
        <w:gridCol w:w="1711"/>
        <w:gridCol w:w="178"/>
        <w:gridCol w:w="910"/>
        <w:gridCol w:w="178"/>
        <w:gridCol w:w="840"/>
        <w:gridCol w:w="178"/>
        <w:gridCol w:w="956"/>
        <w:gridCol w:w="178"/>
        <w:gridCol w:w="992"/>
      </w:tblGrid>
      <w:tr w:rsidR="005C35EE" w:rsidRPr="005C35EE" w14:paraId="7563B50C" w14:textId="77777777" w:rsidTr="006455CB">
        <w:trPr>
          <w:cantSplit/>
          <w:trHeight w:val="18"/>
          <w:tblHeader/>
        </w:trPr>
        <w:tc>
          <w:tcPr>
            <w:tcW w:w="2971" w:type="dxa"/>
            <w:vAlign w:val="bottom"/>
          </w:tcPr>
          <w:p w14:paraId="1566D496" w14:textId="3C4CFF76" w:rsidR="005C35EE" w:rsidRPr="005C35EE" w:rsidRDefault="005C35EE" w:rsidP="005C35EE">
            <w:pPr>
              <w:tabs>
                <w:tab w:val="decimal" w:pos="-76"/>
              </w:tabs>
              <w:spacing w:line="240" w:lineRule="atLeast"/>
              <w:ind w:lef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ชื่อบริษัท</w:t>
            </w:r>
          </w:p>
        </w:tc>
        <w:tc>
          <w:tcPr>
            <w:tcW w:w="178" w:type="dxa"/>
          </w:tcPr>
          <w:p w14:paraId="0285E123" w14:textId="77777777" w:rsidR="005C35EE" w:rsidRPr="005C35EE" w:rsidRDefault="005C35EE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D27D75C" w14:textId="77777777" w:rsidR="006455CB" w:rsidRDefault="006455CB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F63797" w14:textId="29E54F81" w:rsidR="005C35EE" w:rsidRPr="005C35EE" w:rsidRDefault="005C35EE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1F422C66" w14:textId="77777777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gridSpan w:val="3"/>
          </w:tcPr>
          <w:p w14:paraId="2CC974A7" w14:textId="3102F7A8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478CFAD7" w14:textId="77777777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gridSpan w:val="3"/>
          </w:tcPr>
          <w:p w14:paraId="61D5860D" w14:textId="77777777" w:rsidR="005C35EE" w:rsidRDefault="005C35EE">
            <w:pPr>
              <w:spacing w:line="240" w:lineRule="atLeast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067FF196" w14:textId="567501DE" w:rsidR="005C35EE" w:rsidRPr="005C35EE" w:rsidRDefault="005C35E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35E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</w:tr>
      <w:tr w:rsidR="006455CB" w:rsidRPr="005C35EE" w14:paraId="22C1BC56" w14:textId="77777777" w:rsidTr="006455CB">
        <w:trPr>
          <w:cantSplit/>
          <w:trHeight w:val="202"/>
        </w:trPr>
        <w:tc>
          <w:tcPr>
            <w:tcW w:w="2971" w:type="dxa"/>
            <w:vAlign w:val="bottom"/>
          </w:tcPr>
          <w:p w14:paraId="149DAF0F" w14:textId="6ED8B65C" w:rsidR="005C35EE" w:rsidRPr="005C35EE" w:rsidRDefault="005C35EE" w:rsidP="005C35EE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E291F1" w14:textId="77777777" w:rsidR="005C35EE" w:rsidRPr="005C35EE" w:rsidRDefault="005C35EE" w:rsidP="005C35EE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dxa"/>
            <w:vAlign w:val="bottom"/>
          </w:tcPr>
          <w:p w14:paraId="005196F0" w14:textId="651AA2C0" w:rsidR="005C35EE" w:rsidRPr="005C35EE" w:rsidRDefault="005C35EE" w:rsidP="005C35EE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D81D7A5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193A9169" w14:textId="7FE992DF" w:rsidR="005C35EE" w:rsidRPr="005C35EE" w:rsidRDefault="00C64585" w:rsidP="005C35E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55182969" w14:textId="55C263F7" w:rsidR="005C35EE" w:rsidRPr="005C35EE" w:rsidRDefault="005C35EE" w:rsidP="005C35E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1AF99224" w14:textId="2ACB1EB2" w:rsidR="005C35EE" w:rsidRPr="005C35EE" w:rsidRDefault="00C64585" w:rsidP="005C35EE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73682DA4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1C954FC5" w14:textId="0E5F7A66" w:rsidR="005C35EE" w:rsidRPr="005C35EE" w:rsidRDefault="00C64585" w:rsidP="006455C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2686A044" w14:textId="77777777" w:rsidR="005C35EE" w:rsidRPr="005C35EE" w:rsidRDefault="005C35EE" w:rsidP="006455C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7EABE01D" w14:textId="69E19060" w:rsidR="005C35EE" w:rsidRPr="005C35EE" w:rsidRDefault="00C64585" w:rsidP="006455C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72A0F" w:rsidRPr="005C35EE" w14:paraId="40F5875F" w14:textId="77777777" w:rsidTr="006455CB">
        <w:trPr>
          <w:cantSplit/>
          <w:trHeight w:val="18"/>
        </w:trPr>
        <w:tc>
          <w:tcPr>
            <w:tcW w:w="2971" w:type="dxa"/>
          </w:tcPr>
          <w:p w14:paraId="47BBB465" w14:textId="40570D72" w:rsidR="00472A0F" w:rsidRPr="005C35EE" w:rsidRDefault="00472A0F" w:rsidP="005C35EE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EA6632" w14:textId="77777777" w:rsidR="00472A0F" w:rsidRPr="005C35EE" w:rsidRDefault="00472A0F" w:rsidP="005C35EE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07045DC3" w14:textId="1405B481" w:rsidR="00472A0F" w:rsidRPr="005C35EE" w:rsidRDefault="00472A0F" w:rsidP="005C35EE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B574AC3" w14:textId="77777777" w:rsidR="00472A0F" w:rsidRPr="005C35EE" w:rsidRDefault="00472A0F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28" w:type="dxa"/>
            <w:gridSpan w:val="3"/>
          </w:tcPr>
          <w:p w14:paraId="50D371B3" w14:textId="0AAA51C4" w:rsidR="00472A0F" w:rsidRPr="005C35EE" w:rsidRDefault="00472A0F" w:rsidP="00472A0F">
            <w:pPr>
              <w:tabs>
                <w:tab w:val="decimal" w:pos="600"/>
              </w:tabs>
              <w:spacing w:line="240" w:lineRule="atLeast"/>
              <w:ind w:left="-120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5C35E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ABDC6C1" w14:textId="77777777" w:rsidR="00472A0F" w:rsidRPr="005C35EE" w:rsidRDefault="00472A0F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26" w:type="dxa"/>
            <w:gridSpan w:val="3"/>
          </w:tcPr>
          <w:p w14:paraId="3D7EB514" w14:textId="4BD252EC" w:rsidR="00472A0F" w:rsidRPr="005C35EE" w:rsidRDefault="00472A0F" w:rsidP="00472A0F">
            <w:pPr>
              <w:tabs>
                <w:tab w:val="decimal" w:pos="600"/>
              </w:tabs>
              <w:spacing w:line="240" w:lineRule="atLeast"/>
              <w:ind w:left="-120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72A0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2A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72A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455CB" w:rsidRPr="005C35EE" w14:paraId="126DE841" w14:textId="77777777" w:rsidTr="006455CB">
        <w:trPr>
          <w:cantSplit/>
          <w:trHeight w:val="18"/>
        </w:trPr>
        <w:tc>
          <w:tcPr>
            <w:tcW w:w="2971" w:type="dxa"/>
          </w:tcPr>
          <w:p w14:paraId="26572FD0" w14:textId="741AB9CE" w:rsidR="005C35EE" w:rsidRPr="00F723F7" w:rsidRDefault="005C35EE" w:rsidP="005C35EE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78" w:type="dxa"/>
          </w:tcPr>
          <w:p w14:paraId="163AED27" w14:textId="77777777" w:rsidR="005C35EE" w:rsidRPr="005C35EE" w:rsidRDefault="005C35EE" w:rsidP="005C35EE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79D21267" w14:textId="705F61E1" w:rsidR="005C35EE" w:rsidRPr="005C35EE" w:rsidRDefault="005C35EE" w:rsidP="005C35EE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6AD7A98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78451752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B190370" w14:textId="2C488F48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59A5A9A4" w14:textId="7AEBF61F" w:rsidR="005C35EE" w:rsidRPr="005C35EE" w:rsidRDefault="005C35EE" w:rsidP="005C35EE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369DD22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031C757A" w14:textId="77777777" w:rsidR="005C35EE" w:rsidRPr="005C35EE" w:rsidRDefault="005C35EE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C622B85" w14:textId="77777777" w:rsidR="005C35EE" w:rsidRPr="005C35EE" w:rsidRDefault="005C35EE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55320C" w14:textId="54FBD689" w:rsidR="005C35EE" w:rsidRPr="005C35EE" w:rsidRDefault="005C35EE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72A0F" w:rsidRPr="005C35EE" w14:paraId="26A6231C" w14:textId="77777777" w:rsidTr="006455CB">
        <w:trPr>
          <w:cantSplit/>
          <w:trHeight w:val="18"/>
        </w:trPr>
        <w:tc>
          <w:tcPr>
            <w:tcW w:w="5948" w:type="dxa"/>
            <w:gridSpan w:val="5"/>
          </w:tcPr>
          <w:p w14:paraId="41579ECB" w14:textId="689BABFE" w:rsidR="00472A0F" w:rsidRPr="00F723F7" w:rsidRDefault="00472A0F" w:rsidP="00472A0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ลงทุนผ่านบริษัท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มิลเลนเนียม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ออโต้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กรุ๊ป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1DB3B5B0" w14:textId="0D9C999B" w:rsidR="00472A0F" w:rsidRPr="005C35EE" w:rsidRDefault="00472A0F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124DDADC" w14:textId="1F281926" w:rsidR="00472A0F" w:rsidRPr="005C35EE" w:rsidRDefault="00472A0F" w:rsidP="005C35EE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FD1ED0F" w14:textId="77777777" w:rsidR="00472A0F" w:rsidRPr="005C35EE" w:rsidRDefault="00472A0F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4F391AD5" w14:textId="77777777" w:rsidR="00472A0F" w:rsidRPr="005C35EE" w:rsidRDefault="00472A0F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6F554EF9" w14:textId="77777777" w:rsidR="00472A0F" w:rsidRPr="005C35EE" w:rsidRDefault="00472A0F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38028B3" w14:textId="3D2C80C8" w:rsidR="00472A0F" w:rsidRPr="005C35EE" w:rsidRDefault="00472A0F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</w:tr>
      <w:tr w:rsidR="006455CB" w:rsidRPr="005C35EE" w14:paraId="4F5FEED7" w14:textId="77777777" w:rsidTr="006455CB">
        <w:trPr>
          <w:cantSplit/>
          <w:trHeight w:val="18"/>
        </w:trPr>
        <w:tc>
          <w:tcPr>
            <w:tcW w:w="2971" w:type="dxa"/>
          </w:tcPr>
          <w:p w14:paraId="4E9DB8F8" w14:textId="027C8F35" w:rsidR="005C35EE" w:rsidRPr="005C35EE" w:rsidRDefault="00472A0F" w:rsidP="005C35EE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มาสเตอร์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มอเตอร์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เซอร์วิสเซส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ประเทศไทย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7F9DD017" w14:textId="77777777" w:rsidR="005C35EE" w:rsidRPr="005C35EE" w:rsidRDefault="005C35EE" w:rsidP="005C35EE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13CDED18" w14:textId="3AA8DB61" w:rsidR="005C35EE" w:rsidRPr="00472A0F" w:rsidRDefault="00472A0F" w:rsidP="00472A0F">
            <w:pPr>
              <w:tabs>
                <w:tab w:val="decimal" w:pos="1108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472A0F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บริการซ่อมแซมรถ</w:t>
            </w:r>
          </w:p>
        </w:tc>
        <w:tc>
          <w:tcPr>
            <w:tcW w:w="178" w:type="dxa"/>
          </w:tcPr>
          <w:p w14:paraId="4625A42E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5B2E7850" w14:textId="77777777" w:rsid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D1859BF" w14:textId="332C3EB7" w:rsidR="00472A0F" w:rsidRPr="005C35EE" w:rsidRDefault="00C64585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 w:rsidR="00472A0F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47</w:t>
            </w:r>
          </w:p>
        </w:tc>
        <w:tc>
          <w:tcPr>
            <w:tcW w:w="178" w:type="dxa"/>
          </w:tcPr>
          <w:p w14:paraId="5E0D73E1" w14:textId="5973AFA1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4523677D" w14:textId="68EFD24D" w:rsidR="005C35EE" w:rsidRPr="005C35EE" w:rsidRDefault="00C64585" w:rsidP="005C35EE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9</w:t>
            </w:r>
            <w:r w:rsidR="00472A0F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.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178" w:type="dxa"/>
          </w:tcPr>
          <w:p w14:paraId="7A45FDB3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6CD92B2E" w14:textId="77777777" w:rsidR="005C35EE" w:rsidRDefault="005C35EE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62B22499" w14:textId="2C6E2DA4" w:rsidR="00472A0F" w:rsidRPr="005C35EE" w:rsidRDefault="00C64585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281</w:t>
            </w:r>
            <w:r w:rsidR="00472A0F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78" w:type="dxa"/>
          </w:tcPr>
          <w:p w14:paraId="068DA4CE" w14:textId="77777777" w:rsidR="005C35EE" w:rsidRPr="005C35EE" w:rsidRDefault="005C35EE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A22AD51" w14:textId="6FABDA8B" w:rsidR="005C35EE" w:rsidRPr="005C35EE" w:rsidRDefault="00C64585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231</w:t>
            </w:r>
            <w:r w:rsidR="00472A0F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6455CB" w:rsidRPr="005C35EE" w14:paraId="22014BC4" w14:textId="77777777" w:rsidTr="006455CB">
        <w:trPr>
          <w:cantSplit/>
          <w:trHeight w:val="18"/>
        </w:trPr>
        <w:tc>
          <w:tcPr>
            <w:tcW w:w="2971" w:type="dxa"/>
          </w:tcPr>
          <w:p w14:paraId="2E5A95F5" w14:textId="3AE9A9A1" w:rsidR="005C35EE" w:rsidRPr="005C35EE" w:rsidRDefault="005C35EE" w:rsidP="005C35EE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8A50112" w14:textId="77777777" w:rsidR="005C35EE" w:rsidRPr="005C35EE" w:rsidRDefault="005C35EE" w:rsidP="005C35EE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437A866" w14:textId="644510DE" w:rsidR="005C35EE" w:rsidRPr="00472A0F" w:rsidRDefault="005C35EE" w:rsidP="00472A0F">
            <w:pPr>
              <w:tabs>
                <w:tab w:val="decimal" w:pos="1108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657A2C15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0" w:type="dxa"/>
          </w:tcPr>
          <w:p w14:paraId="1AFA13D2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46444D70" w14:textId="1A37B07B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55B893E" w14:textId="02098F03" w:rsidR="005C35EE" w:rsidRPr="005C35EE" w:rsidRDefault="005C35EE" w:rsidP="005C35EE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" w:type="dxa"/>
          </w:tcPr>
          <w:p w14:paraId="63ACFB45" w14:textId="77777777" w:rsidR="005C35EE" w:rsidRPr="005C35EE" w:rsidRDefault="005C35EE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</w:tcPr>
          <w:p w14:paraId="28FB2329" w14:textId="77777777" w:rsidR="005C35EE" w:rsidRPr="005C35EE" w:rsidRDefault="005C35EE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74CA0EF" w14:textId="77777777" w:rsidR="005C35EE" w:rsidRPr="005C35EE" w:rsidRDefault="005C35EE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30678B" w14:textId="02F8366D" w:rsidR="005C35EE" w:rsidRPr="005C35EE" w:rsidRDefault="005C35EE" w:rsidP="005C35EE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72A0F" w:rsidRPr="005C35EE" w14:paraId="400E64B6" w14:textId="77777777" w:rsidTr="006455CB">
        <w:trPr>
          <w:cantSplit/>
          <w:trHeight w:val="18"/>
        </w:trPr>
        <w:tc>
          <w:tcPr>
            <w:tcW w:w="4860" w:type="dxa"/>
            <w:gridSpan w:val="3"/>
          </w:tcPr>
          <w:p w14:paraId="54AC4FD0" w14:textId="420E5346" w:rsidR="00472A0F" w:rsidRPr="00F723F7" w:rsidRDefault="00472A0F" w:rsidP="00472A0F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23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ลงทุนผ่านบริษัท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มาสเตอร์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คาร์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เร้นเทิล</w:t>
            </w:r>
            <w:r w:rsidRPr="00F723F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723F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08AF0490" w14:textId="77777777" w:rsidR="00472A0F" w:rsidRPr="005C35EE" w:rsidRDefault="00472A0F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3D4EB6D8" w14:textId="77777777" w:rsidR="00472A0F" w:rsidRPr="005C35EE" w:rsidRDefault="00472A0F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7EC2BD" w14:textId="06D7323D" w:rsidR="00472A0F" w:rsidRPr="005C35EE" w:rsidRDefault="00472A0F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2701C73F" w14:textId="4BC86EC0" w:rsidR="00472A0F" w:rsidRPr="005C35EE" w:rsidRDefault="00472A0F" w:rsidP="005C35EE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A4575A9" w14:textId="77777777" w:rsidR="00472A0F" w:rsidRPr="005C35EE" w:rsidRDefault="00472A0F" w:rsidP="005C35EE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6" w:type="dxa"/>
          </w:tcPr>
          <w:p w14:paraId="74C04ADD" w14:textId="77777777" w:rsidR="00472A0F" w:rsidRPr="005C35EE" w:rsidRDefault="00472A0F" w:rsidP="005C35EE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BFBEDC0" w14:textId="77777777" w:rsidR="00472A0F" w:rsidRPr="005C35EE" w:rsidRDefault="00472A0F" w:rsidP="005C35EE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5BF8998" w14:textId="21C6A02F" w:rsidR="00472A0F" w:rsidRPr="005C35EE" w:rsidRDefault="00472A0F" w:rsidP="005C35EE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5CB" w:rsidRPr="005C35EE" w14:paraId="1A1CCD3D" w14:textId="77777777" w:rsidTr="006455CB">
        <w:trPr>
          <w:cantSplit/>
          <w:trHeight w:val="18"/>
        </w:trPr>
        <w:tc>
          <w:tcPr>
            <w:tcW w:w="2971" w:type="dxa"/>
          </w:tcPr>
          <w:p w14:paraId="033A6174" w14:textId="4155ACDF" w:rsidR="005C35EE" w:rsidRPr="00472A0F" w:rsidRDefault="00472A0F" w:rsidP="005C35EE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มาสเตอร์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ไดรฟเวอร์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แอนด์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เซอร์วิสเซส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ประเทศไทย</w:t>
            </w:r>
            <w:r w:rsidRPr="00472A0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472A0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78" w:type="dxa"/>
          </w:tcPr>
          <w:p w14:paraId="7CE2D120" w14:textId="77777777" w:rsidR="005C35EE" w:rsidRPr="005C35EE" w:rsidRDefault="005C35EE" w:rsidP="005C35EE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71B94F9E" w14:textId="55D366FF" w:rsidR="005C35EE" w:rsidRPr="00472A0F" w:rsidRDefault="00472A0F" w:rsidP="00472A0F">
            <w:pPr>
              <w:tabs>
                <w:tab w:val="decimal" w:pos="823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72A0F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ให้บริการและจัดหาคนขับรถ</w:t>
            </w:r>
          </w:p>
        </w:tc>
        <w:tc>
          <w:tcPr>
            <w:tcW w:w="178" w:type="dxa"/>
          </w:tcPr>
          <w:p w14:paraId="38D8D3B1" w14:textId="77777777" w:rsidR="005C35EE" w:rsidRPr="005C35EE" w:rsidRDefault="005C35EE" w:rsidP="005C3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</w:tcPr>
          <w:p w14:paraId="560909B0" w14:textId="77777777" w:rsidR="005C35EE" w:rsidRDefault="005C35EE" w:rsidP="005C3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3E0929" w14:textId="4D1E9B7A" w:rsidR="00472A0F" w:rsidRPr="005C35EE" w:rsidRDefault="00C64585" w:rsidP="005C3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472A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8" w:type="dxa"/>
          </w:tcPr>
          <w:p w14:paraId="6D304E3E" w14:textId="0FC94E98" w:rsidR="005C35EE" w:rsidRPr="005C35EE" w:rsidRDefault="005C35EE" w:rsidP="005C3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71369C61" w14:textId="23BAFEFB" w:rsidR="005C35EE" w:rsidRPr="005C35EE" w:rsidRDefault="00C64585" w:rsidP="005C35EE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99</w:t>
            </w:r>
            <w:r w:rsidR="00472A0F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99</w:t>
            </w:r>
          </w:p>
        </w:tc>
        <w:tc>
          <w:tcPr>
            <w:tcW w:w="178" w:type="dxa"/>
          </w:tcPr>
          <w:p w14:paraId="571A18D1" w14:textId="77777777" w:rsidR="005C35EE" w:rsidRPr="005C35EE" w:rsidRDefault="005C35EE" w:rsidP="005C35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</w:tcPr>
          <w:p w14:paraId="08681740" w14:textId="77777777" w:rsidR="005C35EE" w:rsidRDefault="005C35EE" w:rsidP="005C35EE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32D5B2" w14:textId="6D468B56" w:rsidR="006455CB" w:rsidRPr="005C35EE" w:rsidRDefault="00C64585" w:rsidP="00F723F7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45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3224E919" w14:textId="77777777" w:rsidR="005C35EE" w:rsidRPr="005C35EE" w:rsidRDefault="005C35EE" w:rsidP="005C35EE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F36F334" w14:textId="21837682" w:rsidR="005C35EE" w:rsidRPr="005C35EE" w:rsidRDefault="00C64585" w:rsidP="006455CB">
            <w:pPr>
              <w:tabs>
                <w:tab w:val="decimal" w:pos="10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45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07E5C47C" w14:textId="77777777" w:rsidR="00F723F7" w:rsidRDefault="00F723F7" w:rsidP="00F723F7">
      <w:pPr>
        <w:ind w:left="540"/>
        <w:jc w:val="both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789CD74F" w14:textId="65CFA16A" w:rsidR="005C35EE" w:rsidRDefault="00F723F7" w:rsidP="00F723F7">
      <w:pPr>
        <w:ind w:left="540"/>
        <w:jc w:val="both"/>
        <w:rPr>
          <w:rFonts w:asciiTheme="majorBidi" w:hAnsiTheme="majorBidi" w:cs="Angsana New"/>
          <w:sz w:val="30"/>
          <w:szCs w:val="30"/>
          <w:lang w:bidi="th-TH"/>
        </w:rPr>
      </w:pP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บริษัทย่อยทั้งหมดจัดตั้งและดำเนินธุรกิจในประเทศไทย</w:t>
      </w:r>
    </w:p>
    <w:p w14:paraId="43CFF260" w14:textId="77777777" w:rsidR="00F723F7" w:rsidRDefault="00F723F7" w:rsidP="00F723F7">
      <w:pPr>
        <w:ind w:left="54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E404371" w14:textId="69704D5A" w:rsidR="00F723F7" w:rsidRPr="00F723F7" w:rsidRDefault="00F723F7" w:rsidP="00F723F7">
      <w:pPr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ไม่มีบริษัทย่อยของกลุ่มบริษัทที่อยู่ในตลาดหลักทรัพย์</w:t>
      </w:r>
      <w:r w:rsidRPr="00F723F7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F723F7">
        <w:rPr>
          <w:rFonts w:asciiTheme="majorBidi" w:hAnsiTheme="majorBidi" w:cs="Angsana New" w:hint="cs"/>
          <w:sz w:val="30"/>
          <w:szCs w:val="30"/>
          <w:cs/>
          <w:lang w:bidi="th-TH"/>
        </w:rPr>
        <w:t>จึงไม่มีราคาเสนอซื้อสาธารณะ</w:t>
      </w:r>
    </w:p>
    <w:p w14:paraId="44409BA0" w14:textId="7D9F1D44" w:rsidR="005C35EE" w:rsidRDefault="005C35EE" w:rsidP="005C35EE">
      <w:pPr>
        <w:pStyle w:val="BodyText"/>
        <w:rPr>
          <w:lang w:bidi="th-TH"/>
        </w:rPr>
      </w:pPr>
    </w:p>
    <w:p w14:paraId="5C32B93B" w14:textId="20F8EC45" w:rsidR="005C35EE" w:rsidRDefault="005C35EE" w:rsidP="005C35EE">
      <w:pPr>
        <w:pStyle w:val="BodyText"/>
        <w:rPr>
          <w:lang w:bidi="th-TH"/>
        </w:rPr>
      </w:pPr>
    </w:p>
    <w:p w14:paraId="0F604021" w14:textId="77777777" w:rsidR="00E251FE" w:rsidRDefault="00E251FE" w:rsidP="005C35EE">
      <w:pPr>
        <w:pStyle w:val="BodyText"/>
        <w:rPr>
          <w:lang w:bidi="th-TH"/>
        </w:rPr>
      </w:pPr>
    </w:p>
    <w:p w14:paraId="70EBF6FF" w14:textId="77777777" w:rsidR="00E251FE" w:rsidRDefault="00E251FE" w:rsidP="005C35EE">
      <w:pPr>
        <w:pStyle w:val="BodyText"/>
        <w:rPr>
          <w:lang w:bidi="th-TH"/>
        </w:rPr>
      </w:pPr>
    </w:p>
    <w:p w14:paraId="7A4CC049" w14:textId="77777777" w:rsidR="00E251FE" w:rsidRDefault="00E251FE" w:rsidP="005C35EE">
      <w:pPr>
        <w:pStyle w:val="BodyText"/>
        <w:rPr>
          <w:lang w:bidi="th-TH"/>
        </w:rPr>
      </w:pPr>
    </w:p>
    <w:p w14:paraId="70DC569C" w14:textId="77777777" w:rsidR="00E251FE" w:rsidRDefault="00E251FE" w:rsidP="005C35EE">
      <w:pPr>
        <w:pStyle w:val="BodyText"/>
        <w:rPr>
          <w:lang w:bidi="th-TH"/>
        </w:rPr>
      </w:pPr>
    </w:p>
    <w:p w14:paraId="724BC647" w14:textId="77777777" w:rsidR="00E251FE" w:rsidRDefault="00E251FE" w:rsidP="005C35EE">
      <w:pPr>
        <w:pStyle w:val="BodyText"/>
        <w:rPr>
          <w:lang w:bidi="th-TH"/>
        </w:rPr>
      </w:pPr>
    </w:p>
    <w:p w14:paraId="5C012851" w14:textId="77777777" w:rsidR="00E251FE" w:rsidRDefault="00E251FE" w:rsidP="005C35EE">
      <w:pPr>
        <w:pStyle w:val="BodyText"/>
        <w:rPr>
          <w:lang w:bidi="th-TH"/>
        </w:rPr>
      </w:pPr>
    </w:p>
    <w:p w14:paraId="642F6DA3" w14:textId="77777777" w:rsidR="00E251FE" w:rsidRDefault="00E251FE" w:rsidP="005C35EE">
      <w:pPr>
        <w:pStyle w:val="BodyText"/>
        <w:rPr>
          <w:lang w:bidi="th-TH"/>
        </w:rPr>
      </w:pPr>
    </w:p>
    <w:p w14:paraId="03432372" w14:textId="77777777" w:rsidR="00E251FE" w:rsidRDefault="00E251FE" w:rsidP="005C35EE">
      <w:pPr>
        <w:pStyle w:val="BodyText"/>
        <w:rPr>
          <w:lang w:bidi="th-TH"/>
        </w:rPr>
      </w:pPr>
    </w:p>
    <w:p w14:paraId="088CD2C2" w14:textId="77777777" w:rsidR="005C35EE" w:rsidRPr="005C35EE" w:rsidRDefault="005C35EE" w:rsidP="005C35EE">
      <w:pPr>
        <w:pStyle w:val="BodyText"/>
        <w:rPr>
          <w:lang w:bidi="th-TH"/>
        </w:rPr>
      </w:pPr>
    </w:p>
    <w:p w14:paraId="30CBF842" w14:textId="34E8D134" w:rsidR="007243FB" w:rsidRDefault="007243FB" w:rsidP="00B0098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7A13EA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ส่วน</w:t>
      </w:r>
      <w:r w:rsidR="00F97815" w:rsidRPr="007A13E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ได้เสีย</w:t>
      </w:r>
      <w:r w:rsidRPr="007A13EA">
        <w:rPr>
          <w:rFonts w:asciiTheme="majorBidi" w:hAnsiTheme="majorBidi" w:cstheme="majorBidi"/>
          <w:b w:val="0"/>
          <w:bCs/>
          <w:sz w:val="30"/>
          <w:szCs w:val="30"/>
          <w:cs/>
        </w:rPr>
        <w:t>ที่ไม่มีอำนาจควบคุม</w:t>
      </w:r>
      <w:bookmarkEnd w:id="2"/>
    </w:p>
    <w:p w14:paraId="15EF78F4" w14:textId="77777777" w:rsidR="00367795" w:rsidRPr="00367795" w:rsidRDefault="00367795" w:rsidP="00367795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FD884" w14:textId="2479AAEE" w:rsidR="007243FB" w:rsidRPr="006666FA" w:rsidRDefault="007243FB" w:rsidP="007243FB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6A9F33CA" w14:textId="7892C996" w:rsidR="00CB0BAB" w:rsidRPr="00535A94" w:rsidRDefault="00CB0BAB" w:rsidP="007243FB">
      <w:pPr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180"/>
        <w:gridCol w:w="1350"/>
        <w:gridCol w:w="180"/>
        <w:gridCol w:w="1260"/>
      </w:tblGrid>
      <w:tr w:rsidR="00DF4DFD" w:rsidRPr="006666FA" w14:paraId="64F9BA3F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6B0B8817" w14:textId="77777777" w:rsidR="00DF4DFD" w:rsidRPr="006666FA" w:rsidRDefault="00DF4DFD" w:rsidP="00497F93">
            <w:pPr>
              <w:tabs>
                <w:tab w:val="decimal" w:pos="765"/>
              </w:tabs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470C31B" w14:textId="1279E6BE" w:rsidR="00DF4DFD" w:rsidRPr="006666FA" w:rsidRDefault="00C64585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F4DFD"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DF4DFD"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DF4DFD" w:rsidRPr="006666FA" w14:paraId="3AAE437C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B6B021D" w14:textId="77777777" w:rsidR="00DF4DFD" w:rsidRPr="006666FA" w:rsidRDefault="00DF4DFD" w:rsidP="00497F93">
            <w:pPr>
              <w:tabs>
                <w:tab w:val="decimal" w:pos="765"/>
              </w:tabs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3CFCB6" w14:textId="23716397" w:rsidR="00DF4DFD" w:rsidRPr="00535A94" w:rsidRDefault="00DF4DFD" w:rsidP="00497F93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มาสเตอร์ มอเตอร์ เซอร์วิส</w:t>
            </w:r>
            <w:r w:rsidR="00360BD0" w:rsidRPr="00535A9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 (ประเทศไทย)</w:t>
            </w: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45B7945B" w14:textId="77777777" w:rsidR="00DF4DFD" w:rsidRPr="00535A94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FD4DEB" w14:textId="77777777" w:rsidR="00AE3BE8" w:rsidRDefault="00AE3BE8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2EC3306A" w14:textId="3F29FDE0" w:rsidR="00DF4DFD" w:rsidRPr="00535A94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80" w:type="dxa"/>
            <w:vAlign w:val="bottom"/>
          </w:tcPr>
          <w:p w14:paraId="112525AE" w14:textId="77777777" w:rsidR="00DF4DFD" w:rsidRPr="00535A94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234F83" w14:textId="77777777" w:rsidR="00DF4DFD" w:rsidRPr="00535A94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F4DFD" w:rsidRPr="006666FA" w14:paraId="1B481CBA" w14:textId="77777777" w:rsidTr="009F660A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4A5FBF4B" w14:textId="77777777" w:rsidR="00DF4DFD" w:rsidRPr="006666FA" w:rsidRDefault="00DF4DFD" w:rsidP="00497F93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563A7284" w14:textId="77777777" w:rsidR="00DF4DFD" w:rsidRPr="006666FA" w:rsidRDefault="00DF4DFD" w:rsidP="00497F9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4DFD" w:rsidRPr="006666FA" w14:paraId="7ED372AD" w14:textId="77777777" w:rsidTr="009F660A">
        <w:trPr>
          <w:cantSplit/>
          <w:trHeight w:val="20"/>
        </w:trPr>
        <w:tc>
          <w:tcPr>
            <w:tcW w:w="4860" w:type="dxa"/>
            <w:vAlign w:val="bottom"/>
          </w:tcPr>
          <w:p w14:paraId="3882DF31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0FB9298E" w14:textId="3079AE2A" w:rsidR="00DF4DFD" w:rsidRPr="005F599C" w:rsidRDefault="00C64585" w:rsidP="00402654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  <w:r w:rsidR="005F599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4D7BDC64" w14:textId="77777777" w:rsidR="00DF4DFD" w:rsidRPr="00F233D5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C2BDD3" w14:textId="11C69596" w:rsidR="00DF4DFD" w:rsidRPr="00F233D5" w:rsidRDefault="00C64585" w:rsidP="00402654">
            <w:pPr>
              <w:tabs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</w:t>
            </w:r>
            <w:r w:rsidR="00756652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00F904CC" w14:textId="77777777" w:rsidR="00DF4DFD" w:rsidRPr="00F233D5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39C1FA" w14:textId="77777777" w:rsidR="00DF4DFD" w:rsidRPr="00F233D5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527A7A41" w14:textId="77777777" w:rsidTr="009F660A">
        <w:trPr>
          <w:cantSplit/>
          <w:trHeight w:val="20"/>
        </w:trPr>
        <w:tc>
          <w:tcPr>
            <w:tcW w:w="4860" w:type="dxa"/>
          </w:tcPr>
          <w:p w14:paraId="10E360F2" w14:textId="77777777" w:rsidR="00DF4DFD" w:rsidRPr="00535A94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E0ACE65" w14:textId="77777777" w:rsidR="00DF4DFD" w:rsidRPr="00535A94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" w:type="dxa"/>
          </w:tcPr>
          <w:p w14:paraId="7F9CF884" w14:textId="77777777" w:rsidR="00DF4DFD" w:rsidRPr="00535A94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43F6DBA9" w14:textId="77777777" w:rsidR="00DF4DFD" w:rsidRPr="00535A94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" w:type="dxa"/>
          </w:tcPr>
          <w:p w14:paraId="7055B809" w14:textId="77777777" w:rsidR="00DF4DFD" w:rsidRPr="00535A94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238222B7" w14:textId="77777777" w:rsidR="00DF4DFD" w:rsidRPr="00535A94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DF4DFD" w:rsidRPr="00376AE9" w14:paraId="4D5D7D32" w14:textId="77777777" w:rsidTr="009F660A">
        <w:trPr>
          <w:cantSplit/>
          <w:trHeight w:val="20"/>
        </w:trPr>
        <w:tc>
          <w:tcPr>
            <w:tcW w:w="4860" w:type="dxa"/>
          </w:tcPr>
          <w:p w14:paraId="3FB0FD29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03ECD6CE" w14:textId="2F456A27" w:rsidR="00DF4DFD" w:rsidRPr="00036339" w:rsidRDefault="00C64585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150</w:t>
            </w:r>
            <w:r w:rsidR="00756652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0" w:type="dxa"/>
          </w:tcPr>
          <w:p w14:paraId="2FF94633" w14:textId="77777777" w:rsidR="00DF4DFD" w:rsidRPr="00036339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06D032" w14:textId="1D99C036" w:rsidR="00DF4DFD" w:rsidRPr="00036339" w:rsidRDefault="00C64585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27</w:t>
            </w:r>
            <w:r w:rsidR="00577CCB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327</w:t>
            </w:r>
          </w:p>
        </w:tc>
        <w:tc>
          <w:tcPr>
            <w:tcW w:w="180" w:type="dxa"/>
          </w:tcPr>
          <w:p w14:paraId="656DD472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7C01CA" w14:textId="4D5F9882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1C890D4A" w14:textId="77777777" w:rsidTr="009F660A">
        <w:trPr>
          <w:cantSplit/>
          <w:trHeight w:val="20"/>
        </w:trPr>
        <w:tc>
          <w:tcPr>
            <w:tcW w:w="4860" w:type="dxa"/>
          </w:tcPr>
          <w:p w14:paraId="1698C6B3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7E0B8B34" w14:textId="2590D5BE" w:rsidR="00DF4DFD" w:rsidRPr="006666FA" w:rsidRDefault="00C64585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130</w:t>
            </w:r>
            <w:r w:rsidR="0020009C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180" w:type="dxa"/>
          </w:tcPr>
          <w:p w14:paraId="1BE8435A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6C981B" w14:textId="7E13786D" w:rsidR="00DF4DFD" w:rsidRPr="006666FA" w:rsidRDefault="00C64585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22</w:t>
            </w:r>
            <w:r w:rsidR="00154DD8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432</w:t>
            </w:r>
          </w:p>
        </w:tc>
        <w:tc>
          <w:tcPr>
            <w:tcW w:w="180" w:type="dxa"/>
          </w:tcPr>
          <w:p w14:paraId="3914176E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D3A5B6" w14:textId="676A923C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56EA1345" w14:textId="77777777" w:rsidTr="009F660A">
        <w:trPr>
          <w:cantSplit/>
          <w:trHeight w:val="20"/>
        </w:trPr>
        <w:tc>
          <w:tcPr>
            <w:tcW w:w="4860" w:type="dxa"/>
          </w:tcPr>
          <w:p w14:paraId="50CF7F03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43487998" w14:textId="29026CB8" w:rsidR="00DF4DFD" w:rsidRPr="00E949FC" w:rsidRDefault="00BC441D" w:rsidP="00FA749C">
            <w:pPr>
              <w:tabs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49F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243</w:t>
            </w:r>
            <w:r w:rsidR="0020009C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358</w:t>
            </w:r>
            <w:r w:rsidRPr="00E949F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E6D9E73" w14:textId="77777777" w:rsidR="00DF4DFD" w:rsidRPr="006666FA" w:rsidRDefault="00DF4DFD" w:rsidP="00E949FC">
            <w:pPr>
              <w:tabs>
                <w:tab w:val="decimal" w:pos="1027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6480A3" w14:textId="703B6F23" w:rsidR="00DF4DFD" w:rsidRPr="00E949FC" w:rsidRDefault="00BC44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49F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16</w:t>
            </w:r>
            <w:r w:rsidR="000078B3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720</w:t>
            </w:r>
            <w:r w:rsidRPr="00E949F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0A7C568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4CF89A" w14:textId="7E78EDEC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</w:tr>
      <w:tr w:rsidR="00DF4DFD" w:rsidRPr="006666FA" w14:paraId="16121B93" w14:textId="77777777" w:rsidTr="009F660A">
        <w:trPr>
          <w:cantSplit/>
          <w:trHeight w:val="20"/>
        </w:trPr>
        <w:tc>
          <w:tcPr>
            <w:tcW w:w="4860" w:type="dxa"/>
          </w:tcPr>
          <w:p w14:paraId="6CF22A69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1F103" w14:textId="4A52D5B7" w:rsidR="00DF4DFD" w:rsidRPr="00E949FC" w:rsidRDefault="00BC441D" w:rsidP="00FA749C">
            <w:pPr>
              <w:tabs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49F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</w:t>
            </w:r>
            <w:r w:rsidR="006C16A2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659</w:t>
            </w:r>
            <w:r w:rsidRPr="00E949F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F97C519" w14:textId="77777777" w:rsidR="00DF4DFD" w:rsidRPr="006666FA" w:rsidRDefault="00DF4DFD" w:rsidP="00E949FC">
            <w:pPr>
              <w:tabs>
                <w:tab w:val="decimal" w:pos="1027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713515" w14:textId="07B527F1" w:rsidR="00DF4DFD" w:rsidRPr="00E949FC" w:rsidRDefault="00BC441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49F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  <w:r w:rsidR="000078B3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744</w:t>
            </w:r>
            <w:r w:rsidRPr="00E949F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E0E6122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B154E2" w14:textId="004C66AE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</w:tr>
      <w:tr w:rsidR="00DF4DFD" w:rsidRPr="006666FA" w14:paraId="30FAA879" w14:textId="77777777" w:rsidTr="00796F42">
        <w:trPr>
          <w:cantSplit/>
          <w:trHeight w:val="20"/>
        </w:trPr>
        <w:tc>
          <w:tcPr>
            <w:tcW w:w="4860" w:type="dxa"/>
          </w:tcPr>
          <w:p w14:paraId="4FB89617" w14:textId="0E0CAE68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  <w:r w:rsidR="002711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2711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E06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  <w:r w:rsidR="0027115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2D954" w14:textId="6068C676" w:rsidR="00DF4DFD" w:rsidRPr="006666FA" w:rsidRDefault="00A459DF" w:rsidP="00FA749C">
            <w:pPr>
              <w:tabs>
                <w:tab w:val="decimal" w:pos="109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616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63857B7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C60B" w14:textId="43CF9034" w:rsidR="00DF4DFD" w:rsidRPr="006666FA" w:rsidRDefault="00C64585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24</w:t>
            </w:r>
            <w:r w:rsidR="000078B3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295</w:t>
            </w:r>
          </w:p>
        </w:tc>
        <w:tc>
          <w:tcPr>
            <w:tcW w:w="180" w:type="dxa"/>
          </w:tcPr>
          <w:p w14:paraId="727F8788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7F700F" w14:textId="0E0BE314" w:rsidR="00DF4DFD" w:rsidRPr="006666FA" w:rsidRDefault="00DF4DFD" w:rsidP="00497F93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F4DFD" w:rsidRPr="006666FA" w14:paraId="4317F3EB" w14:textId="77777777" w:rsidTr="00AB3DFA">
        <w:trPr>
          <w:cantSplit/>
          <w:trHeight w:val="20"/>
        </w:trPr>
        <w:tc>
          <w:tcPr>
            <w:tcW w:w="4860" w:type="dxa"/>
          </w:tcPr>
          <w:p w14:paraId="1B1DE634" w14:textId="77777777" w:rsidR="00DF4DFD" w:rsidRPr="006666FA" w:rsidRDefault="00DF4DFD" w:rsidP="00497F93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50DDD" w14:textId="1FC5642E" w:rsidR="00DF4DFD" w:rsidRPr="006666FA" w:rsidRDefault="0001742F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698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3C1C13B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EEE7D" w14:textId="261296C3" w:rsidR="00DF4DFD" w:rsidRPr="006666FA" w:rsidRDefault="00C64585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  <w:r w:rsidR="000078B3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922</w:t>
            </w:r>
          </w:p>
        </w:tc>
        <w:tc>
          <w:tcPr>
            <w:tcW w:w="180" w:type="dxa"/>
          </w:tcPr>
          <w:p w14:paraId="1CB02D92" w14:textId="77777777" w:rsidR="00DF4DFD" w:rsidRPr="006666FA" w:rsidRDefault="00DF4DFD" w:rsidP="00497F93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D0ECC4" w14:textId="1DE486F5" w:rsidR="00DF4DFD" w:rsidRPr="006666FA" w:rsidRDefault="00C64585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258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</w:tr>
      <w:tr w:rsidR="00DF4DFD" w:rsidRPr="006666FA" w14:paraId="221A8A77" w14:textId="77777777" w:rsidTr="00AB3DFA">
        <w:trPr>
          <w:cantSplit/>
          <w:trHeight w:val="20"/>
        </w:trPr>
        <w:tc>
          <w:tcPr>
            <w:tcW w:w="4860" w:type="dxa"/>
          </w:tcPr>
          <w:p w14:paraId="08F55A9D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7A1DD27" w14:textId="77777777" w:rsidR="00DF4DFD" w:rsidRPr="006666FA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ADE9C6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5EE2B24" w14:textId="77777777" w:rsidR="00DF4DFD" w:rsidRPr="006666FA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F9F898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C2A402" w14:textId="3BCC2817" w:rsidR="00DF4DFD" w:rsidRPr="006666FA" w:rsidRDefault="00C64585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DF4DFD" w:rsidRPr="006666FA" w14:paraId="3085690A" w14:textId="77777777" w:rsidTr="00796F42">
        <w:trPr>
          <w:cantSplit/>
          <w:trHeight w:val="20"/>
        </w:trPr>
        <w:tc>
          <w:tcPr>
            <w:tcW w:w="4860" w:type="dxa"/>
          </w:tcPr>
          <w:p w14:paraId="6F3EB15F" w14:textId="494F9FEA" w:rsidR="00DF4DFD" w:rsidRPr="006666FA" w:rsidRDefault="00D251BA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532787EA" w14:textId="77777777" w:rsidR="00DF4DFD" w:rsidRPr="006666FA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60655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7DBB0D" w14:textId="77777777" w:rsidR="00DF4DFD" w:rsidRPr="006666FA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7DC934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C7D73" w14:textId="7BB6D204" w:rsidR="00DF4DFD" w:rsidRPr="006666FA" w:rsidRDefault="00C64585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D58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</w:tr>
      <w:tr w:rsidR="00DF4DFD" w:rsidRPr="006A365E" w14:paraId="32598841" w14:textId="77777777" w:rsidTr="009F660A">
        <w:trPr>
          <w:cantSplit/>
          <w:trHeight w:val="20"/>
        </w:trPr>
        <w:tc>
          <w:tcPr>
            <w:tcW w:w="4860" w:type="dxa"/>
          </w:tcPr>
          <w:p w14:paraId="091B6A52" w14:textId="77777777" w:rsidR="00DF4DFD" w:rsidRPr="006A365E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7BCA7C6A" w14:textId="77777777" w:rsidR="00DF4DFD" w:rsidRPr="006A365E" w:rsidRDefault="00DF4DFD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213EA4B" w14:textId="77777777" w:rsidR="00DF4DFD" w:rsidRPr="006A365E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</w:tcPr>
          <w:p w14:paraId="710FF56B" w14:textId="77777777" w:rsidR="00DF4DFD" w:rsidRPr="006A365E" w:rsidRDefault="00DF4DFD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C46F03A" w14:textId="77777777" w:rsidR="00DF4DFD" w:rsidRPr="006A365E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7A9958" w14:textId="77777777" w:rsidR="00DF4DFD" w:rsidRPr="006A365E" w:rsidRDefault="00DF4DFD" w:rsidP="0059376D">
            <w:pPr>
              <w:tabs>
                <w:tab w:val="decimal" w:pos="100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F4DFD" w:rsidRPr="006666FA" w14:paraId="705DC388" w14:textId="77777777" w:rsidTr="009F660A">
        <w:trPr>
          <w:cantSplit/>
          <w:trHeight w:val="20"/>
        </w:trPr>
        <w:tc>
          <w:tcPr>
            <w:tcW w:w="4860" w:type="dxa"/>
          </w:tcPr>
          <w:p w14:paraId="2FCD03CD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7178F4F" w14:textId="7711D125" w:rsidR="00DF4DFD" w:rsidRPr="00D67B94" w:rsidRDefault="00C64585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336</w:t>
            </w:r>
            <w:r w:rsidR="002D58B7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180" w:type="dxa"/>
          </w:tcPr>
          <w:p w14:paraId="0DE1C09D" w14:textId="77777777" w:rsidR="00DF4DFD" w:rsidRPr="00D67B94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A704A1" w14:textId="45BCB907" w:rsidR="00DF4DFD" w:rsidRPr="00D67B94" w:rsidRDefault="00C64585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119</w:t>
            </w:r>
            <w:r w:rsidR="00B63327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180" w:type="dxa"/>
          </w:tcPr>
          <w:p w14:paraId="2A6953CE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C0CBF9" w14:textId="76F45C94" w:rsidR="00DF4DFD" w:rsidRPr="006666FA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DFD" w:rsidRPr="006666FA" w14:paraId="7F6C52BF" w14:textId="77777777" w:rsidTr="00747A18">
        <w:trPr>
          <w:cantSplit/>
          <w:trHeight w:val="20"/>
        </w:trPr>
        <w:tc>
          <w:tcPr>
            <w:tcW w:w="4860" w:type="dxa"/>
            <w:vAlign w:val="bottom"/>
          </w:tcPr>
          <w:p w14:paraId="24A3B394" w14:textId="19423B5D" w:rsidR="00DF4DFD" w:rsidRPr="006666FA" w:rsidRDefault="00CE36F1" w:rsidP="00497F93">
            <w:pPr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2CE8C4" w14:textId="1E8F5EE6" w:rsidR="00DF4DFD" w:rsidRPr="006666FA" w:rsidRDefault="00CE36F1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EA834A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B90CA" w14:textId="001ECF93" w:rsidR="00DF4DFD" w:rsidRPr="006666FA" w:rsidRDefault="00C64585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CE36F1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298</w:t>
            </w:r>
          </w:p>
        </w:tc>
        <w:tc>
          <w:tcPr>
            <w:tcW w:w="180" w:type="dxa"/>
          </w:tcPr>
          <w:p w14:paraId="69AE663A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94BEE5" w14:textId="1790A43C" w:rsidR="00DF4DFD" w:rsidRPr="006666FA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4DFD" w:rsidRPr="006666FA" w14:paraId="51AD4D9C" w14:textId="77777777" w:rsidTr="009F660A">
        <w:trPr>
          <w:cantSplit/>
          <w:trHeight w:val="20"/>
        </w:trPr>
        <w:tc>
          <w:tcPr>
            <w:tcW w:w="4860" w:type="dxa"/>
          </w:tcPr>
          <w:p w14:paraId="79AF5761" w14:textId="77777777" w:rsidR="00DF4DFD" w:rsidRPr="006666FA" w:rsidRDefault="00DF4DFD" w:rsidP="00497F93">
            <w:pPr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16F4" w14:textId="794C3ABE" w:rsidR="00DF4DFD" w:rsidRPr="006666FA" w:rsidRDefault="004E517F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52</w:t>
            </w:r>
            <w:r w:rsidR="009D3C77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560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556C13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00226" w14:textId="67CA52A2" w:rsidR="00DF4DFD" w:rsidRPr="006666FA" w:rsidRDefault="00C64585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</w:t>
            </w:r>
            <w:r w:rsidR="004E517F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298</w:t>
            </w:r>
          </w:p>
        </w:tc>
        <w:tc>
          <w:tcPr>
            <w:tcW w:w="180" w:type="dxa"/>
          </w:tcPr>
          <w:p w14:paraId="55FF3F59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2E277A" w14:textId="22F95F0D" w:rsidR="00DF4DFD" w:rsidRPr="006666FA" w:rsidRDefault="00DF4DFD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DFD" w:rsidRPr="006666FA" w14:paraId="44FDF91D" w14:textId="77777777" w:rsidTr="009F660A">
        <w:trPr>
          <w:cantSplit/>
          <w:trHeight w:val="20"/>
        </w:trPr>
        <w:tc>
          <w:tcPr>
            <w:tcW w:w="4860" w:type="dxa"/>
          </w:tcPr>
          <w:p w14:paraId="00872ECB" w14:textId="5E3A994F" w:rsidR="00DF4DFD" w:rsidRPr="006666FA" w:rsidRDefault="00DF4DFD" w:rsidP="009F660A">
            <w:pPr>
              <w:spacing w:line="240" w:lineRule="atLeast"/>
              <w:ind w:left="191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9F66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1AE268" w14:textId="213B2EB3" w:rsidR="00DF4DFD" w:rsidRPr="006666FA" w:rsidRDefault="004E517F" w:rsidP="0059376D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181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6CA69E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240E3D9" w14:textId="12CC5FBE" w:rsidR="00DF4DFD" w:rsidRPr="006666FA" w:rsidRDefault="00C64585" w:rsidP="0059376D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575</w:t>
            </w:r>
          </w:p>
        </w:tc>
        <w:tc>
          <w:tcPr>
            <w:tcW w:w="180" w:type="dxa"/>
          </w:tcPr>
          <w:p w14:paraId="4E71DDC3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556B31" w14:textId="6797A68B" w:rsidR="00DF4DFD" w:rsidRPr="006666FA" w:rsidRDefault="00B63327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4DFD" w:rsidRPr="006666FA" w14:paraId="371A59F8" w14:textId="77777777" w:rsidTr="009F660A">
        <w:trPr>
          <w:cantSplit/>
          <w:trHeight w:val="20"/>
        </w:trPr>
        <w:tc>
          <w:tcPr>
            <w:tcW w:w="4860" w:type="dxa"/>
          </w:tcPr>
          <w:p w14:paraId="5E4A9DDC" w14:textId="77777777" w:rsidR="00DF4DFD" w:rsidRPr="006666FA" w:rsidRDefault="00DF4DFD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</w:tcPr>
          <w:p w14:paraId="6F96DB6F" w14:textId="77777777" w:rsidR="00DF4DFD" w:rsidRPr="006666FA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D1B5A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BF0012" w14:textId="77777777" w:rsidR="00DF4DFD" w:rsidRPr="006666FA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728B1A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84F591D" w14:textId="46C5C15C" w:rsidR="00DF4DFD" w:rsidRPr="00402654" w:rsidRDefault="00BD05C2" w:rsidP="00BD05C2">
            <w:pPr>
              <w:tabs>
                <w:tab w:val="decimal" w:pos="816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4DFD" w:rsidRPr="006666FA" w14:paraId="6FC890E1" w14:textId="77777777" w:rsidTr="009F660A">
        <w:trPr>
          <w:cantSplit/>
          <w:trHeight w:val="20"/>
        </w:trPr>
        <w:tc>
          <w:tcPr>
            <w:tcW w:w="4860" w:type="dxa"/>
          </w:tcPr>
          <w:p w14:paraId="08FA4DEC" w14:textId="7D033427" w:rsidR="00DF4DFD" w:rsidRPr="006666FA" w:rsidRDefault="00D251BA" w:rsidP="00497F93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058C0D83" w14:textId="77777777" w:rsidR="00DF4DFD" w:rsidRPr="006666FA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EF0599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4B6A276" w14:textId="77777777" w:rsidR="00DF4DFD" w:rsidRPr="006666FA" w:rsidRDefault="00DF4DFD" w:rsidP="00D67B94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836793" w14:textId="77777777" w:rsidR="00DF4DFD" w:rsidRPr="006666FA" w:rsidRDefault="00DF4DFD" w:rsidP="00D67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296306" w14:textId="3AF91180" w:rsidR="00DF4DFD" w:rsidRPr="006666FA" w:rsidRDefault="00B63327" w:rsidP="0059376D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BD05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D29622A" w14:textId="77777777" w:rsidR="004C0BAE" w:rsidRPr="00535A94" w:rsidRDefault="004C0BAE" w:rsidP="00DF4DFD">
      <w:pPr>
        <w:pStyle w:val="BodyText"/>
        <w:spacing w:after="0"/>
        <w:rPr>
          <w:rFonts w:asciiTheme="majorBidi" w:hAnsiTheme="majorBidi" w:cstheme="majorBidi"/>
          <w:sz w:val="18"/>
          <w:szCs w:val="18"/>
        </w:rPr>
      </w:pPr>
    </w:p>
    <w:p w14:paraId="4BF048C3" w14:textId="77777777" w:rsidR="004C0BAE" w:rsidRPr="00C217C5" w:rsidRDefault="004C0BAE" w:rsidP="000A79E1">
      <w:pPr>
        <w:pStyle w:val="BodyText"/>
        <w:rPr>
          <w:rFonts w:asciiTheme="majorBidi" w:hAnsiTheme="majorBidi" w:cstheme="majorBidi"/>
          <w:sz w:val="30"/>
          <w:szCs w:val="30"/>
          <w:lang w:val="en-US"/>
        </w:rPr>
      </w:pPr>
    </w:p>
    <w:p w14:paraId="74426C26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180"/>
        <w:gridCol w:w="1350"/>
        <w:gridCol w:w="180"/>
        <w:gridCol w:w="1260"/>
      </w:tblGrid>
      <w:tr w:rsidR="006A365E" w:rsidRPr="006666FA" w14:paraId="7BA3F86D" w14:textId="77777777" w:rsidTr="004760F0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290DFF68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90BFADF" w14:textId="69F2876C" w:rsidR="006A365E" w:rsidRPr="006666FA" w:rsidRDefault="00C64585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6A365E"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6A365E"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6A365E" w:rsidRPr="006666FA" w14:paraId="653C5058" w14:textId="77777777" w:rsidTr="004760F0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C7E6F5F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3806D" w14:textId="77777777" w:rsidR="006A365E" w:rsidRPr="00535A94" w:rsidRDefault="006A365E" w:rsidP="004760F0">
            <w:pPr>
              <w:spacing w:line="240" w:lineRule="atLeast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บริษัท มาสเตอร์ มอเตอร์ เซอร์วิส</w:t>
            </w:r>
            <w:r w:rsidRPr="00535A9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 xml:space="preserve"> (ประเทศไทย)</w:t>
            </w: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44E2CB89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A71D03" w14:textId="77777777" w:rsidR="006A365E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6510D88D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  <w:t>บริษัท ไอ ทเวนตี้โฟร์ จำกัด</w:t>
            </w:r>
          </w:p>
        </w:tc>
        <w:tc>
          <w:tcPr>
            <w:tcW w:w="180" w:type="dxa"/>
            <w:vAlign w:val="bottom"/>
          </w:tcPr>
          <w:p w14:paraId="5250789B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2FB4E9" w14:textId="77777777" w:rsidR="006A365E" w:rsidRPr="00535A94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A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365E" w:rsidRPr="006666FA" w14:paraId="470BFBC9" w14:textId="77777777" w:rsidTr="004760F0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55E329FE" w14:textId="77777777" w:rsidR="006A365E" w:rsidRPr="006666FA" w:rsidRDefault="006A365E" w:rsidP="004760F0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06CECFF1" w14:textId="77777777" w:rsidR="006A365E" w:rsidRPr="006666FA" w:rsidRDefault="006A365E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139B" w:rsidRPr="006666FA" w14:paraId="44EE5D70" w14:textId="77777777" w:rsidTr="004760F0">
        <w:trPr>
          <w:cantSplit/>
          <w:trHeight w:val="20"/>
        </w:trPr>
        <w:tc>
          <w:tcPr>
            <w:tcW w:w="4860" w:type="dxa"/>
            <w:vAlign w:val="bottom"/>
          </w:tcPr>
          <w:p w14:paraId="31C72071" w14:textId="77777777" w:rsidR="0051139B" w:rsidRPr="006666FA" w:rsidRDefault="0051139B" w:rsidP="0051139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F346166" w14:textId="5B835C9F" w:rsidR="0051139B" w:rsidRPr="00F233D5" w:rsidRDefault="00C64585" w:rsidP="0051139B">
            <w:pPr>
              <w:tabs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</w:t>
            </w:r>
            <w:r w:rsidR="0051139B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80" w:type="dxa"/>
          </w:tcPr>
          <w:p w14:paraId="5789516E" w14:textId="77777777" w:rsidR="0051139B" w:rsidRPr="00F233D5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05DED3" w14:textId="09B7AC11" w:rsidR="0051139B" w:rsidRPr="00F233D5" w:rsidRDefault="00C64585" w:rsidP="0051139B">
            <w:pPr>
              <w:tabs>
                <w:tab w:val="decimal" w:pos="730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</w:t>
            </w:r>
            <w:r w:rsidR="0051139B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5E4213C6" w14:textId="77777777" w:rsidR="0051139B" w:rsidRPr="00F233D5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FD8BF1" w14:textId="77777777" w:rsidR="0051139B" w:rsidRPr="00F233D5" w:rsidRDefault="0051139B" w:rsidP="0051139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1139B" w:rsidRPr="006666FA" w14:paraId="0731A427" w14:textId="77777777" w:rsidTr="004760F0">
        <w:trPr>
          <w:cantSplit/>
          <w:trHeight w:val="20"/>
        </w:trPr>
        <w:tc>
          <w:tcPr>
            <w:tcW w:w="4860" w:type="dxa"/>
          </w:tcPr>
          <w:p w14:paraId="07837712" w14:textId="77777777" w:rsidR="0051139B" w:rsidRPr="00535A94" w:rsidRDefault="0051139B" w:rsidP="0051139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97B97CC" w14:textId="77777777" w:rsidR="0051139B" w:rsidRPr="00535A94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" w:type="dxa"/>
          </w:tcPr>
          <w:p w14:paraId="757B5807" w14:textId="77777777" w:rsidR="0051139B" w:rsidRPr="00535A94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17ED0C77" w14:textId="77777777" w:rsidR="0051139B" w:rsidRPr="00535A94" w:rsidRDefault="0051139B" w:rsidP="0051139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" w:type="dxa"/>
          </w:tcPr>
          <w:p w14:paraId="7C03F7E2" w14:textId="77777777" w:rsidR="0051139B" w:rsidRPr="00535A94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3F49A452" w14:textId="77777777" w:rsidR="0051139B" w:rsidRPr="00535A94" w:rsidRDefault="0051139B" w:rsidP="0051139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51139B" w:rsidRPr="006666FA" w14:paraId="26434C9C" w14:textId="77777777" w:rsidTr="004760F0">
        <w:trPr>
          <w:cantSplit/>
          <w:trHeight w:val="20"/>
        </w:trPr>
        <w:tc>
          <w:tcPr>
            <w:tcW w:w="4860" w:type="dxa"/>
          </w:tcPr>
          <w:p w14:paraId="16730ECA" w14:textId="77777777" w:rsidR="0051139B" w:rsidRPr="006666FA" w:rsidRDefault="0051139B" w:rsidP="0051139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570B0BB6" w14:textId="166D3085" w:rsidR="0051139B" w:rsidRPr="00036339" w:rsidRDefault="00C64585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110</w:t>
            </w:r>
            <w:r w:rsidR="0051139B" w:rsidRPr="00394C7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180" w:type="dxa"/>
          </w:tcPr>
          <w:p w14:paraId="5DCD2506" w14:textId="77777777" w:rsidR="0051139B" w:rsidRPr="00036339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124434" w14:textId="33D873D3" w:rsidR="0051139B" w:rsidRPr="00036339" w:rsidRDefault="00C64585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</w:t>
            </w:r>
            <w:r w:rsidR="0051139B"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586</w:t>
            </w:r>
          </w:p>
        </w:tc>
        <w:tc>
          <w:tcPr>
            <w:tcW w:w="180" w:type="dxa"/>
          </w:tcPr>
          <w:p w14:paraId="31CF3D62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29ECE" w14:textId="77777777" w:rsidR="0051139B" w:rsidRPr="006666FA" w:rsidRDefault="0051139B" w:rsidP="0051139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1139B" w:rsidRPr="006666FA" w14:paraId="0933D534" w14:textId="77777777" w:rsidTr="004760F0">
        <w:trPr>
          <w:cantSplit/>
          <w:trHeight w:val="20"/>
        </w:trPr>
        <w:tc>
          <w:tcPr>
            <w:tcW w:w="4860" w:type="dxa"/>
          </w:tcPr>
          <w:p w14:paraId="7EDEB53D" w14:textId="77777777" w:rsidR="0051139B" w:rsidRPr="006666FA" w:rsidRDefault="0051139B" w:rsidP="0051139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40DBEAAF" w14:textId="349FFFC6" w:rsidR="0051139B" w:rsidRPr="006666FA" w:rsidRDefault="00C64585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100</w:t>
            </w:r>
            <w:r w:rsidR="0051139B" w:rsidRPr="00394C7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180" w:type="dxa"/>
          </w:tcPr>
          <w:p w14:paraId="4FC7096D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C169E0" w14:textId="135F7010" w:rsidR="0051139B" w:rsidRPr="006666FA" w:rsidRDefault="00C64585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</w:t>
            </w:r>
            <w:r w:rsidR="0051139B"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180" w:type="dxa"/>
          </w:tcPr>
          <w:p w14:paraId="14077099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775639" w14:textId="77777777" w:rsidR="0051139B" w:rsidRPr="006666FA" w:rsidRDefault="0051139B" w:rsidP="0051139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1139B" w:rsidRPr="006666FA" w14:paraId="6CCF170F" w14:textId="77777777" w:rsidTr="004760F0">
        <w:trPr>
          <w:cantSplit/>
          <w:trHeight w:val="20"/>
        </w:trPr>
        <w:tc>
          <w:tcPr>
            <w:tcW w:w="4860" w:type="dxa"/>
          </w:tcPr>
          <w:p w14:paraId="2486CF2F" w14:textId="77777777" w:rsidR="0051139B" w:rsidRPr="006666FA" w:rsidRDefault="0051139B" w:rsidP="0051139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62C706C1" w14:textId="08AADB4C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181</w:t>
            </w:r>
            <w:r w:rsidRPr="00394C7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387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5AFB4D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675CA4" w14:textId="78F8395C" w:rsidR="0051139B" w:rsidRPr="006666FA" w:rsidRDefault="0051139B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20</w:t>
            </w:r>
            <w:r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466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59C4BE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DD533C" w14:textId="77777777" w:rsidR="0051139B" w:rsidRPr="006666FA" w:rsidRDefault="0051139B" w:rsidP="0051139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1139B" w:rsidRPr="006666FA" w14:paraId="29F592B6" w14:textId="77777777" w:rsidTr="004760F0">
        <w:trPr>
          <w:cantSplit/>
          <w:trHeight w:val="20"/>
        </w:trPr>
        <w:tc>
          <w:tcPr>
            <w:tcW w:w="4860" w:type="dxa"/>
          </w:tcPr>
          <w:p w14:paraId="5FB49ABA" w14:textId="77777777" w:rsidR="0051139B" w:rsidRPr="006666FA" w:rsidRDefault="0051139B" w:rsidP="0051139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A0AA36" w14:textId="0574FB11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46</w:t>
            </w:r>
            <w:r w:rsidRPr="00394C7F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488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4AEAEE2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780911" w14:textId="5D7539D0" w:rsidR="0051139B" w:rsidRPr="006666FA" w:rsidRDefault="0051139B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12</w:t>
            </w:r>
            <w:r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577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4009968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A0884" w14:textId="77777777" w:rsidR="0051139B" w:rsidRPr="006666FA" w:rsidRDefault="0051139B" w:rsidP="0051139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1139B" w:rsidRPr="006666FA" w14:paraId="5D6381E8" w14:textId="77777777">
        <w:trPr>
          <w:cantSplit/>
          <w:trHeight w:val="20"/>
        </w:trPr>
        <w:tc>
          <w:tcPr>
            <w:tcW w:w="4860" w:type="dxa"/>
          </w:tcPr>
          <w:p w14:paraId="4D0A1307" w14:textId="58059A10" w:rsidR="0051139B" w:rsidRPr="006666FA" w:rsidRDefault="00BA260C" w:rsidP="0051139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8D541" w14:textId="2FE3A691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17</w:t>
            </w:r>
            <w:r w:rsidRPr="00703C4A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057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A69CCB2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E9756" w14:textId="6C1536C6" w:rsidR="0051139B" w:rsidRPr="006666FA" w:rsidRDefault="00C64585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21</w:t>
            </w:r>
            <w:r w:rsidR="0051139B" w:rsidRPr="00796F42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996</w:t>
            </w:r>
          </w:p>
        </w:tc>
        <w:tc>
          <w:tcPr>
            <w:tcW w:w="180" w:type="dxa"/>
          </w:tcPr>
          <w:p w14:paraId="6160B3CE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DEBF73" w14:textId="77777777" w:rsidR="0051139B" w:rsidRPr="006666FA" w:rsidRDefault="0051139B" w:rsidP="0051139B">
            <w:pPr>
              <w:tabs>
                <w:tab w:val="decimal" w:pos="996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1139B" w:rsidRPr="006666FA" w14:paraId="2DE996D5" w14:textId="77777777" w:rsidTr="00AB3DFA">
        <w:trPr>
          <w:cantSplit/>
          <w:trHeight w:val="20"/>
        </w:trPr>
        <w:tc>
          <w:tcPr>
            <w:tcW w:w="4860" w:type="dxa"/>
          </w:tcPr>
          <w:p w14:paraId="4D7B8709" w14:textId="77777777" w:rsidR="0051139B" w:rsidRPr="006666FA" w:rsidRDefault="0051139B" w:rsidP="0051139B">
            <w:pPr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3160" w14:textId="1DBED384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738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A8ADFD4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9AB72" w14:textId="7370147D" w:rsidR="0051139B" w:rsidRPr="006666FA" w:rsidRDefault="00C64585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</w:t>
            </w:r>
            <w:r w:rsidR="0051139B" w:rsidRPr="00703C4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180" w:type="dxa"/>
          </w:tcPr>
          <w:p w14:paraId="09F30FAE" w14:textId="77777777" w:rsidR="0051139B" w:rsidRPr="006666FA" w:rsidRDefault="0051139B" w:rsidP="0051139B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D42D4" w14:textId="1A41FE2D" w:rsidR="0051139B" w:rsidRPr="006666FA" w:rsidRDefault="00C64585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1139B" w:rsidRPr="00736E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51139B" w:rsidRPr="006666FA" w14:paraId="0A4557A2" w14:textId="77777777" w:rsidTr="00AB3DFA">
        <w:trPr>
          <w:cantSplit/>
          <w:trHeight w:val="20"/>
        </w:trPr>
        <w:tc>
          <w:tcPr>
            <w:tcW w:w="4860" w:type="dxa"/>
          </w:tcPr>
          <w:p w14:paraId="7D566150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E03F48" w14:textId="77777777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8ABDC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715F6C2" w14:textId="77777777" w:rsidR="0051139B" w:rsidRPr="006666FA" w:rsidRDefault="0051139B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A8302A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4CA43C" w14:textId="662C6C62" w:rsidR="0051139B" w:rsidRPr="006666FA" w:rsidRDefault="00C64585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1139B" w:rsidRPr="006666FA" w14:paraId="40FFF44F" w14:textId="77777777">
        <w:trPr>
          <w:cantSplit/>
          <w:trHeight w:val="20"/>
        </w:trPr>
        <w:tc>
          <w:tcPr>
            <w:tcW w:w="4860" w:type="dxa"/>
          </w:tcPr>
          <w:p w14:paraId="213FA06B" w14:textId="221CCAD0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20F9F60D" w14:textId="77777777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107A5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6F2441" w14:textId="77777777" w:rsidR="0051139B" w:rsidRPr="006666FA" w:rsidRDefault="0051139B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E86E3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991ED" w14:textId="15B17A14" w:rsidR="0051139B" w:rsidRPr="006666FA" w:rsidRDefault="00C64585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1139B" w:rsidRPr="00796F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</w:tr>
      <w:tr w:rsidR="0051139B" w:rsidRPr="006A365E" w14:paraId="0DD32452" w14:textId="77777777" w:rsidTr="004760F0">
        <w:trPr>
          <w:cantSplit/>
          <w:trHeight w:val="20"/>
        </w:trPr>
        <w:tc>
          <w:tcPr>
            <w:tcW w:w="4860" w:type="dxa"/>
          </w:tcPr>
          <w:p w14:paraId="364C51EB" w14:textId="77777777" w:rsidR="0051139B" w:rsidRPr="006A365E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8EF6855" w14:textId="77777777" w:rsidR="0051139B" w:rsidRPr="006A365E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382550E" w14:textId="77777777" w:rsidR="0051139B" w:rsidRPr="006A365E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</w:tcPr>
          <w:p w14:paraId="3A05BB33" w14:textId="77777777" w:rsidR="0051139B" w:rsidRPr="006A365E" w:rsidRDefault="0051139B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8EB6773" w14:textId="77777777" w:rsidR="0051139B" w:rsidRPr="006A365E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EC6B09" w14:textId="77777777" w:rsidR="0051139B" w:rsidRPr="006A365E" w:rsidRDefault="0051139B" w:rsidP="0051139B">
            <w:pPr>
              <w:tabs>
                <w:tab w:val="decimal" w:pos="100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1139B" w:rsidRPr="006666FA" w14:paraId="68B87204" w14:textId="77777777" w:rsidTr="004760F0">
        <w:trPr>
          <w:cantSplit/>
          <w:trHeight w:val="20"/>
        </w:trPr>
        <w:tc>
          <w:tcPr>
            <w:tcW w:w="4860" w:type="dxa"/>
          </w:tcPr>
          <w:p w14:paraId="78250E6A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40A6F44A" w14:textId="1B2A73EF" w:rsidR="0051139B" w:rsidRPr="00D67B94" w:rsidRDefault="00C64585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298</w:t>
            </w:r>
            <w:r w:rsidR="0051139B"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80" w:type="dxa"/>
          </w:tcPr>
          <w:p w14:paraId="5FF6976B" w14:textId="77777777" w:rsidR="0051139B" w:rsidRPr="00D67B94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1BCA3A" w14:textId="2E3EB578" w:rsidR="0051139B" w:rsidRPr="00D67B94" w:rsidRDefault="00C64585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110</w:t>
            </w:r>
            <w:r w:rsidR="0051139B"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180" w:type="dxa"/>
          </w:tcPr>
          <w:p w14:paraId="4F29CB31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64F284" w14:textId="77777777" w:rsidR="0051139B" w:rsidRPr="006666FA" w:rsidRDefault="0051139B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39B" w:rsidRPr="006666FA" w14:paraId="6FA6EC82" w14:textId="77777777" w:rsidTr="004760F0">
        <w:trPr>
          <w:cantSplit/>
          <w:trHeight w:val="20"/>
        </w:trPr>
        <w:tc>
          <w:tcPr>
            <w:tcW w:w="4860" w:type="dxa"/>
          </w:tcPr>
          <w:p w14:paraId="06FAE8E9" w14:textId="427C8C50" w:rsidR="0051139B" w:rsidRPr="006666FA" w:rsidRDefault="00CE36F1" w:rsidP="0051139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40" w:type="dxa"/>
            <w:vAlign w:val="bottom"/>
          </w:tcPr>
          <w:p w14:paraId="62C5E3DF" w14:textId="6B9D5879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616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CC3C8D0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FBB57E" w14:textId="4622B490" w:rsidR="0051139B" w:rsidRPr="006666FA" w:rsidRDefault="0051139B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114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C6E8C20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0269EF" w14:textId="77777777" w:rsidR="0051139B" w:rsidRPr="006666FA" w:rsidRDefault="0051139B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39B" w:rsidRPr="006666FA" w14:paraId="19DBA9CE" w14:textId="77777777" w:rsidTr="004760F0">
        <w:trPr>
          <w:cantSplit/>
          <w:trHeight w:val="20"/>
        </w:trPr>
        <w:tc>
          <w:tcPr>
            <w:tcW w:w="4860" w:type="dxa"/>
            <w:vAlign w:val="bottom"/>
          </w:tcPr>
          <w:p w14:paraId="71CC2CA3" w14:textId="77777777" w:rsidR="0051139B" w:rsidRPr="006666FA" w:rsidRDefault="0051139B" w:rsidP="0051139B">
            <w:pPr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D95B55" w14:textId="290429B4" w:rsidR="0051139B" w:rsidRPr="006666FA" w:rsidRDefault="00C64585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693</w:t>
            </w:r>
          </w:p>
        </w:tc>
        <w:tc>
          <w:tcPr>
            <w:tcW w:w="180" w:type="dxa"/>
          </w:tcPr>
          <w:p w14:paraId="6D9197EE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7E6D51" w14:textId="2DDA7CDC" w:rsidR="0051139B" w:rsidRPr="006666FA" w:rsidRDefault="00C64585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80" w:type="dxa"/>
          </w:tcPr>
          <w:p w14:paraId="5E34669C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5152A1" w14:textId="77777777" w:rsidR="0051139B" w:rsidRPr="006666FA" w:rsidRDefault="0051139B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39B" w:rsidRPr="006666FA" w14:paraId="1CE01585" w14:textId="77777777" w:rsidTr="004760F0">
        <w:trPr>
          <w:cantSplit/>
          <w:trHeight w:val="20"/>
        </w:trPr>
        <w:tc>
          <w:tcPr>
            <w:tcW w:w="4860" w:type="dxa"/>
          </w:tcPr>
          <w:p w14:paraId="1B0E09F9" w14:textId="77777777" w:rsidR="0051139B" w:rsidRPr="006666FA" w:rsidRDefault="0051139B" w:rsidP="0051139B">
            <w:pPr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14989" w14:textId="19FD92BD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Pr="001A3D39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923</w:t>
            </w:r>
            <w:r w:rsidRPr="001A3D39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8EC976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92A8" w14:textId="2BB9EDD3" w:rsidR="0051139B" w:rsidRPr="006666FA" w:rsidRDefault="00C64585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216</w:t>
            </w:r>
          </w:p>
        </w:tc>
        <w:tc>
          <w:tcPr>
            <w:tcW w:w="180" w:type="dxa"/>
          </w:tcPr>
          <w:p w14:paraId="59ADE1E4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EBFBDC4" w14:textId="77777777" w:rsidR="0051139B" w:rsidRPr="006666FA" w:rsidRDefault="0051139B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139B" w:rsidRPr="006666FA" w14:paraId="7CC9ABC9" w14:textId="77777777" w:rsidTr="004760F0">
        <w:trPr>
          <w:cantSplit/>
          <w:trHeight w:val="20"/>
        </w:trPr>
        <w:tc>
          <w:tcPr>
            <w:tcW w:w="4860" w:type="dxa"/>
          </w:tcPr>
          <w:p w14:paraId="5BA658F8" w14:textId="77777777" w:rsidR="0051139B" w:rsidRPr="006666FA" w:rsidRDefault="0051139B" w:rsidP="0051139B">
            <w:pPr>
              <w:spacing w:line="240" w:lineRule="atLeast"/>
              <w:ind w:left="191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7B01124" w14:textId="13AE7409" w:rsidR="0051139B" w:rsidRPr="006666FA" w:rsidRDefault="0051139B" w:rsidP="0051139B">
            <w:pPr>
              <w:tabs>
                <w:tab w:val="decimal" w:pos="1108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829</w:t>
            </w:r>
            <w:r w:rsidRPr="001A3D39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88E4CE5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628DD95" w14:textId="292DD4A7" w:rsidR="0051139B" w:rsidRPr="006666FA" w:rsidRDefault="00C64585" w:rsidP="0051139B">
            <w:pPr>
              <w:tabs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54</w:t>
            </w:r>
          </w:p>
        </w:tc>
        <w:tc>
          <w:tcPr>
            <w:tcW w:w="180" w:type="dxa"/>
          </w:tcPr>
          <w:p w14:paraId="48C988A7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68C3B3E" w14:textId="4E7176E9" w:rsidR="0051139B" w:rsidRPr="006666FA" w:rsidRDefault="0051139B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A3D3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A3D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 w:rsidRPr="001A3D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139B" w:rsidRPr="006666FA" w14:paraId="37E42F1A" w14:textId="77777777" w:rsidTr="004760F0">
        <w:trPr>
          <w:cantSplit/>
          <w:trHeight w:val="20"/>
        </w:trPr>
        <w:tc>
          <w:tcPr>
            <w:tcW w:w="4860" w:type="dxa"/>
          </w:tcPr>
          <w:p w14:paraId="5FD03E5F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บริษัทย่อยอื่นที่ไม่มีสาระสำคัญ</w:t>
            </w:r>
          </w:p>
        </w:tc>
        <w:tc>
          <w:tcPr>
            <w:tcW w:w="1440" w:type="dxa"/>
          </w:tcPr>
          <w:p w14:paraId="52F5A232" w14:textId="77777777" w:rsidR="0051139B" w:rsidRPr="006666FA" w:rsidRDefault="0051139B" w:rsidP="0051139B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C3048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B50502" w14:textId="77777777" w:rsidR="0051139B" w:rsidRPr="006666FA" w:rsidRDefault="0051139B" w:rsidP="0051139B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8E092C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02C8F4" w14:textId="6639D282" w:rsidR="0051139B" w:rsidRPr="00402654" w:rsidRDefault="00C64585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1139B" w:rsidRPr="006666FA" w14:paraId="433DAF32" w14:textId="77777777" w:rsidTr="004760F0">
        <w:trPr>
          <w:cantSplit/>
          <w:trHeight w:val="20"/>
        </w:trPr>
        <w:tc>
          <w:tcPr>
            <w:tcW w:w="4860" w:type="dxa"/>
          </w:tcPr>
          <w:p w14:paraId="47EFD8F4" w14:textId="40F6BEB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</w:tcPr>
          <w:p w14:paraId="5762E0AE" w14:textId="77777777" w:rsidR="0051139B" w:rsidRPr="006666FA" w:rsidRDefault="0051139B" w:rsidP="0051139B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525D77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D84112" w14:textId="77777777" w:rsidR="0051139B" w:rsidRPr="006666FA" w:rsidRDefault="0051139B" w:rsidP="0051139B">
            <w:pPr>
              <w:tabs>
                <w:tab w:val="decimal" w:pos="1092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53B22" w14:textId="77777777" w:rsidR="0051139B" w:rsidRPr="006666FA" w:rsidRDefault="0051139B" w:rsidP="005113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FA8143" w14:textId="41D5FF68" w:rsidR="0051139B" w:rsidRPr="006666FA" w:rsidRDefault="0051139B" w:rsidP="0051139B">
            <w:pPr>
              <w:tabs>
                <w:tab w:val="decimal" w:pos="1009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3D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A3D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773</w:t>
            </w:r>
            <w:r w:rsidRPr="001A3D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199D1D24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5D09C1C4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00287155" w14:textId="77777777" w:rsidR="006A365E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1E5BBE2D" w14:textId="5A5B6B19" w:rsidR="006A365E" w:rsidRPr="006666FA" w:rsidRDefault="006A365E" w:rsidP="000A79E1">
      <w:pPr>
        <w:pStyle w:val="BodyText"/>
        <w:rPr>
          <w:rFonts w:asciiTheme="majorBidi" w:hAnsiTheme="majorBidi" w:cstheme="majorBidi"/>
          <w:sz w:val="30"/>
          <w:szCs w:val="30"/>
        </w:rPr>
        <w:sectPr w:rsidR="006A365E" w:rsidRPr="006666FA" w:rsidSect="00764735"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39B89F4" w14:textId="77777777" w:rsidR="00D91AA2" w:rsidRPr="008E07C4" w:rsidRDefault="00D91AA2" w:rsidP="00D91AA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="Angsana New"/>
          <w:b w:val="0"/>
          <w:bCs/>
          <w:sz w:val="30"/>
          <w:szCs w:val="30"/>
          <w:lang w:bidi="th-TH"/>
        </w:rPr>
      </w:pPr>
      <w:r w:rsidRPr="008E07C4">
        <w:rPr>
          <w:rFonts w:asciiTheme="majorBidi" w:hAnsiTheme="majorBidi" w:cs="Angsana New" w:hint="cs"/>
          <w:b w:val="0"/>
          <w:bCs/>
          <w:sz w:val="30"/>
          <w:szCs w:val="30"/>
          <w:cs/>
          <w:lang w:bidi="th-TH"/>
        </w:rPr>
        <w:lastRenderedPageBreak/>
        <w:t>อสังหาริมทรัพย์เพื่อการลงทุน</w:t>
      </w:r>
    </w:p>
    <w:p w14:paraId="21080DB0" w14:textId="0B53C4F7" w:rsidR="00D91AA2" w:rsidRPr="008A6E5E" w:rsidRDefault="00D91AA2" w:rsidP="008A3FC9">
      <w:pPr>
        <w:pStyle w:val="BodyText"/>
        <w:tabs>
          <w:tab w:val="left" w:pos="810"/>
        </w:tabs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31"/>
        <w:gridCol w:w="1239"/>
        <w:gridCol w:w="270"/>
        <w:gridCol w:w="1260"/>
        <w:gridCol w:w="270"/>
        <w:gridCol w:w="1170"/>
        <w:gridCol w:w="270"/>
        <w:gridCol w:w="1080"/>
      </w:tblGrid>
      <w:tr w:rsidR="00D91AA2" w:rsidRPr="00395767" w14:paraId="6AA223B2" w14:textId="77777777" w:rsidTr="004669CA">
        <w:trPr>
          <w:trHeight w:val="412"/>
          <w:tblHeader/>
        </w:trPr>
        <w:tc>
          <w:tcPr>
            <w:tcW w:w="2880" w:type="dxa"/>
            <w:shd w:val="clear" w:color="auto" w:fill="auto"/>
          </w:tcPr>
          <w:p w14:paraId="4D01EDA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5E0816C2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2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59" w:type="dxa"/>
            <w:gridSpan w:val="7"/>
          </w:tcPr>
          <w:p w14:paraId="775DF58D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2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91AA2" w:rsidRPr="00395767" w14:paraId="2B097F36" w14:textId="77777777" w:rsidTr="004669CA">
        <w:trPr>
          <w:trHeight w:val="790"/>
          <w:tblHeader/>
        </w:trPr>
        <w:tc>
          <w:tcPr>
            <w:tcW w:w="2880" w:type="dxa"/>
            <w:shd w:val="clear" w:color="auto" w:fill="auto"/>
          </w:tcPr>
          <w:p w14:paraId="69405F12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658C1598" w14:textId="77777777" w:rsidR="00D91AA2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A25632D" w14:textId="77777777" w:rsidR="00D91AA2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175A91F6" w14:textId="77777777" w:rsidR="00D91AA2" w:rsidRPr="00395767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39" w:type="dxa"/>
            <w:shd w:val="clear" w:color="auto" w:fill="auto"/>
          </w:tcPr>
          <w:p w14:paraId="089E5154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CA2B784" w14:textId="77777777" w:rsidR="00D91AA2" w:rsidRPr="00395767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การใช้ - ที่ดิน</w:t>
            </w:r>
          </w:p>
        </w:tc>
        <w:tc>
          <w:tcPr>
            <w:tcW w:w="270" w:type="dxa"/>
          </w:tcPr>
          <w:p w14:paraId="49671F0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1EA58B" w14:textId="77777777" w:rsidR="00D91AA2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36621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อาคารและ</w:t>
            </w:r>
          </w:p>
          <w:p w14:paraId="76C16FFA" w14:textId="77777777" w:rsidR="00D91AA2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  <w:p w14:paraId="75F1C9A5" w14:textId="77777777" w:rsidR="00D91AA2" w:rsidRPr="000E1D89" w:rsidRDefault="00D91AA2" w:rsidP="004760F0">
            <w:pPr>
              <w:spacing w:line="240" w:lineRule="auto"/>
              <w:ind w:left="-78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7D1BAA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F247F3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ระหว่าง</w:t>
            </w:r>
          </w:p>
          <w:p w14:paraId="20BF005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5A7D7D0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3314F8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1B83F3F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45EFC7F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91AA2" w:rsidRPr="00395767" w14:paraId="2F082CAB" w14:textId="77777777" w:rsidTr="004669CA">
        <w:trPr>
          <w:trHeight w:val="401"/>
          <w:tblHeader/>
        </w:trPr>
        <w:tc>
          <w:tcPr>
            <w:tcW w:w="2880" w:type="dxa"/>
            <w:shd w:val="clear" w:color="auto" w:fill="auto"/>
          </w:tcPr>
          <w:p w14:paraId="266203C0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19369B05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59" w:type="dxa"/>
            <w:gridSpan w:val="7"/>
          </w:tcPr>
          <w:p w14:paraId="5EE5C01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91AA2" w:rsidRPr="00395767" w14:paraId="532CD34C" w14:textId="77777777" w:rsidTr="004669CA">
        <w:trPr>
          <w:trHeight w:val="412"/>
        </w:trPr>
        <w:tc>
          <w:tcPr>
            <w:tcW w:w="2880" w:type="dxa"/>
            <w:shd w:val="clear" w:color="auto" w:fill="auto"/>
          </w:tcPr>
          <w:p w14:paraId="67A679E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831" w:type="dxa"/>
          </w:tcPr>
          <w:p w14:paraId="78A0892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41BBB53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24544D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1C2ECD5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047F9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9ED5D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7F4040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7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D09D3B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1AA2" w:rsidRPr="00395767" w14:paraId="6C0295E2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79B2F5FA" w14:textId="7BB8B23B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6193832F" w14:textId="77777777" w:rsidR="00D91AA2" w:rsidRPr="000E2F01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731C9C94" w14:textId="77777777" w:rsidR="00D91AA2" w:rsidRPr="000A221A" w:rsidRDefault="00D91AA2" w:rsidP="00EC5DDE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FD94C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42FF215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6CF52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2C3F67" w14:textId="77777777" w:rsidR="00D91AA2" w:rsidRPr="000A221A" w:rsidRDefault="00D91AA2" w:rsidP="004760F0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891840" w14:textId="77777777" w:rsidR="00D91AA2" w:rsidRPr="000A221A" w:rsidRDefault="00D91AA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74342E" w14:textId="77777777" w:rsidR="00D91AA2" w:rsidRPr="000A221A" w:rsidRDefault="00D91AA2" w:rsidP="004760F0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C6E1F" w:rsidRPr="00395767" w14:paraId="6FB528B2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34BF877C" w14:textId="5CD4534B" w:rsidR="009C6E1F" w:rsidRPr="00395767" w:rsidRDefault="00C47F9D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31" w:type="dxa"/>
          </w:tcPr>
          <w:p w14:paraId="32BD5D7D" w14:textId="77777777" w:rsidR="009C6E1F" w:rsidRPr="000E2F01" w:rsidRDefault="009C6E1F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25B85C27" w14:textId="37CC03E4" w:rsidR="009C6E1F" w:rsidRPr="000A221A" w:rsidRDefault="00CF75D1" w:rsidP="00EC5DDE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B4128B" w14:textId="77777777" w:rsidR="009C6E1F" w:rsidRPr="000A221A" w:rsidRDefault="009C6E1F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3383830" w14:textId="1A3B8675" w:rsidR="009C6E1F" w:rsidRPr="000A221A" w:rsidRDefault="00C64585" w:rsidP="00CF75D1">
            <w:pPr>
              <w:tabs>
                <w:tab w:val="decimal" w:pos="1044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70" w:type="dxa"/>
            <w:shd w:val="clear" w:color="auto" w:fill="auto"/>
          </w:tcPr>
          <w:p w14:paraId="6ED04D2C" w14:textId="77777777" w:rsidR="009C6E1F" w:rsidRPr="000A221A" w:rsidRDefault="009C6E1F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2D729E" w14:textId="53FE9AA6" w:rsidR="009C6E1F" w:rsidRPr="000A221A" w:rsidRDefault="00C64585" w:rsidP="00190687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673FC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1292E4F4" w14:textId="77777777" w:rsidR="009C6E1F" w:rsidRPr="000A221A" w:rsidRDefault="009C6E1F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66180B" w14:textId="6BA4E346" w:rsidR="009C6E1F" w:rsidRPr="000A221A" w:rsidRDefault="00C64585" w:rsidP="00673FCA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3466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9C6E1F" w:rsidRPr="00395767" w14:paraId="225EF245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06615FE2" w14:textId="5E908311" w:rsidR="009C6E1F" w:rsidRPr="00395767" w:rsidRDefault="00C47F9D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831" w:type="dxa"/>
          </w:tcPr>
          <w:p w14:paraId="60A815C6" w14:textId="37444550" w:rsidR="009C6E1F" w:rsidRPr="00A53A92" w:rsidRDefault="00C64585" w:rsidP="00A53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39" w:type="dxa"/>
            <w:shd w:val="clear" w:color="auto" w:fill="auto"/>
          </w:tcPr>
          <w:p w14:paraId="2B58415F" w14:textId="1396394C" w:rsidR="009C6E1F" w:rsidRPr="000A221A" w:rsidRDefault="00A53A92" w:rsidP="00EC5DDE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09753" w14:textId="77777777" w:rsidR="009C6E1F" w:rsidRPr="000A221A" w:rsidRDefault="009C6E1F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44A45BD" w14:textId="26986F9F" w:rsidR="009C6E1F" w:rsidRPr="000A221A" w:rsidRDefault="00C64585" w:rsidP="00A53A92">
            <w:pPr>
              <w:tabs>
                <w:tab w:val="decimal" w:pos="1044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</w:t>
            </w:r>
            <w:r w:rsidR="00A53A9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50621D6E" w14:textId="77777777" w:rsidR="009C6E1F" w:rsidRPr="000A221A" w:rsidRDefault="009C6E1F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0FE086" w14:textId="071B984C" w:rsidR="009C6E1F" w:rsidRPr="000A221A" w:rsidRDefault="00C64585" w:rsidP="00A53A92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</w:t>
            </w:r>
            <w:r w:rsidR="00A53A9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7F254D2B" w14:textId="77777777" w:rsidR="009C6E1F" w:rsidRPr="000A221A" w:rsidRDefault="009C6E1F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0E5851" w14:textId="5078F90B" w:rsidR="009C6E1F" w:rsidRPr="000A221A" w:rsidRDefault="00C64585" w:rsidP="00A53A92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</w:t>
            </w:r>
            <w:r w:rsidR="007556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949</w:t>
            </w:r>
          </w:p>
        </w:tc>
      </w:tr>
      <w:tr w:rsidR="009C6E1F" w:rsidRPr="00395767" w14:paraId="3718C903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2EDDD5CC" w14:textId="41A6BFD5" w:rsidR="009C6E1F" w:rsidRPr="00395767" w:rsidRDefault="00C47F9D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Pr="00A027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dxa"/>
          </w:tcPr>
          <w:p w14:paraId="0F5FC070" w14:textId="424C7979" w:rsidR="009C6E1F" w:rsidRPr="00A53A92" w:rsidRDefault="00C64585" w:rsidP="00A53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239" w:type="dxa"/>
            <w:shd w:val="clear" w:color="auto" w:fill="auto"/>
          </w:tcPr>
          <w:p w14:paraId="67664D8B" w14:textId="5A4CBC3C" w:rsidR="009C6E1F" w:rsidRPr="000A221A" w:rsidRDefault="00C64585" w:rsidP="00EC5DDE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63</w:t>
            </w:r>
            <w:r w:rsidR="00A53A9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5AB9CAED" w14:textId="77777777" w:rsidR="009C6E1F" w:rsidRPr="000A221A" w:rsidRDefault="009C6E1F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4AAC27C" w14:textId="62150145" w:rsidR="009C6E1F" w:rsidRPr="000A221A" w:rsidRDefault="00A53A92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3E776" w14:textId="77777777" w:rsidR="009C6E1F" w:rsidRPr="000A221A" w:rsidRDefault="009C6E1F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038098" w14:textId="341187A5" w:rsidR="009C6E1F" w:rsidRPr="000A221A" w:rsidRDefault="00A53A92" w:rsidP="004760F0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9222E" w14:textId="77777777" w:rsidR="009C6E1F" w:rsidRPr="000A221A" w:rsidRDefault="009C6E1F" w:rsidP="004760F0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512C2F" w14:textId="02AAC323" w:rsidR="009C6E1F" w:rsidRPr="000A221A" w:rsidRDefault="00C64585" w:rsidP="00A53A92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63</w:t>
            </w:r>
            <w:r w:rsidR="007556B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</w:tr>
      <w:tr w:rsidR="00A53A92" w:rsidRPr="00395767" w14:paraId="0AFFF9C8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7A5A9D83" w14:textId="36FAA3B8" w:rsidR="00A53A92" w:rsidRDefault="00A53A92" w:rsidP="00A53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C33C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31" w:type="dxa"/>
          </w:tcPr>
          <w:p w14:paraId="0159B5E3" w14:textId="77777777" w:rsidR="00A53A92" w:rsidRPr="00B30E1D" w:rsidRDefault="00A53A92" w:rsidP="00A53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69A36C5A" w14:textId="486796B8" w:rsidR="00A53A92" w:rsidRDefault="00A53A92" w:rsidP="00EC5DDE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809CF3" w14:textId="77777777" w:rsidR="00A53A92" w:rsidRPr="000A221A" w:rsidRDefault="00A53A92" w:rsidP="00A53A92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A11FCEF" w14:textId="01377857" w:rsidR="00A53A92" w:rsidRDefault="00C64585" w:rsidP="00A53A92">
            <w:pPr>
              <w:tabs>
                <w:tab w:val="decimal" w:pos="1044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</w:t>
            </w:r>
            <w:r w:rsidR="00A53A9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6F210A74" w14:textId="77777777" w:rsidR="00A53A92" w:rsidRPr="000A221A" w:rsidRDefault="00A53A92" w:rsidP="00A53A92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9AF5BB" w14:textId="0DB517A4" w:rsidR="00A53A92" w:rsidRPr="000A221A" w:rsidRDefault="00A53A92" w:rsidP="00A53A92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D1EEDD" w14:textId="77777777" w:rsidR="00A53A92" w:rsidRPr="000A221A" w:rsidRDefault="00A53A92" w:rsidP="00A53A92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C54549" w14:textId="23A8255E" w:rsidR="00A53A92" w:rsidRPr="000A221A" w:rsidRDefault="00662B9D" w:rsidP="00662B9D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1AA2" w:rsidRPr="00395767" w14:paraId="3032F16E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3A3D02C0" w14:textId="20C6284F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519F5F22" w14:textId="77777777" w:rsidR="00D91AA2" w:rsidRPr="000A221A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A117DF4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19FB58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CC228E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567547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DE20E0" w14:textId="77777777" w:rsidR="00D91AA2" w:rsidRPr="0076369F" w:rsidRDefault="00D91AA2" w:rsidP="004760F0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A0036D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B01C1A" w14:textId="77777777" w:rsidR="00D91AA2" w:rsidRPr="000A221A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C5D12" w:rsidRPr="00395767" w14:paraId="36ADB38F" w14:textId="77777777" w:rsidTr="004669CA">
        <w:trPr>
          <w:trHeight w:val="412"/>
        </w:trPr>
        <w:tc>
          <w:tcPr>
            <w:tcW w:w="2880" w:type="dxa"/>
            <w:shd w:val="clear" w:color="auto" w:fill="auto"/>
          </w:tcPr>
          <w:p w14:paraId="2D64D697" w14:textId="6370239A" w:rsidR="00AC5D12" w:rsidRPr="00395767" w:rsidRDefault="00AC5D12" w:rsidP="00AC5D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1" w:type="dxa"/>
          </w:tcPr>
          <w:p w14:paraId="1089193A" w14:textId="77777777" w:rsidR="00AC5D12" w:rsidRPr="000A221A" w:rsidRDefault="00AC5D12" w:rsidP="00AC5D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76998CA6" w14:textId="43EDB330" w:rsidR="00AC5D12" w:rsidRPr="002B7387" w:rsidRDefault="00C64585" w:rsidP="00EC5DDE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AC5D12" w:rsidRPr="002B73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7BB5C08D" w14:textId="77777777" w:rsidR="00AC5D12" w:rsidRPr="002B7387" w:rsidRDefault="00AC5D12" w:rsidP="00AC5D12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6A8D1FE" w14:textId="1CB8C9A1" w:rsidR="00AC5D12" w:rsidRPr="002B7387" w:rsidRDefault="00C64585" w:rsidP="00AC5D12">
            <w:pPr>
              <w:tabs>
                <w:tab w:val="decimal" w:pos="1064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AC5D12" w:rsidRPr="002B73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158CBEFD" w14:textId="77777777" w:rsidR="00AC5D12" w:rsidRPr="002B7387" w:rsidRDefault="00AC5D12" w:rsidP="00AC5D12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87AED9" w14:textId="5FD807F8" w:rsidR="00AC5D12" w:rsidRPr="002B7387" w:rsidRDefault="00C64585" w:rsidP="00AC5D12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C5D12" w:rsidRPr="002B73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  <w:shd w:val="clear" w:color="auto" w:fill="auto"/>
          </w:tcPr>
          <w:p w14:paraId="174BAADA" w14:textId="77777777" w:rsidR="00AC5D12" w:rsidRPr="002B7387" w:rsidRDefault="00AC5D12" w:rsidP="00AC5D12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E635E0" w14:textId="1A0D86E1" w:rsidR="00AC5D12" w:rsidRPr="002B7387" w:rsidRDefault="00C64585" w:rsidP="00AC5D12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AC5D12" w:rsidRPr="002B73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125</w:t>
            </w:r>
          </w:p>
        </w:tc>
      </w:tr>
      <w:tr w:rsidR="00D91AA2" w:rsidRPr="00395767" w14:paraId="37A734FF" w14:textId="77777777" w:rsidTr="004669CA">
        <w:trPr>
          <w:trHeight w:val="389"/>
        </w:trPr>
        <w:tc>
          <w:tcPr>
            <w:tcW w:w="2880" w:type="dxa"/>
            <w:shd w:val="clear" w:color="auto" w:fill="auto"/>
          </w:tcPr>
          <w:p w14:paraId="40CE3EFB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31" w:type="dxa"/>
          </w:tcPr>
          <w:p w14:paraId="4352E858" w14:textId="77777777" w:rsidR="00D91AA2" w:rsidRPr="000E2F01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5EA8448B" w14:textId="625398F0" w:rsidR="00D91AA2" w:rsidRPr="00545F91" w:rsidRDefault="00C64585" w:rsidP="00EC5DDE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6422B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70" w:type="dxa"/>
          </w:tcPr>
          <w:p w14:paraId="785A7AC2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22464C1" w14:textId="0066E63F" w:rsidR="00D91AA2" w:rsidRPr="00395767" w:rsidRDefault="00C64585" w:rsidP="00CF75D1">
            <w:pPr>
              <w:tabs>
                <w:tab w:val="decimal" w:pos="1044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  <w:shd w:val="clear" w:color="auto" w:fill="auto"/>
          </w:tcPr>
          <w:p w14:paraId="093A18C2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D47962" w14:textId="4B20907A" w:rsidR="00D91AA2" w:rsidRPr="00395767" w:rsidRDefault="00C64585" w:rsidP="004760F0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3641733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ED5A20" w14:textId="3EE265D5" w:rsidR="00D91AA2" w:rsidRPr="00395767" w:rsidRDefault="00C64585" w:rsidP="004760F0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 w:rsidR="00062C0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</w:t>
            </w:r>
            <w:r w:rsidR="00F3019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D91AA2" w:rsidRPr="00395767" w14:paraId="6A526D18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3DC4B808" w14:textId="77777777" w:rsidR="000B72A6" w:rsidRDefault="00D91AA2" w:rsidP="007439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จาก</w:t>
            </w:r>
            <w:r w:rsidR="000B72A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0B72A6" w:rsidRPr="006666F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ไป</w:t>
            </w:r>
            <w:r w:rsidR="000B72A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  <w:p w14:paraId="24A8FD65" w14:textId="0F442121" w:rsidR="00D91AA2" w:rsidRPr="00424DDB" w:rsidRDefault="000B72A6" w:rsidP="007439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2A6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="00D91AA2" w:rsidRPr="006666F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831" w:type="dxa"/>
          </w:tcPr>
          <w:p w14:paraId="16C8C1E4" w14:textId="77777777" w:rsidR="00AF08F6" w:rsidRDefault="00AF08F6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020DCE9B" w14:textId="269E023E" w:rsidR="00D91AA2" w:rsidRPr="000E2F01" w:rsidRDefault="00C64585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39" w:type="dxa"/>
            <w:shd w:val="clear" w:color="auto" w:fill="auto"/>
          </w:tcPr>
          <w:p w14:paraId="0D939E72" w14:textId="77777777" w:rsidR="00AF08F6" w:rsidRDefault="00AF08F6" w:rsidP="00EC5DDE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66BBCBA6" w14:textId="2EC3189A" w:rsidR="00D91AA2" w:rsidRPr="00545F91" w:rsidRDefault="00F25E02" w:rsidP="00EC5DDE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09A1D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7299367" w14:textId="77777777" w:rsidR="00AF08F6" w:rsidRDefault="00AF08F6" w:rsidP="00CF75D1">
            <w:pPr>
              <w:tabs>
                <w:tab w:val="decimal" w:pos="1044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9A53036" w14:textId="73322E5D" w:rsidR="00D91AA2" w:rsidRDefault="00C64585" w:rsidP="00CF75D1">
            <w:pPr>
              <w:tabs>
                <w:tab w:val="decimal" w:pos="1044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</w:t>
            </w:r>
            <w:r w:rsidR="00C6540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3137741D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A2F482" w14:textId="77777777" w:rsidR="00AF08F6" w:rsidRDefault="00AF08F6" w:rsidP="000B72A6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76E56F9" w14:textId="4108CCBB" w:rsidR="00D91AA2" w:rsidRDefault="000B72A6" w:rsidP="000B72A6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931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0B7184" w14:textId="77777777" w:rsidR="00D91AA2" w:rsidRPr="00395767" w:rsidRDefault="00D91AA2" w:rsidP="004760F0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B949F1" w14:textId="77777777" w:rsidR="00AF08F6" w:rsidRDefault="00AF08F6" w:rsidP="004760F0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50E8D61" w14:textId="4B8AD925" w:rsidR="00D91AA2" w:rsidRDefault="000B72A6" w:rsidP="004760F0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10,752</w:t>
            </w:r>
          </w:p>
        </w:tc>
      </w:tr>
      <w:tr w:rsidR="00D72C81" w:rsidRPr="001C3F40" w14:paraId="7EB52BD8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77302E06" w14:textId="7D7317C2" w:rsidR="00D72C81" w:rsidRPr="000E1D89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Pr="00A027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dxa"/>
          </w:tcPr>
          <w:p w14:paraId="0E628322" w14:textId="6E1E2A64" w:rsidR="00D72C81" w:rsidRPr="000E2F01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239" w:type="dxa"/>
            <w:shd w:val="clear" w:color="auto" w:fill="auto"/>
          </w:tcPr>
          <w:p w14:paraId="744D7901" w14:textId="2BD31785" w:rsidR="00D72C81" w:rsidRPr="00545F91" w:rsidRDefault="00D72C81" w:rsidP="00D72C81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70" w:type="dxa"/>
          </w:tcPr>
          <w:p w14:paraId="5B280A68" w14:textId="77777777" w:rsidR="00D72C81" w:rsidRPr="00395767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A24191D" w14:textId="389EC329" w:rsidR="00D72C81" w:rsidRPr="00395767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44580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4B22C7" w14:textId="12B06406" w:rsidR="00D72C81" w:rsidRPr="00395767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21FFC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11CB69" w14:textId="6CF1EEFB" w:rsidR="00D72C81" w:rsidRPr="00395767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D72C81" w:rsidRPr="00395767" w14:paraId="22CF0E5D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07600039" w14:textId="77777777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7C33C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31" w:type="dxa"/>
          </w:tcPr>
          <w:p w14:paraId="08F53CD6" w14:textId="77777777" w:rsidR="00D72C81" w:rsidRPr="000E2F01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432BA513" w14:textId="2C24F0F6" w:rsidR="00D72C81" w:rsidRPr="00395767" w:rsidRDefault="00D72C81" w:rsidP="00D72C81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68A0BE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4EB86DE" w14:textId="75A6A59C" w:rsidR="00D72C81" w:rsidRPr="00395767" w:rsidRDefault="00D72C81" w:rsidP="00D72C81">
            <w:pPr>
              <w:tabs>
                <w:tab w:val="decimal" w:pos="1044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AA1D793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D815F1" w14:textId="5D3A338E" w:rsidR="00D72C81" w:rsidRPr="00395767" w:rsidRDefault="00D72C81" w:rsidP="00D72C81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CE9BD6" w14:textId="77777777" w:rsidR="00D72C81" w:rsidRPr="00395767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3D400E" w14:textId="68EBBA28" w:rsidR="00D72C81" w:rsidRPr="00F14986" w:rsidRDefault="00D72C81" w:rsidP="00D72C81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72C81" w:rsidRPr="00381ABF" w14:paraId="16277889" w14:textId="77777777" w:rsidTr="004669CA">
        <w:trPr>
          <w:trHeight w:val="412"/>
        </w:trPr>
        <w:tc>
          <w:tcPr>
            <w:tcW w:w="2880" w:type="dxa"/>
            <w:shd w:val="clear" w:color="auto" w:fill="auto"/>
          </w:tcPr>
          <w:p w14:paraId="6E84009C" w14:textId="4C3F659D" w:rsidR="00D72C81" w:rsidRPr="00040C24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hAnsiTheme="majorBidi" w:cs="Angsana New"/>
                <w:sz w:val="30"/>
                <w:szCs w:val="30"/>
                <w:highlight w:val="cyan"/>
                <w:cs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1" w:type="dxa"/>
          </w:tcPr>
          <w:p w14:paraId="5918448D" w14:textId="77777777" w:rsidR="00D72C81" w:rsidRPr="00040C24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 w:firstLine="5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AB403" w14:textId="5A42FF0F" w:rsidR="00D72C81" w:rsidRPr="00381ABF" w:rsidRDefault="00D72C81" w:rsidP="00D72C81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Pr="00381AB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1CA881F4" w14:textId="77777777" w:rsidR="00D72C81" w:rsidRPr="00381ABF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E1D39" w14:textId="717397EB" w:rsidR="00D72C81" w:rsidRPr="00381ABF" w:rsidRDefault="00D72C81" w:rsidP="00D72C81">
            <w:pPr>
              <w:tabs>
                <w:tab w:val="decimal" w:pos="1044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  <w:shd w:val="clear" w:color="auto" w:fill="auto"/>
          </w:tcPr>
          <w:p w14:paraId="7203D44B" w14:textId="77777777" w:rsidR="00D72C81" w:rsidRPr="00381ABF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4311E" w14:textId="6CB79CFA" w:rsidR="00D72C81" w:rsidRPr="00381ABF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D06B8" w14:textId="77777777" w:rsidR="00D72C81" w:rsidRPr="00381ABF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78AE0" w14:textId="38290503" w:rsidR="00D72C81" w:rsidRPr="00381ABF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  <w:tr w:rsidR="00D72C81" w:rsidRPr="00395767" w14:paraId="792AA545" w14:textId="77777777" w:rsidTr="004669CA">
        <w:trPr>
          <w:trHeight w:val="58"/>
        </w:trPr>
        <w:tc>
          <w:tcPr>
            <w:tcW w:w="2880" w:type="dxa"/>
            <w:shd w:val="clear" w:color="auto" w:fill="auto"/>
          </w:tcPr>
          <w:p w14:paraId="0347EC5A" w14:textId="77777777" w:rsidR="00D72C81" w:rsidRPr="00BA35FE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7942DE3B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15547DB7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679ED5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454AE9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7BE50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2CCB98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8B5977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F3FC81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Cs w:val="22"/>
                <w:lang w:val="en-US" w:bidi="th-TH"/>
              </w:rPr>
            </w:pPr>
          </w:p>
        </w:tc>
      </w:tr>
      <w:tr w:rsidR="00D72C81" w:rsidRPr="00395767" w14:paraId="24F4F7E8" w14:textId="77777777" w:rsidTr="004669CA">
        <w:trPr>
          <w:trHeight w:val="412"/>
        </w:trPr>
        <w:tc>
          <w:tcPr>
            <w:tcW w:w="2880" w:type="dxa"/>
            <w:shd w:val="clear" w:color="auto" w:fill="auto"/>
          </w:tcPr>
          <w:p w14:paraId="7413420C" w14:textId="77777777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831" w:type="dxa"/>
          </w:tcPr>
          <w:p w14:paraId="21D9BB79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38F9E733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276BFD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166A84C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5327DA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2CB188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3985A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18AEC1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2C81" w:rsidRPr="00395767" w14:paraId="539EC7C9" w14:textId="77777777" w:rsidTr="00C565D5">
        <w:trPr>
          <w:trHeight w:val="401"/>
        </w:trPr>
        <w:tc>
          <w:tcPr>
            <w:tcW w:w="2880" w:type="dxa"/>
            <w:shd w:val="clear" w:color="auto" w:fill="auto"/>
          </w:tcPr>
          <w:p w14:paraId="64D7584B" w14:textId="66E50E8D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34632D5B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5BCFDC6A" w14:textId="2FD061DC" w:rsidR="00D72C81" w:rsidRPr="00F20D0B" w:rsidRDefault="00D72C81" w:rsidP="00D72C81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47BEF9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B7648F2" w14:textId="05E384FC" w:rsidR="00D72C81" w:rsidRPr="000E1D89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95ABC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7AAAA6" w14:textId="0FC1843B" w:rsidR="00D72C81" w:rsidRPr="00F20D0B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17FAA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BBB8309" w14:textId="60E01FEA" w:rsidR="00D72C81" w:rsidRPr="00F20D0B" w:rsidRDefault="00D72C81" w:rsidP="00D72C81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A221A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72C81" w:rsidRPr="00395767" w14:paraId="3451C457" w14:textId="77777777" w:rsidTr="00C565D5">
        <w:trPr>
          <w:trHeight w:val="401"/>
        </w:trPr>
        <w:tc>
          <w:tcPr>
            <w:tcW w:w="2880" w:type="dxa"/>
            <w:shd w:val="clear" w:color="auto" w:fill="auto"/>
          </w:tcPr>
          <w:p w14:paraId="4E0BEBB0" w14:textId="4C4FBA6A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831" w:type="dxa"/>
          </w:tcPr>
          <w:p w14:paraId="3A5DAEBB" w14:textId="3BE5A5BC" w:rsidR="00D72C81" w:rsidRPr="006C1500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39" w:type="dxa"/>
            <w:shd w:val="clear" w:color="auto" w:fill="auto"/>
          </w:tcPr>
          <w:p w14:paraId="37051613" w14:textId="676F160E" w:rsidR="00D72C81" w:rsidRPr="000A221A" w:rsidRDefault="00D72C81" w:rsidP="00D72C81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2C9E15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FB97AE6" w14:textId="7DE2998C" w:rsidR="00D72C81" w:rsidRPr="000A221A" w:rsidRDefault="00D72C81" w:rsidP="00D72C81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29AC9948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811CD2" w14:textId="5AC9DE60" w:rsidR="00D72C81" w:rsidRPr="000A221A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B90F0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1340933" w14:textId="67366E53" w:rsidR="00D72C81" w:rsidRPr="000A221A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Pr="002219A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006</w:t>
            </w:r>
          </w:p>
        </w:tc>
      </w:tr>
      <w:tr w:rsidR="00D72C81" w:rsidRPr="00395767" w14:paraId="78A6BCAC" w14:textId="77777777" w:rsidTr="00C565D5">
        <w:trPr>
          <w:trHeight w:val="401"/>
        </w:trPr>
        <w:tc>
          <w:tcPr>
            <w:tcW w:w="2880" w:type="dxa"/>
            <w:shd w:val="clear" w:color="auto" w:fill="auto"/>
          </w:tcPr>
          <w:p w14:paraId="0BFC7DD8" w14:textId="6D2040A0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831" w:type="dxa"/>
          </w:tcPr>
          <w:p w14:paraId="707475D9" w14:textId="77777777" w:rsidR="00D72C81" w:rsidRPr="006C1500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3ED9F061" w14:textId="0EC287B2" w:rsidR="00D72C81" w:rsidRPr="000A221A" w:rsidRDefault="00D72C81" w:rsidP="00D72C81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49E79E77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B72447" w14:textId="4BDE983E" w:rsidR="00D72C81" w:rsidRPr="000A221A" w:rsidRDefault="00D72C81" w:rsidP="00D72C81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DF7AAF5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6659CF" w14:textId="0D64E9D6" w:rsidR="00D72C81" w:rsidRPr="000A221A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04E1D" w14:textId="77777777" w:rsidR="00D72C81" w:rsidRPr="00F20D0B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11884C" w14:textId="08FCD9A6" w:rsidR="00D72C81" w:rsidRPr="000A221A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</w:tr>
      <w:tr w:rsidR="00D72C81" w:rsidRPr="00395767" w14:paraId="2EA5D480" w14:textId="77777777" w:rsidTr="004669CA">
        <w:trPr>
          <w:trHeight w:val="412"/>
        </w:trPr>
        <w:tc>
          <w:tcPr>
            <w:tcW w:w="2880" w:type="dxa"/>
            <w:shd w:val="clear" w:color="auto" w:fill="auto"/>
          </w:tcPr>
          <w:p w14:paraId="0D6349DB" w14:textId="2015C7D0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35151640" w14:textId="77777777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050357DD" w14:textId="77777777" w:rsidR="00D72C81" w:rsidRPr="00395767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4E7F1E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6F86D4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944044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97254F5" w14:textId="77777777" w:rsidR="00D72C81" w:rsidRPr="00395767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321632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8A31CF" w14:textId="77777777" w:rsidR="00D72C81" w:rsidRPr="00395767" w:rsidRDefault="00D72C81" w:rsidP="00D72C81">
            <w:pPr>
              <w:tabs>
                <w:tab w:val="decimal" w:pos="610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2C81" w:rsidRPr="00395767" w14:paraId="5F60F516" w14:textId="77777777" w:rsidTr="004669CA">
        <w:trPr>
          <w:trHeight w:val="412"/>
        </w:trPr>
        <w:tc>
          <w:tcPr>
            <w:tcW w:w="2880" w:type="dxa"/>
            <w:shd w:val="clear" w:color="auto" w:fill="auto"/>
          </w:tcPr>
          <w:p w14:paraId="2AD6078C" w14:textId="7B29A0C7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1" w:type="dxa"/>
          </w:tcPr>
          <w:p w14:paraId="6FEC3F8D" w14:textId="77777777" w:rsidR="00D72C81" w:rsidRPr="00DA0046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554EFF2E" w14:textId="41992CA0" w:rsidR="00D72C81" w:rsidRPr="002B7387" w:rsidRDefault="00D72C81" w:rsidP="00D72C81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2B73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52A06465" w14:textId="77777777" w:rsidR="00D72C81" w:rsidRPr="002B738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E386AFA" w14:textId="58A713C8" w:rsidR="00D72C81" w:rsidRPr="002B7387" w:rsidRDefault="00D72C81" w:rsidP="00D72C81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2B73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056CF56E" w14:textId="387AA7C9" w:rsidR="00D72C81" w:rsidRPr="002B738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103322" w14:textId="7E593403" w:rsidR="00D72C81" w:rsidRPr="002B7387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B73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8685B4" w14:textId="77777777" w:rsidR="00D72C81" w:rsidRPr="002B7387" w:rsidRDefault="00D72C81" w:rsidP="00D72C81">
            <w:pPr>
              <w:tabs>
                <w:tab w:val="decimal" w:pos="81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C428DF" w14:textId="7898B194" w:rsidR="00D72C81" w:rsidRPr="002B7387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2B738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789</w:t>
            </w:r>
          </w:p>
        </w:tc>
      </w:tr>
      <w:tr w:rsidR="00D72C81" w:rsidRPr="00395767" w14:paraId="2B7C7CB2" w14:textId="77777777" w:rsidTr="008E49B4">
        <w:trPr>
          <w:trHeight w:val="401"/>
        </w:trPr>
        <w:tc>
          <w:tcPr>
            <w:tcW w:w="2880" w:type="dxa"/>
            <w:shd w:val="clear" w:color="auto" w:fill="auto"/>
          </w:tcPr>
          <w:p w14:paraId="06852083" w14:textId="780447DF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831" w:type="dxa"/>
          </w:tcPr>
          <w:p w14:paraId="3C3D03C1" w14:textId="124D9F75" w:rsidR="00D72C81" w:rsidRPr="00481AD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6"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39" w:type="dxa"/>
            <w:shd w:val="clear" w:color="auto" w:fill="auto"/>
          </w:tcPr>
          <w:p w14:paraId="0BC5C581" w14:textId="6CAEBB26" w:rsidR="00D72C81" w:rsidRPr="008433AB" w:rsidRDefault="00D72C81" w:rsidP="00D72C81">
            <w:pPr>
              <w:tabs>
                <w:tab w:val="decimal" w:pos="768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3696CB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43B4AC" w14:textId="61732350" w:rsidR="00D72C81" w:rsidRPr="00395767" w:rsidRDefault="00D72C81" w:rsidP="00D72C81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2A771CE7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9C8B7B" w14:textId="6BED0EAE" w:rsidR="00D72C81" w:rsidRPr="00395767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FC50D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57559F" w14:textId="6F669349" w:rsidR="00D72C81" w:rsidRPr="00395767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2,22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D72C81" w:rsidRPr="00395767" w14:paraId="17EA45ED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3BFB5ABF" w14:textId="5B323717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831" w:type="dxa"/>
          </w:tcPr>
          <w:p w14:paraId="34D51CD7" w14:textId="77777777" w:rsidR="00D72C81" w:rsidRPr="00481AD7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EC03A92" w14:textId="37691FE7" w:rsidR="00D72C81" w:rsidRDefault="00D72C81" w:rsidP="00D72C81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5F93E467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AE3CE0" w14:textId="69F306F4" w:rsidR="00D72C81" w:rsidRDefault="00D72C81" w:rsidP="00D72C81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02624814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73CD8F" w14:textId="5AFB1059" w:rsidR="00D72C81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19375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A2DC4D" w14:textId="0D00B684" w:rsidR="00D72C81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890</w:t>
            </w:r>
          </w:p>
        </w:tc>
      </w:tr>
      <w:tr w:rsidR="00D72C81" w:rsidRPr="00395767" w14:paraId="1695DD89" w14:textId="77777777" w:rsidTr="004669CA">
        <w:trPr>
          <w:trHeight w:val="401"/>
        </w:trPr>
        <w:tc>
          <w:tcPr>
            <w:tcW w:w="2880" w:type="dxa"/>
            <w:shd w:val="clear" w:color="auto" w:fill="auto"/>
          </w:tcPr>
          <w:p w14:paraId="61C87A86" w14:textId="719372FA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1" w:type="dxa"/>
          </w:tcPr>
          <w:p w14:paraId="631159EB" w14:textId="77777777" w:rsidR="00D72C81" w:rsidRPr="00040C24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37426" w14:textId="63D682E9" w:rsidR="00D72C81" w:rsidRPr="00040C24" w:rsidRDefault="00D72C81" w:rsidP="00D72C81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1E7B9F3D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989AF0" w14:textId="61D2AAE5" w:rsidR="00D72C81" w:rsidRPr="00040C24" w:rsidRDefault="00D72C81" w:rsidP="00D72C81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047CB060" w14:textId="30D4ED1C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6F56B" w14:textId="00591D35" w:rsidR="00D72C81" w:rsidRPr="008433AB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1D998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8040" w14:textId="5AE68B64" w:rsidR="00D72C81" w:rsidRPr="00136DDB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4,89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D72C81" w:rsidRPr="00395767" w14:paraId="19EB1B0A" w14:textId="77777777" w:rsidTr="004669CA">
        <w:trPr>
          <w:trHeight w:val="107"/>
        </w:trPr>
        <w:tc>
          <w:tcPr>
            <w:tcW w:w="2880" w:type="dxa"/>
            <w:shd w:val="clear" w:color="auto" w:fill="auto"/>
          </w:tcPr>
          <w:p w14:paraId="0E6092C9" w14:textId="77777777" w:rsidR="00D72C81" w:rsidRPr="00BA35FE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29EBDD79" w14:textId="77777777" w:rsidR="00D72C81" w:rsidRPr="00BA35FE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589C2420" w14:textId="77777777" w:rsidR="00D72C81" w:rsidRPr="00BA35FE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922D02A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98D4B7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255B41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2AA03C" w14:textId="77777777" w:rsidR="00D72C81" w:rsidRPr="00BA35FE" w:rsidRDefault="00D72C81" w:rsidP="00D72C81">
            <w:pPr>
              <w:tabs>
                <w:tab w:val="decimal" w:pos="967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51EC8C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EC8D06" w14:textId="77777777" w:rsidR="00D72C81" w:rsidRPr="00BA35FE" w:rsidRDefault="00D72C81" w:rsidP="00D72C81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D72C81" w:rsidRPr="00395767" w14:paraId="63A2314C" w14:textId="77777777" w:rsidTr="00BA35FE">
        <w:trPr>
          <w:trHeight w:val="107"/>
        </w:trPr>
        <w:tc>
          <w:tcPr>
            <w:tcW w:w="2880" w:type="dxa"/>
            <w:shd w:val="clear" w:color="auto" w:fill="auto"/>
          </w:tcPr>
          <w:p w14:paraId="4CB6FEF4" w14:textId="77777777" w:rsidR="00D72C81" w:rsidRPr="00BA35FE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31" w:type="dxa"/>
          </w:tcPr>
          <w:p w14:paraId="235FBFFE" w14:textId="77777777" w:rsidR="00D72C81" w:rsidRPr="00BA35FE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2B553596" w14:textId="77777777" w:rsidR="00D72C81" w:rsidRPr="00BA35FE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7EF58BD0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D019FFA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630593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D9A462" w14:textId="77777777" w:rsidR="00D72C81" w:rsidRPr="00BA35FE" w:rsidRDefault="00D72C81" w:rsidP="00D72C81">
            <w:pPr>
              <w:tabs>
                <w:tab w:val="decimal" w:pos="967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83FE20" w14:textId="77777777" w:rsidR="00D72C81" w:rsidRPr="00BA35FE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DB8BFC7" w14:textId="77777777" w:rsidR="00D72C81" w:rsidRPr="00BA35FE" w:rsidRDefault="00D72C81" w:rsidP="00D72C81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D72C81" w:rsidRPr="00395767" w14:paraId="1F46D227" w14:textId="77777777" w:rsidTr="004669CA">
        <w:trPr>
          <w:trHeight w:val="412"/>
        </w:trPr>
        <w:tc>
          <w:tcPr>
            <w:tcW w:w="2880" w:type="dxa"/>
            <w:shd w:val="clear" w:color="auto" w:fill="auto"/>
          </w:tcPr>
          <w:p w14:paraId="6B790BD9" w14:textId="77777777" w:rsidR="00D72C81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มูลค่าสุทธิทางบัญชี</w:t>
            </w:r>
          </w:p>
        </w:tc>
        <w:tc>
          <w:tcPr>
            <w:tcW w:w="831" w:type="dxa"/>
          </w:tcPr>
          <w:p w14:paraId="1DC86D09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2D0BA6A5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04E082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D25A986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E572C4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570910F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79CDB5" w14:textId="77777777" w:rsidR="00D72C81" w:rsidRPr="00395767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D569C1" w14:textId="77777777" w:rsidR="00D72C81" w:rsidRPr="00395767" w:rsidRDefault="00D72C81" w:rsidP="00D72C81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72C81" w:rsidRPr="00395767" w14:paraId="555A89BA" w14:textId="77777777" w:rsidTr="004669CA">
        <w:trPr>
          <w:trHeight w:val="412"/>
        </w:trPr>
        <w:tc>
          <w:tcPr>
            <w:tcW w:w="2880" w:type="dxa"/>
            <w:shd w:val="clear" w:color="auto" w:fill="auto"/>
          </w:tcPr>
          <w:p w14:paraId="7AF8EF1E" w14:textId="6D4FC73E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31" w:type="dxa"/>
          </w:tcPr>
          <w:p w14:paraId="3AFA40A5" w14:textId="77777777" w:rsidR="00D72C81" w:rsidRPr="00DA0046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shd w:val="clear" w:color="auto" w:fill="auto"/>
          </w:tcPr>
          <w:p w14:paraId="2D8EBF67" w14:textId="3869C1DB" w:rsidR="00D72C81" w:rsidRPr="00AC5D12" w:rsidRDefault="00D72C81" w:rsidP="00D72C81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Pr="00AC5D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70" w:type="dxa"/>
          </w:tcPr>
          <w:p w14:paraId="58519481" w14:textId="77777777" w:rsidR="00D72C81" w:rsidRPr="00AC5D12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BAFAA5" w14:textId="588EA1A7" w:rsidR="00D72C81" w:rsidRPr="00AC5D12" w:rsidRDefault="00D72C81" w:rsidP="00D72C81">
            <w:pPr>
              <w:tabs>
                <w:tab w:val="decimal" w:pos="1064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Pr="00AC5D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3C2E675B" w14:textId="77777777" w:rsidR="00D72C81" w:rsidRPr="00AC5D12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B3FD89C" w14:textId="1DBD9832" w:rsidR="00D72C81" w:rsidRPr="00AC5D12" w:rsidRDefault="00D72C81" w:rsidP="00D72C81">
            <w:pPr>
              <w:tabs>
                <w:tab w:val="decimal" w:pos="97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C5D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  <w:shd w:val="clear" w:color="auto" w:fill="auto"/>
          </w:tcPr>
          <w:p w14:paraId="3B65CE9C" w14:textId="77777777" w:rsidR="00D72C81" w:rsidRPr="00AC5D12" w:rsidRDefault="00D72C81" w:rsidP="00D72C81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B40CC4" w14:textId="162139B0" w:rsidR="00D72C81" w:rsidRPr="00AC5D12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AC5D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</w:p>
        </w:tc>
      </w:tr>
      <w:tr w:rsidR="00D72C81" w:rsidRPr="00395767" w14:paraId="16825D6C" w14:textId="77777777" w:rsidTr="004669CA">
        <w:trPr>
          <w:trHeight w:val="389"/>
        </w:trPr>
        <w:tc>
          <w:tcPr>
            <w:tcW w:w="2880" w:type="dxa"/>
            <w:shd w:val="clear" w:color="auto" w:fill="auto"/>
          </w:tcPr>
          <w:p w14:paraId="0D628C33" w14:textId="17DD4824" w:rsidR="00D72C81" w:rsidRPr="00395767" w:rsidRDefault="00D72C81" w:rsidP="00D72C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31" w:type="dxa"/>
          </w:tcPr>
          <w:p w14:paraId="18A93C06" w14:textId="77777777" w:rsidR="00D72C81" w:rsidRPr="00040C24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706E33" w14:textId="308CD3EF" w:rsidR="00D72C81" w:rsidRPr="00381ABF" w:rsidRDefault="00D72C81" w:rsidP="00D72C81">
            <w:pPr>
              <w:tabs>
                <w:tab w:val="decimal" w:pos="1038"/>
              </w:tabs>
              <w:spacing w:line="240" w:lineRule="auto"/>
              <w:ind w:right="-37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Pr="00381AB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</w:tcPr>
          <w:p w14:paraId="074060F7" w14:textId="77777777" w:rsidR="00D72C81" w:rsidRPr="00381ABF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BD48D51" w14:textId="3EFBCABD" w:rsidR="00D72C81" w:rsidRPr="00381ABF" w:rsidRDefault="00D72C81" w:rsidP="00D72C81">
            <w:pPr>
              <w:tabs>
                <w:tab w:val="decimal" w:pos="105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343E2EFF" w14:textId="77777777" w:rsidR="00D72C81" w:rsidRPr="00381ABF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9DCCEB" w14:textId="1A258CD6" w:rsidR="00D72C81" w:rsidRPr="00381ABF" w:rsidRDefault="00D72C81" w:rsidP="00D72C81">
            <w:pPr>
              <w:tabs>
                <w:tab w:val="decimal" w:pos="7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B3CDF" w14:textId="77777777" w:rsidR="00D72C81" w:rsidRPr="00381ABF" w:rsidRDefault="00D72C81" w:rsidP="00D72C81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EB0743" w14:textId="57C3F689" w:rsidR="00D72C81" w:rsidRPr="00381ABF" w:rsidRDefault="00D72C81" w:rsidP="00D72C81">
            <w:pPr>
              <w:tabs>
                <w:tab w:val="decimal" w:pos="86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601</w:t>
            </w:r>
          </w:p>
        </w:tc>
      </w:tr>
    </w:tbl>
    <w:p w14:paraId="2246C809" w14:textId="77777777" w:rsidR="00D91AA2" w:rsidRPr="00875FEF" w:rsidRDefault="00D91AA2" w:rsidP="00D91AA2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83"/>
        <w:gridCol w:w="1067"/>
      </w:tblGrid>
      <w:tr w:rsidR="00D91AA2" w:rsidRPr="00395767" w14:paraId="256532CD" w14:textId="77777777" w:rsidTr="00D800C0">
        <w:trPr>
          <w:tblHeader/>
        </w:trPr>
        <w:tc>
          <w:tcPr>
            <w:tcW w:w="3690" w:type="dxa"/>
            <w:shd w:val="clear" w:color="auto" w:fill="auto"/>
          </w:tcPr>
          <w:p w14:paraId="1074C5E8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6AD9177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AA2" w:rsidRPr="00395767" w14:paraId="4AEA85D3" w14:textId="77777777" w:rsidTr="00D800C0">
        <w:trPr>
          <w:tblHeader/>
        </w:trPr>
        <w:tc>
          <w:tcPr>
            <w:tcW w:w="3690" w:type="dxa"/>
            <w:shd w:val="clear" w:color="auto" w:fill="auto"/>
          </w:tcPr>
          <w:p w14:paraId="365AB9E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9B1EDF" w14:textId="77777777" w:rsidR="00D91AA2" w:rsidRDefault="00D91AA2" w:rsidP="004760F0">
            <w:pPr>
              <w:spacing w:line="240" w:lineRule="auto"/>
              <w:ind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46FC3B2F" w14:textId="77777777" w:rsidR="00D91AA2" w:rsidRPr="00395767" w:rsidRDefault="00D91AA2" w:rsidP="004760F0">
            <w:pPr>
              <w:spacing w:line="240" w:lineRule="auto"/>
              <w:ind w:left="-66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สินทรัพย์สิทธิ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การใช้ - ที่ดิน</w:t>
            </w:r>
          </w:p>
        </w:tc>
        <w:tc>
          <w:tcPr>
            <w:tcW w:w="270" w:type="dxa"/>
          </w:tcPr>
          <w:p w14:paraId="557762A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0115033" w14:textId="77777777" w:rsidR="00D91AA2" w:rsidRDefault="00D91AA2" w:rsidP="004760F0">
            <w:pPr>
              <w:spacing w:line="240" w:lineRule="auto"/>
              <w:ind w:left="-66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อาคารและ</w:t>
            </w:r>
          </w:p>
          <w:p w14:paraId="133EAE10" w14:textId="77777777" w:rsidR="00D91AA2" w:rsidRDefault="00D91AA2" w:rsidP="004760F0">
            <w:pPr>
              <w:spacing w:line="240" w:lineRule="auto"/>
              <w:ind w:left="-66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ส่วนปรับปรุง</w:t>
            </w:r>
          </w:p>
          <w:p w14:paraId="66A8671D" w14:textId="77777777" w:rsidR="00D91AA2" w:rsidRPr="00395767" w:rsidRDefault="00D91AA2" w:rsidP="004760F0">
            <w:pPr>
              <w:spacing w:line="240" w:lineRule="auto"/>
              <w:ind w:left="-66" w:right="-10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6588B26D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31F935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br/>
              <w:t>ระหว่าง</w:t>
            </w:r>
          </w:p>
          <w:p w14:paraId="40323887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ก่อสร้าง</w:t>
            </w:r>
          </w:p>
        </w:tc>
        <w:tc>
          <w:tcPr>
            <w:tcW w:w="283" w:type="dxa"/>
            <w:shd w:val="clear" w:color="auto" w:fill="auto"/>
          </w:tcPr>
          <w:p w14:paraId="61AF577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1EBAD0C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FE79796" w14:textId="77777777" w:rsidR="00D91AA2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2AF5205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91AA2" w:rsidRPr="000E1D89" w14:paraId="3C49B43C" w14:textId="77777777" w:rsidTr="00D800C0">
        <w:trPr>
          <w:tblHeader/>
        </w:trPr>
        <w:tc>
          <w:tcPr>
            <w:tcW w:w="3690" w:type="dxa"/>
            <w:shd w:val="clear" w:color="auto" w:fill="auto"/>
          </w:tcPr>
          <w:p w14:paraId="221CBACF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433751CB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91AA2" w:rsidRPr="00395767" w14:paraId="730DEA87" w14:textId="77777777" w:rsidTr="00D800C0">
        <w:tc>
          <w:tcPr>
            <w:tcW w:w="3690" w:type="dxa"/>
            <w:shd w:val="clear" w:color="auto" w:fill="auto"/>
          </w:tcPr>
          <w:p w14:paraId="7294335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3A819C3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53CD1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EEED72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C09BB4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7222C7E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511D16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74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279AA739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7387" w:rsidRPr="00395767" w14:paraId="7E2E1935" w14:textId="77777777" w:rsidTr="00D800C0">
        <w:tc>
          <w:tcPr>
            <w:tcW w:w="3690" w:type="dxa"/>
            <w:shd w:val="clear" w:color="auto" w:fill="auto"/>
          </w:tcPr>
          <w:p w14:paraId="77EB3F6A" w14:textId="0B0052E0" w:rsidR="002B7387" w:rsidRPr="00395767" w:rsidRDefault="002B7387" w:rsidP="002B7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6ECC7D0" w14:textId="0E1E2791" w:rsidR="002B7387" w:rsidRPr="002B7387" w:rsidRDefault="00C64585" w:rsidP="002B738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97</w:t>
            </w:r>
            <w:r w:rsidR="002B7387" w:rsidRPr="002B73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70" w:type="dxa"/>
          </w:tcPr>
          <w:p w14:paraId="14BA253F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4339B95" w14:textId="7EC2240C" w:rsidR="002B7387" w:rsidRPr="002B7387" w:rsidRDefault="002B7387" w:rsidP="002B7387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B73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477BA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D1D0D1" w14:textId="28656D4F" w:rsidR="002B7387" w:rsidRPr="002B7387" w:rsidRDefault="00C64585" w:rsidP="002B7387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</w:t>
            </w:r>
            <w:r w:rsidR="002B7387" w:rsidRPr="002B73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83" w:type="dxa"/>
            <w:shd w:val="clear" w:color="auto" w:fill="auto"/>
          </w:tcPr>
          <w:p w14:paraId="0144CF40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47CF7E53" w14:textId="055BC832" w:rsidR="002B7387" w:rsidRPr="002B7387" w:rsidRDefault="00C64585" w:rsidP="002B738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117</w:t>
            </w:r>
            <w:r w:rsidR="002B7387" w:rsidRPr="002B73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</w:tr>
      <w:tr w:rsidR="002B7387" w:rsidRPr="00395767" w14:paraId="72A5AC77" w14:textId="77777777" w:rsidTr="00D800C0">
        <w:tc>
          <w:tcPr>
            <w:tcW w:w="3690" w:type="dxa"/>
            <w:shd w:val="clear" w:color="auto" w:fill="auto"/>
          </w:tcPr>
          <w:p w14:paraId="2F187364" w14:textId="2ADEB889" w:rsidR="002B7387" w:rsidRPr="00395767" w:rsidRDefault="002B7387" w:rsidP="002B7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580F8F01" w14:textId="388555FB" w:rsidR="002B7387" w:rsidRPr="002B7387" w:rsidRDefault="002B7387" w:rsidP="002B7387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EE04BC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138854D" w14:textId="064727FC" w:rsidR="002B7387" w:rsidRPr="002B7387" w:rsidRDefault="00C64585" w:rsidP="002B7387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2B73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70" w:type="dxa"/>
            <w:shd w:val="clear" w:color="auto" w:fill="auto"/>
          </w:tcPr>
          <w:p w14:paraId="605EAF1E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70EB11" w14:textId="2B794B36" w:rsidR="002B7387" w:rsidRPr="002B7387" w:rsidRDefault="00C64585" w:rsidP="002B7387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88</w:t>
            </w:r>
            <w:r w:rsidR="002B73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83" w:type="dxa"/>
            <w:shd w:val="clear" w:color="auto" w:fill="auto"/>
          </w:tcPr>
          <w:p w14:paraId="25F6A47F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02117442" w14:textId="308B10A5" w:rsidR="002B7387" w:rsidRPr="002B7387" w:rsidRDefault="00C64585" w:rsidP="002B738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91</w:t>
            </w:r>
            <w:r w:rsidR="002B73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2B7387" w:rsidRPr="00395767" w14:paraId="35743C5B" w14:textId="77777777" w:rsidTr="00D800C0">
        <w:tc>
          <w:tcPr>
            <w:tcW w:w="3690" w:type="dxa"/>
            <w:shd w:val="clear" w:color="auto" w:fill="auto"/>
          </w:tcPr>
          <w:p w14:paraId="24E538B5" w14:textId="3D5A3ABC" w:rsidR="002B7387" w:rsidRPr="00395767" w:rsidRDefault="002B7387" w:rsidP="002B7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03ED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08BD4B3A" w14:textId="48CC6F4B" w:rsidR="002B7387" w:rsidRPr="002B7387" w:rsidRDefault="002B7387" w:rsidP="002B7387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FBB0E2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2BDAC83" w14:textId="0B6E399B" w:rsidR="002B7387" w:rsidRPr="002B7387" w:rsidRDefault="00C64585" w:rsidP="002B7387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</w:t>
            </w:r>
            <w:r w:rsidR="002B738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270" w:type="dxa"/>
            <w:shd w:val="clear" w:color="auto" w:fill="auto"/>
          </w:tcPr>
          <w:p w14:paraId="318FF256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50916C" w14:textId="2EB4F74B" w:rsidR="002B7387" w:rsidRPr="002B7387" w:rsidRDefault="002B7387" w:rsidP="002B7387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954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FE7E7AC" w14:textId="77777777" w:rsidR="002B7387" w:rsidRPr="002B738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7EAFB308" w14:textId="31DCFC8E" w:rsidR="002B7387" w:rsidRPr="002B7387" w:rsidRDefault="002B7387" w:rsidP="002B7387">
            <w:pPr>
              <w:tabs>
                <w:tab w:val="decimal" w:pos="6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B7387" w:rsidRPr="00395767" w14:paraId="40C4E317" w14:textId="77777777" w:rsidTr="00D800C0">
        <w:tc>
          <w:tcPr>
            <w:tcW w:w="3690" w:type="dxa"/>
            <w:shd w:val="clear" w:color="auto" w:fill="auto"/>
          </w:tcPr>
          <w:p w14:paraId="4989F081" w14:textId="70244D43" w:rsidR="002B7387" w:rsidRPr="00395767" w:rsidRDefault="005A4C18" w:rsidP="002B7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ประเมินสัญญาเช่า</w:t>
            </w:r>
          </w:p>
        </w:tc>
        <w:tc>
          <w:tcPr>
            <w:tcW w:w="1260" w:type="dxa"/>
            <w:shd w:val="clear" w:color="auto" w:fill="auto"/>
          </w:tcPr>
          <w:p w14:paraId="4BDC4E38" w14:textId="21AE3C5A" w:rsidR="002B7387" w:rsidRPr="00395767" w:rsidRDefault="002B7387" w:rsidP="002B738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B18D83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8ECC41" w14:textId="68E71132" w:rsidR="002B7387" w:rsidRPr="00395767" w:rsidRDefault="002B7387" w:rsidP="002B7387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EC882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9EF67A" w14:textId="1F769B15" w:rsidR="002B7387" w:rsidRPr="00395767" w:rsidRDefault="002B7387" w:rsidP="002B7387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62523A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7EF965D7" w14:textId="2E78499A" w:rsidR="002B7387" w:rsidRPr="00395767" w:rsidRDefault="002B7387" w:rsidP="002B738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B7387" w:rsidRPr="00395767" w14:paraId="79931FB2" w14:textId="77777777" w:rsidTr="00D800C0">
        <w:tc>
          <w:tcPr>
            <w:tcW w:w="3690" w:type="dxa"/>
            <w:shd w:val="clear" w:color="auto" w:fill="auto"/>
          </w:tcPr>
          <w:p w14:paraId="5C48B81B" w14:textId="67712C45" w:rsidR="002B7387" w:rsidRPr="00395767" w:rsidRDefault="002B7387" w:rsidP="002B7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CBB9F9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EAA8150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2FBDA4" w14:textId="77777777" w:rsidR="002B7387" w:rsidRPr="00E03ED9" w:rsidRDefault="002B7387" w:rsidP="002B7387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B25C8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351E08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9CDF178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CB57D42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B7387" w:rsidRPr="00395767" w14:paraId="373E2C7D" w14:textId="77777777" w:rsidTr="00D800C0">
        <w:tc>
          <w:tcPr>
            <w:tcW w:w="3690" w:type="dxa"/>
            <w:shd w:val="clear" w:color="auto" w:fill="auto"/>
          </w:tcPr>
          <w:p w14:paraId="1C33DDE3" w14:textId="03F800EE" w:rsidR="002B7387" w:rsidRPr="00395767" w:rsidRDefault="002B7387" w:rsidP="002B7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CD40870" w14:textId="3CE138CB" w:rsidR="002B7387" w:rsidRPr="00395767" w:rsidRDefault="00C64585" w:rsidP="002B7387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2B7387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70" w:type="dxa"/>
          </w:tcPr>
          <w:p w14:paraId="3D54624A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4B9429" w14:textId="5EDE36A5" w:rsidR="002B7387" w:rsidRPr="00E03ED9" w:rsidRDefault="00C64585" w:rsidP="002B7387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2B7387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137FDC96" w14:textId="77777777" w:rsidR="002B7387" w:rsidRPr="00040C24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3E2B5A" w14:textId="3FF3EBBF" w:rsidR="002B7387" w:rsidRPr="00395767" w:rsidRDefault="00C64585" w:rsidP="002B7387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2B7387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83" w:type="dxa"/>
            <w:shd w:val="clear" w:color="auto" w:fill="auto"/>
          </w:tcPr>
          <w:p w14:paraId="0B11F2C4" w14:textId="77777777" w:rsidR="002B7387" w:rsidRPr="00395767" w:rsidRDefault="002B7387" w:rsidP="002B7387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4A9AFF3A" w14:textId="4266AC00" w:rsidR="002B7387" w:rsidRPr="00395767" w:rsidRDefault="00C64585" w:rsidP="002B7387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207</w:t>
            </w:r>
            <w:r w:rsidR="002B7387" w:rsidRPr="00040C2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314</w:t>
            </w:r>
          </w:p>
        </w:tc>
      </w:tr>
      <w:tr w:rsidR="00CF1743" w:rsidRPr="00395767" w14:paraId="26B418AA" w14:textId="77777777" w:rsidTr="00D800C0">
        <w:tc>
          <w:tcPr>
            <w:tcW w:w="3690" w:type="dxa"/>
            <w:shd w:val="clear" w:color="auto" w:fill="auto"/>
          </w:tcPr>
          <w:p w14:paraId="673D77C6" w14:textId="77777777" w:rsidR="00CF1743" w:rsidRPr="00395767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3C28C1E5" w14:textId="1D468A54" w:rsidR="00CF1743" w:rsidRPr="00395767" w:rsidRDefault="00CF1743" w:rsidP="00CF1743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A3354D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A408CE9" w14:textId="64232EC2" w:rsidR="00CF1743" w:rsidRPr="00395767" w:rsidRDefault="00C64585" w:rsidP="00CF1743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CF174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296A9A7E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B5A811" w14:textId="42F581C4" w:rsidR="00CF1743" w:rsidRPr="00395767" w:rsidRDefault="00C64585" w:rsidP="00CF1743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</w:t>
            </w:r>
            <w:r w:rsidR="00CF174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83" w:type="dxa"/>
            <w:shd w:val="clear" w:color="auto" w:fill="auto"/>
          </w:tcPr>
          <w:p w14:paraId="48FD7B47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3F6F2A3C" w14:textId="5E0EDC62" w:rsidR="00CF1743" w:rsidRPr="00395767" w:rsidRDefault="00C64585" w:rsidP="00CF1743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</w:t>
            </w:r>
            <w:r w:rsidR="00CF174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333</w:t>
            </w:r>
          </w:p>
        </w:tc>
      </w:tr>
      <w:tr w:rsidR="00CF1743" w:rsidRPr="00395767" w14:paraId="505F3F16" w14:textId="77777777" w:rsidTr="00D800C0">
        <w:tc>
          <w:tcPr>
            <w:tcW w:w="3690" w:type="dxa"/>
            <w:shd w:val="clear" w:color="auto" w:fill="auto"/>
          </w:tcPr>
          <w:p w14:paraId="6622F591" w14:textId="77777777" w:rsidR="00CF1743" w:rsidRPr="00E03ED9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E03ED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6633A446" w14:textId="79675628" w:rsidR="00CF1743" w:rsidRDefault="00CF1743" w:rsidP="00CF1743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320125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762E1FA" w14:textId="192B7BDA" w:rsidR="00CF1743" w:rsidRDefault="00C64585" w:rsidP="00CF1743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</w:t>
            </w:r>
            <w:r w:rsidR="00CF174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1783FF20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DDF3728" w14:textId="598545C6" w:rsidR="00CF1743" w:rsidRPr="00395767" w:rsidRDefault="00CF1743" w:rsidP="00CF1743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750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753CCC7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24E3C091" w14:textId="7F97DF0A" w:rsidR="00CF1743" w:rsidRDefault="00CF1743" w:rsidP="00CF1743">
            <w:pPr>
              <w:tabs>
                <w:tab w:val="decimal" w:pos="60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F1743" w:rsidRPr="00395767" w14:paraId="5B0B4977" w14:textId="77777777" w:rsidTr="00D800C0">
        <w:tc>
          <w:tcPr>
            <w:tcW w:w="3690" w:type="dxa"/>
            <w:shd w:val="clear" w:color="auto" w:fill="auto"/>
          </w:tcPr>
          <w:p w14:paraId="7104029C" w14:textId="088F24CC" w:rsidR="00CF1743" w:rsidRPr="00E03ED9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41E50FC9" w14:textId="0054779A" w:rsidR="00CF1743" w:rsidRPr="00395767" w:rsidRDefault="00CF1743" w:rsidP="00CF1743">
            <w:pPr>
              <w:tabs>
                <w:tab w:val="decimal" w:pos="7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9B6844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FBAECD" w14:textId="437CF0E3" w:rsidR="00CF1743" w:rsidRPr="00395767" w:rsidRDefault="00CF1743" w:rsidP="00CF1743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6DCDDB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7F2D2B" w14:textId="5B75284A" w:rsidR="00CF1743" w:rsidRPr="00395767" w:rsidRDefault="00CF1743" w:rsidP="00CF1743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184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DF47F98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57CFD42B" w14:textId="285DA798" w:rsidR="00CF1743" w:rsidRPr="00395767" w:rsidRDefault="00CF1743" w:rsidP="00CF1743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184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F1743" w:rsidRPr="00395767" w14:paraId="745522A0" w14:textId="77777777" w:rsidTr="00D800C0">
        <w:tc>
          <w:tcPr>
            <w:tcW w:w="3690" w:type="dxa"/>
            <w:shd w:val="clear" w:color="auto" w:fill="auto"/>
          </w:tcPr>
          <w:p w14:paraId="5B0E3DE2" w14:textId="4F98F3F0" w:rsidR="00CF1743" w:rsidRPr="00395767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8F745" w14:textId="20E334D7" w:rsidR="00CF1743" w:rsidRPr="00040C24" w:rsidRDefault="00C64585" w:rsidP="00CF1743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CF174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70" w:type="dxa"/>
          </w:tcPr>
          <w:p w14:paraId="71E2E8AE" w14:textId="77777777" w:rsidR="00CF1743" w:rsidRPr="00040C24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055A84" w14:textId="2BD43A00" w:rsidR="00CF1743" w:rsidRPr="00040C24" w:rsidRDefault="00C64585" w:rsidP="00CF1743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 w:rsidR="00CF174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4D6E44CE" w14:textId="77777777" w:rsidR="00CF1743" w:rsidRPr="00040C24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27E49" w14:textId="750271CD" w:rsidR="00CF1743" w:rsidRPr="00040C24" w:rsidRDefault="00C64585" w:rsidP="00CF1743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F174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83" w:type="dxa"/>
            <w:shd w:val="clear" w:color="auto" w:fill="auto"/>
          </w:tcPr>
          <w:p w14:paraId="69C37C20" w14:textId="77777777" w:rsidR="00CF1743" w:rsidRPr="00040C24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DCE04" w14:textId="3145B989" w:rsidR="00CF1743" w:rsidRPr="00040C24" w:rsidRDefault="00C64585" w:rsidP="00CF1743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184</w:t>
            </w:r>
            <w:r w:rsidR="00CF174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</w:tr>
      <w:tr w:rsidR="00CF1743" w:rsidRPr="00395767" w14:paraId="3CD759F4" w14:textId="77777777" w:rsidTr="00D800C0">
        <w:tc>
          <w:tcPr>
            <w:tcW w:w="3690" w:type="dxa"/>
            <w:shd w:val="clear" w:color="auto" w:fill="auto"/>
          </w:tcPr>
          <w:p w14:paraId="011E56A7" w14:textId="77777777" w:rsidR="00CF1743" w:rsidRPr="006F6523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EF0855" w14:textId="77777777" w:rsidR="00CF1743" w:rsidRPr="006F6523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41F592F" w14:textId="77777777" w:rsidR="00CF1743" w:rsidRPr="006F6523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AD16CE" w14:textId="77777777" w:rsidR="00CF1743" w:rsidRPr="006F6523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50B647" w14:textId="77777777" w:rsidR="00CF1743" w:rsidRPr="006F6523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6D9736" w14:textId="77777777" w:rsidR="00CF1743" w:rsidRPr="006F6523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64ECF27" w14:textId="77777777" w:rsidR="00CF1743" w:rsidRPr="006F6523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86DF185" w14:textId="77777777" w:rsidR="00CF1743" w:rsidRPr="006F6523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3F0522E4" w14:textId="77777777" w:rsidTr="00875FEF">
        <w:tc>
          <w:tcPr>
            <w:tcW w:w="3690" w:type="dxa"/>
            <w:shd w:val="clear" w:color="auto" w:fill="auto"/>
          </w:tcPr>
          <w:p w14:paraId="42C87ED5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0B6964F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B121E1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16D6BAA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C811B4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5C0207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7C6B177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4C9303C9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39EA3C42" w14:textId="77777777" w:rsidTr="00875FEF">
        <w:tc>
          <w:tcPr>
            <w:tcW w:w="3690" w:type="dxa"/>
            <w:shd w:val="clear" w:color="auto" w:fill="auto"/>
          </w:tcPr>
          <w:p w14:paraId="38711CAD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65EFFD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B4A043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F7524FE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931D0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D98D70B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B7EC312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790E6FF6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25CB301A" w14:textId="77777777" w:rsidTr="00875FEF">
        <w:tc>
          <w:tcPr>
            <w:tcW w:w="3690" w:type="dxa"/>
            <w:shd w:val="clear" w:color="auto" w:fill="auto"/>
          </w:tcPr>
          <w:p w14:paraId="209893DF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6D9513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FCC32F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1D8AE48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A2A937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429181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3D4C945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053A39E1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25F994D3" w14:textId="77777777" w:rsidTr="00875FEF">
        <w:tc>
          <w:tcPr>
            <w:tcW w:w="3690" w:type="dxa"/>
            <w:shd w:val="clear" w:color="auto" w:fill="auto"/>
          </w:tcPr>
          <w:p w14:paraId="188A93DB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56EFA2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D33E0BB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A415FB1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00E995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0DE2A1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6BC0ABE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76F4BCBD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3E4F5BDA" w14:textId="77777777" w:rsidTr="00875FEF">
        <w:tc>
          <w:tcPr>
            <w:tcW w:w="3690" w:type="dxa"/>
            <w:shd w:val="clear" w:color="auto" w:fill="auto"/>
          </w:tcPr>
          <w:p w14:paraId="1C4A0BBF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FB167F7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3EE56CF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9850223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AFE8BB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803CFB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BB02400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0F620465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6333232E" w14:textId="77777777" w:rsidTr="00875FEF">
        <w:tc>
          <w:tcPr>
            <w:tcW w:w="3690" w:type="dxa"/>
            <w:shd w:val="clear" w:color="auto" w:fill="auto"/>
          </w:tcPr>
          <w:p w14:paraId="32103477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B99385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5D2A70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531CB5A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530C2A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06AA9B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5CBE62E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0A4A65E1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5A4DC1D3" w14:textId="77777777" w:rsidTr="00875FEF">
        <w:tc>
          <w:tcPr>
            <w:tcW w:w="3690" w:type="dxa"/>
            <w:shd w:val="clear" w:color="auto" w:fill="auto"/>
          </w:tcPr>
          <w:p w14:paraId="5AFA6A85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D569ED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D4D7B5F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082AFEB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A3C45C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5B0A5CE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4D5CC5F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690E07CA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73264369" w14:textId="77777777" w:rsidTr="00875FEF">
        <w:tc>
          <w:tcPr>
            <w:tcW w:w="3690" w:type="dxa"/>
            <w:shd w:val="clear" w:color="auto" w:fill="auto"/>
          </w:tcPr>
          <w:p w14:paraId="1A3BB3C9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6CE76E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FF756C2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EC80441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57F8CB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F07304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2793040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2E3CF240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875FEF" w:rsidRPr="00395767" w14:paraId="44E6CB43" w14:textId="77777777" w:rsidTr="00875FEF">
        <w:tc>
          <w:tcPr>
            <w:tcW w:w="3690" w:type="dxa"/>
            <w:shd w:val="clear" w:color="auto" w:fill="auto"/>
          </w:tcPr>
          <w:p w14:paraId="622CC9C2" w14:textId="77777777" w:rsidR="00875FEF" w:rsidRPr="006F6523" w:rsidRDefault="00875FEF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450B9D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2DB74B4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819022B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75113A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229D3C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F6E55C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5CC9CDBE" w14:textId="77777777" w:rsidR="00875FEF" w:rsidRPr="006F6523" w:rsidRDefault="00875FEF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</w:tr>
      <w:tr w:rsidR="00CF1743" w:rsidRPr="00395767" w14:paraId="11C71166" w14:textId="77777777" w:rsidTr="00D800C0">
        <w:tc>
          <w:tcPr>
            <w:tcW w:w="3690" w:type="dxa"/>
            <w:shd w:val="clear" w:color="auto" w:fill="auto"/>
          </w:tcPr>
          <w:p w14:paraId="2CA2A8EE" w14:textId="77777777" w:rsidR="00CF1743" w:rsidRPr="00395767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ค่าเสื่อมราคา</w:t>
            </w:r>
          </w:p>
        </w:tc>
        <w:tc>
          <w:tcPr>
            <w:tcW w:w="1260" w:type="dxa"/>
            <w:shd w:val="clear" w:color="auto" w:fill="auto"/>
          </w:tcPr>
          <w:p w14:paraId="77376A48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F5325C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99C3F9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FFE50C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502E309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ACCBCD8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6B756596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1743" w:rsidRPr="00395767" w14:paraId="3C18FFB9" w14:textId="77777777" w:rsidTr="00D800C0">
        <w:tc>
          <w:tcPr>
            <w:tcW w:w="3690" w:type="dxa"/>
            <w:shd w:val="clear" w:color="auto" w:fill="auto"/>
          </w:tcPr>
          <w:p w14:paraId="1CF32ABB" w14:textId="4830CBE8" w:rsidR="00CF1743" w:rsidRPr="00395767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7BB1602" w14:textId="4EF6BDAC" w:rsidR="00CF1743" w:rsidRPr="00DA6FB1" w:rsidRDefault="00C64585" w:rsidP="00CF1743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CF1743" w:rsidRPr="00DA6FB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70" w:type="dxa"/>
          </w:tcPr>
          <w:p w14:paraId="1F482EE8" w14:textId="77777777" w:rsidR="00CF1743" w:rsidRPr="00DA6FB1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3C4E81" w14:textId="7B9670B9" w:rsidR="00CF1743" w:rsidRPr="00DA6FB1" w:rsidRDefault="00CF1743" w:rsidP="00CF1743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A6FB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9C64A2" w14:textId="77777777" w:rsidR="00CF1743" w:rsidRPr="00DA6FB1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CD766B" w14:textId="2D0C3FD3" w:rsidR="00CF1743" w:rsidRPr="00DA6FB1" w:rsidRDefault="00CF1743" w:rsidP="00CF1743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A6FB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449900" w14:textId="77777777" w:rsidR="00CF1743" w:rsidRPr="00DA6FB1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00AE5C56" w14:textId="591B2E69" w:rsidR="00CF1743" w:rsidRPr="00DA6FB1" w:rsidRDefault="00C64585" w:rsidP="00CF1743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CF1743" w:rsidRPr="00DA6FB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</w:tr>
      <w:tr w:rsidR="00CF1743" w:rsidRPr="00395767" w14:paraId="3D837D98" w14:textId="77777777" w:rsidTr="00D800C0">
        <w:tc>
          <w:tcPr>
            <w:tcW w:w="3690" w:type="dxa"/>
            <w:shd w:val="clear" w:color="auto" w:fill="auto"/>
          </w:tcPr>
          <w:p w14:paraId="261723B1" w14:textId="77777777" w:rsidR="00CF1743" w:rsidRPr="00CA4AEA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4A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ค่าตัดจำหน่ายที่เป็นส่วนหนึ่งของ</w:t>
            </w:r>
          </w:p>
          <w:p w14:paraId="60C1072E" w14:textId="77777777" w:rsidR="00CF1743" w:rsidRPr="00395767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A4A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12CB316E" w14:textId="40E9AFD9" w:rsidR="00CF1743" w:rsidRPr="00395767" w:rsidRDefault="00CF1743" w:rsidP="00CF1743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br/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</w:tcPr>
          <w:p w14:paraId="1834141E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75F97F" w14:textId="77777777" w:rsidR="00CF1743" w:rsidRDefault="00CF1743" w:rsidP="00CF1743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E7F2642" w14:textId="6FF161EA" w:rsidR="00CF1743" w:rsidRPr="0067263B" w:rsidRDefault="00CF1743" w:rsidP="00CF1743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EBA9DC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36CD34" w14:textId="77777777" w:rsidR="00CF1743" w:rsidRDefault="00CF1743" w:rsidP="00CF1743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55397F20" w14:textId="5B6AFC16" w:rsidR="00CF1743" w:rsidRPr="00395767" w:rsidRDefault="00CF1743" w:rsidP="00CF1743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CEDFFF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6956AEF9" w14:textId="3D992F2C" w:rsidR="00CF1743" w:rsidRPr="00395767" w:rsidRDefault="00CF1743" w:rsidP="00CF1743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br/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CF1743" w:rsidRPr="00395767" w14:paraId="6E98E820" w14:textId="77777777" w:rsidTr="00D800C0">
        <w:tc>
          <w:tcPr>
            <w:tcW w:w="3690" w:type="dxa"/>
            <w:shd w:val="clear" w:color="auto" w:fill="auto"/>
          </w:tcPr>
          <w:p w14:paraId="35D78585" w14:textId="6318268D" w:rsidR="00CF1743" w:rsidRPr="00CA4AEA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1260" w:type="dxa"/>
            <w:shd w:val="clear" w:color="auto" w:fill="auto"/>
          </w:tcPr>
          <w:p w14:paraId="282A0693" w14:textId="600BF80A" w:rsidR="00CF1743" w:rsidRDefault="00C64585" w:rsidP="00CF1743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CF174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70" w:type="dxa"/>
          </w:tcPr>
          <w:p w14:paraId="6F4B0546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164066" w14:textId="595671A0" w:rsidR="00CF1743" w:rsidRDefault="00C64585" w:rsidP="00CF1743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="00CF1743" w:rsidRPr="00040C2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6CB1472B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042CB6" w14:textId="5E1A7622" w:rsidR="00CF1743" w:rsidRDefault="00CF1743" w:rsidP="00CF1743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3343822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055A270E" w14:textId="3738527C" w:rsidR="00CF1743" w:rsidRDefault="00C64585" w:rsidP="00CF1743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CF174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</w:tr>
      <w:tr w:rsidR="00CF1743" w:rsidRPr="00395767" w14:paraId="456AD54F" w14:textId="77777777" w:rsidTr="00D800C0">
        <w:tc>
          <w:tcPr>
            <w:tcW w:w="3690" w:type="dxa"/>
            <w:shd w:val="clear" w:color="auto" w:fill="auto"/>
          </w:tcPr>
          <w:p w14:paraId="787602B6" w14:textId="600A5DF4" w:rsidR="00CF1743" w:rsidRPr="00395767" w:rsidRDefault="005A4C18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ประเมินสัญญาเช่า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52FFCB" w14:textId="44A31F04" w:rsidR="00CF1743" w:rsidRPr="00395767" w:rsidRDefault="008F39DA" w:rsidP="00CF1743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807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2BFC5E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7D7206" w14:textId="1BC3E1C8" w:rsidR="00CF1743" w:rsidRPr="00395767" w:rsidRDefault="00CF1743" w:rsidP="00CF1743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40C2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8C1BC9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12AC10" w14:textId="192E0194" w:rsidR="00CF1743" w:rsidRPr="00395767" w:rsidRDefault="00CF1743" w:rsidP="00CF1743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75FA492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B396F2C" w14:textId="333EC037" w:rsidR="00CF1743" w:rsidRPr="00395767" w:rsidRDefault="007C344A" w:rsidP="00CF1743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807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F1743" w:rsidRPr="00395767" w14:paraId="5752704B" w14:textId="77777777" w:rsidTr="00D800C0">
        <w:tc>
          <w:tcPr>
            <w:tcW w:w="3690" w:type="dxa"/>
            <w:shd w:val="clear" w:color="auto" w:fill="auto"/>
          </w:tcPr>
          <w:p w14:paraId="2E8607E0" w14:textId="2A832BAF" w:rsidR="00CF1743" w:rsidRPr="00395767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E8DD7C" w14:textId="77777777" w:rsidR="00CF1743" w:rsidRPr="00395767" w:rsidRDefault="00CF1743" w:rsidP="00CF1743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85D855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C8F924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A9FC4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9FD2D4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4680ACC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67310A6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1743" w:rsidRPr="00395767" w14:paraId="67CAAEE7" w14:textId="77777777" w:rsidTr="00D800C0">
        <w:tc>
          <w:tcPr>
            <w:tcW w:w="3690" w:type="dxa"/>
            <w:shd w:val="clear" w:color="auto" w:fill="auto"/>
          </w:tcPr>
          <w:p w14:paraId="10AACBBC" w14:textId="01C1DD76" w:rsidR="00CF1743" w:rsidRPr="00395767" w:rsidRDefault="00CF1743" w:rsidP="00CF17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356A0A6" w14:textId="3A712B26" w:rsidR="00CF1743" w:rsidRPr="00395767" w:rsidRDefault="00C64585" w:rsidP="00CF1743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F1743"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2D5DC05F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0A9BB9B" w14:textId="7AD45C17" w:rsidR="00CF1743" w:rsidRPr="00395767" w:rsidRDefault="00C64585" w:rsidP="00CF1743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F1743"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0A8EDA8A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562A093" w14:textId="0C59C359" w:rsidR="00CF1743" w:rsidRPr="007A0EB1" w:rsidRDefault="00CF1743" w:rsidP="00CF1743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B6EE79" w14:textId="77777777" w:rsidR="00CF1743" w:rsidRPr="00395767" w:rsidRDefault="00CF1743" w:rsidP="00CF1743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2BE76998" w14:textId="7C5A94A4" w:rsidR="00CF1743" w:rsidRPr="00395767" w:rsidRDefault="00C64585" w:rsidP="00CF1743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F1743"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</w:tr>
      <w:tr w:rsidR="00D63165" w:rsidRPr="00395767" w14:paraId="26B76602" w14:textId="77777777" w:rsidTr="00D800C0">
        <w:tc>
          <w:tcPr>
            <w:tcW w:w="3690" w:type="dxa"/>
            <w:shd w:val="clear" w:color="auto" w:fill="auto"/>
          </w:tcPr>
          <w:p w14:paraId="2D2809FC" w14:textId="77777777" w:rsidR="00D63165" w:rsidRPr="00CA4AEA" w:rsidRDefault="00D63165" w:rsidP="00D63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A4A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ค่าตัดจำหน่ายที่เป็นส่วนหนึ่งของ</w:t>
            </w:r>
          </w:p>
          <w:p w14:paraId="65A4C715" w14:textId="7413E215" w:rsidR="00D63165" w:rsidRPr="00395767" w:rsidRDefault="00D63165" w:rsidP="00D63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4AEA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091C0B9F" w14:textId="77777777" w:rsidR="00D63165" w:rsidRDefault="00D63165" w:rsidP="00D63165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7D76516F" w14:textId="32A59593" w:rsidR="00D63165" w:rsidRPr="00040C24" w:rsidRDefault="00C64585" w:rsidP="00D63165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</w:tcPr>
          <w:p w14:paraId="3F1F033D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426BCB7" w14:textId="77777777" w:rsidR="00D63165" w:rsidRDefault="00D63165" w:rsidP="00D63165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23CC1500" w14:textId="0D22BBC2" w:rsidR="00D63165" w:rsidRPr="00040C24" w:rsidRDefault="00D63165" w:rsidP="00D63165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E72AB" w14:textId="77777777" w:rsidR="00D63165" w:rsidRPr="00040C24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889BDF3" w14:textId="77777777" w:rsidR="00D63165" w:rsidRDefault="00D63165" w:rsidP="00D63165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479209E0" w14:textId="2748B6CC" w:rsidR="00D63165" w:rsidRPr="00040C24" w:rsidRDefault="00D63165" w:rsidP="00D63165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91A49A" w14:textId="77777777" w:rsidR="00D63165" w:rsidRPr="00040C24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2B996755" w14:textId="77777777" w:rsidR="00D63165" w:rsidRDefault="00D63165" w:rsidP="00D63165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166473B3" w14:textId="345EE9DF" w:rsidR="00D63165" w:rsidRPr="00040C24" w:rsidRDefault="00C64585" w:rsidP="00D63165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</w:tr>
      <w:tr w:rsidR="00C9674C" w:rsidRPr="00395767" w14:paraId="783EF310" w14:textId="77777777" w:rsidTr="00D800C0">
        <w:tc>
          <w:tcPr>
            <w:tcW w:w="3690" w:type="dxa"/>
            <w:shd w:val="clear" w:color="auto" w:fill="auto"/>
          </w:tcPr>
          <w:p w14:paraId="64D1153E" w14:textId="7A1937EF" w:rsidR="00C9674C" w:rsidRPr="00395767" w:rsidRDefault="00C9674C" w:rsidP="00C967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เสื่อมราคา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28E668" w14:textId="53362A2B" w:rsidR="00C9674C" w:rsidRDefault="00C64585" w:rsidP="00C9674C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C9674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70" w:type="dxa"/>
          </w:tcPr>
          <w:p w14:paraId="701BF96C" w14:textId="77777777" w:rsidR="00C9674C" w:rsidRPr="00395767" w:rsidRDefault="00C9674C" w:rsidP="00C9674C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3C95AC" w14:textId="0D8D6EAB" w:rsidR="00C9674C" w:rsidRPr="00040C24" w:rsidRDefault="00C64585" w:rsidP="00470152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  <w:r w:rsidR="00C9674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3B46E7FD" w14:textId="77777777" w:rsidR="00C9674C" w:rsidRPr="00395767" w:rsidRDefault="00C9674C" w:rsidP="00C9674C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3E9C2B" w14:textId="46285F4C" w:rsidR="00C9674C" w:rsidRDefault="00C9674C" w:rsidP="00C9674C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F9ED7F" w14:textId="77777777" w:rsidR="00C9674C" w:rsidRPr="00395767" w:rsidRDefault="00C9674C" w:rsidP="00C9674C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1518ECBE" w14:textId="4F23AAF8" w:rsidR="00C9674C" w:rsidRDefault="00C64585" w:rsidP="00C9674C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="00C9674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065</w:t>
            </w:r>
          </w:p>
        </w:tc>
      </w:tr>
      <w:tr w:rsidR="00D63165" w:rsidRPr="00392CD2" w14:paraId="0D906F3D" w14:textId="77777777" w:rsidTr="00D800C0">
        <w:tc>
          <w:tcPr>
            <w:tcW w:w="3690" w:type="dxa"/>
            <w:shd w:val="clear" w:color="auto" w:fill="auto"/>
          </w:tcPr>
          <w:p w14:paraId="21FF95F0" w14:textId="5A7E3BB3" w:rsidR="00D63165" w:rsidRPr="00395767" w:rsidRDefault="00D63165" w:rsidP="00D63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7EC08" w14:textId="76C8D9AA" w:rsidR="00D63165" w:rsidRPr="00392CD2" w:rsidRDefault="00C64585" w:rsidP="00D63165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6316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4796D290" w14:textId="77777777" w:rsidR="00D63165" w:rsidRPr="00392CD2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18A81F" w14:textId="05DB5058" w:rsidR="00D63165" w:rsidRPr="00392CD2" w:rsidRDefault="00C64585" w:rsidP="00D63165">
            <w:pPr>
              <w:tabs>
                <w:tab w:val="decimal" w:pos="103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6316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4CF65D84" w14:textId="77777777" w:rsidR="00D63165" w:rsidRPr="00392CD2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E69E6" w14:textId="04C932B1" w:rsidR="00D63165" w:rsidRPr="00392CD2" w:rsidRDefault="00D63165" w:rsidP="00D63165">
            <w:pPr>
              <w:tabs>
                <w:tab w:val="decimal" w:pos="69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E14E9C" w14:textId="77777777" w:rsidR="00D63165" w:rsidRPr="00392CD2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17709" w14:textId="7F3F8529" w:rsidR="00D63165" w:rsidRPr="00392CD2" w:rsidRDefault="00C64585" w:rsidP="00D63165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6316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933</w:t>
            </w:r>
          </w:p>
        </w:tc>
      </w:tr>
      <w:tr w:rsidR="00D63165" w:rsidRPr="00395767" w14:paraId="3FB3CAB4" w14:textId="77777777" w:rsidTr="00D800C0">
        <w:tc>
          <w:tcPr>
            <w:tcW w:w="3690" w:type="dxa"/>
            <w:shd w:val="clear" w:color="auto" w:fill="auto"/>
          </w:tcPr>
          <w:p w14:paraId="7908235D" w14:textId="446D9386" w:rsidR="00D63165" w:rsidRPr="00395767" w:rsidRDefault="00D63165" w:rsidP="00D63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41AD6E" w14:textId="77777777" w:rsidR="00D63165" w:rsidRDefault="00D63165" w:rsidP="00D63165">
            <w:pPr>
              <w:tabs>
                <w:tab w:val="decimal" w:pos="812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A73E8A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16E4FD" w14:textId="77777777" w:rsidR="00D63165" w:rsidRPr="00040C24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5B81E0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92182F" w14:textId="77777777" w:rsidR="00D63165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EB6AA8E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0B9B725" w14:textId="77777777" w:rsidR="00D63165" w:rsidRDefault="00D63165" w:rsidP="00D63165">
            <w:pPr>
              <w:pStyle w:val="ListParagraph"/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63165" w:rsidRPr="00395767" w14:paraId="1E565F04" w14:textId="77777777" w:rsidTr="00D800C0">
        <w:tc>
          <w:tcPr>
            <w:tcW w:w="3690" w:type="dxa"/>
            <w:shd w:val="clear" w:color="auto" w:fill="auto"/>
          </w:tcPr>
          <w:p w14:paraId="6F742112" w14:textId="6264F7BB" w:rsidR="00D63165" w:rsidRPr="00395767" w:rsidRDefault="00D63165" w:rsidP="00D63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5525ACE5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166A2B0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97BF713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C29C80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BFA9311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E8F8B2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shd w:val="clear" w:color="auto" w:fill="auto"/>
          </w:tcPr>
          <w:p w14:paraId="4299B8E1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63165" w:rsidRPr="00395767" w14:paraId="394C22E9" w14:textId="77777777" w:rsidTr="00D800C0">
        <w:tc>
          <w:tcPr>
            <w:tcW w:w="3690" w:type="dxa"/>
            <w:shd w:val="clear" w:color="auto" w:fill="auto"/>
          </w:tcPr>
          <w:p w14:paraId="7287D6AB" w14:textId="76BB80B9" w:rsidR="00D63165" w:rsidRPr="00395767" w:rsidRDefault="00D63165" w:rsidP="00D63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43637E" w14:textId="31144B1D" w:rsidR="00D63165" w:rsidRPr="00395767" w:rsidRDefault="00C64585" w:rsidP="00D63165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="00D63165" w:rsidRPr="00392C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</w:tcPr>
          <w:p w14:paraId="144CBEE7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446D7F" w14:textId="50DED109" w:rsidR="00D63165" w:rsidRPr="00395767" w:rsidRDefault="00C64585" w:rsidP="00D63165">
            <w:pPr>
              <w:tabs>
                <w:tab w:val="decimal" w:pos="10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D6316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70" w:type="dxa"/>
            <w:shd w:val="clear" w:color="auto" w:fill="auto"/>
          </w:tcPr>
          <w:p w14:paraId="5F298936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781C1EB" w14:textId="7CCD9884" w:rsidR="00D63165" w:rsidRPr="00395767" w:rsidRDefault="00C64585" w:rsidP="00D63165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D6316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83" w:type="dxa"/>
            <w:shd w:val="clear" w:color="auto" w:fill="auto"/>
          </w:tcPr>
          <w:p w14:paraId="27F94464" w14:textId="77777777" w:rsidR="00D63165" w:rsidRPr="00395767" w:rsidRDefault="00D63165" w:rsidP="00D63165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20C17903" w14:textId="7278AC74" w:rsidR="00D63165" w:rsidRPr="00395767" w:rsidRDefault="00C64585" w:rsidP="00D63165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  <w:r w:rsidR="00D6316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</w:tr>
      <w:tr w:rsidR="002C4388" w:rsidRPr="00395767" w14:paraId="37C52911" w14:textId="77777777" w:rsidTr="00D800C0">
        <w:tc>
          <w:tcPr>
            <w:tcW w:w="3690" w:type="dxa"/>
            <w:shd w:val="clear" w:color="auto" w:fill="auto"/>
          </w:tcPr>
          <w:p w14:paraId="38E40EAD" w14:textId="5BA4CBE7" w:rsidR="002C4388" w:rsidRPr="00395767" w:rsidRDefault="002C4388" w:rsidP="002C43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13C802" w14:textId="439B8571" w:rsidR="002C4388" w:rsidRPr="00395767" w:rsidRDefault="00C64585" w:rsidP="002C4388">
            <w:pPr>
              <w:tabs>
                <w:tab w:val="decimal" w:pos="10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2C438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31ECC14E" w14:textId="77777777" w:rsidR="002C4388" w:rsidRPr="00395767" w:rsidRDefault="002C4388" w:rsidP="002C438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2C0993D" w14:textId="02EBA6C5" w:rsidR="002C4388" w:rsidRPr="00395767" w:rsidRDefault="00C64585" w:rsidP="002C4388">
            <w:pPr>
              <w:tabs>
                <w:tab w:val="decimal" w:pos="10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  <w:r w:rsidR="002C438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70" w:type="dxa"/>
            <w:shd w:val="clear" w:color="auto" w:fill="auto"/>
          </w:tcPr>
          <w:p w14:paraId="11C39314" w14:textId="77777777" w:rsidR="002C4388" w:rsidRPr="00395767" w:rsidRDefault="002C4388" w:rsidP="002C438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EE188C" w14:textId="5CD8DDE2" w:rsidR="002C4388" w:rsidRPr="00395767" w:rsidRDefault="00C64585" w:rsidP="002C4388">
            <w:pPr>
              <w:tabs>
                <w:tab w:val="decimal" w:pos="94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C438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83" w:type="dxa"/>
            <w:shd w:val="clear" w:color="auto" w:fill="auto"/>
          </w:tcPr>
          <w:p w14:paraId="473061C4" w14:textId="77777777" w:rsidR="002C4388" w:rsidRPr="00395767" w:rsidRDefault="002C4388" w:rsidP="002C4388">
            <w:pPr>
              <w:tabs>
                <w:tab w:val="decimal" w:pos="1086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236ACE" w14:textId="5248869D" w:rsidR="002C4388" w:rsidRPr="00395767" w:rsidRDefault="00C64585" w:rsidP="002C4388">
            <w:pPr>
              <w:tabs>
                <w:tab w:val="decimal" w:pos="850"/>
              </w:tabs>
              <w:spacing w:line="240" w:lineRule="auto"/>
              <w:ind w:left="-102" w:right="-3707" w:firstLine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169</w:t>
            </w:r>
            <w:r w:rsidR="002C438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</w:tr>
    </w:tbl>
    <w:p w14:paraId="21C54EEA" w14:textId="77777777" w:rsidR="00D91AA2" w:rsidRPr="001574C8" w:rsidRDefault="00D91AA2" w:rsidP="00D91AA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66"/>
        <w:gridCol w:w="1014"/>
        <w:gridCol w:w="270"/>
        <w:gridCol w:w="990"/>
        <w:gridCol w:w="184"/>
        <w:gridCol w:w="986"/>
        <w:gridCol w:w="180"/>
        <w:gridCol w:w="990"/>
      </w:tblGrid>
      <w:tr w:rsidR="00D91AA2" w:rsidRPr="008D3B67" w14:paraId="25ACFF6E" w14:textId="77777777" w:rsidTr="004760F0">
        <w:trPr>
          <w:cantSplit/>
          <w:trHeight w:val="435"/>
          <w:tblHeader/>
        </w:trPr>
        <w:tc>
          <w:tcPr>
            <w:tcW w:w="4566" w:type="dxa"/>
            <w:shd w:val="clear" w:color="auto" w:fill="auto"/>
            <w:vAlign w:val="bottom"/>
          </w:tcPr>
          <w:p w14:paraId="2EC0E827" w14:textId="77777777" w:rsidR="00D91AA2" w:rsidRPr="008D3B67" w:rsidRDefault="00D91AA2" w:rsidP="004760F0">
            <w:pPr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74" w:type="dxa"/>
            <w:gridSpan w:val="3"/>
          </w:tcPr>
          <w:p w14:paraId="3996EED8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6E55A3AA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6674B0BC" w14:textId="77777777" w:rsidR="00D91AA2" w:rsidRPr="008D3B67" w:rsidRDefault="00D91AA2" w:rsidP="004760F0">
            <w:pPr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1AA2" w:rsidRPr="008D3B67" w14:paraId="7490EAA6" w14:textId="77777777" w:rsidTr="004760F0">
        <w:trPr>
          <w:cantSplit/>
          <w:trHeight w:val="435"/>
          <w:tblHeader/>
        </w:trPr>
        <w:tc>
          <w:tcPr>
            <w:tcW w:w="4566" w:type="dxa"/>
          </w:tcPr>
          <w:p w14:paraId="78CFDE59" w14:textId="2DDBC81B" w:rsidR="00D91AA2" w:rsidRPr="008D3B67" w:rsidRDefault="00D91AA2" w:rsidP="004760F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14" w:type="dxa"/>
          </w:tcPr>
          <w:p w14:paraId="5991EFCC" w14:textId="56ABD589" w:rsidR="00D91AA2" w:rsidRPr="008D3B67" w:rsidRDefault="00C64585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EA93B80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C87E6" w14:textId="419BAC67" w:rsidR="00D91AA2" w:rsidRPr="008D3B67" w:rsidRDefault="00C64585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4" w:type="dxa"/>
          </w:tcPr>
          <w:p w14:paraId="71D659B2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473BE505" w14:textId="0A7C3D52" w:rsidR="00D91AA2" w:rsidRPr="008D3B67" w:rsidRDefault="00C64585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5FCDC542" w14:textId="77777777" w:rsidR="00D91AA2" w:rsidRPr="008D3B67" w:rsidRDefault="00D91AA2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56A03" w14:textId="21B80015" w:rsidR="00D91AA2" w:rsidRPr="008D3B67" w:rsidRDefault="00C64585" w:rsidP="004760F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D91AA2" w:rsidRPr="008D3B67" w14:paraId="276A6B1C" w14:textId="77777777" w:rsidTr="004760F0">
        <w:trPr>
          <w:cantSplit/>
          <w:trHeight w:val="435"/>
        </w:trPr>
        <w:tc>
          <w:tcPr>
            <w:tcW w:w="4566" w:type="dxa"/>
          </w:tcPr>
          <w:p w14:paraId="7686E25B" w14:textId="77777777" w:rsidR="00D91AA2" w:rsidRPr="008D3B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614" w:type="dxa"/>
            <w:gridSpan w:val="7"/>
          </w:tcPr>
          <w:p w14:paraId="2FA6A73C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8D3B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1AA2" w:rsidRPr="008D3B67" w14:paraId="7F9F82E0" w14:textId="77777777" w:rsidTr="004760F0">
        <w:trPr>
          <w:cantSplit/>
          <w:trHeight w:val="447"/>
        </w:trPr>
        <w:tc>
          <w:tcPr>
            <w:tcW w:w="4566" w:type="dxa"/>
          </w:tcPr>
          <w:p w14:paraId="389BE17F" w14:textId="77777777" w:rsidR="00D91AA2" w:rsidRPr="008D3B67" w:rsidRDefault="00D91AA2" w:rsidP="004760F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8D3B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จำนวนที่รับรู้ในกำไรหรือขาดทุน </w:t>
            </w:r>
          </w:p>
        </w:tc>
        <w:tc>
          <w:tcPr>
            <w:tcW w:w="1014" w:type="dxa"/>
          </w:tcPr>
          <w:p w14:paraId="4F26942F" w14:textId="77777777" w:rsidR="00D91AA2" w:rsidRPr="008D3B67" w:rsidRDefault="00D91AA2" w:rsidP="004760F0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C11E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060E8" w14:textId="77777777" w:rsidR="00D91AA2" w:rsidRPr="008D3B67" w:rsidRDefault="00D91AA2" w:rsidP="004760F0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428948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A9989AA" w14:textId="77777777" w:rsidR="00D91AA2" w:rsidRPr="008D3B67" w:rsidRDefault="00D91AA2" w:rsidP="004760F0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317FF" w14:textId="77777777" w:rsidR="00D91AA2" w:rsidRPr="008D3B67" w:rsidRDefault="00D91AA2" w:rsidP="004760F0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C7849" w14:textId="77777777" w:rsidR="00D91AA2" w:rsidRPr="008D3B67" w:rsidRDefault="00D91AA2" w:rsidP="004760F0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B51" w:rsidRPr="008D3B67" w14:paraId="66ECA1EC" w14:textId="77777777" w:rsidTr="004760F0">
        <w:trPr>
          <w:cantSplit/>
          <w:trHeight w:val="410"/>
        </w:trPr>
        <w:tc>
          <w:tcPr>
            <w:tcW w:w="4566" w:type="dxa"/>
          </w:tcPr>
          <w:p w14:paraId="256CBCF8" w14:textId="77777777" w:rsidR="00363B51" w:rsidRPr="008D3B67" w:rsidRDefault="00363B51" w:rsidP="00363B51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E07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</w:t>
            </w:r>
            <w:r w:rsidRPr="008E07C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่า</w:t>
            </w:r>
          </w:p>
        </w:tc>
        <w:tc>
          <w:tcPr>
            <w:tcW w:w="1014" w:type="dxa"/>
          </w:tcPr>
          <w:p w14:paraId="579A37A8" w14:textId="7EFFE7F9" w:rsidR="00363B51" w:rsidRPr="00AF53F8" w:rsidRDefault="00C64585" w:rsidP="00363B51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86C82" w:rsidRPr="00AF5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</w:p>
        </w:tc>
        <w:tc>
          <w:tcPr>
            <w:tcW w:w="270" w:type="dxa"/>
          </w:tcPr>
          <w:p w14:paraId="5255FF66" w14:textId="77777777" w:rsidR="00363B51" w:rsidRPr="00AF53F8" w:rsidRDefault="00363B51" w:rsidP="00363B51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3BDF3" w14:textId="01C79270" w:rsidR="00363B51" w:rsidRPr="00AF53F8" w:rsidRDefault="00B30427" w:rsidP="00363B51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2,004</w:t>
            </w:r>
          </w:p>
        </w:tc>
        <w:tc>
          <w:tcPr>
            <w:tcW w:w="184" w:type="dxa"/>
          </w:tcPr>
          <w:p w14:paraId="040B0193" w14:textId="77777777" w:rsidR="00363B51" w:rsidRPr="00AF53F8" w:rsidRDefault="00363B51" w:rsidP="00363B51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35482644" w14:textId="08557692" w:rsidR="00363B51" w:rsidRPr="00AF53F8" w:rsidRDefault="00C64585" w:rsidP="00363B51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63B51" w:rsidRPr="00AF5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180" w:type="dxa"/>
          </w:tcPr>
          <w:p w14:paraId="2BF0CB95" w14:textId="77777777" w:rsidR="00363B51" w:rsidRPr="008D3B67" w:rsidRDefault="00363B51" w:rsidP="00363B51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BED48A" w14:textId="07574FE5" w:rsidR="00363B51" w:rsidRPr="00ED1106" w:rsidRDefault="00C64585" w:rsidP="00363B51">
            <w:pPr>
              <w:tabs>
                <w:tab w:val="decimal" w:pos="750"/>
              </w:tabs>
              <w:spacing w:line="240" w:lineRule="atLeast"/>
              <w:ind w:right="11" w:firstLine="136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</w:tr>
    </w:tbl>
    <w:p w14:paraId="1F0CDB3D" w14:textId="77777777" w:rsidR="00D91AA2" w:rsidRPr="00260DEB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4C245B51" w14:textId="77777777" w:rsidR="00CE2DB0" w:rsidRDefault="00CE2DB0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2CC40644" w14:textId="77777777" w:rsidR="00CE2DB0" w:rsidRDefault="00CE2DB0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3AF7C90" w14:textId="77777777" w:rsidR="00CE2DB0" w:rsidRDefault="00CE2DB0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4B437A57" w14:textId="6E4A5CC7" w:rsidR="00D91AA2" w:rsidRPr="00A1667F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1667F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lastRenderedPageBreak/>
        <w:t>การค้ำประกัน</w:t>
      </w:r>
    </w:p>
    <w:p w14:paraId="76B94ADF" w14:textId="77777777" w:rsidR="00D91AA2" w:rsidRPr="00A1667F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D7A4319" w14:textId="2172B3F6" w:rsidR="00D91AA2" w:rsidRPr="000974C6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="00C64585" w:rsidRPr="00A1667F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A1667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64585" w:rsidRPr="00A1667F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A1667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667F">
        <w:rPr>
          <w:rFonts w:asciiTheme="majorBidi" w:hAnsiTheme="majorBidi" w:cstheme="majorBidi"/>
          <w:sz w:val="30"/>
          <w:szCs w:val="30"/>
          <w:cs/>
          <w:lang w:val="en-US" w:bidi="th-TH"/>
        </w:rPr>
        <w:t>อสังหาริมทรัพย์เพื่อการลงทุน</w:t>
      </w:r>
      <w:r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ของกลุ่มบริษัท</w:t>
      </w:r>
      <w:r w:rsidR="008353A4"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มีมูลค่าตามบัญชีจำนวน </w:t>
      </w:r>
      <w:r w:rsidR="0000076D">
        <w:rPr>
          <w:rFonts w:asciiTheme="majorBidi" w:hAnsiTheme="majorBidi" w:cstheme="majorBidi"/>
          <w:sz w:val="30"/>
          <w:szCs w:val="30"/>
          <w:lang w:val="en-US" w:bidi="th-TH"/>
        </w:rPr>
        <w:t>29.4</w:t>
      </w:r>
      <w:r w:rsidRPr="00A1667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8353A4"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="00C217C5"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A1667F">
        <w:rPr>
          <w:rFonts w:asciiTheme="majorBidi" w:hAnsiTheme="majorBidi" w:cstheme="majorBidi"/>
          <w:sz w:val="30"/>
          <w:szCs w:val="30"/>
          <w:lang w:val="en-US" w:bidi="th-TH"/>
        </w:rPr>
        <w:t>63</w:t>
      </w:r>
      <w:r w:rsidR="00A1667F" w:rsidRPr="00A1667F">
        <w:rPr>
          <w:rFonts w:asciiTheme="majorBidi" w:hAnsiTheme="majorBidi" w:cstheme="majorBidi"/>
          <w:sz w:val="30"/>
          <w:szCs w:val="30"/>
          <w:lang w:val="en-US" w:bidi="th-TH"/>
        </w:rPr>
        <w:t>.3</w:t>
      </w:r>
      <w:r w:rsidR="008353A4" w:rsidRPr="00A1667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353A4"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ล้านบาทตามลำดับ </w:t>
      </w:r>
      <w:r w:rsidR="005F55F1" w:rsidRPr="00A1667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64585" w:rsidRPr="00A1667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="005F55F1" w:rsidRPr="00A1667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DC4C29" w:rsidRPr="00A1667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24.7 </w:t>
      </w:r>
      <w:r w:rsidR="00DC4C29" w:rsidRPr="00A1667F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ล้านบาทและ </w:t>
      </w:r>
      <w:r w:rsidR="00DC4C29" w:rsidRPr="00A1667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50.0 </w:t>
      </w:r>
      <w:r w:rsidR="00DC4C29" w:rsidRPr="00A1667F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ล้านบาทตามลำดับ</w:t>
      </w:r>
      <w:r w:rsidR="005F55F1" w:rsidRPr="00A1667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="005F55F1" w:rsidRPr="00A1667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ได้นำไปเป็นหลักประกันเงินกู้ยืมธนาคาร (</w:t>
      </w:r>
      <w:r w:rsidR="007E4ACC" w:rsidRPr="009A644D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7E4ACC" w:rsidRPr="00C6458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A166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)</w:t>
      </w:r>
    </w:p>
    <w:p w14:paraId="65BA32D6" w14:textId="77777777" w:rsidR="00BF527B" w:rsidRDefault="00BF527B" w:rsidP="00D91AA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DC3F0D1" w14:textId="698DE546" w:rsidR="00D91AA2" w:rsidRPr="008D3B67" w:rsidRDefault="00D91AA2" w:rsidP="00D91AA2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3A0AA3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4458AE" w:rsidRPr="003A0AA3">
        <w:rPr>
          <w:rFonts w:asciiTheme="majorBidi" w:hAnsiTheme="majorBidi" w:cs="Angsana New" w:hint="cs"/>
          <w:sz w:val="30"/>
          <w:szCs w:val="30"/>
          <w:cs/>
          <w:lang w:bidi="th-TH"/>
        </w:rPr>
        <w:t>ของกลุ่มบริษัทและบริษัท</w:t>
      </w:r>
      <w:r w:rsidRPr="003A0AA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C64585" w:rsidRPr="003A0AA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A0AA3">
        <w:rPr>
          <w:rFonts w:asciiTheme="majorBidi" w:hAnsiTheme="majorBidi" w:cstheme="majorBidi"/>
          <w:sz w:val="30"/>
          <w:szCs w:val="30"/>
        </w:rPr>
        <w:t xml:space="preserve"> </w:t>
      </w:r>
      <w:r w:rsidRPr="003A0AA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64585" w:rsidRPr="003A0AA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056F6" w:rsidRPr="003A0AA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3A0AA3">
        <w:rPr>
          <w:rFonts w:asciiTheme="majorBidi" w:hAnsiTheme="majorBidi" w:cstheme="majorBidi"/>
          <w:sz w:val="30"/>
          <w:szCs w:val="30"/>
        </w:rPr>
        <w:t xml:space="preserve"> </w:t>
      </w:r>
      <w:r w:rsidR="004458AE" w:rsidRPr="003A0AA3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3A0AA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8353A4" w:rsidRPr="003A0A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64585" w:rsidRPr="003A0AA3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3056F6" w:rsidRPr="003A0AA3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8353A4" w:rsidRPr="003A0AA3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3056F6" w:rsidRPr="003A0AA3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3A0AA3">
        <w:rPr>
          <w:rFonts w:asciiTheme="majorBidi" w:hAnsiTheme="majorBidi" w:cstheme="majorBidi"/>
          <w:sz w:val="30"/>
          <w:szCs w:val="30"/>
        </w:rPr>
        <w:t xml:space="preserve"> </w:t>
      </w:r>
      <w:r w:rsidRPr="003A0AA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F53F8" w:rsidRPr="003A0A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5C035C" w:rsidRPr="003A0AA3">
        <w:rPr>
          <w:rFonts w:asciiTheme="majorBidi" w:hAnsiTheme="majorBidi" w:cstheme="majorBidi"/>
          <w:sz w:val="30"/>
          <w:szCs w:val="30"/>
          <w:lang w:val="en-US" w:bidi="th-TH"/>
        </w:rPr>
        <w:t>270.5</w:t>
      </w:r>
      <w:r w:rsidR="00AF53F8" w:rsidRPr="003A0A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F53F8" w:rsidRPr="003A0AA3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AF53F8" w:rsidRPr="003A0A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  <w:r w:rsidR="003056F6" w:rsidRPr="003A0AA3">
        <w:rPr>
          <w:rFonts w:asciiTheme="majorBidi" w:hAnsiTheme="majorBidi" w:cstheme="majorBidi"/>
          <w:sz w:val="30"/>
          <w:szCs w:val="30"/>
        </w:rPr>
        <w:t xml:space="preserve"> </w:t>
      </w:r>
      <w:r w:rsidR="003056F6" w:rsidRPr="003A0A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(2565: 89.8 </w:t>
      </w:r>
      <w:r w:rsidR="003056F6" w:rsidRPr="003A0AA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="00AF08F6" w:rsidRPr="003A0AA3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และ</w:t>
      </w:r>
      <w:r w:rsidR="00AF08F6" w:rsidRPr="003A0AA3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5C035C" w:rsidRPr="003A0AA3">
        <w:rPr>
          <w:rFonts w:asciiTheme="majorBidi" w:hAnsiTheme="majorBidi" w:cstheme="majorBidi"/>
          <w:i/>
          <w:iCs/>
          <w:sz w:val="30"/>
          <w:szCs w:val="30"/>
          <w:lang w:val="en-US"/>
        </w:rPr>
        <w:t>229.9</w:t>
      </w:r>
      <w:r w:rsidR="00AF08F6" w:rsidRPr="003A0AA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F08F6" w:rsidRPr="003A0AA3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ล้านบาทตามลำดับ</w:t>
      </w:r>
      <w:r w:rsidR="003056F6" w:rsidRPr="003A0AA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3A0AA3">
        <w:rPr>
          <w:rFonts w:asciiTheme="majorBidi" w:hAnsiTheme="majorBidi" w:cstheme="majorBidi" w:hint="cs"/>
          <w:sz w:val="30"/>
          <w:szCs w:val="30"/>
          <w:cs/>
        </w:rPr>
        <w:t xml:space="preserve"> ประเมินราคาโดยผู้ประเมินราคาอิสระโดยวิธีคิดลดกระแสเงินสดโดยใช้อัตราคิดลดที่ปรับค่าความเสี่ยง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64585" w:rsidRPr="003A0AA3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10FA6A4E" w14:textId="77777777" w:rsidR="00D91AA2" w:rsidRPr="00A1667F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CCE6DC" w14:textId="77777777" w:rsidR="00D91AA2" w:rsidRPr="00DC4C29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C4C2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สัญญาให้เช่าอาคาร</w:t>
      </w:r>
    </w:p>
    <w:p w14:paraId="5CC16C6C" w14:textId="77777777" w:rsidR="00D91AA2" w:rsidRPr="00DC4C29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CEF628" w14:textId="53EEF9E3" w:rsidR="00D91AA2" w:rsidRPr="00DC4C29" w:rsidRDefault="00D91AA2" w:rsidP="007A0589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C4C29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สัญญาเช่าอสังหาริมทรัพย์เพื่อการลงทุนประกอบด้วย</w:t>
      </w:r>
      <w:r w:rsidR="003C3F49" w:rsidRPr="00DC4C2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="000625CB" w:rsidRPr="00DC4C2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ดินและอาคาร</w:t>
      </w:r>
      <w:r w:rsidRPr="00DC4C29">
        <w:rPr>
          <w:rFonts w:asciiTheme="majorBidi" w:hAnsiTheme="majorBidi" w:cstheme="majorBidi"/>
          <w:sz w:val="30"/>
          <w:szCs w:val="30"/>
          <w:cs/>
          <w:lang w:val="en-US" w:bidi="th-TH"/>
        </w:rPr>
        <w:t>หลายแห่งที่ให้เช่าแก่</w:t>
      </w:r>
      <w:r w:rsidR="003C3F49" w:rsidRPr="00DC4C2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บริษัทย่อยและกิจการที่เกี่ยวข้องกันหลายแห่ง</w:t>
      </w:r>
      <w:r w:rsidRPr="00DC4C29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ซึ่งจัดประเภทเป็นสัญญาเช่าดำเนินงาน สัญญาเช่าแต่ละฉบับกำหนดระยะเวลาเช่าเป็นเวลา</w:t>
      </w:r>
      <w:r w:rsidR="008353A4" w:rsidRPr="00DC4C29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</w:t>
      </w:r>
      <w:r w:rsidRPr="00DC4C2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11123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353A4" w:rsidRPr="00DC4C29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C64585" w:rsidRPr="00DC4C29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DC4C2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C4C29">
        <w:rPr>
          <w:rFonts w:asciiTheme="majorBidi" w:hAnsiTheme="majorBidi" w:cstheme="majorBidi"/>
          <w:sz w:val="30"/>
          <w:szCs w:val="30"/>
          <w:cs/>
          <w:lang w:val="en-US" w:bidi="th-TH"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3DC61780" w14:textId="77777777" w:rsidR="00D91AA2" w:rsidRPr="00BF527B" w:rsidRDefault="00D91AA2" w:rsidP="00D91AA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highlight w:val="yellow"/>
          <w:cs/>
          <w:lang w:val="en-US" w:bidi="th-TH"/>
        </w:rPr>
      </w:pPr>
    </w:p>
    <w:tbl>
      <w:tblPr>
        <w:tblW w:w="9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1"/>
        <w:gridCol w:w="1163"/>
        <w:gridCol w:w="268"/>
        <w:gridCol w:w="1165"/>
        <w:gridCol w:w="268"/>
        <w:gridCol w:w="1253"/>
        <w:gridCol w:w="268"/>
        <w:gridCol w:w="1165"/>
      </w:tblGrid>
      <w:tr w:rsidR="00D91AA2" w:rsidRPr="00DC4C29" w14:paraId="1B0ECB65" w14:textId="77777777" w:rsidTr="004760F0">
        <w:trPr>
          <w:trHeight w:val="19"/>
          <w:tblHeader/>
        </w:trPr>
        <w:tc>
          <w:tcPr>
            <w:tcW w:w="3581" w:type="dxa"/>
            <w:vAlign w:val="bottom"/>
          </w:tcPr>
          <w:p w14:paraId="73806177" w14:textId="77777777" w:rsidR="00D91AA2" w:rsidRPr="006A3417" w:rsidRDefault="00D91AA2" w:rsidP="004760F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3" w:name="_Hlk159193664"/>
            <w:r w:rsidRPr="006A3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ค่าเช่าที่จะได้รับจากสัญญาให้เช่าดำเนินงาน</w:t>
            </w:r>
            <w:bookmarkEnd w:id="3"/>
          </w:p>
        </w:tc>
        <w:tc>
          <w:tcPr>
            <w:tcW w:w="2596" w:type="dxa"/>
            <w:gridSpan w:val="3"/>
          </w:tcPr>
          <w:p w14:paraId="1F27F583" w14:textId="77777777" w:rsidR="00D91AA2" w:rsidRPr="006A3417" w:rsidRDefault="00D91AA2" w:rsidP="004760F0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34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5B026FFD" w14:textId="77777777" w:rsidR="00D91AA2" w:rsidRPr="00DC4C29" w:rsidRDefault="00D91AA2" w:rsidP="004760F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686" w:type="dxa"/>
            <w:gridSpan w:val="3"/>
          </w:tcPr>
          <w:p w14:paraId="078F2F1B" w14:textId="77777777" w:rsidR="00D91AA2" w:rsidRPr="00DC4C29" w:rsidRDefault="00D91AA2" w:rsidP="004760F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552B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AA2" w:rsidRPr="00DC4C29" w14:paraId="40812AA8" w14:textId="77777777" w:rsidTr="004760F0">
        <w:trPr>
          <w:trHeight w:val="19"/>
          <w:tblHeader/>
        </w:trPr>
        <w:tc>
          <w:tcPr>
            <w:tcW w:w="3581" w:type="dxa"/>
          </w:tcPr>
          <w:p w14:paraId="219D9817" w14:textId="45B29B7E" w:rsidR="00D91AA2" w:rsidRPr="006A341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A3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6A3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A3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A3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63" w:type="dxa"/>
          </w:tcPr>
          <w:p w14:paraId="35E07F40" w14:textId="1D60AC05" w:rsidR="00D91AA2" w:rsidRPr="006A3417" w:rsidRDefault="00C64585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34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6A34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8" w:type="dxa"/>
          </w:tcPr>
          <w:p w14:paraId="007E8C60" w14:textId="77777777" w:rsidR="00D91AA2" w:rsidRPr="006A3417" w:rsidRDefault="00D91AA2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</w:tcPr>
          <w:p w14:paraId="11DBF55A" w14:textId="34BE8196" w:rsidR="00D91AA2" w:rsidRPr="006A3417" w:rsidRDefault="00C64585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34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6A34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3E603332" w14:textId="77777777" w:rsidR="00D91AA2" w:rsidRPr="00DC4C29" w:rsidRDefault="00D91AA2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53" w:type="dxa"/>
          </w:tcPr>
          <w:p w14:paraId="0B98DEAB" w14:textId="2B82E80D" w:rsidR="00D91AA2" w:rsidRPr="00DC4C29" w:rsidRDefault="00C64585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552B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552B9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8" w:type="dxa"/>
          </w:tcPr>
          <w:p w14:paraId="02A30BA9" w14:textId="77777777" w:rsidR="00D91AA2" w:rsidRPr="00DC4C29" w:rsidRDefault="00D91AA2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165" w:type="dxa"/>
          </w:tcPr>
          <w:p w14:paraId="4402F516" w14:textId="0559D257" w:rsidR="00D91AA2" w:rsidRPr="00552B95" w:rsidRDefault="00C64585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52B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552B9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D91AA2" w:rsidRPr="00DC4C29" w14:paraId="633D5C88" w14:textId="77777777" w:rsidTr="004760F0">
        <w:trPr>
          <w:trHeight w:val="19"/>
        </w:trPr>
        <w:tc>
          <w:tcPr>
            <w:tcW w:w="3581" w:type="dxa"/>
          </w:tcPr>
          <w:p w14:paraId="364E3B76" w14:textId="77777777" w:rsidR="00D91AA2" w:rsidRPr="006A341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50" w:type="dxa"/>
            <w:gridSpan w:val="7"/>
          </w:tcPr>
          <w:p w14:paraId="724BDBD5" w14:textId="77777777" w:rsidR="00D91AA2" w:rsidRPr="00552B95" w:rsidRDefault="00D91AA2" w:rsidP="004760F0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52B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52B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52B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83943" w:rsidRPr="00DC4C29" w14:paraId="0A8133E3" w14:textId="77777777" w:rsidTr="004760F0">
        <w:trPr>
          <w:trHeight w:val="19"/>
        </w:trPr>
        <w:tc>
          <w:tcPr>
            <w:tcW w:w="3581" w:type="dxa"/>
          </w:tcPr>
          <w:p w14:paraId="4413CBCF" w14:textId="4C49E075" w:rsidR="00B83943" w:rsidRPr="00AF53F8" w:rsidRDefault="00B83943" w:rsidP="00B839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C64585" w:rsidRPr="00AF53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F53F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63" w:type="dxa"/>
          </w:tcPr>
          <w:p w14:paraId="467EAE73" w14:textId="67C0EEE7" w:rsidR="00B83943" w:rsidRPr="00AF53F8" w:rsidRDefault="00C64585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D3BA1" w:rsidRPr="00AF5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268" w:type="dxa"/>
          </w:tcPr>
          <w:p w14:paraId="04F73AFC" w14:textId="77777777" w:rsidR="00B83943" w:rsidRPr="00AF53F8" w:rsidRDefault="00B83943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B9E9AC8" w14:textId="1379F358" w:rsidR="00B83943" w:rsidRPr="00AF53F8" w:rsidRDefault="00B30427" w:rsidP="00B83943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3,194</w:t>
            </w:r>
          </w:p>
        </w:tc>
        <w:tc>
          <w:tcPr>
            <w:tcW w:w="268" w:type="dxa"/>
          </w:tcPr>
          <w:p w14:paraId="2EA4BE34" w14:textId="77777777" w:rsidR="00B83943" w:rsidRPr="00AF53F8" w:rsidRDefault="00B83943" w:rsidP="00B839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</w:tcPr>
          <w:p w14:paraId="012198AD" w14:textId="4C1EB373" w:rsidR="00B83943" w:rsidRPr="00AF53F8" w:rsidRDefault="00C64585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83943" w:rsidRPr="00AF5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</w:p>
        </w:tc>
        <w:tc>
          <w:tcPr>
            <w:tcW w:w="268" w:type="dxa"/>
          </w:tcPr>
          <w:p w14:paraId="00EAD8C7" w14:textId="77777777" w:rsidR="00B83943" w:rsidRPr="00DC4C29" w:rsidRDefault="00B83943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</w:tcPr>
          <w:p w14:paraId="4C8AF90D" w14:textId="052DD8FF" w:rsidR="00B83943" w:rsidRPr="00552B95" w:rsidRDefault="00C64585" w:rsidP="00B83943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52B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3943" w:rsidRPr="00552B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B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</w:tr>
      <w:tr w:rsidR="00B83943" w:rsidRPr="00DC4C29" w14:paraId="1FEE7232" w14:textId="77777777" w:rsidTr="004760F0">
        <w:trPr>
          <w:trHeight w:val="19"/>
        </w:trPr>
        <w:tc>
          <w:tcPr>
            <w:tcW w:w="3581" w:type="dxa"/>
          </w:tcPr>
          <w:p w14:paraId="19B053A0" w14:textId="223605D0" w:rsidR="00B83943" w:rsidRPr="00AF53F8" w:rsidRDefault="00B83943" w:rsidP="00B839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C64585" w:rsidRPr="00AF53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63" w:type="dxa"/>
          </w:tcPr>
          <w:p w14:paraId="1C84D188" w14:textId="1EF06B1F" w:rsidR="00B83943" w:rsidRPr="00AF53F8" w:rsidRDefault="00C64585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25440" w:rsidRPr="00AF5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268" w:type="dxa"/>
          </w:tcPr>
          <w:p w14:paraId="2E670EEC" w14:textId="77777777" w:rsidR="00B83943" w:rsidRPr="00AF53F8" w:rsidRDefault="00B83943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2B43645" w14:textId="5804A003" w:rsidR="00B83943" w:rsidRPr="00AF53F8" w:rsidRDefault="00B30427" w:rsidP="00B83943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2,934</w:t>
            </w:r>
          </w:p>
        </w:tc>
        <w:tc>
          <w:tcPr>
            <w:tcW w:w="268" w:type="dxa"/>
          </w:tcPr>
          <w:p w14:paraId="1692DA4C" w14:textId="77777777" w:rsidR="00B83943" w:rsidRPr="00AF53F8" w:rsidRDefault="00B83943" w:rsidP="00B839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</w:tcPr>
          <w:p w14:paraId="1ACD584C" w14:textId="7D3B8A5A" w:rsidR="00B83943" w:rsidRPr="00AF53F8" w:rsidRDefault="00C64585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83943" w:rsidRPr="00AF53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3F8"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268" w:type="dxa"/>
          </w:tcPr>
          <w:p w14:paraId="52C12869" w14:textId="77777777" w:rsidR="00B83943" w:rsidRPr="00DC4C29" w:rsidRDefault="00B83943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</w:tcPr>
          <w:p w14:paraId="573824F3" w14:textId="38937818" w:rsidR="00B83943" w:rsidRPr="00552B95" w:rsidRDefault="00C64585" w:rsidP="00B83943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52B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3943" w:rsidRPr="00552B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B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</w:tr>
      <w:tr w:rsidR="00B83943" w:rsidRPr="00DC4C29" w14:paraId="1D0380FE" w14:textId="77777777" w:rsidTr="004760F0">
        <w:trPr>
          <w:trHeight w:val="19"/>
        </w:trPr>
        <w:tc>
          <w:tcPr>
            <w:tcW w:w="3581" w:type="dxa"/>
          </w:tcPr>
          <w:p w14:paraId="199F9B91" w14:textId="66379948" w:rsidR="00B83943" w:rsidRPr="00AF53F8" w:rsidRDefault="00B83943" w:rsidP="00B839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C64585" w:rsidRPr="00AF53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63" w:type="dxa"/>
          </w:tcPr>
          <w:p w14:paraId="1B1FD462" w14:textId="446423EC" w:rsidR="00B83943" w:rsidRPr="00AF53F8" w:rsidRDefault="00C64585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68" w:type="dxa"/>
          </w:tcPr>
          <w:p w14:paraId="2F236AC0" w14:textId="77777777" w:rsidR="00B83943" w:rsidRPr="00AF53F8" w:rsidRDefault="00B83943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CC31599" w14:textId="46671FB7" w:rsidR="00B83943" w:rsidRPr="00AF53F8" w:rsidRDefault="00B30427" w:rsidP="00B83943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1,189</w:t>
            </w:r>
          </w:p>
        </w:tc>
        <w:tc>
          <w:tcPr>
            <w:tcW w:w="268" w:type="dxa"/>
          </w:tcPr>
          <w:p w14:paraId="63208438" w14:textId="77777777" w:rsidR="00B83943" w:rsidRPr="00AF53F8" w:rsidRDefault="00B83943" w:rsidP="00B839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</w:tcPr>
          <w:p w14:paraId="717D3913" w14:textId="734959F5" w:rsidR="00B83943" w:rsidRPr="00AF53F8" w:rsidRDefault="00AF53F8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3,148</w:t>
            </w:r>
          </w:p>
        </w:tc>
        <w:tc>
          <w:tcPr>
            <w:tcW w:w="268" w:type="dxa"/>
          </w:tcPr>
          <w:p w14:paraId="6C037AD9" w14:textId="77777777" w:rsidR="00B83943" w:rsidRPr="00DC4C29" w:rsidRDefault="00B83943" w:rsidP="00B839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</w:tcPr>
          <w:p w14:paraId="5C8CB4DE" w14:textId="5961C6F5" w:rsidR="00B83943" w:rsidRPr="00552B95" w:rsidRDefault="00C64585" w:rsidP="00B83943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552B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83943" w:rsidRPr="00552B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2B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</w:tr>
      <w:tr w:rsidR="00B83943" w:rsidRPr="00EF68EF" w14:paraId="75DAEA9B" w14:textId="77777777" w:rsidTr="004760F0">
        <w:trPr>
          <w:trHeight w:val="19"/>
        </w:trPr>
        <w:tc>
          <w:tcPr>
            <w:tcW w:w="3581" w:type="dxa"/>
          </w:tcPr>
          <w:p w14:paraId="2A7849AC" w14:textId="77777777" w:rsidR="00B83943" w:rsidRPr="00AF53F8" w:rsidRDefault="00B83943" w:rsidP="00B8394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F53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63AF0434" w14:textId="3A131C0B" w:rsidR="00B83943" w:rsidRPr="00AF53F8" w:rsidRDefault="00C64585" w:rsidP="00B839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060B95" w:rsidRPr="00AF53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5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268" w:type="dxa"/>
          </w:tcPr>
          <w:p w14:paraId="4C412BFC" w14:textId="77777777" w:rsidR="00B83943" w:rsidRPr="00AF53F8" w:rsidRDefault="00B83943" w:rsidP="00B839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B414E5E" w14:textId="0CA2B16B" w:rsidR="00B83943" w:rsidRPr="00AF53F8" w:rsidRDefault="00B30427" w:rsidP="00B83943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7,317</w:t>
            </w:r>
          </w:p>
        </w:tc>
        <w:tc>
          <w:tcPr>
            <w:tcW w:w="268" w:type="dxa"/>
          </w:tcPr>
          <w:p w14:paraId="1368549A" w14:textId="77777777" w:rsidR="00B83943" w:rsidRPr="00AF53F8" w:rsidRDefault="00B83943" w:rsidP="00B8394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4825384" w14:textId="294599CB" w:rsidR="00B83943" w:rsidRPr="00AF53F8" w:rsidRDefault="00AF53F8" w:rsidP="00B839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13,614</w:t>
            </w:r>
          </w:p>
        </w:tc>
        <w:tc>
          <w:tcPr>
            <w:tcW w:w="268" w:type="dxa"/>
          </w:tcPr>
          <w:p w14:paraId="36CAB1F1" w14:textId="77777777" w:rsidR="00B83943" w:rsidRPr="00DC4C29" w:rsidRDefault="00B83943" w:rsidP="00B839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9192CDD" w14:textId="5AAE5680" w:rsidR="00B83943" w:rsidRPr="00552B95" w:rsidRDefault="00C64585" w:rsidP="00B83943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2B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83943" w:rsidRPr="00552B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52B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</w:tr>
    </w:tbl>
    <w:p w14:paraId="60C4F33B" w14:textId="54E64BF8" w:rsidR="009D6A5A" w:rsidRDefault="009D6A5A" w:rsidP="00A9478F">
      <w:pPr>
        <w:pStyle w:val="Caption"/>
        <w:rPr>
          <w:lang w:bidi="th-TH"/>
        </w:rPr>
      </w:pPr>
    </w:p>
    <w:p w14:paraId="7388F8C5" w14:textId="77777777" w:rsidR="009D6A5A" w:rsidRDefault="009D6A5A" w:rsidP="009D6A5A">
      <w:pPr>
        <w:pStyle w:val="BodyText"/>
        <w:rPr>
          <w:lang w:bidi="th-TH"/>
        </w:rPr>
      </w:pPr>
    </w:p>
    <w:p w14:paraId="2260069F" w14:textId="77777777" w:rsidR="00CE2DB0" w:rsidRDefault="00CE2DB0" w:rsidP="009D6A5A">
      <w:pPr>
        <w:pStyle w:val="BodyText"/>
        <w:rPr>
          <w:lang w:bidi="th-TH"/>
        </w:rPr>
      </w:pPr>
    </w:p>
    <w:p w14:paraId="418D9BEF" w14:textId="77777777" w:rsidR="00CE2DB0" w:rsidRDefault="00CE2DB0" w:rsidP="009D6A5A">
      <w:pPr>
        <w:pStyle w:val="BodyText"/>
        <w:rPr>
          <w:lang w:bidi="th-TH"/>
        </w:rPr>
      </w:pPr>
    </w:p>
    <w:p w14:paraId="5BA297F7" w14:textId="77777777" w:rsidR="00CE2DB0" w:rsidRDefault="00CE2DB0" w:rsidP="009D6A5A">
      <w:pPr>
        <w:pStyle w:val="BodyText"/>
        <w:rPr>
          <w:lang w:bidi="th-TH"/>
        </w:rPr>
      </w:pPr>
    </w:p>
    <w:p w14:paraId="0B4AE705" w14:textId="77777777" w:rsidR="00CE2DB0" w:rsidRDefault="00CE2DB0" w:rsidP="009D6A5A">
      <w:pPr>
        <w:pStyle w:val="BodyText"/>
        <w:rPr>
          <w:lang w:bidi="th-TH"/>
        </w:rPr>
      </w:pPr>
    </w:p>
    <w:p w14:paraId="13EB51F6" w14:textId="69544416" w:rsidR="00D91AA2" w:rsidRPr="006666FA" w:rsidRDefault="00D91AA2" w:rsidP="00D91AA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สินทรัพย์ให้เช่าตามสัญญาเช่า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ดำเนินงาน</w:t>
      </w:r>
    </w:p>
    <w:p w14:paraId="45B41658" w14:textId="77777777" w:rsidR="00D91AA2" w:rsidRPr="00BA754F" w:rsidRDefault="00D91AA2" w:rsidP="00D91AA2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270"/>
        <w:gridCol w:w="1287"/>
        <w:gridCol w:w="270"/>
        <w:gridCol w:w="1305"/>
        <w:gridCol w:w="270"/>
        <w:gridCol w:w="1296"/>
      </w:tblGrid>
      <w:tr w:rsidR="00D91AA2" w:rsidRPr="006666FA" w14:paraId="6ED80C61" w14:textId="77777777" w:rsidTr="006705E2">
        <w:tc>
          <w:tcPr>
            <w:tcW w:w="3510" w:type="dxa"/>
            <w:shd w:val="clear" w:color="auto" w:fill="auto"/>
          </w:tcPr>
          <w:p w14:paraId="28CA0EDA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AA895B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84631F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51DB8DB4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91AA2" w:rsidRPr="006666FA" w14:paraId="0E9D5EC4" w14:textId="77777777" w:rsidTr="006705E2">
        <w:tc>
          <w:tcPr>
            <w:tcW w:w="3510" w:type="dxa"/>
            <w:shd w:val="clear" w:color="auto" w:fill="auto"/>
          </w:tcPr>
          <w:p w14:paraId="715FC4D8" w14:textId="77777777" w:rsidR="00D91AA2" w:rsidRPr="00395767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0F89F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292D313C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5C6967A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E87A254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646B72D0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092090F9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1665A27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91AA2" w:rsidRPr="006666FA" w14:paraId="29E8CE69" w14:textId="77777777" w:rsidTr="006705E2">
        <w:tc>
          <w:tcPr>
            <w:tcW w:w="3510" w:type="dxa"/>
            <w:shd w:val="clear" w:color="auto" w:fill="auto"/>
          </w:tcPr>
          <w:p w14:paraId="46493B73" w14:textId="77777777" w:rsidR="00D91AA2" w:rsidRPr="006705E2" w:rsidRDefault="00D91AA2" w:rsidP="004760F0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7A981A" w14:textId="77777777" w:rsidR="00D91AA2" w:rsidRPr="006705E2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29D172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4354DE81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91AA2" w:rsidRPr="006666FA" w14:paraId="5DB5F8A1" w14:textId="77777777" w:rsidTr="006705E2">
        <w:tc>
          <w:tcPr>
            <w:tcW w:w="3510" w:type="dxa"/>
            <w:shd w:val="clear" w:color="auto" w:fill="auto"/>
          </w:tcPr>
          <w:p w14:paraId="634359ED" w14:textId="77777777" w:rsidR="00D91AA2" w:rsidRPr="00395767" w:rsidRDefault="00D91AA2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900" w:type="dxa"/>
            <w:shd w:val="clear" w:color="auto" w:fill="auto"/>
          </w:tcPr>
          <w:p w14:paraId="29DDB363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37B216" w14:textId="77777777" w:rsidR="00D91AA2" w:rsidRPr="00395767" w:rsidRDefault="00D91AA2" w:rsidP="004760F0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8B7B6A8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71B81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F1700D9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86EA2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D09029B" w14:textId="77777777" w:rsidR="00D91AA2" w:rsidRPr="00395767" w:rsidRDefault="00D91AA2" w:rsidP="004760F0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D213F" w:rsidRPr="006666FA" w14:paraId="355E7D4B" w14:textId="77777777" w:rsidTr="006705E2">
        <w:tc>
          <w:tcPr>
            <w:tcW w:w="3510" w:type="dxa"/>
            <w:shd w:val="clear" w:color="auto" w:fill="auto"/>
          </w:tcPr>
          <w:p w14:paraId="2910304D" w14:textId="697CCD67" w:rsidR="009D213F" w:rsidRPr="00395767" w:rsidRDefault="009D213F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6D19BE74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AC6918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448886C" w14:textId="122CDCC5" w:rsidR="009D213F" w:rsidRPr="009D213F" w:rsidRDefault="00C64585" w:rsidP="009D213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134</w:t>
            </w:r>
            <w:r w:rsidR="009D213F" w:rsidRPr="009D2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4DA674BF" w14:textId="77777777" w:rsidR="009D213F" w:rsidRPr="009D213F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5D9913E" w14:textId="4C8B03E7" w:rsidR="009D213F" w:rsidRPr="009D213F" w:rsidRDefault="00C64585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</w:t>
            </w:r>
            <w:r w:rsidR="009D213F" w:rsidRPr="009D2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06A5A070" w14:textId="77777777" w:rsidR="009D213F" w:rsidRPr="009D213F" w:rsidRDefault="009D213F" w:rsidP="009D213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08A2E9" w14:textId="2ECA047C" w:rsidR="009D213F" w:rsidRPr="009D213F" w:rsidRDefault="00C64585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164</w:t>
            </w:r>
            <w:r w:rsidR="009D213F" w:rsidRPr="009D2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832</w:t>
            </w:r>
          </w:p>
        </w:tc>
      </w:tr>
      <w:tr w:rsidR="009D213F" w:rsidRPr="006666FA" w14:paraId="6ECAC385" w14:textId="77777777" w:rsidTr="006705E2">
        <w:tc>
          <w:tcPr>
            <w:tcW w:w="3510" w:type="dxa"/>
            <w:shd w:val="clear" w:color="auto" w:fill="auto"/>
          </w:tcPr>
          <w:p w14:paraId="04F96604" w14:textId="77777777" w:rsidR="009D213F" w:rsidRPr="00395767" w:rsidRDefault="009D213F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6ECB4AAB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FC6A33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7982E58A" w14:textId="2FE9CFCA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129</w:t>
            </w:r>
            <w:r w:rsidR="009D213F" w:rsidRPr="0015122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DACD61F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A9F27D2" w14:textId="39431998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</w:t>
            </w:r>
            <w:r w:rsidR="009D213F" w:rsidRPr="0015122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26C784D9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F403F57" w14:textId="357E8D36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131</w:t>
            </w:r>
            <w:r w:rsidR="009D213F"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636</w:t>
            </w:r>
          </w:p>
        </w:tc>
      </w:tr>
      <w:tr w:rsidR="009D213F" w:rsidRPr="006666FA" w14:paraId="3B0610BF" w14:textId="77777777" w:rsidTr="006705E2">
        <w:tc>
          <w:tcPr>
            <w:tcW w:w="3510" w:type="dxa"/>
            <w:shd w:val="clear" w:color="auto" w:fill="auto"/>
          </w:tcPr>
          <w:p w14:paraId="73BBBA20" w14:textId="77777777" w:rsidR="009D213F" w:rsidRPr="00395767" w:rsidRDefault="009D213F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03E064BA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4D3DD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CC0AA23" w14:textId="055EF089" w:rsidR="009D213F" w:rsidRPr="00395767" w:rsidRDefault="009D213F" w:rsidP="009D213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BED4A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9DAEAEC" w14:textId="015703B3" w:rsidR="009D213F" w:rsidRPr="00395767" w:rsidRDefault="009D213F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877</w:t>
            </w: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36508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BF7C325" w14:textId="681FD150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877</w:t>
            </w:r>
            <w:r w:rsidRPr="008278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D213F" w:rsidRPr="006666FA" w14:paraId="3477225C" w14:textId="77777777" w:rsidTr="006705E2">
        <w:tc>
          <w:tcPr>
            <w:tcW w:w="3510" w:type="dxa"/>
            <w:shd w:val="clear" w:color="auto" w:fill="auto"/>
          </w:tcPr>
          <w:p w14:paraId="72BD52F7" w14:textId="77777777" w:rsidR="009D213F" w:rsidRPr="00395767" w:rsidRDefault="009D213F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6424B6EE" w14:textId="4AED12B4" w:rsidR="009D213F" w:rsidRPr="009A644D" w:rsidRDefault="00C64585" w:rsidP="009D213F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F8AA332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4A3B418" w14:textId="0A36AF1F" w:rsidR="009D213F" w:rsidRPr="00395767" w:rsidRDefault="009D213F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306</w:t>
            </w: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40CB2C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BBF1147" w14:textId="3F635330" w:rsidR="009D213F" w:rsidRPr="00395767" w:rsidRDefault="009D213F" w:rsidP="009D213F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6B6C5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89E8593" w14:textId="77A8AED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306</w:t>
            </w:r>
            <w:r w:rsidRPr="008F1AC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D213F" w:rsidRPr="006666FA" w14:paraId="054B582B" w14:textId="77777777" w:rsidTr="006705E2">
        <w:tc>
          <w:tcPr>
            <w:tcW w:w="3510" w:type="dxa"/>
            <w:shd w:val="clear" w:color="auto" w:fill="auto"/>
          </w:tcPr>
          <w:p w14:paraId="596DE19C" w14:textId="5FB6A982" w:rsidR="009D213F" w:rsidRPr="00395767" w:rsidRDefault="009D213F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  <w:shd w:val="clear" w:color="auto" w:fill="auto"/>
          </w:tcPr>
          <w:p w14:paraId="677514BB" w14:textId="77777777" w:rsidR="009D213F" w:rsidRPr="009A644D" w:rsidRDefault="009D213F" w:rsidP="009D213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A93BD4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2468EB17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0F983C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9502F8E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3D3ACB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056047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D213F" w:rsidRPr="006666FA" w14:paraId="1B4BEE13" w14:textId="77777777" w:rsidTr="006705E2">
        <w:tc>
          <w:tcPr>
            <w:tcW w:w="3510" w:type="dxa"/>
            <w:shd w:val="clear" w:color="auto" w:fill="auto"/>
          </w:tcPr>
          <w:p w14:paraId="36820AF7" w14:textId="5C89AE98" w:rsidR="009D213F" w:rsidRPr="00395767" w:rsidRDefault="009D213F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35EB790D" w14:textId="77777777" w:rsidR="009D213F" w:rsidRPr="009A644D" w:rsidRDefault="009D213F" w:rsidP="009D213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8FC0F7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6EA8406" w14:textId="7C277C30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  <w:r w:rsidR="009D213F" w:rsidRPr="008F1A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  <w:shd w:val="clear" w:color="auto" w:fill="auto"/>
          </w:tcPr>
          <w:p w14:paraId="3DD787D0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8201CB" w14:textId="7856553D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9D213F" w:rsidRPr="008F1A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70" w:type="dxa"/>
            <w:shd w:val="clear" w:color="auto" w:fill="auto"/>
          </w:tcPr>
          <w:p w14:paraId="668B8A4E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245D012" w14:textId="4E34F7D5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286</w:t>
            </w:r>
            <w:r w:rsidR="009D213F" w:rsidRPr="006709D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</w:tr>
      <w:tr w:rsidR="009D213F" w:rsidRPr="006704C3" w14:paraId="3C712A3C" w14:textId="77777777" w:rsidTr="006705E2">
        <w:tc>
          <w:tcPr>
            <w:tcW w:w="3510" w:type="dxa"/>
            <w:shd w:val="clear" w:color="auto" w:fill="auto"/>
          </w:tcPr>
          <w:p w14:paraId="4AF916D5" w14:textId="77777777" w:rsidR="009D213F" w:rsidRPr="00395767" w:rsidRDefault="009D213F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50EDD19A" w14:textId="77777777" w:rsidR="009D213F" w:rsidRPr="009A644D" w:rsidRDefault="009D213F" w:rsidP="009D213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EF42F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D3A96D9" w14:textId="32CAF5FE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98</w:t>
            </w:r>
            <w:r w:rsidR="00841CD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2BB9F2A0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79DBE44" w14:textId="3E577DB8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1998FDE3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D50B65F" w14:textId="0EBE26C1" w:rsidR="009D213F" w:rsidRPr="00395767" w:rsidRDefault="00C64585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98</w:t>
            </w:r>
            <w:r w:rsidR="003731E3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</w:tr>
      <w:tr w:rsidR="009D213F" w:rsidRPr="006666FA" w14:paraId="0CEF8072" w14:textId="77777777" w:rsidTr="006705E2">
        <w:tc>
          <w:tcPr>
            <w:tcW w:w="3510" w:type="dxa"/>
            <w:shd w:val="clear" w:color="auto" w:fill="auto"/>
          </w:tcPr>
          <w:p w14:paraId="5C6E23D3" w14:textId="77777777" w:rsidR="009D213F" w:rsidRPr="00395767" w:rsidRDefault="009D213F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0861424D" w14:textId="77777777" w:rsidR="009D213F" w:rsidRPr="009A644D" w:rsidRDefault="009D213F" w:rsidP="009D213F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3945FD" w14:textId="77777777" w:rsidR="009D213F" w:rsidRPr="00395767" w:rsidRDefault="009D213F" w:rsidP="009D213F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E3EAF5D" w14:textId="6BE7DBFA" w:rsidR="009D213F" w:rsidRPr="00395767" w:rsidRDefault="00841CD8" w:rsidP="009D213F">
            <w:pPr>
              <w:tabs>
                <w:tab w:val="decimal" w:pos="79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A3BF5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3AF030" w14:textId="48817536" w:rsidR="009D213F" w:rsidRPr="00395767" w:rsidRDefault="008B0A5B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722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1D0E2C" w14:textId="77777777" w:rsidR="009D213F" w:rsidRPr="00395767" w:rsidRDefault="009D213F" w:rsidP="009D213F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B57252" w14:textId="583B330C" w:rsidR="009D213F" w:rsidRPr="00395767" w:rsidRDefault="003731E3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722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731E3" w:rsidRPr="006666FA" w14:paraId="3BBC809E" w14:textId="77777777" w:rsidTr="006705E2">
        <w:tc>
          <w:tcPr>
            <w:tcW w:w="3510" w:type="dxa"/>
            <w:shd w:val="clear" w:color="auto" w:fill="auto"/>
          </w:tcPr>
          <w:p w14:paraId="5B1F41EC" w14:textId="7777777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5930D087" w14:textId="75E86F04" w:rsidR="003731E3" w:rsidRPr="009A644D" w:rsidRDefault="00C64585" w:rsidP="006705E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0BCA40F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FEEA533" w14:textId="2623D892" w:rsidR="003731E3" w:rsidRPr="00395767" w:rsidRDefault="006F62A8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F62A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</w:t>
            </w:r>
            <w:r w:rsidRPr="006F62A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365</w:t>
            </w:r>
            <w:r w:rsidRPr="006F62A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444F86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4AB91C8" w14:textId="4008637F" w:rsidR="003731E3" w:rsidRPr="00395767" w:rsidRDefault="003731E3" w:rsidP="009057E9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049825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C4DB243" w14:textId="2A5EA8F4" w:rsidR="003731E3" w:rsidRPr="00395767" w:rsidRDefault="00252A85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52A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17</w:t>
            </w:r>
            <w:r w:rsidRPr="00252A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365</w:t>
            </w:r>
            <w:r w:rsidRPr="00252A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731E3" w:rsidRPr="006666FA" w14:paraId="08AD4D52" w14:textId="77777777" w:rsidTr="006705E2">
        <w:tc>
          <w:tcPr>
            <w:tcW w:w="3510" w:type="dxa"/>
            <w:shd w:val="clear" w:color="auto" w:fill="auto"/>
          </w:tcPr>
          <w:p w14:paraId="40955A31" w14:textId="7012382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93E77"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3CB1E24B" w14:textId="5C547174" w:rsidR="003731E3" w:rsidRDefault="00C64585" w:rsidP="006705E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F431E95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1CF8EA9C" w14:textId="1A676626" w:rsidR="003731E3" w:rsidRDefault="007F316D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7F316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115</w:t>
            </w:r>
            <w:r w:rsidRPr="007F316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844</w:t>
            </w:r>
            <w:r w:rsidRPr="007F316D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4D2A28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6F56FEF2" w14:textId="1CDDCC9D" w:rsidR="003731E3" w:rsidRPr="00395767" w:rsidRDefault="003731E3" w:rsidP="009057E9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7F6F84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EE6007A" w14:textId="596949FF" w:rsidR="003731E3" w:rsidRPr="00395767" w:rsidRDefault="00FC61A6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C61A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115</w:t>
            </w:r>
            <w:r w:rsidRPr="00FC61A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844</w:t>
            </w:r>
            <w:r w:rsidRPr="00FC61A6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731E3" w:rsidRPr="006666FA" w14:paraId="3813C1FF" w14:textId="77777777" w:rsidTr="006705E2">
        <w:tc>
          <w:tcPr>
            <w:tcW w:w="3510" w:type="dxa"/>
            <w:shd w:val="clear" w:color="auto" w:fill="auto"/>
          </w:tcPr>
          <w:p w14:paraId="499F03CA" w14:textId="342D7934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746146C7" w14:textId="77777777" w:rsidR="003731E3" w:rsidRPr="006705E2" w:rsidRDefault="003731E3" w:rsidP="006705E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E53DCC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09E8A" w14:textId="719AE239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  <w:r w:rsidR="003731E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444EEF65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2D8AC" w14:textId="66ECEFB3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3731E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567F164D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75D50" w14:textId="15987667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247</w:t>
            </w:r>
            <w:r w:rsidR="006D2FE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</w:tr>
      <w:tr w:rsidR="003731E3" w:rsidRPr="00395767" w14:paraId="2D7A083F" w14:textId="77777777" w:rsidTr="006705E2">
        <w:tc>
          <w:tcPr>
            <w:tcW w:w="3510" w:type="dxa"/>
            <w:shd w:val="clear" w:color="auto" w:fill="auto"/>
          </w:tcPr>
          <w:p w14:paraId="690617BF" w14:textId="7777777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C9D880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835F5F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2DEE942F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B78C4B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08DDC16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40EC5E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B8AAB8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731E3" w:rsidRPr="006666FA" w14:paraId="0ED2281D" w14:textId="77777777" w:rsidTr="006705E2">
        <w:tc>
          <w:tcPr>
            <w:tcW w:w="3510" w:type="dxa"/>
            <w:shd w:val="clear" w:color="auto" w:fill="auto"/>
          </w:tcPr>
          <w:p w14:paraId="3D9B2397" w14:textId="7777777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900" w:type="dxa"/>
            <w:shd w:val="clear" w:color="auto" w:fill="auto"/>
          </w:tcPr>
          <w:p w14:paraId="03B1355F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592500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36ED4046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C79E03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7305B819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747D36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8F44A46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731E3" w:rsidRPr="006666FA" w14:paraId="6FDE5AA5" w14:textId="77777777" w:rsidTr="006705E2">
        <w:tc>
          <w:tcPr>
            <w:tcW w:w="3510" w:type="dxa"/>
            <w:shd w:val="clear" w:color="auto" w:fill="auto"/>
          </w:tcPr>
          <w:p w14:paraId="2F599B5B" w14:textId="52AD7C3F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1BA9BC17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A18383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43F2B88" w14:textId="705FBCC5" w:rsidR="003731E3" w:rsidRPr="009D213F" w:rsidRDefault="00C64585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37</w:t>
            </w:r>
            <w:r w:rsidR="003731E3" w:rsidRPr="009D2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2675CC4F" w14:textId="77777777" w:rsidR="003731E3" w:rsidRPr="009D213F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102BCC9E" w14:textId="42E35C0C" w:rsidR="003731E3" w:rsidRPr="009D213F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</w:t>
            </w:r>
            <w:r w:rsidR="003731E3" w:rsidRPr="009D2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7B557BAC" w14:textId="77777777" w:rsidR="003731E3" w:rsidRPr="009D213F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976711E" w14:textId="2DDED308" w:rsidR="003731E3" w:rsidRPr="009D213F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54</w:t>
            </w:r>
            <w:r w:rsidR="003731E3" w:rsidRPr="009D2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062</w:t>
            </w:r>
          </w:p>
        </w:tc>
      </w:tr>
      <w:tr w:rsidR="003731E3" w:rsidRPr="006666FA" w14:paraId="770A5D85" w14:textId="77777777" w:rsidTr="006705E2">
        <w:tc>
          <w:tcPr>
            <w:tcW w:w="3510" w:type="dxa"/>
            <w:shd w:val="clear" w:color="auto" w:fill="auto"/>
          </w:tcPr>
          <w:p w14:paraId="40486879" w14:textId="7777777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34DCBF9A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AF4207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584BA2B" w14:textId="746AFEB9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</w:t>
            </w:r>
            <w:r w:rsidR="003731E3" w:rsidRPr="001D103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0FE6E33C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27A81F95" w14:textId="6C8349DA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 w:rsidR="003731E3" w:rsidRPr="001D103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77D0661A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0E9DE85" w14:textId="17D6546F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24</w:t>
            </w:r>
            <w:r w:rsidR="003731E3" w:rsidRPr="001D103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935</w:t>
            </w:r>
          </w:p>
        </w:tc>
      </w:tr>
      <w:tr w:rsidR="003731E3" w:rsidRPr="006666FA" w14:paraId="1700F68F" w14:textId="77777777" w:rsidTr="006705E2">
        <w:tc>
          <w:tcPr>
            <w:tcW w:w="3510" w:type="dxa"/>
            <w:shd w:val="clear" w:color="auto" w:fill="auto"/>
          </w:tcPr>
          <w:p w14:paraId="63B2A2E9" w14:textId="7777777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5720BE8D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3B155F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5BAF9170" w14:textId="404FBAC6" w:rsidR="003731E3" w:rsidRPr="00395767" w:rsidRDefault="003731E3" w:rsidP="003731E3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6B4ACE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2421A7DD" w14:textId="69A3947E" w:rsidR="003731E3" w:rsidRPr="00395767" w:rsidRDefault="003731E3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443</w:t>
            </w: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3199D5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E76456" w14:textId="52DD599F" w:rsidR="003731E3" w:rsidRPr="00395767" w:rsidRDefault="003731E3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</w:t>
            </w: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443</w:t>
            </w:r>
            <w:r w:rsidRPr="00225B7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731E3" w:rsidRPr="006666FA" w14:paraId="2E7E63A3" w14:textId="77777777" w:rsidTr="006705E2">
        <w:tc>
          <w:tcPr>
            <w:tcW w:w="3510" w:type="dxa"/>
            <w:shd w:val="clear" w:color="auto" w:fill="auto"/>
          </w:tcPr>
          <w:p w14:paraId="1AFF9216" w14:textId="7777777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59940A11" w14:textId="71BCDC9D" w:rsidR="003731E3" w:rsidRPr="009A644D" w:rsidRDefault="00C64585" w:rsidP="003731E3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F53113C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50C8E338" w14:textId="55DB4FBC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45C1AC91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2060C9F" w14:textId="141EFCCC" w:rsidR="003731E3" w:rsidRPr="00395767" w:rsidRDefault="003731E3" w:rsidP="003731E3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EF05A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F77634" w14:textId="53306796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</w:tr>
      <w:tr w:rsidR="003731E3" w:rsidRPr="006666FA" w14:paraId="2EC808E5" w14:textId="77777777" w:rsidTr="006705E2">
        <w:tc>
          <w:tcPr>
            <w:tcW w:w="3510" w:type="dxa"/>
            <w:shd w:val="clear" w:color="auto" w:fill="auto"/>
          </w:tcPr>
          <w:p w14:paraId="41C12747" w14:textId="4870F776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900" w:type="dxa"/>
            <w:shd w:val="clear" w:color="auto" w:fill="auto"/>
          </w:tcPr>
          <w:p w14:paraId="2A0C9813" w14:textId="77777777" w:rsidR="003731E3" w:rsidRPr="006705E2" w:rsidRDefault="003731E3" w:rsidP="006705E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32DD1B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7A59243B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CFD9F4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8E93C7B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C22887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99A7D2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731E3" w:rsidRPr="006666FA" w14:paraId="5407EC6D" w14:textId="77777777" w:rsidTr="006705E2">
        <w:tc>
          <w:tcPr>
            <w:tcW w:w="3510" w:type="dxa"/>
            <w:shd w:val="clear" w:color="auto" w:fill="auto"/>
          </w:tcPr>
          <w:p w14:paraId="4B09F85B" w14:textId="662A06DD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5889999E" w14:textId="77777777" w:rsidR="003731E3" w:rsidRPr="006705E2" w:rsidRDefault="003731E3" w:rsidP="006705E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D72515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5B65293" w14:textId="0BD21A47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3731E3" w:rsidRPr="00225B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5E8A90DD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4E468B9" w14:textId="1A61DDD7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3731E3" w:rsidRPr="00225B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49922D0A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7D6BC71" w14:textId="0072B401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3731E3" w:rsidRPr="00225B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694</w:t>
            </w:r>
          </w:p>
        </w:tc>
      </w:tr>
      <w:tr w:rsidR="003731E3" w:rsidRPr="006666FA" w14:paraId="287FA195" w14:textId="77777777" w:rsidTr="006705E2">
        <w:tc>
          <w:tcPr>
            <w:tcW w:w="3510" w:type="dxa"/>
            <w:shd w:val="clear" w:color="auto" w:fill="auto"/>
          </w:tcPr>
          <w:p w14:paraId="4F060656" w14:textId="7777777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352DEAEF" w14:textId="77777777" w:rsidR="003731E3" w:rsidRPr="009A644D" w:rsidRDefault="003731E3" w:rsidP="006705E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A968F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E8ECD94" w14:textId="2CADAB05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</w:t>
            </w:r>
            <w:r w:rsidR="003A310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77719A9A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C44FF41" w14:textId="2380D8F2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  <w:r w:rsidR="000B03A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67</w:t>
            </w:r>
            <w:r w:rsidR="009057E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E013D73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09F40A3" w14:textId="79380A64" w:rsidR="003731E3" w:rsidRPr="00395767" w:rsidRDefault="00C64585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</w:t>
            </w:r>
            <w:r w:rsidR="00AA38B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83</w:t>
            </w:r>
            <w:r w:rsidR="009057E9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731E3" w:rsidRPr="006666FA" w14:paraId="1322C7CE" w14:textId="77777777" w:rsidTr="006705E2">
        <w:tc>
          <w:tcPr>
            <w:tcW w:w="3510" w:type="dxa"/>
            <w:shd w:val="clear" w:color="auto" w:fill="auto"/>
          </w:tcPr>
          <w:p w14:paraId="4366880D" w14:textId="77777777" w:rsidR="003731E3" w:rsidRPr="00395767" w:rsidRDefault="003731E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ตัดจำหน่าย</w:t>
            </w:r>
          </w:p>
        </w:tc>
        <w:tc>
          <w:tcPr>
            <w:tcW w:w="900" w:type="dxa"/>
            <w:shd w:val="clear" w:color="auto" w:fill="auto"/>
          </w:tcPr>
          <w:p w14:paraId="4F7E3A08" w14:textId="77777777" w:rsidR="003731E3" w:rsidRPr="009A644D" w:rsidRDefault="003731E3" w:rsidP="006705E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85208B" w14:textId="77777777" w:rsidR="003731E3" w:rsidRPr="00395767" w:rsidRDefault="003731E3" w:rsidP="003731E3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63E53F4" w14:textId="5E449F12" w:rsidR="003731E3" w:rsidRPr="00395767" w:rsidRDefault="00601722" w:rsidP="003731E3">
            <w:pPr>
              <w:tabs>
                <w:tab w:val="decimal" w:pos="790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7A138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B609233" w14:textId="0FE1A511" w:rsidR="003731E3" w:rsidRPr="00395767" w:rsidRDefault="00063864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245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D5727E" w14:textId="77777777" w:rsidR="003731E3" w:rsidRPr="00395767" w:rsidRDefault="003731E3" w:rsidP="003731E3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9603F6" w14:textId="5BE01588" w:rsidR="003731E3" w:rsidRPr="00395767" w:rsidRDefault="00AA38B1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245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A38B1" w:rsidRPr="006666FA" w14:paraId="27905208" w14:textId="77777777" w:rsidTr="006705E2">
        <w:tc>
          <w:tcPr>
            <w:tcW w:w="3510" w:type="dxa"/>
            <w:shd w:val="clear" w:color="auto" w:fill="auto"/>
          </w:tcPr>
          <w:p w14:paraId="310BCB1A" w14:textId="4F99E57F" w:rsidR="00AA38B1" w:rsidRPr="00395767" w:rsidRDefault="00AA38B1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โอนไปยานพาหนะรอการขาย</w:t>
            </w:r>
          </w:p>
        </w:tc>
        <w:tc>
          <w:tcPr>
            <w:tcW w:w="900" w:type="dxa"/>
            <w:shd w:val="clear" w:color="auto" w:fill="auto"/>
          </w:tcPr>
          <w:p w14:paraId="2C7B7B24" w14:textId="7FB5CBAD" w:rsidR="00AA38B1" w:rsidRPr="009A644D" w:rsidRDefault="00C64585" w:rsidP="00AA38B1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82FCDA0" w14:textId="77777777" w:rsidR="00AA38B1" w:rsidRPr="00395767" w:rsidRDefault="00AA38B1" w:rsidP="00AA38B1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7CF039C7" w14:textId="3164B675" w:rsidR="00AA38B1" w:rsidRDefault="00AA38B1" w:rsidP="00AA38B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E59283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503271F2" w14:textId="04C6AEBD" w:rsidR="00AA38B1" w:rsidRPr="00395767" w:rsidRDefault="00AA38B1" w:rsidP="00AA38B1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4A4042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D8FFAAB" w14:textId="64851D1D" w:rsidR="00AA38B1" w:rsidRPr="00395767" w:rsidRDefault="00AA38B1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A38B1" w:rsidRPr="006666FA" w14:paraId="10C12934" w14:textId="77777777" w:rsidTr="006705E2">
        <w:tc>
          <w:tcPr>
            <w:tcW w:w="3510" w:type="dxa"/>
            <w:shd w:val="clear" w:color="auto" w:fill="auto"/>
          </w:tcPr>
          <w:p w14:paraId="3857D3FC" w14:textId="3AE8B4DE" w:rsidR="00AA38B1" w:rsidRPr="00395767" w:rsidRDefault="00AA38B1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93E77"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โอนไปสินทรัพย์สิทธิการใช้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1C6C37D7" w14:textId="6EB64F3B" w:rsidR="00AA38B1" w:rsidRPr="009A644D" w:rsidRDefault="00C64585" w:rsidP="006705E2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EA6E142" w14:textId="77777777" w:rsidR="00AA38B1" w:rsidRPr="00395767" w:rsidRDefault="00AA38B1" w:rsidP="00AA38B1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31C9CFB" w14:textId="55065449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BF3AB3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23BC5FC" w14:textId="552A3372" w:rsidR="00AA38B1" w:rsidRPr="00395767" w:rsidRDefault="00AA38B1" w:rsidP="00AA38B1">
            <w:pPr>
              <w:tabs>
                <w:tab w:val="decimal" w:pos="80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273008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A9ACB" w14:textId="1682DC68" w:rsidR="00AA38B1" w:rsidRPr="00395767" w:rsidRDefault="00AA38B1" w:rsidP="009057E9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A38B1" w:rsidRPr="006666FA" w14:paraId="31310502" w14:textId="77777777" w:rsidTr="006705E2">
        <w:tc>
          <w:tcPr>
            <w:tcW w:w="3510" w:type="dxa"/>
            <w:shd w:val="clear" w:color="auto" w:fill="auto"/>
          </w:tcPr>
          <w:p w14:paraId="5D565FFE" w14:textId="696DE776" w:rsidR="00AA38B1" w:rsidRPr="00395767" w:rsidRDefault="00AA38B1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55AD84A4" w14:textId="77777777" w:rsidR="00AA38B1" w:rsidRPr="009A644D" w:rsidRDefault="00AA38B1" w:rsidP="00AA38B1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C65A98" w14:textId="77777777" w:rsidR="00AA38B1" w:rsidRPr="00395767" w:rsidRDefault="00AA38B1" w:rsidP="00AA38B1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E834F" w14:textId="576152E3" w:rsidR="00AA38B1" w:rsidRPr="00395767" w:rsidRDefault="00C64585" w:rsidP="00AA38B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AA38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70" w:type="dxa"/>
            <w:shd w:val="clear" w:color="auto" w:fill="auto"/>
          </w:tcPr>
          <w:p w14:paraId="565064E9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C181B" w14:textId="108528F6" w:rsidR="00AA38B1" w:rsidRPr="00395767" w:rsidRDefault="00C64585" w:rsidP="00AA38B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AA38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9057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D75BF5D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B40C8" w14:textId="1FB38688" w:rsidR="00AA38B1" w:rsidRPr="00395767" w:rsidRDefault="00C64585" w:rsidP="00AA38B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="00AA38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="009057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AA38B1" w:rsidRPr="00395767" w14:paraId="1138FF1E" w14:textId="77777777" w:rsidTr="006705E2">
        <w:tc>
          <w:tcPr>
            <w:tcW w:w="3510" w:type="dxa"/>
            <w:shd w:val="clear" w:color="auto" w:fill="auto"/>
          </w:tcPr>
          <w:p w14:paraId="338A887D" w14:textId="77777777" w:rsidR="00AA38B1" w:rsidRDefault="00AA38B1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  <w:p w14:paraId="59E068AF" w14:textId="77777777" w:rsidR="00F62423" w:rsidRDefault="00F6242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  <w:p w14:paraId="1A7F0A2A" w14:textId="77777777" w:rsidR="00F62423" w:rsidRDefault="00F6242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  <w:p w14:paraId="4099FB16" w14:textId="111CD75F" w:rsidR="00F62423" w:rsidRPr="00395767" w:rsidRDefault="00F62423" w:rsidP="00BA164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426144" w14:textId="77777777" w:rsidR="00AA38B1" w:rsidRPr="00395767" w:rsidRDefault="00AA38B1" w:rsidP="00AA38B1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9A6B96" w14:textId="77777777" w:rsidR="00AA38B1" w:rsidRPr="00395767" w:rsidRDefault="00AA38B1" w:rsidP="00AA38B1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561E12F6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CA4D6B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E08EAD9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64CAA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57FAAF" w14:textId="77777777" w:rsidR="00AA38B1" w:rsidRPr="00395767" w:rsidRDefault="00AA38B1" w:rsidP="00AA38B1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705E2" w:rsidRPr="006666FA" w14:paraId="3D950203" w14:textId="77777777" w:rsidTr="00976CB7">
        <w:tc>
          <w:tcPr>
            <w:tcW w:w="3510" w:type="dxa"/>
            <w:shd w:val="clear" w:color="auto" w:fill="auto"/>
          </w:tcPr>
          <w:p w14:paraId="40BC01E7" w14:textId="77777777" w:rsidR="006705E2" w:rsidRPr="006666FA" w:rsidRDefault="006705E2" w:rsidP="006705E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A1C480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FC2436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33B18DAD" w14:textId="7AFD134C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705E2" w:rsidRPr="006666FA" w14:paraId="2A73F749" w14:textId="77777777" w:rsidTr="006705E2">
        <w:trPr>
          <w:trHeight w:val="68"/>
        </w:trPr>
        <w:tc>
          <w:tcPr>
            <w:tcW w:w="3510" w:type="dxa"/>
            <w:shd w:val="clear" w:color="auto" w:fill="auto"/>
          </w:tcPr>
          <w:p w14:paraId="7A71BFE7" w14:textId="77777777" w:rsidR="006705E2" w:rsidRPr="006705E2" w:rsidRDefault="006705E2" w:rsidP="006705E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DBEA7D" w14:textId="1A1A073C" w:rsidR="006705E2" w:rsidRPr="006705E2" w:rsidRDefault="006705E2" w:rsidP="006705E2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BFBB11" w14:textId="77777777" w:rsidR="006705E2" w:rsidRPr="006705E2" w:rsidRDefault="006705E2" w:rsidP="006705E2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0178462F" w14:textId="00995A50" w:rsidR="006705E2" w:rsidRPr="006705E2" w:rsidRDefault="006705E2" w:rsidP="00670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05E2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7E2925BA" w14:textId="77777777" w:rsidR="006705E2" w:rsidRPr="006705E2" w:rsidRDefault="006705E2" w:rsidP="00670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0B995AAB" w14:textId="162A5DE5" w:rsidR="006705E2" w:rsidRPr="006705E2" w:rsidRDefault="006705E2" w:rsidP="00670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05E2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15380826" w14:textId="77777777" w:rsidR="006705E2" w:rsidRPr="006705E2" w:rsidRDefault="006705E2" w:rsidP="00670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9D4BDC" w14:textId="7260E1D2" w:rsidR="006705E2" w:rsidRPr="006705E2" w:rsidRDefault="006705E2" w:rsidP="00670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6705E2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6705E2" w:rsidRPr="006666FA" w14:paraId="432BF89F" w14:textId="77777777" w:rsidTr="006705E2">
        <w:trPr>
          <w:trHeight w:val="68"/>
        </w:trPr>
        <w:tc>
          <w:tcPr>
            <w:tcW w:w="3510" w:type="dxa"/>
            <w:shd w:val="clear" w:color="auto" w:fill="auto"/>
          </w:tcPr>
          <w:p w14:paraId="0B1FFAD1" w14:textId="77777777" w:rsidR="006705E2" w:rsidRPr="006705E2" w:rsidRDefault="006705E2" w:rsidP="006705E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4E5D1C8" w14:textId="77777777" w:rsidR="006705E2" w:rsidRPr="006705E2" w:rsidRDefault="006705E2" w:rsidP="006705E2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ADC5CA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32B775B9" w14:textId="49875243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705E2" w:rsidRPr="006666FA" w14:paraId="7CF0DFDF" w14:textId="77777777" w:rsidTr="006705E2">
        <w:tc>
          <w:tcPr>
            <w:tcW w:w="3510" w:type="dxa"/>
            <w:shd w:val="clear" w:color="auto" w:fill="auto"/>
          </w:tcPr>
          <w:p w14:paraId="529FD8F8" w14:textId="77777777" w:rsidR="006705E2" w:rsidRPr="00395767" w:rsidRDefault="006705E2" w:rsidP="006705E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</w:tcPr>
          <w:p w14:paraId="59538F57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ECFFF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E6E7035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D383C8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shd w:val="clear" w:color="auto" w:fill="auto"/>
          </w:tcPr>
          <w:p w14:paraId="36738A64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0E630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DB7A55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705E2" w:rsidRPr="006666FA" w14:paraId="22CB6050" w14:textId="77777777" w:rsidTr="006705E2">
        <w:tc>
          <w:tcPr>
            <w:tcW w:w="3510" w:type="dxa"/>
            <w:shd w:val="clear" w:color="auto" w:fill="auto"/>
          </w:tcPr>
          <w:p w14:paraId="3FC97BC7" w14:textId="6A9B398A" w:rsidR="006705E2" w:rsidRPr="00395767" w:rsidRDefault="006705E2" w:rsidP="006705E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2F9E4E3F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2C8F44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33810F60" w14:textId="133E8396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203</w:t>
            </w:r>
            <w:r w:rsidRPr="00225B7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7937B063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6876AFFC" w14:textId="3A843560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D342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2C4A57A6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B1153DF" w14:textId="181A1930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215</w:t>
            </w:r>
            <w:r w:rsidRPr="00D342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591</w:t>
            </w:r>
          </w:p>
        </w:tc>
      </w:tr>
      <w:tr w:rsidR="006705E2" w:rsidRPr="006666FA" w14:paraId="6C352D0F" w14:textId="77777777" w:rsidTr="006705E2">
        <w:tc>
          <w:tcPr>
            <w:tcW w:w="3510" w:type="dxa"/>
            <w:shd w:val="clear" w:color="auto" w:fill="auto"/>
          </w:tcPr>
          <w:p w14:paraId="6F3AAFC8" w14:textId="5E97B9EE" w:rsidR="006705E2" w:rsidRPr="00395767" w:rsidRDefault="006705E2" w:rsidP="006705E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D645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397679E0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2E67B6" w14:textId="77777777" w:rsidR="006705E2" w:rsidRPr="00395767" w:rsidRDefault="006705E2" w:rsidP="006705E2">
            <w:pPr>
              <w:tabs>
                <w:tab w:val="decimal" w:pos="126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4D62B8" w14:textId="3F733DD1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ind w:right="-1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7FD1101F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6468F4" w14:textId="59F3D415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11B1D80" w14:textId="77777777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478E90" w14:textId="655C485C" w:rsidR="006705E2" w:rsidRPr="00395767" w:rsidRDefault="006705E2" w:rsidP="006705E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4F0E974D" w14:textId="77777777" w:rsidR="00D91AA2" w:rsidRPr="000848BB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F52BD" w14:textId="52A25B20" w:rsidR="00D91AA2" w:rsidRPr="001F7214" w:rsidRDefault="00D91AA2" w:rsidP="00D91AA2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ของสินทรัพย์ให้เช่าตามสัญญาเช่าดำเนินงาน ซึ่งได้คิดค่าเสื่อมราคาเต็มจำนวนแล้วแต่ยังคงใช้งานจนถึง </w:t>
      </w:r>
      <w:r w:rsidR="009057E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2566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4</w:t>
      </w:r>
      <w:r w:rsidR="00FB7687">
        <w:rPr>
          <w:rFonts w:asciiTheme="majorBidi" w:eastAsia="MS Mincho" w:hAnsiTheme="majorBidi" w:cstheme="majorBidi"/>
          <w:sz w:val="30"/>
          <w:szCs w:val="30"/>
          <w:lang w:val="en-US" w:bidi="th-TH"/>
        </w:rPr>
        <w:t>.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0848BB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C64585" w:rsidRPr="000848B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2565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64585" w:rsidRPr="000848B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3</w:t>
      </w:r>
      <w:r w:rsidR="00FB7687" w:rsidRPr="000848B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.</w:t>
      </w:r>
      <w:r w:rsidR="00C64585" w:rsidRPr="000848BB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7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0848BB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15A620D6" w14:textId="77777777" w:rsidR="00D91AA2" w:rsidRPr="000848BB" w:rsidRDefault="00D91AA2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146751B" w14:textId="77777777" w:rsidR="00D91AA2" w:rsidRPr="001F7214" w:rsidRDefault="00D91AA2" w:rsidP="00D91AA2">
      <w:pPr>
        <w:spacing w:line="240" w:lineRule="auto"/>
        <w:ind w:left="540"/>
        <w:jc w:val="both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การค้ำประกัน</w:t>
      </w:r>
    </w:p>
    <w:p w14:paraId="27074B9A" w14:textId="17500B4D" w:rsidR="00D91AA2" w:rsidRPr="008353A4" w:rsidRDefault="000B7ECC" w:rsidP="00D91AA2">
      <w:pPr>
        <w:tabs>
          <w:tab w:val="left" w:pos="227"/>
          <w:tab w:val="left" w:pos="45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MS Mincho" w:hAnsiTheme="majorBidi" w:cstheme="majorBidi"/>
          <w:sz w:val="24"/>
          <w:szCs w:val="24"/>
          <w:cs/>
          <w:lang w:val="en-US" w:bidi="th-TH"/>
        </w:rPr>
      </w:pPr>
      <w:r>
        <w:rPr>
          <w:rFonts w:asciiTheme="majorBidi" w:eastAsia="MS Mincho" w:hAnsiTheme="majorBidi" w:cstheme="majorBidi" w:hint="cs"/>
          <w:sz w:val="24"/>
          <w:szCs w:val="24"/>
          <w:cs/>
          <w:lang w:val="en-US" w:bidi="th-TH"/>
        </w:rPr>
        <w:t xml:space="preserve">         </w:t>
      </w:r>
    </w:p>
    <w:p w14:paraId="7B23C77E" w14:textId="47DD65E7" w:rsidR="002015FF" w:rsidRDefault="00D91AA2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2566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สินทรัพย์ให้เช่าตามสัญญาเช่าดำเนินงานมูลค่าสุทธิตามบัญชี</w:t>
      </w:r>
      <w:r w:rsidRPr="00E66427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="009057E9">
        <w:rPr>
          <w:rFonts w:asciiTheme="majorBidi" w:eastAsia="MS Mincho" w:hAnsiTheme="majorBidi" w:cstheme="majorBidi"/>
          <w:sz w:val="30"/>
          <w:szCs w:val="30"/>
          <w:lang w:val="en-US" w:bidi="th-TH"/>
        </w:rPr>
        <w:t>3.8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1206D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C64585" w:rsidRPr="00C64585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2565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Pr="001F7214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8</w:t>
      </w:r>
      <w:r w:rsidR="009057E9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0.9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ใช้เป็นหลักทรัพย์ค้ำประกันเงินกู้ยืมระยะ</w:t>
      </w: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สั้นและ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ระยะ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ยาวจากสถาบันการเงินในประเทศ</w:t>
      </w:r>
      <w:r w:rsidR="001206D8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โดยการทำสัญญาโอนกรรมสิทธิ์สินทรัพย์อย่างมีเงื่อนไขให้แก่สถาบันการเงินดังกล่าว เนื่องจาก</w:t>
      </w:r>
      <w:r w:rsidR="00A12B9C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บริษัทซื้อสินทรัพย์เหล่านี้ด้วยเงินที่รับมาจากเงินกู้ยืมดังกล่า</w:t>
      </w:r>
      <w:r w:rsidR="001F0E8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ว</w:t>
      </w:r>
      <w:r w:rsidR="007E4ACC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(</w:t>
      </w:r>
      <w:r w:rsidR="007E4ACC" w:rsidRPr="009A644D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7E4ACC" w:rsidRPr="00C64585"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7E4ACC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1A7B8694" w14:textId="77777777" w:rsidR="002015FF" w:rsidRDefault="002015FF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69122E96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332EA15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73108179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62B83FC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803453B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47CA5C1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569D356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56D69B8" w14:textId="77777777" w:rsidR="00F62423" w:rsidRDefault="00F62423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CAED131" w14:textId="77777777" w:rsidR="00F62423" w:rsidRDefault="00F62423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2B56942" w14:textId="77777777" w:rsidR="00F62423" w:rsidRDefault="00F62423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22D45C4" w14:textId="77777777" w:rsidR="00F62423" w:rsidRDefault="00F62423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07A23CDD" w14:textId="77777777" w:rsidR="00F62423" w:rsidRDefault="00F62423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52E20829" w14:textId="77777777" w:rsidR="00F62423" w:rsidRDefault="00F62423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2CD05B3B" w14:textId="77777777" w:rsidR="00F62423" w:rsidRDefault="00F62423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3052EDF6" w14:textId="77777777" w:rsidR="00BD5768" w:rsidRDefault="00BD5768" w:rsidP="002015FF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17FAE2DC" w14:textId="13AE9EE7" w:rsidR="00D91AA2" w:rsidRPr="002C0A44" w:rsidRDefault="00D91AA2" w:rsidP="00D91AA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C0A4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7D8556AD" w14:textId="77777777" w:rsidR="00D91AA2" w:rsidRPr="00823531" w:rsidRDefault="00D91AA2" w:rsidP="00D91AA2">
      <w:pPr>
        <w:pStyle w:val="NoSpacing"/>
        <w:rPr>
          <w:rFonts w:asciiTheme="majorBidi" w:hAnsiTheme="majorBidi" w:cstheme="majorBidi"/>
          <w:sz w:val="10"/>
          <w:szCs w:val="10"/>
          <w:cs/>
          <w:lang w:bidi="th-TH"/>
        </w:rPr>
      </w:pPr>
    </w:p>
    <w:tbl>
      <w:tblPr>
        <w:tblW w:w="10440" w:type="dxa"/>
        <w:tblInd w:w="-9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250"/>
        <w:gridCol w:w="720"/>
        <w:gridCol w:w="989"/>
        <w:gridCol w:w="111"/>
        <w:gridCol w:w="970"/>
        <w:gridCol w:w="144"/>
        <w:gridCol w:w="936"/>
        <w:gridCol w:w="109"/>
        <w:gridCol w:w="971"/>
        <w:gridCol w:w="109"/>
        <w:gridCol w:w="971"/>
        <w:gridCol w:w="144"/>
        <w:gridCol w:w="936"/>
        <w:gridCol w:w="106"/>
        <w:gridCol w:w="974"/>
      </w:tblGrid>
      <w:tr w:rsidR="00D91AA2" w:rsidRPr="006666FA" w14:paraId="38BF9E92" w14:textId="77777777" w:rsidTr="007334C4">
        <w:trPr>
          <w:cantSplit/>
          <w:trHeight w:val="164"/>
          <w:tblHeader/>
        </w:trPr>
        <w:tc>
          <w:tcPr>
            <w:tcW w:w="2250" w:type="dxa"/>
            <w:vAlign w:val="bottom"/>
          </w:tcPr>
          <w:p w14:paraId="7F5B34A3" w14:textId="77777777" w:rsidR="00D91AA2" w:rsidRPr="006666FA" w:rsidRDefault="00D91AA2" w:rsidP="004760F0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68FF52EA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470" w:type="dxa"/>
            <w:gridSpan w:val="13"/>
          </w:tcPr>
          <w:p w14:paraId="261CC509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D91AA2" w:rsidRPr="006666FA" w14:paraId="0EDA6AD2" w14:textId="77777777" w:rsidTr="007334C4">
        <w:trPr>
          <w:cantSplit/>
          <w:trHeight w:val="1055"/>
          <w:tblHeader/>
        </w:trPr>
        <w:tc>
          <w:tcPr>
            <w:tcW w:w="2250" w:type="dxa"/>
            <w:vAlign w:val="bottom"/>
          </w:tcPr>
          <w:p w14:paraId="2A3318A3" w14:textId="77777777" w:rsidR="00D91AA2" w:rsidRPr="006666FA" w:rsidRDefault="00D91AA2" w:rsidP="004760F0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0544F7A4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41DCFA9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558531B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71D022CC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left="-54" w:right="-4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หมายเหตุ</w:t>
            </w:r>
          </w:p>
        </w:tc>
        <w:tc>
          <w:tcPr>
            <w:tcW w:w="989" w:type="dxa"/>
            <w:vAlign w:val="bottom"/>
          </w:tcPr>
          <w:p w14:paraId="58D3E199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11" w:type="dxa"/>
          </w:tcPr>
          <w:p w14:paraId="53827D3A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500B015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44" w:type="dxa"/>
          </w:tcPr>
          <w:p w14:paraId="513E8C2B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7941E3E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ยานพาหนะ</w:t>
            </w:r>
          </w:p>
        </w:tc>
        <w:tc>
          <w:tcPr>
            <w:tcW w:w="109" w:type="dxa"/>
          </w:tcPr>
          <w:p w14:paraId="38591B7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4D7EC5F8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09" w:type="dxa"/>
          </w:tcPr>
          <w:p w14:paraId="137DA7F8" w14:textId="77777777" w:rsidR="00D91AA2" w:rsidRPr="006666FA" w:rsidRDefault="00D91AA2" w:rsidP="004760F0">
            <w:pPr>
              <w:tabs>
                <w:tab w:val="left" w:pos="540"/>
              </w:tabs>
              <w:spacing w:line="300" w:lineRule="exact"/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56A185A5" w14:textId="77777777" w:rsidR="00D91AA2" w:rsidRPr="006666FA" w:rsidRDefault="00D91AA2" w:rsidP="004760F0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 ติดตั้งแล</w:t>
            </w: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144" w:type="dxa"/>
          </w:tcPr>
          <w:p w14:paraId="0D90FFC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6" w:type="dxa"/>
            <w:vAlign w:val="bottom"/>
          </w:tcPr>
          <w:p w14:paraId="4B9BC04D" w14:textId="77777777" w:rsidR="00B16C35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</w:t>
            </w:r>
          </w:p>
          <w:p w14:paraId="0EB06FC6" w14:textId="0386208F" w:rsidR="00D91AA2" w:rsidRPr="00B16C35" w:rsidRDefault="00B16C35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และติดตั้ง</w:t>
            </w:r>
          </w:p>
        </w:tc>
        <w:tc>
          <w:tcPr>
            <w:tcW w:w="106" w:type="dxa"/>
          </w:tcPr>
          <w:p w14:paraId="21BCBE8C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60E6BC8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D91AA2" w:rsidRPr="006666FA" w14:paraId="3B616D4C" w14:textId="77777777" w:rsidTr="007334C4">
        <w:trPr>
          <w:cantSplit/>
          <w:trHeight w:val="101"/>
          <w:tblHeader/>
        </w:trPr>
        <w:tc>
          <w:tcPr>
            <w:tcW w:w="2250" w:type="dxa"/>
          </w:tcPr>
          <w:p w14:paraId="6C40B87A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09F21763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470" w:type="dxa"/>
            <w:gridSpan w:val="13"/>
          </w:tcPr>
          <w:p w14:paraId="2777D635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D91AA2" w:rsidRPr="006666FA" w14:paraId="4BB6A0C7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23AABF5F" w14:textId="77777777" w:rsidR="00D91AA2" w:rsidRPr="006666FA" w:rsidRDefault="00D91AA2" w:rsidP="004760F0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720" w:type="dxa"/>
          </w:tcPr>
          <w:p w14:paraId="687C7348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095F6DD9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2D05C565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517289EF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32227249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E8739E7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" w:type="dxa"/>
          </w:tcPr>
          <w:p w14:paraId="54C53586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CA33105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" w:type="dxa"/>
          </w:tcPr>
          <w:p w14:paraId="0B9C5068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6C5531E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5B125540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95D70A8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0B7D943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6816BF52" w14:textId="77777777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91AA2" w:rsidRPr="006666FA" w14:paraId="62D0D4D2" w14:textId="77777777" w:rsidTr="007334C4">
        <w:trPr>
          <w:cantSplit/>
          <w:trHeight w:val="164"/>
        </w:trPr>
        <w:tc>
          <w:tcPr>
            <w:tcW w:w="2250" w:type="dxa"/>
          </w:tcPr>
          <w:p w14:paraId="3842D307" w14:textId="3034A81A" w:rsidR="00D91AA2" w:rsidRPr="006666FA" w:rsidRDefault="00D91AA2" w:rsidP="004760F0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76A67A1F" w14:textId="77777777" w:rsidR="00D91AA2" w:rsidRPr="006666FA" w:rsidRDefault="00D91AA2" w:rsidP="004760F0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/>
              </w:rPr>
            </w:pPr>
          </w:p>
        </w:tc>
        <w:tc>
          <w:tcPr>
            <w:tcW w:w="989" w:type="dxa"/>
            <w:vAlign w:val="bottom"/>
          </w:tcPr>
          <w:p w14:paraId="6BA7FB82" w14:textId="52C99876" w:rsidR="00D91AA2" w:rsidRPr="00B56683" w:rsidRDefault="00C64585" w:rsidP="007334C4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135</w:t>
            </w:r>
            <w:r w:rsidR="00D91AA2" w:rsidRPr="00B5668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900</w:t>
            </w:r>
          </w:p>
        </w:tc>
        <w:tc>
          <w:tcPr>
            <w:tcW w:w="111" w:type="dxa"/>
          </w:tcPr>
          <w:p w14:paraId="26689AFF" w14:textId="77777777" w:rsidR="00D91AA2" w:rsidRPr="00B56683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160EEA5A" w14:textId="3CB01D40" w:rsidR="00D91AA2" w:rsidRPr="00806BB3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801</w:t>
            </w:r>
            <w:r w:rsidR="00806BB3" w:rsidRPr="00806B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663</w:t>
            </w:r>
          </w:p>
        </w:tc>
        <w:tc>
          <w:tcPr>
            <w:tcW w:w="144" w:type="dxa"/>
          </w:tcPr>
          <w:p w14:paraId="55413DA2" w14:textId="77777777" w:rsidR="00D91AA2" w:rsidRPr="00806BB3" w:rsidRDefault="00D91AA2" w:rsidP="004760F0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42E65FDF" w14:textId="170046C5" w:rsidR="00D91AA2" w:rsidRPr="007334C4" w:rsidRDefault="00C64585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81</w:t>
            </w:r>
            <w:r w:rsidR="00806BB3"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,</w:t>
            </w: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908</w:t>
            </w:r>
          </w:p>
        </w:tc>
        <w:tc>
          <w:tcPr>
            <w:tcW w:w="109" w:type="dxa"/>
          </w:tcPr>
          <w:p w14:paraId="1AF8B6B2" w14:textId="77777777" w:rsidR="00D91AA2" w:rsidRPr="00806BB3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5285857B" w14:textId="55242D0A" w:rsidR="00D91AA2" w:rsidRPr="00806BB3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257</w:t>
            </w:r>
            <w:r w:rsidR="00806BB3" w:rsidRPr="00806B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816</w:t>
            </w:r>
          </w:p>
        </w:tc>
        <w:tc>
          <w:tcPr>
            <w:tcW w:w="109" w:type="dxa"/>
          </w:tcPr>
          <w:p w14:paraId="675EB013" w14:textId="77777777" w:rsidR="00D91AA2" w:rsidRPr="00806BB3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695B46D" w14:textId="3C8C0DFA" w:rsidR="00D91AA2" w:rsidRPr="00806BB3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259</w:t>
            </w:r>
            <w:r w:rsidR="00806BB3" w:rsidRPr="00806B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980</w:t>
            </w:r>
          </w:p>
        </w:tc>
        <w:tc>
          <w:tcPr>
            <w:tcW w:w="144" w:type="dxa"/>
          </w:tcPr>
          <w:p w14:paraId="2837862D" w14:textId="77777777" w:rsidR="00D91AA2" w:rsidRPr="00806BB3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523383F" w14:textId="74A716E3" w:rsidR="00D91AA2" w:rsidRPr="009A7412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194</w:t>
            </w:r>
            <w:r w:rsidR="00806BB3"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368</w:t>
            </w:r>
          </w:p>
        </w:tc>
        <w:tc>
          <w:tcPr>
            <w:tcW w:w="106" w:type="dxa"/>
          </w:tcPr>
          <w:p w14:paraId="6331C92A" w14:textId="77777777" w:rsidR="00D91AA2" w:rsidRPr="00806BB3" w:rsidRDefault="00D91AA2" w:rsidP="004760F0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07FF28E7" w14:textId="4325870B" w:rsidR="00D91AA2" w:rsidRPr="00806BB3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</w:t>
            </w:r>
            <w:r w:rsidR="00806BB3" w:rsidRPr="00806B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731</w:t>
            </w:r>
            <w:r w:rsidR="00806BB3" w:rsidRPr="00806B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635</w:t>
            </w:r>
          </w:p>
        </w:tc>
      </w:tr>
      <w:tr w:rsidR="00806BB3" w:rsidRPr="006666FA" w14:paraId="4BBAD362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00817142" w14:textId="7777777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เพิ่มขึ้น</w:t>
            </w:r>
          </w:p>
        </w:tc>
        <w:tc>
          <w:tcPr>
            <w:tcW w:w="720" w:type="dxa"/>
          </w:tcPr>
          <w:p w14:paraId="00E292D9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0F284635" w14:textId="45FD622E" w:rsidR="00806BB3" w:rsidRPr="006666FA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71A2726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615C975C" w14:textId="39533625" w:rsidR="00806BB3" w:rsidRPr="006666FA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 w:rsidR="00806BB3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144</w:t>
            </w:r>
          </w:p>
        </w:tc>
        <w:tc>
          <w:tcPr>
            <w:tcW w:w="144" w:type="dxa"/>
          </w:tcPr>
          <w:p w14:paraId="38278F9C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60BD141C" w14:textId="5204CEA8" w:rsidR="00806BB3" w:rsidRPr="007334C4" w:rsidRDefault="00C64585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="00806BB3"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,</w:t>
            </w: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186</w:t>
            </w:r>
          </w:p>
        </w:tc>
        <w:tc>
          <w:tcPr>
            <w:tcW w:w="109" w:type="dxa"/>
          </w:tcPr>
          <w:p w14:paraId="50B9581A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175C6CB" w14:textId="7CD1CA04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68</w:t>
            </w:r>
            <w:r w:rsidR="00806BB3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567</w:t>
            </w:r>
          </w:p>
        </w:tc>
        <w:tc>
          <w:tcPr>
            <w:tcW w:w="109" w:type="dxa"/>
          </w:tcPr>
          <w:p w14:paraId="4E58426C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2AF8F9A2" w14:textId="0D9A82B7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48</w:t>
            </w:r>
            <w:r w:rsidR="00806BB3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725</w:t>
            </w:r>
          </w:p>
        </w:tc>
        <w:tc>
          <w:tcPr>
            <w:tcW w:w="144" w:type="dxa"/>
          </w:tcPr>
          <w:p w14:paraId="2C8D91DF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E21DF91" w14:textId="17BA0962" w:rsidR="00806BB3" w:rsidRPr="009A7412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325</w:t>
            </w:r>
            <w:r w:rsidR="00806BB3"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456</w:t>
            </w:r>
          </w:p>
        </w:tc>
        <w:tc>
          <w:tcPr>
            <w:tcW w:w="106" w:type="dxa"/>
          </w:tcPr>
          <w:p w14:paraId="048AA96D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569275B7" w14:textId="15B742B9" w:rsidR="00806BB3" w:rsidRPr="00467DDE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454</w:t>
            </w:r>
            <w:r w:rsidR="00806BB3" w:rsidRPr="00C10BCF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078</w:t>
            </w:r>
          </w:p>
        </w:tc>
      </w:tr>
      <w:tr w:rsidR="00806BB3" w:rsidRPr="006666FA" w14:paraId="1B20C4C4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594C31A3" w14:textId="7777777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โอน</w:t>
            </w:r>
          </w:p>
        </w:tc>
        <w:tc>
          <w:tcPr>
            <w:tcW w:w="720" w:type="dxa"/>
          </w:tcPr>
          <w:p w14:paraId="5B192EA7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701FA0D8" w14:textId="70F5BD30" w:rsidR="00806BB3" w:rsidRPr="006666FA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86A790E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77B2C7DA" w14:textId="13B6C87E" w:rsidR="00806BB3" w:rsidRPr="006666FA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410</w:t>
            </w:r>
            <w:r w:rsidR="00806BB3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696</w:t>
            </w:r>
          </w:p>
        </w:tc>
        <w:tc>
          <w:tcPr>
            <w:tcW w:w="144" w:type="dxa"/>
          </w:tcPr>
          <w:p w14:paraId="20A9F820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33A095E7" w14:textId="608A8295" w:rsidR="00806BB3" w:rsidRPr="007334C4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09" w:type="dxa"/>
          </w:tcPr>
          <w:p w14:paraId="32A39430" w14:textId="77777777" w:rsidR="00806BB3" w:rsidRPr="00BC1742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878C409" w14:textId="579A3304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="00806BB3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451</w:t>
            </w:r>
          </w:p>
        </w:tc>
        <w:tc>
          <w:tcPr>
            <w:tcW w:w="109" w:type="dxa"/>
          </w:tcPr>
          <w:p w14:paraId="5C057BDD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596DAB05" w14:textId="6D228546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 w:rsidR="00806BB3"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644</w:t>
            </w:r>
          </w:p>
        </w:tc>
        <w:tc>
          <w:tcPr>
            <w:tcW w:w="144" w:type="dxa"/>
          </w:tcPr>
          <w:p w14:paraId="5F46C192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87CE750" w14:textId="1B417B5C" w:rsidR="00806BB3" w:rsidRPr="009A7412" w:rsidRDefault="00806BB3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C64585"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422</w:t>
            </w: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C64585"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791</w:t>
            </w: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6" w:type="dxa"/>
          </w:tcPr>
          <w:p w14:paraId="2AC2C9C5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0DC35F04" w14:textId="69B9AA4A" w:rsidR="00806BB3" w:rsidRPr="006666FA" w:rsidRDefault="00806BB3" w:rsidP="009A7412">
            <w:pPr>
              <w:pStyle w:val="acctfourfigures"/>
              <w:tabs>
                <w:tab w:val="clear" w:pos="765"/>
                <w:tab w:val="decimal" w:pos="57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</w:tr>
      <w:tr w:rsidR="00806BB3" w:rsidRPr="006666FA" w14:paraId="626F03F9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53296267" w14:textId="7777777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75B0E307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1E028D0A" w14:textId="70917D86" w:rsidR="00806BB3" w:rsidRPr="006666FA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62E97818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31B12B27" w14:textId="6DC05812" w:rsidR="00806BB3" w:rsidRPr="006666FA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74D1495D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1BF85898" w14:textId="3120FD6B" w:rsidR="00806BB3" w:rsidRPr="007334C4" w:rsidRDefault="00806BB3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(</w:t>
            </w:r>
            <w:r w:rsidR="00C64585"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,</w:t>
            </w:r>
            <w:r w:rsidR="00C64585"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695</w:t>
            </w: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109" w:type="dxa"/>
          </w:tcPr>
          <w:p w14:paraId="216B7099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1CB6BF5" w14:textId="37B9E00A" w:rsidR="00806BB3" w:rsidRPr="006666FA" w:rsidRDefault="00806BB3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63F96FB1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33EC365" w14:textId="7F758793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24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49DB01B0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1DC8A7C" w14:textId="1E2F68DB" w:rsidR="00806BB3" w:rsidRPr="006666FA" w:rsidRDefault="00806BB3" w:rsidP="009A7412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4B9B72D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53B50433" w14:textId="1A306BBE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719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806BB3" w:rsidRPr="006666FA" w14:paraId="6F98DADD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57F8536D" w14:textId="7777777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6CA572FB" w14:textId="77777777" w:rsidR="00806BB3" w:rsidRPr="000E79E5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22390717" w14:textId="71E8BFF2" w:rsidR="00806BB3" w:rsidRPr="006666FA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0D1B33C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07D5A8EB" w14:textId="1303268F" w:rsidR="00806BB3" w:rsidRPr="006666FA" w:rsidRDefault="00806BB3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979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2ABDE19E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518529C0" w14:textId="24BBBA12" w:rsidR="00806BB3" w:rsidRPr="007334C4" w:rsidRDefault="00806BB3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(</w:t>
            </w:r>
            <w:r w:rsidR="00C64585"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129</w:t>
            </w: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109" w:type="dxa"/>
          </w:tcPr>
          <w:p w14:paraId="7C9F878C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0F1FF176" w14:textId="1E8E6675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18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716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577EE90C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ABF5F81" w14:textId="6FE4F316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41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795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5ABFB227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722574A" w14:textId="33272845" w:rsidR="00806BB3" w:rsidRPr="006666FA" w:rsidRDefault="00806BB3" w:rsidP="009A7412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B7B728C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59E63555" w14:textId="08890CE6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333CD8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74</w:t>
            </w:r>
            <w:r w:rsidRPr="00333CD8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619</w:t>
            </w:r>
            <w:r w:rsidRPr="00333CD8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806BB3" w:rsidRPr="006666FA" w14:paraId="72E82150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56113A15" w14:textId="5913102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</w:t>
            </w:r>
            <w:r w:rsidR="007334C4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จาก</w:t>
            </w: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ยานพาหนะรอการขาย</w:t>
            </w:r>
          </w:p>
        </w:tc>
        <w:tc>
          <w:tcPr>
            <w:tcW w:w="720" w:type="dxa"/>
          </w:tcPr>
          <w:p w14:paraId="6DEE23BF" w14:textId="538452FF" w:rsidR="00806BB3" w:rsidRPr="00EA1668" w:rsidRDefault="00C64585" w:rsidP="00806BB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989" w:type="dxa"/>
            <w:vAlign w:val="bottom"/>
          </w:tcPr>
          <w:p w14:paraId="63DE5AB5" w14:textId="71146A92" w:rsidR="00806BB3" w:rsidRPr="006666FA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644AC990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2423842A" w14:textId="138E2900" w:rsidR="00806BB3" w:rsidRPr="006666FA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0191F37D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5736A6AD" w14:textId="13817A6F" w:rsidR="00806BB3" w:rsidRPr="007334C4" w:rsidRDefault="00C64585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7334C4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177</w:t>
            </w:r>
          </w:p>
        </w:tc>
        <w:tc>
          <w:tcPr>
            <w:tcW w:w="109" w:type="dxa"/>
          </w:tcPr>
          <w:p w14:paraId="66A51164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659906C3" w14:textId="26D74C7E" w:rsidR="00806BB3" w:rsidRPr="00EA1668" w:rsidRDefault="00806BB3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3AA55416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397A362" w14:textId="4E60B890" w:rsidR="00806BB3" w:rsidRPr="006666FA" w:rsidRDefault="00806BB3" w:rsidP="009A7412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B63ED2D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38E9383" w14:textId="50294FE1" w:rsidR="00806BB3" w:rsidRPr="006666FA" w:rsidRDefault="00806BB3" w:rsidP="009A7412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FBE0352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67924EDB" w14:textId="2F70BFA8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177</w:t>
            </w:r>
          </w:p>
        </w:tc>
      </w:tr>
      <w:tr w:rsidR="00806BB3" w:rsidRPr="006666FA" w14:paraId="315E653E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4E5300A2" w14:textId="5745E85C" w:rsidR="00806BB3" w:rsidRPr="00281DCF" w:rsidRDefault="00806BB3" w:rsidP="007334C4">
            <w:pPr>
              <w:pStyle w:val="acctfourfigures"/>
              <w:tabs>
                <w:tab w:val="decimal" w:pos="590"/>
              </w:tabs>
              <w:spacing w:line="300" w:lineRule="exact"/>
              <w:ind w:left="138" w:right="11" w:hanging="138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โอนไป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อสังหาริมทรัพย์</w:t>
            </w:r>
            <w:r w:rsidR="009A741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 xml:space="preserve">                     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เพื่อการลงทุน</w:t>
            </w:r>
          </w:p>
        </w:tc>
        <w:tc>
          <w:tcPr>
            <w:tcW w:w="720" w:type="dxa"/>
            <w:vAlign w:val="bottom"/>
          </w:tcPr>
          <w:p w14:paraId="614C2961" w14:textId="6B5E7E45" w:rsidR="00806BB3" w:rsidRPr="00EA1668" w:rsidRDefault="00C64585" w:rsidP="00806BB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13</w:t>
            </w:r>
          </w:p>
        </w:tc>
        <w:tc>
          <w:tcPr>
            <w:tcW w:w="989" w:type="dxa"/>
            <w:vAlign w:val="bottom"/>
          </w:tcPr>
          <w:p w14:paraId="41DC68F9" w14:textId="464F9D67" w:rsidR="00806BB3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3FB3E02A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72AB7E93" w14:textId="4E6FF63A" w:rsidR="00806BB3" w:rsidRDefault="00806BB3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264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3823CD02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507C8617" w14:textId="2EF8F949" w:rsidR="00806BB3" w:rsidRPr="008F2EAF" w:rsidRDefault="00806BB3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5430FB51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6263FE5" w14:textId="72E33FE7" w:rsidR="00806BB3" w:rsidRDefault="00806BB3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346E1C7E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F47E19D" w14:textId="04D5F5A3" w:rsidR="00806BB3" w:rsidRDefault="00806BB3" w:rsidP="009A7412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03A74E0F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46A390A" w14:textId="2C5964DB" w:rsidR="00806BB3" w:rsidRDefault="00806BB3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685</w:t>
            </w:r>
            <w:r w:rsidRPr="009C1141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14:paraId="3A1B1930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3CA21723" w14:textId="5E7A99BC" w:rsidR="00806BB3" w:rsidRPr="008F2EAF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237C5F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26</w:t>
            </w:r>
            <w:r w:rsidRPr="00237C5F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949</w:t>
            </w:r>
            <w:r w:rsidRPr="00237C5F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806BB3" w:rsidRPr="006666FA" w14:paraId="02F6B82E" w14:textId="77777777" w:rsidTr="007334C4">
        <w:trPr>
          <w:cantSplit/>
          <w:trHeight w:val="164"/>
        </w:trPr>
        <w:tc>
          <w:tcPr>
            <w:tcW w:w="2250" w:type="dxa"/>
          </w:tcPr>
          <w:p w14:paraId="0D5ED8F6" w14:textId="0E0F26B3" w:rsidR="00806BB3" w:rsidRPr="006666FA" w:rsidRDefault="00806BB3" w:rsidP="00806BB3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>ณ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2565</w:t>
            </w:r>
          </w:p>
          <w:p w14:paraId="0AB61C41" w14:textId="1FB8A4B4" w:rsidR="00806BB3" w:rsidRPr="006666FA" w:rsidRDefault="00806BB3" w:rsidP="00806BB3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   และ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720" w:type="dxa"/>
          </w:tcPr>
          <w:p w14:paraId="076696A6" w14:textId="77777777" w:rsidR="00806BB3" w:rsidRPr="000E79E5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5AE1827" w14:textId="6CA910BE" w:rsidR="00806BB3" w:rsidRPr="006666FA" w:rsidRDefault="00C64585" w:rsidP="007334C4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135</w:t>
            </w:r>
            <w:r w:rsidR="00806BB3" w:rsidRPr="00917AE5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900</w:t>
            </w:r>
          </w:p>
        </w:tc>
        <w:tc>
          <w:tcPr>
            <w:tcW w:w="111" w:type="dxa"/>
          </w:tcPr>
          <w:p w14:paraId="02E14C57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68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83A539D" w14:textId="305142EC" w:rsidR="00806BB3" w:rsidRPr="006666FA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</w:t>
            </w:r>
            <w:r w:rsidR="00806BB3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187</w:t>
            </w:r>
            <w:r w:rsidR="00806BB3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260</w:t>
            </w:r>
          </w:p>
        </w:tc>
        <w:tc>
          <w:tcPr>
            <w:tcW w:w="144" w:type="dxa"/>
          </w:tcPr>
          <w:p w14:paraId="10A675BF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CFFE458" w14:textId="271E1786" w:rsidR="00806BB3" w:rsidRPr="006666FA" w:rsidRDefault="00C64585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81</w:t>
            </w:r>
            <w:r w:rsidR="00806BB3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447</w:t>
            </w:r>
          </w:p>
        </w:tc>
        <w:tc>
          <w:tcPr>
            <w:tcW w:w="109" w:type="dxa"/>
          </w:tcPr>
          <w:p w14:paraId="5FE7FA81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61820E56" w14:textId="6F260F13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317</w:t>
            </w:r>
            <w:r w:rsidR="00806BB3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118</w:t>
            </w:r>
          </w:p>
        </w:tc>
        <w:tc>
          <w:tcPr>
            <w:tcW w:w="109" w:type="dxa"/>
          </w:tcPr>
          <w:p w14:paraId="556CF386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FC7464D" w14:textId="4E355323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269</w:t>
            </w:r>
            <w:r w:rsidR="00806BB3" w:rsidRPr="009C1141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530</w:t>
            </w:r>
          </w:p>
        </w:tc>
        <w:tc>
          <w:tcPr>
            <w:tcW w:w="144" w:type="dxa"/>
          </w:tcPr>
          <w:p w14:paraId="2AE0E405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986AD0" w14:textId="2426B853" w:rsidR="00806BB3" w:rsidRPr="006666FA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83</w:t>
            </w:r>
            <w:r w:rsidR="00806BB3" w:rsidRPr="009C114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348</w:t>
            </w:r>
          </w:p>
        </w:tc>
        <w:tc>
          <w:tcPr>
            <w:tcW w:w="106" w:type="dxa"/>
          </w:tcPr>
          <w:p w14:paraId="42465C9E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05BF5F0" w14:textId="01F3486B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</w:t>
            </w:r>
            <w:r w:rsidR="00806BB3" w:rsidRPr="00237C5F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074</w:t>
            </w:r>
            <w:r w:rsidR="00806BB3" w:rsidRPr="00237C5F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603</w:t>
            </w:r>
          </w:p>
        </w:tc>
      </w:tr>
      <w:tr w:rsidR="00806BB3" w:rsidRPr="006666FA" w14:paraId="7CA64A4D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4E0474D5" w14:textId="7777777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เพิ่มขึ้น</w:t>
            </w:r>
          </w:p>
        </w:tc>
        <w:tc>
          <w:tcPr>
            <w:tcW w:w="720" w:type="dxa"/>
          </w:tcPr>
          <w:p w14:paraId="1C02EB19" w14:textId="77777777" w:rsidR="00806BB3" w:rsidRPr="000E79E5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3701CEC9" w14:textId="4470A27C" w:rsidR="00806BB3" w:rsidRPr="006666FA" w:rsidRDefault="00950FD6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B66D168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127C5B33" w14:textId="1C778A19" w:rsidR="00806BB3" w:rsidRPr="006666FA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</w:t>
            </w:r>
            <w:r w:rsidR="004F033F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314</w:t>
            </w:r>
          </w:p>
        </w:tc>
        <w:tc>
          <w:tcPr>
            <w:tcW w:w="144" w:type="dxa"/>
          </w:tcPr>
          <w:p w14:paraId="47C373E4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041CCCB" w14:textId="1572B270" w:rsidR="00806BB3" w:rsidRPr="006666FA" w:rsidRDefault="00C64585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21</w:t>
            </w:r>
            <w:r w:rsidR="00A13A3A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770</w:t>
            </w:r>
          </w:p>
        </w:tc>
        <w:tc>
          <w:tcPr>
            <w:tcW w:w="109" w:type="dxa"/>
          </w:tcPr>
          <w:p w14:paraId="675A4EDA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E8FE980" w14:textId="2B57C083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32</w:t>
            </w:r>
            <w:r w:rsidR="00B60305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906</w:t>
            </w:r>
          </w:p>
        </w:tc>
        <w:tc>
          <w:tcPr>
            <w:tcW w:w="109" w:type="dxa"/>
          </w:tcPr>
          <w:p w14:paraId="41FD80FB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54A00D7" w14:textId="1C28C8DE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33</w:t>
            </w:r>
            <w:r w:rsidR="008C1C54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637</w:t>
            </w:r>
          </w:p>
        </w:tc>
        <w:tc>
          <w:tcPr>
            <w:tcW w:w="144" w:type="dxa"/>
          </w:tcPr>
          <w:p w14:paraId="730F01E8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21C91E44" w14:textId="576D4CAB" w:rsidR="00806BB3" w:rsidRPr="009A7412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204</w:t>
            </w:r>
            <w:r w:rsidR="003071E6"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568</w:t>
            </w:r>
          </w:p>
        </w:tc>
        <w:tc>
          <w:tcPr>
            <w:tcW w:w="106" w:type="dxa"/>
          </w:tcPr>
          <w:p w14:paraId="3B9AC948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3C2899EF" w14:textId="5DE05971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300</w:t>
            </w:r>
            <w:r w:rsidR="003071E6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195</w:t>
            </w:r>
          </w:p>
        </w:tc>
      </w:tr>
      <w:tr w:rsidR="00806BB3" w:rsidRPr="006666FA" w14:paraId="2C894534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127D5C12" w14:textId="7777777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โอน</w:t>
            </w:r>
          </w:p>
        </w:tc>
        <w:tc>
          <w:tcPr>
            <w:tcW w:w="720" w:type="dxa"/>
          </w:tcPr>
          <w:p w14:paraId="6E41C7D2" w14:textId="77777777" w:rsidR="00806BB3" w:rsidRPr="000E79E5" w:rsidRDefault="00806BB3" w:rsidP="00806BB3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6C9BC6B6" w14:textId="301650E8" w:rsidR="00806BB3" w:rsidRPr="006666FA" w:rsidRDefault="00950FD6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F232509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725099EA" w14:textId="1F493CF7" w:rsidR="00806BB3" w:rsidRPr="006666FA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178</w:t>
            </w:r>
            <w:r w:rsidR="002A0F32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904</w:t>
            </w:r>
          </w:p>
        </w:tc>
        <w:tc>
          <w:tcPr>
            <w:tcW w:w="144" w:type="dxa"/>
          </w:tcPr>
          <w:p w14:paraId="192DA96F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7C9D1E2" w14:textId="68A09AA6" w:rsidR="00806BB3" w:rsidRPr="006666FA" w:rsidRDefault="00A13A3A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6485744F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ECBF727" w14:textId="4844B570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10</w:t>
            </w:r>
            <w:r w:rsidR="00B60305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822</w:t>
            </w:r>
          </w:p>
        </w:tc>
        <w:tc>
          <w:tcPr>
            <w:tcW w:w="109" w:type="dxa"/>
          </w:tcPr>
          <w:p w14:paraId="21D5880F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7D168B7" w14:textId="13C1DEDE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</w:t>
            </w:r>
            <w:r w:rsidR="008C1C54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919</w:t>
            </w:r>
          </w:p>
        </w:tc>
        <w:tc>
          <w:tcPr>
            <w:tcW w:w="144" w:type="dxa"/>
          </w:tcPr>
          <w:p w14:paraId="57AAEFF9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3C505D6" w14:textId="16DB2EE5" w:rsidR="00806BB3" w:rsidRPr="009A7412" w:rsidRDefault="00EC56BC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C64585"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197</w:t>
            </w: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C64585"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645</w:t>
            </w:r>
            <w:r w:rsidRPr="009A74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6" w:type="dxa"/>
          </w:tcPr>
          <w:p w14:paraId="487DCF8A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1D8FB115" w14:textId="5370C366" w:rsidR="00806BB3" w:rsidRPr="006666FA" w:rsidRDefault="00885B78" w:rsidP="009A7412">
            <w:pPr>
              <w:pStyle w:val="acctfourfigures"/>
              <w:tabs>
                <w:tab w:val="clear" w:pos="765"/>
                <w:tab w:val="decimal" w:pos="576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</w:tr>
      <w:tr w:rsidR="00806BB3" w:rsidRPr="006666FA" w14:paraId="00B43FCA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293095D0" w14:textId="7777777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47F00FB3" w14:textId="77777777" w:rsidR="00806BB3" w:rsidRPr="000E79E5" w:rsidRDefault="00806BB3" w:rsidP="00806BB3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5F971646" w14:textId="632A904C" w:rsidR="00806BB3" w:rsidRPr="006666FA" w:rsidRDefault="00950FD6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423E69E0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6F70862C" w14:textId="1F18DA0A" w:rsidR="00806BB3" w:rsidRPr="006666FA" w:rsidRDefault="002A0F32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4AD830FB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2DBF5B5" w14:textId="5F754D57" w:rsidR="00806BB3" w:rsidRPr="006666FA" w:rsidRDefault="00A13A3A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7334C4">
              <w:rPr>
                <w:rFonts w:asciiTheme="majorBidi" w:hAnsiTheme="majorBidi" w:cstheme="majorBidi"/>
                <w:bCs/>
                <w:sz w:val="25"/>
                <w:szCs w:val="25"/>
              </w:rPr>
              <w:t>29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036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2B6E0981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76F7128" w14:textId="6C5637DB" w:rsidR="00806BB3" w:rsidRPr="006666FA" w:rsidRDefault="00B60305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4954D676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6B438EB" w14:textId="713EF80F" w:rsidR="00806BB3" w:rsidRPr="006666FA" w:rsidRDefault="008C1C5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55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5AF87738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902961C" w14:textId="4AFC14AC" w:rsidR="00806BB3" w:rsidRPr="006666FA" w:rsidRDefault="00EC56BC" w:rsidP="009A7412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3455FD4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577A0F92" w14:textId="4D7CD851" w:rsidR="00806BB3" w:rsidRPr="006666FA" w:rsidRDefault="00600C6C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29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091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806BB3" w:rsidRPr="006666FA" w14:paraId="523F1BC3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1DFFE381" w14:textId="77777777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7CC78B66" w14:textId="77777777" w:rsidR="00806BB3" w:rsidRPr="000E79E5" w:rsidRDefault="00806BB3" w:rsidP="00806BB3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0E3BD4F6" w14:textId="72EEA067" w:rsidR="00806BB3" w:rsidRDefault="00950FD6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86597D8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5C7EEEF7" w14:textId="512C6D79" w:rsidR="00806BB3" w:rsidRDefault="0019643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7334C4">
              <w:rPr>
                <w:rFonts w:asciiTheme="majorBidi" w:hAnsiTheme="majorBidi" w:cstheme="majorBidi"/>
                <w:bCs/>
                <w:sz w:val="25"/>
                <w:szCs w:val="25"/>
              </w:rPr>
              <w:t>915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0CA26E19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E666BEE" w14:textId="2A925EFF" w:rsidR="00806BB3" w:rsidRPr="00406950" w:rsidRDefault="00EC21D4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4A4761CD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F7FD53B" w14:textId="1481D90E" w:rsidR="00806BB3" w:rsidRDefault="00B6030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615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56241784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1A7100D" w14:textId="6A23069D" w:rsidR="00806BB3" w:rsidRDefault="008C1C5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966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411F882E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1B83529" w14:textId="2CF906C5" w:rsidR="00806BB3" w:rsidRDefault="00B5736E" w:rsidP="009A7412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2DC47AD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17B69356" w14:textId="5D1BE005" w:rsidR="00806BB3" w:rsidRPr="00406950" w:rsidRDefault="00600C6C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="003071E6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496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806BB3" w:rsidRPr="006666FA" w14:paraId="75E72CF4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5A18F9A8" w14:textId="3C6E3DC2" w:rsidR="00806BB3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</w:t>
            </w:r>
            <w:r w:rsidR="00102A9F"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ไป</w:t>
            </w: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ยานพาหนะรอการขาย</w:t>
            </w:r>
          </w:p>
        </w:tc>
        <w:tc>
          <w:tcPr>
            <w:tcW w:w="720" w:type="dxa"/>
          </w:tcPr>
          <w:p w14:paraId="0B2E7881" w14:textId="46A46A73" w:rsidR="00806BB3" w:rsidRPr="000E79E5" w:rsidRDefault="00C64585" w:rsidP="00806BB3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989" w:type="dxa"/>
            <w:vAlign w:val="bottom"/>
          </w:tcPr>
          <w:p w14:paraId="10D19182" w14:textId="478C85BB" w:rsidR="00806BB3" w:rsidRDefault="00950FD6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52C7D4E2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573EC5D4" w14:textId="6C43FCE3" w:rsidR="00806BB3" w:rsidRPr="009C1141" w:rsidRDefault="00102A9F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E384D27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0F4A3A9" w14:textId="15740968" w:rsidR="00806BB3" w:rsidRPr="009C1141" w:rsidRDefault="003F0D9A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177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74378A12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1B8C22A" w14:textId="14FA0E59" w:rsidR="00806BB3" w:rsidRPr="009C1141" w:rsidRDefault="00B60305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77FD6ED7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092270A" w14:textId="1FAA544D" w:rsidR="00806BB3" w:rsidRPr="009A7412" w:rsidRDefault="008C1C54" w:rsidP="009A7412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A7412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1F08B12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413DC3F" w14:textId="01D81030" w:rsidR="00806BB3" w:rsidRPr="00333CD8" w:rsidRDefault="00EC56BC" w:rsidP="009A7412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8F54B42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1554EBCF" w14:textId="2DB598A0" w:rsidR="00806BB3" w:rsidRPr="00333CD8" w:rsidRDefault="0086404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177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924E0D" w:rsidRPr="006666FA" w14:paraId="35688085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2E6579E9" w14:textId="36A80DE7" w:rsidR="00924E0D" w:rsidRPr="008B5C92" w:rsidRDefault="00924E0D" w:rsidP="007334C4">
            <w:pPr>
              <w:pStyle w:val="acctfourfigures"/>
              <w:tabs>
                <w:tab w:val="decimal" w:pos="590"/>
              </w:tabs>
              <w:spacing w:line="300" w:lineRule="exact"/>
              <w:ind w:left="138" w:right="11" w:hanging="138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จาก</w:t>
            </w:r>
            <w:r w:rsidR="00823531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="00823531">
              <w:rPr>
                <w:rFonts w:asciiTheme="majorBidi" w:hAnsiTheme="majorBidi" w:cs="Angsana New"/>
                <w:sz w:val="25"/>
                <w:szCs w:val="25"/>
                <w:lang w:bidi="th-TH"/>
              </w:rPr>
              <w:t>(</w:t>
            </w:r>
            <w:r w:rsidR="00823531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ไป</w:t>
            </w:r>
            <w:r w:rsidR="00823531">
              <w:rPr>
                <w:rFonts w:asciiTheme="majorBidi" w:hAnsiTheme="majorBidi" w:cs="Angsana New"/>
                <w:sz w:val="25"/>
                <w:szCs w:val="25"/>
                <w:lang w:bidi="th-TH"/>
              </w:rPr>
              <w:t xml:space="preserve">) 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อสังหาริมทรัพย์</w:t>
            </w:r>
            <w:r w:rsidR="007334C4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 xml:space="preserve">                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เพื่อการลงทุน</w:t>
            </w:r>
          </w:p>
        </w:tc>
        <w:tc>
          <w:tcPr>
            <w:tcW w:w="720" w:type="dxa"/>
          </w:tcPr>
          <w:p w14:paraId="62CE2ED7" w14:textId="77777777" w:rsidR="00924E0D" w:rsidRDefault="00924E0D" w:rsidP="00950FD6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</w:p>
          <w:p w14:paraId="0602B19F" w14:textId="6C70E340" w:rsidR="00924E0D" w:rsidRDefault="00C64585" w:rsidP="00950FD6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13</w:t>
            </w:r>
          </w:p>
        </w:tc>
        <w:tc>
          <w:tcPr>
            <w:tcW w:w="989" w:type="dxa"/>
            <w:vAlign w:val="bottom"/>
          </w:tcPr>
          <w:p w14:paraId="3064C94D" w14:textId="6D40768B" w:rsidR="00924E0D" w:rsidRPr="007334C4" w:rsidRDefault="00924E0D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7334C4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111" w:type="dxa"/>
          </w:tcPr>
          <w:p w14:paraId="258B4CB7" w14:textId="77777777" w:rsidR="00924E0D" w:rsidRPr="007334C4" w:rsidRDefault="00924E0D" w:rsidP="00950FD6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6C0AD5BB" w14:textId="2D3D9805" w:rsidR="00924E0D" w:rsidRPr="007334C4" w:rsidRDefault="00823531" w:rsidP="00823531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7334C4">
              <w:rPr>
                <w:rFonts w:asciiTheme="majorBidi" w:hAnsiTheme="majorBidi" w:cstheme="majorBidi"/>
                <w:bCs/>
                <w:sz w:val="25"/>
                <w:szCs w:val="25"/>
              </w:rPr>
              <w:t>683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76B64B2F" w14:textId="77777777" w:rsidR="00924E0D" w:rsidRPr="006666FA" w:rsidRDefault="00924E0D" w:rsidP="00950FD6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A6F4BC6" w14:textId="3850C139" w:rsidR="00924E0D" w:rsidRDefault="00924E0D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924E0D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109" w:type="dxa"/>
          </w:tcPr>
          <w:p w14:paraId="2ABAD4F4" w14:textId="77777777" w:rsidR="00924E0D" w:rsidRPr="006666FA" w:rsidRDefault="00924E0D" w:rsidP="00950FD6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C886F4D" w14:textId="5054682F" w:rsidR="00924E0D" w:rsidRPr="009A7412" w:rsidRDefault="00924E0D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9A7412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109" w:type="dxa"/>
          </w:tcPr>
          <w:p w14:paraId="7922D4EE" w14:textId="77777777" w:rsidR="00924E0D" w:rsidRPr="006666FA" w:rsidRDefault="00924E0D" w:rsidP="00950FD6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84FA73F" w14:textId="512DA605" w:rsidR="00924E0D" w:rsidRPr="009A7412" w:rsidRDefault="00924E0D" w:rsidP="009A7412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9A7412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144" w:type="dxa"/>
          </w:tcPr>
          <w:p w14:paraId="32CFEE3C" w14:textId="77777777" w:rsidR="00924E0D" w:rsidRPr="006666FA" w:rsidRDefault="00924E0D" w:rsidP="00950FD6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DF33F2C" w14:textId="59EE4C90" w:rsidR="00924E0D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</w:t>
            </w:r>
            <w:r w:rsidR="00D97911" w:rsidRPr="00D97911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931</w:t>
            </w:r>
          </w:p>
        </w:tc>
        <w:tc>
          <w:tcPr>
            <w:tcW w:w="106" w:type="dxa"/>
          </w:tcPr>
          <w:p w14:paraId="27CB70D9" w14:textId="77777777" w:rsidR="00924E0D" w:rsidRPr="006666FA" w:rsidRDefault="00924E0D" w:rsidP="00950FD6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42B50408" w14:textId="1E6B5196" w:rsidR="00924E0D" w:rsidRPr="00333CD8" w:rsidRDefault="00823531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(10,752)</w:t>
            </w:r>
          </w:p>
        </w:tc>
      </w:tr>
      <w:tr w:rsidR="00806BB3" w:rsidRPr="006666FA" w14:paraId="1B2FBCE2" w14:textId="77777777" w:rsidTr="007334C4">
        <w:trPr>
          <w:cantSplit/>
          <w:trHeight w:val="164"/>
        </w:trPr>
        <w:tc>
          <w:tcPr>
            <w:tcW w:w="2250" w:type="dxa"/>
          </w:tcPr>
          <w:p w14:paraId="2DB2D25D" w14:textId="5F4A21BA" w:rsidR="00806BB3" w:rsidRPr="006666FA" w:rsidRDefault="00806BB3" w:rsidP="00806BB3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720" w:type="dxa"/>
          </w:tcPr>
          <w:p w14:paraId="403D09A9" w14:textId="77777777" w:rsidR="00806BB3" w:rsidRPr="000E79E5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86400" w14:textId="2D8BDC2E" w:rsidR="00806BB3" w:rsidRPr="00950FD6" w:rsidRDefault="00C64585" w:rsidP="007334C4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 w:bidi="th-TH"/>
              </w:rPr>
              <w:t>135</w:t>
            </w:r>
            <w:r w:rsidR="00950FD6">
              <w:rPr>
                <w:rFonts w:asciiTheme="majorBidi" w:hAnsiTheme="majorBidi" w:cstheme="majorBidi"/>
                <w:b/>
                <w:sz w:val="25"/>
                <w:szCs w:val="25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 w:bidi="th-TH"/>
              </w:rPr>
              <w:t>900</w:t>
            </w:r>
          </w:p>
        </w:tc>
        <w:tc>
          <w:tcPr>
            <w:tcW w:w="111" w:type="dxa"/>
          </w:tcPr>
          <w:p w14:paraId="5711120A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DF2C2" w14:textId="03AA43D8" w:rsidR="00806BB3" w:rsidRPr="006666FA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</w:t>
            </w:r>
            <w:r w:rsidR="00102A9F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352</w:t>
            </w:r>
            <w:r w:rsidR="00102A9F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880</w:t>
            </w:r>
          </w:p>
        </w:tc>
        <w:tc>
          <w:tcPr>
            <w:tcW w:w="144" w:type="dxa"/>
          </w:tcPr>
          <w:p w14:paraId="7786DBB5" w14:textId="77777777" w:rsidR="00806BB3" w:rsidRPr="006666FA" w:rsidRDefault="00806BB3" w:rsidP="00806BB3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A9CA" w14:textId="77D08680" w:rsidR="00806BB3" w:rsidRPr="006666FA" w:rsidRDefault="00C64585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74</w:t>
            </w:r>
            <w:r w:rsidR="003F0D9A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004</w:t>
            </w:r>
          </w:p>
        </w:tc>
        <w:tc>
          <w:tcPr>
            <w:tcW w:w="109" w:type="dxa"/>
          </w:tcPr>
          <w:p w14:paraId="3A2967C0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E0185" w14:textId="393A5AD5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360</w:t>
            </w:r>
            <w:r w:rsidR="000B72F9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231</w:t>
            </w:r>
          </w:p>
        </w:tc>
        <w:tc>
          <w:tcPr>
            <w:tcW w:w="109" w:type="dxa"/>
          </w:tcPr>
          <w:p w14:paraId="3A0D442D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4BAA" w14:textId="45692CD6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310</w:t>
            </w:r>
            <w:r w:rsidR="008C1C54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065</w:t>
            </w:r>
          </w:p>
        </w:tc>
        <w:tc>
          <w:tcPr>
            <w:tcW w:w="144" w:type="dxa"/>
          </w:tcPr>
          <w:p w14:paraId="754C8003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E954" w14:textId="1F60258D" w:rsidR="00806BB3" w:rsidRPr="006666FA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92</w:t>
            </w:r>
            <w:r w:rsidR="00B00A4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202</w:t>
            </w:r>
          </w:p>
        </w:tc>
        <w:tc>
          <w:tcPr>
            <w:tcW w:w="106" w:type="dxa"/>
          </w:tcPr>
          <w:p w14:paraId="001F0746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3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6AE0B" w14:textId="3A6126FB" w:rsidR="00806BB3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</w:t>
            </w:r>
            <w:r w:rsidR="00461EEE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325</w:t>
            </w:r>
            <w:r w:rsidR="00461EEE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282</w:t>
            </w:r>
          </w:p>
        </w:tc>
      </w:tr>
      <w:tr w:rsidR="00806BB3" w:rsidRPr="006666FA" w14:paraId="74D77ECF" w14:textId="77777777" w:rsidTr="007334C4">
        <w:trPr>
          <w:cantSplit/>
          <w:trHeight w:val="164"/>
        </w:trPr>
        <w:tc>
          <w:tcPr>
            <w:tcW w:w="2250" w:type="dxa"/>
          </w:tcPr>
          <w:p w14:paraId="116DE6A6" w14:textId="77777777" w:rsidR="00806BB3" w:rsidRPr="006666FA" w:rsidRDefault="00806BB3" w:rsidP="00806BB3">
            <w:pPr>
              <w:spacing w:line="300" w:lineRule="exact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20" w:type="dxa"/>
          </w:tcPr>
          <w:p w14:paraId="403618CA" w14:textId="77777777" w:rsidR="00806BB3" w:rsidRPr="000E79E5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7661D6D8" w14:textId="77777777" w:rsidR="00806BB3" w:rsidRPr="006666FA" w:rsidRDefault="00806BB3" w:rsidP="007334C4">
            <w:pPr>
              <w:pStyle w:val="acctfourfigures"/>
              <w:tabs>
                <w:tab w:val="clear" w:pos="765"/>
                <w:tab w:val="decimal" w:pos="821"/>
                <w:tab w:val="decimal" w:pos="852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227C1807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0DB28C41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15BB4693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C8F2847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09" w:type="dxa"/>
          </w:tcPr>
          <w:p w14:paraId="2B091272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6157369" w14:textId="77777777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" w:type="dxa"/>
          </w:tcPr>
          <w:p w14:paraId="4FF94E5F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A407A70" w14:textId="77777777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06A5F20F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67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2743D4FC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67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04E8F7A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76"/>
                <w:tab w:val="decimal" w:pos="911"/>
              </w:tabs>
              <w:spacing w:line="300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10E3238C" w14:textId="77777777" w:rsidR="00806BB3" w:rsidRPr="006666FA" w:rsidRDefault="00806BB3" w:rsidP="009A7412">
            <w:pPr>
              <w:pStyle w:val="acctfourfigures"/>
              <w:tabs>
                <w:tab w:val="clear" w:pos="765"/>
                <w:tab w:val="decimal" w:pos="776"/>
                <w:tab w:val="decimal" w:pos="840"/>
                <w:tab w:val="decimal" w:pos="911"/>
              </w:tabs>
              <w:spacing w:line="300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06BB3" w:rsidRPr="006666FA" w14:paraId="548BCE03" w14:textId="77777777" w:rsidTr="007334C4">
        <w:trPr>
          <w:cantSplit/>
          <w:trHeight w:val="164"/>
        </w:trPr>
        <w:tc>
          <w:tcPr>
            <w:tcW w:w="2250" w:type="dxa"/>
          </w:tcPr>
          <w:p w14:paraId="0A28B9F2" w14:textId="77777777" w:rsidR="00806BB3" w:rsidRPr="006666FA" w:rsidRDefault="00806BB3" w:rsidP="00806BB3">
            <w:pPr>
              <w:spacing w:line="300" w:lineRule="exact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ค่าเสื่อมราคา</w:t>
            </w:r>
          </w:p>
        </w:tc>
        <w:tc>
          <w:tcPr>
            <w:tcW w:w="720" w:type="dxa"/>
          </w:tcPr>
          <w:p w14:paraId="57723E5F" w14:textId="77777777" w:rsidR="00806BB3" w:rsidRPr="000E79E5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54CFAAF6" w14:textId="77777777" w:rsidR="00806BB3" w:rsidRPr="006666FA" w:rsidRDefault="00806BB3" w:rsidP="007334C4">
            <w:pPr>
              <w:pStyle w:val="acctfourfigures"/>
              <w:tabs>
                <w:tab w:val="clear" w:pos="765"/>
                <w:tab w:val="decimal" w:pos="821"/>
                <w:tab w:val="decimal" w:pos="852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3DDE8126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1C0D6A38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49B0B0E6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1A7F3722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09" w:type="dxa"/>
          </w:tcPr>
          <w:p w14:paraId="1D72C315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6B2CB27" w14:textId="77777777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9" w:type="dxa"/>
          </w:tcPr>
          <w:p w14:paraId="24287ECC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095139A" w14:textId="77777777" w:rsidR="00806BB3" w:rsidRPr="006666FA" w:rsidRDefault="00806BB3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</w:tcPr>
          <w:p w14:paraId="321DDD54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67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EC0A5F3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67"/>
              </w:tabs>
              <w:spacing w:line="300" w:lineRule="exact"/>
              <w:ind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FAB2B39" w14:textId="77777777" w:rsidR="00806BB3" w:rsidRPr="006666FA" w:rsidRDefault="00806BB3" w:rsidP="00806BB3">
            <w:pPr>
              <w:pStyle w:val="acctfourfigures"/>
              <w:tabs>
                <w:tab w:val="clear" w:pos="765"/>
                <w:tab w:val="decimal" w:pos="776"/>
                <w:tab w:val="decimal" w:pos="911"/>
              </w:tabs>
              <w:spacing w:line="300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64A622A4" w14:textId="77777777" w:rsidR="00806BB3" w:rsidRPr="006666FA" w:rsidRDefault="00806BB3" w:rsidP="009A7412">
            <w:pPr>
              <w:pStyle w:val="acctfourfigures"/>
              <w:tabs>
                <w:tab w:val="clear" w:pos="765"/>
                <w:tab w:val="decimal" w:pos="776"/>
                <w:tab w:val="decimal" w:pos="840"/>
                <w:tab w:val="decimal" w:pos="911"/>
              </w:tabs>
              <w:spacing w:line="300" w:lineRule="exact"/>
              <w:ind w:right="1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474B4" w:rsidRPr="006666FA" w14:paraId="45E4592C" w14:textId="77777777" w:rsidTr="007334C4">
        <w:trPr>
          <w:cantSplit/>
          <w:trHeight w:val="164"/>
        </w:trPr>
        <w:tc>
          <w:tcPr>
            <w:tcW w:w="2250" w:type="dxa"/>
          </w:tcPr>
          <w:p w14:paraId="126B1A2A" w14:textId="61384F22" w:rsidR="00A474B4" w:rsidRPr="006666FA" w:rsidRDefault="00A474B4" w:rsidP="00A474B4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31D78544" w14:textId="77777777" w:rsidR="00A474B4" w:rsidRPr="000E79E5" w:rsidRDefault="00A474B4" w:rsidP="00A474B4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34204A89" w14:textId="386C4B06" w:rsidR="00A474B4" w:rsidRPr="00A474B4" w:rsidRDefault="00C64585" w:rsidP="007334C4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850</w:t>
            </w:r>
          </w:p>
        </w:tc>
        <w:tc>
          <w:tcPr>
            <w:tcW w:w="111" w:type="dxa"/>
          </w:tcPr>
          <w:p w14:paraId="55D83286" w14:textId="77777777" w:rsidR="00A474B4" w:rsidRPr="00A474B4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0" w:type="dxa"/>
            <w:vAlign w:val="bottom"/>
          </w:tcPr>
          <w:p w14:paraId="621726D4" w14:textId="2C4BD303" w:rsidR="00A474B4" w:rsidRPr="00A474B4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340</w:t>
            </w:r>
            <w:r w:rsidR="00A474B4" w:rsidRPr="00A474B4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857</w:t>
            </w:r>
          </w:p>
        </w:tc>
        <w:tc>
          <w:tcPr>
            <w:tcW w:w="144" w:type="dxa"/>
          </w:tcPr>
          <w:p w14:paraId="2D397F4A" w14:textId="77777777" w:rsidR="00A474B4" w:rsidRPr="00A474B4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11D4FF6B" w14:textId="07564C57" w:rsidR="00A474B4" w:rsidRPr="009A7412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42</w:t>
            </w:r>
            <w:r w:rsidR="00A474B4"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568</w:t>
            </w:r>
          </w:p>
        </w:tc>
        <w:tc>
          <w:tcPr>
            <w:tcW w:w="109" w:type="dxa"/>
          </w:tcPr>
          <w:p w14:paraId="335774ED" w14:textId="77777777" w:rsidR="00A474B4" w:rsidRPr="00A474B4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D2D85C2" w14:textId="13D12ED9" w:rsidR="00A474B4" w:rsidRPr="00A474B4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208</w:t>
            </w:r>
            <w:r w:rsidR="00A474B4" w:rsidRPr="00A474B4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594</w:t>
            </w:r>
          </w:p>
        </w:tc>
        <w:tc>
          <w:tcPr>
            <w:tcW w:w="109" w:type="dxa"/>
          </w:tcPr>
          <w:p w14:paraId="16713F44" w14:textId="77777777" w:rsidR="00A474B4" w:rsidRPr="00A474B4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1194DABD" w14:textId="02BE0AB8" w:rsidR="00A474B4" w:rsidRPr="00A474B4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221</w:t>
            </w:r>
            <w:r w:rsidR="00A474B4" w:rsidRPr="00A474B4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202</w:t>
            </w:r>
          </w:p>
        </w:tc>
        <w:tc>
          <w:tcPr>
            <w:tcW w:w="144" w:type="dxa"/>
          </w:tcPr>
          <w:p w14:paraId="16983FA2" w14:textId="77777777" w:rsidR="00A474B4" w:rsidRPr="00A474B4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9CDDB74" w14:textId="29305A85" w:rsidR="00A474B4" w:rsidRPr="00A474B4" w:rsidRDefault="00A474B4" w:rsidP="009A7412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A474B4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968D46C" w14:textId="77777777" w:rsidR="00A474B4" w:rsidRPr="00A474B4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65AA008F" w14:textId="5BC239F7" w:rsidR="00A474B4" w:rsidRPr="00A474B4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814</w:t>
            </w:r>
            <w:r w:rsidR="00A474B4" w:rsidRPr="00A474B4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071</w:t>
            </w:r>
          </w:p>
        </w:tc>
      </w:tr>
      <w:tr w:rsidR="00A474B4" w:rsidRPr="006666FA" w14:paraId="09D7DF37" w14:textId="77777777" w:rsidTr="007334C4">
        <w:trPr>
          <w:cantSplit/>
          <w:trHeight w:val="164"/>
        </w:trPr>
        <w:tc>
          <w:tcPr>
            <w:tcW w:w="2250" w:type="dxa"/>
          </w:tcPr>
          <w:p w14:paraId="643DC40D" w14:textId="77777777" w:rsidR="00A474B4" w:rsidRPr="006666FA" w:rsidRDefault="00A474B4" w:rsidP="00A474B4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3097031C" w14:textId="77777777" w:rsidR="00A474B4" w:rsidRPr="000E79E5" w:rsidRDefault="00A474B4" w:rsidP="00A474B4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2C5F2197" w14:textId="6E1369BF" w:rsidR="00A474B4" w:rsidRPr="006666FA" w:rsidRDefault="00A474B4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11" w:type="dxa"/>
          </w:tcPr>
          <w:p w14:paraId="58985E38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0" w:type="dxa"/>
            <w:vAlign w:val="bottom"/>
          </w:tcPr>
          <w:p w14:paraId="6863654E" w14:textId="37E2E62B" w:rsidR="00A474B4" w:rsidRPr="003C12C0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45</w:t>
            </w:r>
            <w:r w:rsidR="00A474B4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357</w:t>
            </w:r>
          </w:p>
        </w:tc>
        <w:tc>
          <w:tcPr>
            <w:tcW w:w="144" w:type="dxa"/>
          </w:tcPr>
          <w:p w14:paraId="48324ECE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4D061D23" w14:textId="3C15198E" w:rsidR="00A474B4" w:rsidRPr="009A7412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</w:t>
            </w:r>
            <w:r w:rsidR="00A474B4"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319</w:t>
            </w:r>
          </w:p>
        </w:tc>
        <w:tc>
          <w:tcPr>
            <w:tcW w:w="109" w:type="dxa"/>
          </w:tcPr>
          <w:p w14:paraId="7E989B8E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3F94A09B" w14:textId="1386D397" w:rsidR="00A474B4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26</w:t>
            </w:r>
            <w:r w:rsidR="00A474B4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321</w:t>
            </w:r>
          </w:p>
        </w:tc>
        <w:tc>
          <w:tcPr>
            <w:tcW w:w="109" w:type="dxa"/>
          </w:tcPr>
          <w:p w14:paraId="43E22443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559602E5" w14:textId="5B3CCA37" w:rsidR="00A474B4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20</w:t>
            </w:r>
            <w:r w:rsidR="00A474B4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735</w:t>
            </w:r>
          </w:p>
        </w:tc>
        <w:tc>
          <w:tcPr>
            <w:tcW w:w="144" w:type="dxa"/>
          </w:tcPr>
          <w:p w14:paraId="76F9DBE3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A75855B" w14:textId="02508288" w:rsidR="00A474B4" w:rsidRPr="003C12C0" w:rsidRDefault="00A474B4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989D17F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7736BC04" w14:textId="50B6F572" w:rsidR="00A474B4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104</w:t>
            </w:r>
            <w:r w:rsidR="00A474B4"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732</w:t>
            </w:r>
          </w:p>
        </w:tc>
      </w:tr>
      <w:tr w:rsidR="00A474B4" w:rsidRPr="006666FA" w14:paraId="46580370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399AFAE7" w14:textId="77777777" w:rsidR="00A474B4" w:rsidRPr="006666FA" w:rsidRDefault="00A474B4" w:rsidP="00A474B4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0998330F" w14:textId="77777777" w:rsidR="00A474B4" w:rsidRPr="000E79E5" w:rsidRDefault="00A474B4" w:rsidP="00A474B4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2EEB7056" w14:textId="64D88303" w:rsidR="00A474B4" w:rsidRPr="003C12C0" w:rsidRDefault="00A474B4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11" w:type="dxa"/>
          </w:tcPr>
          <w:p w14:paraId="19415B53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7B594EF3" w14:textId="2C3C708C" w:rsidR="00A474B4" w:rsidRPr="006666FA" w:rsidRDefault="00A474B4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C7911"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2C36AB47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85584F4" w14:textId="11D31631" w:rsidR="00A474B4" w:rsidRPr="009A7412" w:rsidRDefault="00A474B4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</w:t>
            </w: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143</w:t>
            </w: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109" w:type="dxa"/>
          </w:tcPr>
          <w:p w14:paraId="13DA6D65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DA36C9F" w14:textId="5F80FA78" w:rsidR="00A474B4" w:rsidRPr="006666FA" w:rsidRDefault="00A474B4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418ADAB1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6F4845B" w14:textId="4D82C2F7" w:rsidR="00A474B4" w:rsidRPr="006666FA" w:rsidRDefault="00A474B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6D86588B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5FFC342" w14:textId="3E56E965" w:rsidR="00A474B4" w:rsidRPr="006666FA" w:rsidRDefault="00A474B4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FF29112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27B42E11" w14:textId="2E5453ED" w:rsidR="00A474B4" w:rsidRPr="006666FA" w:rsidRDefault="00A474B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145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A474B4" w:rsidRPr="006666FA" w14:paraId="0C2F1670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3988C18B" w14:textId="77777777" w:rsidR="00A474B4" w:rsidRPr="006666FA" w:rsidRDefault="00A474B4" w:rsidP="00A474B4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4E75D3E0" w14:textId="77777777" w:rsidR="00A474B4" w:rsidRPr="000E79E5" w:rsidRDefault="00A474B4" w:rsidP="00A474B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194E252C" w14:textId="6DE78E34" w:rsidR="00A474B4" w:rsidRPr="00CA4847" w:rsidRDefault="00A474B4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</w:pPr>
            <w:r w:rsidRPr="003C12C0"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11" w:type="dxa"/>
          </w:tcPr>
          <w:p w14:paraId="65F4D8EE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0" w:type="dxa"/>
            <w:vAlign w:val="bottom"/>
          </w:tcPr>
          <w:p w14:paraId="7D331B64" w14:textId="453EB220" w:rsidR="00A474B4" w:rsidRPr="006666FA" w:rsidRDefault="00A474B4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941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2CAED1FA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9BA2708" w14:textId="0552F247" w:rsidR="00A474B4" w:rsidRPr="009A7412" w:rsidRDefault="00A474B4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129</w:t>
            </w: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109" w:type="dxa"/>
          </w:tcPr>
          <w:p w14:paraId="05783520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F9AD095" w14:textId="37EA3E69" w:rsidR="00A474B4" w:rsidRPr="006666FA" w:rsidRDefault="00A474B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Pr="00852A0B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835</w:t>
            </w:r>
            <w:r w:rsidRPr="00852A0B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2140DAAB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0119362" w14:textId="659DB2DF" w:rsidR="00A474B4" w:rsidRPr="006666FA" w:rsidRDefault="00A474B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41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324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4D4FF875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FFB82E3" w14:textId="2B7D4C47" w:rsidR="00A474B4" w:rsidRPr="003C12C0" w:rsidRDefault="00A474B4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ED904E6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269DBB81" w14:textId="6D6855A6" w:rsidR="00A474B4" w:rsidRPr="006666FA" w:rsidRDefault="00A474B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69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229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A474B4" w:rsidRPr="006666FA" w14:paraId="5071EFA7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68FECEB0" w14:textId="571FB28F" w:rsidR="00A474B4" w:rsidRPr="00504377" w:rsidRDefault="00A474B4" w:rsidP="00A474B4">
            <w:pPr>
              <w:pStyle w:val="acctfourfigures"/>
              <w:tabs>
                <w:tab w:val="decimal" w:pos="727"/>
              </w:tabs>
              <w:spacing w:line="300" w:lineRule="exact"/>
              <w:ind w:left="131" w:right="11" w:hanging="131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โอนไป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อสังหาริมทรัพย์เพื่อ</w:t>
            </w:r>
            <w:r w:rsidR="00E750E5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 xml:space="preserve">                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การลงทุน</w:t>
            </w:r>
          </w:p>
        </w:tc>
        <w:tc>
          <w:tcPr>
            <w:tcW w:w="720" w:type="dxa"/>
            <w:vAlign w:val="bottom"/>
          </w:tcPr>
          <w:p w14:paraId="124C2B47" w14:textId="13C55F45" w:rsidR="00A474B4" w:rsidRPr="00EA1668" w:rsidRDefault="00C64585" w:rsidP="00A474B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13</w:t>
            </w:r>
          </w:p>
        </w:tc>
        <w:tc>
          <w:tcPr>
            <w:tcW w:w="989" w:type="dxa"/>
            <w:vAlign w:val="bottom"/>
          </w:tcPr>
          <w:p w14:paraId="0F250781" w14:textId="08DAD4B5" w:rsidR="00A474B4" w:rsidRPr="000A7FA2" w:rsidRDefault="00A474B4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11" w:type="dxa"/>
          </w:tcPr>
          <w:p w14:paraId="1A9DA8FF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0" w:type="dxa"/>
            <w:vAlign w:val="bottom"/>
          </w:tcPr>
          <w:p w14:paraId="2D68FCE7" w14:textId="7766D962" w:rsidR="00A474B4" w:rsidRDefault="00A474B4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006</w:t>
            </w:r>
            <w:r w:rsidRPr="00852A0B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2FBB0196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4389EE6" w14:textId="33C41173" w:rsidR="00A474B4" w:rsidRPr="009A7412" w:rsidRDefault="00A474B4" w:rsidP="009A7412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09" w:type="dxa"/>
          </w:tcPr>
          <w:p w14:paraId="7B34BB5D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104C883" w14:textId="7F21CAEA" w:rsidR="00A474B4" w:rsidRDefault="00A474B4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09" w:type="dxa"/>
          </w:tcPr>
          <w:p w14:paraId="1F8D0875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08A3332" w14:textId="16A6BCC8" w:rsidR="00A474B4" w:rsidRDefault="00A474B4" w:rsidP="009A7412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50DAAB9A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FF613C0" w14:textId="77960214" w:rsidR="00A474B4" w:rsidRPr="003C12C0" w:rsidRDefault="00A474B4" w:rsidP="007E4ACC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E60AC21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6DB83FBC" w14:textId="75EAB89A" w:rsidR="00A474B4" w:rsidRPr="000A7FA2" w:rsidRDefault="00A474B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006</w:t>
            </w:r>
            <w:r w:rsidRPr="00136EB3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A474B4" w:rsidRPr="006666FA" w14:paraId="3EA68168" w14:textId="77777777" w:rsidTr="007334C4">
        <w:trPr>
          <w:cantSplit/>
          <w:trHeight w:val="164"/>
        </w:trPr>
        <w:tc>
          <w:tcPr>
            <w:tcW w:w="2250" w:type="dxa"/>
          </w:tcPr>
          <w:p w14:paraId="3E03CA49" w14:textId="107771AC" w:rsidR="00A474B4" w:rsidRPr="006666FA" w:rsidRDefault="00A474B4" w:rsidP="00A474B4">
            <w:pPr>
              <w:spacing w:line="300" w:lineRule="exact"/>
              <w:ind w:left="191" w:hanging="1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32742C96" w14:textId="77777777" w:rsidR="00A474B4" w:rsidRPr="000E79E5" w:rsidRDefault="00A474B4" w:rsidP="00A474B4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DDF36B5" w14:textId="77777777" w:rsidR="00A474B4" w:rsidRPr="006666FA" w:rsidRDefault="00A474B4" w:rsidP="007334C4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111" w:type="dxa"/>
          </w:tcPr>
          <w:p w14:paraId="67428AC7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ED2EA00" w14:textId="77777777" w:rsidR="00A474B4" w:rsidRPr="006666FA" w:rsidRDefault="00A474B4" w:rsidP="007334C4">
            <w:pPr>
              <w:pStyle w:val="acctfourfigures"/>
              <w:tabs>
                <w:tab w:val="clear" w:pos="765"/>
                <w:tab w:val="decimal" w:pos="741"/>
                <w:tab w:val="decimal" w:pos="84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144" w:type="dxa"/>
          </w:tcPr>
          <w:p w14:paraId="7C680FE9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F375F0C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109" w:type="dxa"/>
          </w:tcPr>
          <w:p w14:paraId="4A461D82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EE6EF5F" w14:textId="77777777" w:rsidR="00A474B4" w:rsidRPr="006666FA" w:rsidRDefault="00A474B4" w:rsidP="009A7412">
            <w:pPr>
              <w:pStyle w:val="acctfourfigures"/>
              <w:tabs>
                <w:tab w:val="clear" w:pos="765"/>
                <w:tab w:val="decimal" w:pos="800"/>
                <w:tab w:val="decimal" w:pos="84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109" w:type="dxa"/>
          </w:tcPr>
          <w:p w14:paraId="7C7A05F8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0440209" w14:textId="77777777" w:rsidR="00A474B4" w:rsidRPr="006666FA" w:rsidRDefault="00A474B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144" w:type="dxa"/>
          </w:tcPr>
          <w:p w14:paraId="7C0F18B7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A3411A6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611"/>
              </w:tabs>
              <w:spacing w:line="300" w:lineRule="exact"/>
              <w:ind w:left="65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14:paraId="6A96002B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7915CEC" w14:textId="77777777" w:rsidR="00A474B4" w:rsidRPr="006666FA" w:rsidRDefault="00A474B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</w:tr>
      <w:tr w:rsidR="00A474B4" w:rsidRPr="006666FA" w14:paraId="506992CD" w14:textId="77777777" w:rsidTr="007334C4">
        <w:trPr>
          <w:cantSplit/>
          <w:trHeight w:val="164"/>
        </w:trPr>
        <w:tc>
          <w:tcPr>
            <w:tcW w:w="2250" w:type="dxa"/>
          </w:tcPr>
          <w:p w14:paraId="14BF4B0D" w14:textId="4DD669ED" w:rsidR="00A474B4" w:rsidRPr="006666FA" w:rsidRDefault="00A474B4" w:rsidP="00A474B4">
            <w:pPr>
              <w:spacing w:line="300" w:lineRule="exact"/>
              <w:ind w:right="-12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   และ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720" w:type="dxa"/>
          </w:tcPr>
          <w:p w14:paraId="09AEE427" w14:textId="77777777" w:rsidR="00A474B4" w:rsidRPr="000E79E5" w:rsidRDefault="00A474B4" w:rsidP="00A474B4">
            <w:pPr>
              <w:pStyle w:val="acctfourfigures"/>
              <w:tabs>
                <w:tab w:val="clear" w:pos="765"/>
                <w:tab w:val="decimal" w:pos="614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15736903" w14:textId="7590CA48" w:rsidR="00A474B4" w:rsidRPr="006666FA" w:rsidRDefault="00C64585" w:rsidP="007334C4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850</w:t>
            </w:r>
          </w:p>
        </w:tc>
        <w:tc>
          <w:tcPr>
            <w:tcW w:w="111" w:type="dxa"/>
          </w:tcPr>
          <w:p w14:paraId="07905E74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0" w:type="dxa"/>
            <w:vAlign w:val="bottom"/>
          </w:tcPr>
          <w:p w14:paraId="48842AC2" w14:textId="66C41B8C" w:rsidR="00A474B4" w:rsidRPr="00906585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372</w:t>
            </w:r>
            <w:r w:rsidR="00A474B4" w:rsidRPr="00906585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267</w:t>
            </w:r>
          </w:p>
        </w:tc>
        <w:tc>
          <w:tcPr>
            <w:tcW w:w="144" w:type="dxa"/>
          </w:tcPr>
          <w:p w14:paraId="11692B2C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0AA9F088" w14:textId="57EC9EC7" w:rsidR="00A474B4" w:rsidRPr="009A7412" w:rsidRDefault="00C64585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46</w:t>
            </w:r>
            <w:r w:rsidR="00A474B4" w:rsidRPr="009A7412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,</w:t>
            </w:r>
            <w:r w:rsidRPr="009A7412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615</w:t>
            </w:r>
          </w:p>
        </w:tc>
        <w:tc>
          <w:tcPr>
            <w:tcW w:w="109" w:type="dxa"/>
          </w:tcPr>
          <w:p w14:paraId="347D5811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47A842AA" w14:textId="6622CDEF" w:rsidR="00A474B4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217</w:t>
            </w:r>
            <w:r w:rsidR="00A474B4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080</w:t>
            </w:r>
          </w:p>
        </w:tc>
        <w:tc>
          <w:tcPr>
            <w:tcW w:w="109" w:type="dxa"/>
          </w:tcPr>
          <w:p w14:paraId="1D126055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650657EC" w14:textId="5106A261" w:rsidR="00A474B4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200</w:t>
            </w:r>
            <w:r w:rsidR="00A474B4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611</w:t>
            </w:r>
          </w:p>
        </w:tc>
        <w:tc>
          <w:tcPr>
            <w:tcW w:w="144" w:type="dxa"/>
          </w:tcPr>
          <w:p w14:paraId="3F67D7AB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0DC99A49" w14:textId="5E7A2793" w:rsidR="00A474B4" w:rsidRPr="006666FA" w:rsidRDefault="00A474B4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A3089DC" w14:textId="77777777" w:rsidR="00A474B4" w:rsidRPr="006666FA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03257E43" w14:textId="1A058FD5" w:rsidR="00A474B4" w:rsidRPr="006666FA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837</w:t>
            </w:r>
            <w:r w:rsidR="00A474B4"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423</w:t>
            </w:r>
          </w:p>
        </w:tc>
      </w:tr>
      <w:tr w:rsidR="00A474B4" w:rsidRPr="006666FA" w14:paraId="6A650000" w14:textId="77777777" w:rsidTr="007334C4">
        <w:trPr>
          <w:cantSplit/>
          <w:trHeight w:val="164"/>
        </w:trPr>
        <w:tc>
          <w:tcPr>
            <w:tcW w:w="2250" w:type="dxa"/>
          </w:tcPr>
          <w:p w14:paraId="7D31A0BB" w14:textId="57D2269E" w:rsidR="00A474B4" w:rsidRPr="006666FA" w:rsidRDefault="00A474B4" w:rsidP="00A474B4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3F02A1B" w14:textId="77777777" w:rsidR="00A474B4" w:rsidRPr="000E79E5" w:rsidRDefault="00A474B4" w:rsidP="00A474B4">
            <w:pPr>
              <w:pStyle w:val="acctfourfigures"/>
              <w:tabs>
                <w:tab w:val="clear" w:pos="765"/>
                <w:tab w:val="decimal" w:pos="82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989" w:type="dxa"/>
            <w:vAlign w:val="bottom"/>
          </w:tcPr>
          <w:p w14:paraId="5F8C3788" w14:textId="75BD2D80" w:rsidR="00A474B4" w:rsidRPr="003C12C0" w:rsidRDefault="001A7962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13B41A3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7951CCE6" w14:textId="3BCDCFC3" w:rsidR="00A474B4" w:rsidRPr="008C7911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62</w:t>
            </w:r>
            <w:r w:rsidR="005236AA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716</w:t>
            </w:r>
          </w:p>
        </w:tc>
        <w:tc>
          <w:tcPr>
            <w:tcW w:w="144" w:type="dxa"/>
          </w:tcPr>
          <w:p w14:paraId="522E86B8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DF321B9" w14:textId="6A0A9154" w:rsidR="00A474B4" w:rsidRPr="009A7412" w:rsidRDefault="00C64585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</w:t>
            </w:r>
            <w:r w:rsidR="009F7DB2"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407</w:t>
            </w:r>
          </w:p>
        </w:tc>
        <w:tc>
          <w:tcPr>
            <w:tcW w:w="109" w:type="dxa"/>
          </w:tcPr>
          <w:p w14:paraId="5361B117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5D394FF" w14:textId="702D45A1" w:rsidR="00A474B4" w:rsidRPr="008C7911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34</w:t>
            </w:r>
            <w:r w:rsidR="00EC5594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397</w:t>
            </w:r>
          </w:p>
        </w:tc>
        <w:tc>
          <w:tcPr>
            <w:tcW w:w="109" w:type="dxa"/>
          </w:tcPr>
          <w:p w14:paraId="0107EC15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7F89542" w14:textId="79CC6CA8" w:rsidR="00A474B4" w:rsidRPr="008C7911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23</w:t>
            </w:r>
            <w:r w:rsidR="00F52568" w:rsidRPr="00F52568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460</w:t>
            </w:r>
          </w:p>
        </w:tc>
        <w:tc>
          <w:tcPr>
            <w:tcW w:w="144" w:type="dxa"/>
          </w:tcPr>
          <w:p w14:paraId="0682BE3A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65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60C86D5B" w14:textId="04AB1C33" w:rsidR="00A474B4" w:rsidRPr="00A20D78" w:rsidRDefault="000618B5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41819AF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2B9E13A9" w14:textId="42C54138" w:rsidR="00A474B4" w:rsidRPr="008C7911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133</w:t>
            </w:r>
            <w:r w:rsidR="00A43A1A" w:rsidRPr="00A43A1A"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980</w:t>
            </w:r>
          </w:p>
        </w:tc>
      </w:tr>
      <w:tr w:rsidR="00A474B4" w:rsidRPr="006666FA" w14:paraId="3BD455D4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3FBDF663" w14:textId="77777777" w:rsidR="00A474B4" w:rsidRPr="006666FA" w:rsidRDefault="00A474B4" w:rsidP="00A474B4">
            <w:pPr>
              <w:spacing w:line="300" w:lineRule="exact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</w:t>
            </w:r>
          </w:p>
        </w:tc>
        <w:tc>
          <w:tcPr>
            <w:tcW w:w="720" w:type="dxa"/>
          </w:tcPr>
          <w:p w14:paraId="75A20D80" w14:textId="77777777" w:rsidR="00A474B4" w:rsidRPr="00726307" w:rsidRDefault="00A474B4" w:rsidP="00A474B4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64ECEA06" w14:textId="75878CCB" w:rsidR="00A474B4" w:rsidRPr="003C12C0" w:rsidRDefault="001A7962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6FDAD233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38BEEF8E" w14:textId="41080A9D" w:rsidR="00A474B4" w:rsidRPr="008C7911" w:rsidRDefault="00FF0CD4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0FF8EC56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B8F593C" w14:textId="1EAD2B51" w:rsidR="00A474B4" w:rsidRPr="009A7412" w:rsidRDefault="009F7DB2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24</w:t>
            </w: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246</w:t>
            </w: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109" w:type="dxa"/>
          </w:tcPr>
          <w:p w14:paraId="255F4344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52A453D4" w14:textId="3EC5A004" w:rsidR="00A474B4" w:rsidRPr="008C7911" w:rsidRDefault="00EC5594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0530DAD7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3E481005" w14:textId="2A2FC83E" w:rsidR="00A474B4" w:rsidRPr="008C7911" w:rsidRDefault="00CE1C1B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26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6D9B6635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7DACE9A6" w14:textId="3365923E" w:rsidR="00A474B4" w:rsidRPr="008C7911" w:rsidRDefault="000618B5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D8C82CF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428322A1" w14:textId="153DEDF2" w:rsidR="00A474B4" w:rsidRPr="00136EB3" w:rsidRDefault="003C291F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24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272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A474B4" w:rsidRPr="006666FA" w14:paraId="0CB2FD69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5BED6999" w14:textId="77777777" w:rsidR="00A474B4" w:rsidRPr="006666FA" w:rsidRDefault="00A474B4" w:rsidP="00A474B4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ตัดจำหน่าย</w:t>
            </w:r>
          </w:p>
        </w:tc>
        <w:tc>
          <w:tcPr>
            <w:tcW w:w="720" w:type="dxa"/>
          </w:tcPr>
          <w:p w14:paraId="3DF90CA4" w14:textId="77777777" w:rsidR="00A474B4" w:rsidRPr="00726307" w:rsidRDefault="00A474B4" w:rsidP="00A474B4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1666C54D" w14:textId="6C314D57" w:rsidR="00A474B4" w:rsidRPr="003C12C0" w:rsidRDefault="001A7962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FABC6A7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7BF0F0E5" w14:textId="3285A32F" w:rsidR="00A474B4" w:rsidRPr="008C7911" w:rsidRDefault="00FF0CD4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845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655687B0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43A04693" w14:textId="54ECADD0" w:rsidR="00A474B4" w:rsidRPr="009A7412" w:rsidRDefault="009F7DB2" w:rsidP="009A7412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09" w:type="dxa"/>
          </w:tcPr>
          <w:p w14:paraId="76C054DC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4B84657F" w14:textId="56A7801E" w:rsidR="00A474B4" w:rsidRPr="001741E2" w:rsidRDefault="00EC5594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 w:rsidRPr="001741E2"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164</w:t>
            </w:r>
            <w:r w:rsidRPr="001741E2"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09" w:type="dxa"/>
          </w:tcPr>
          <w:p w14:paraId="3136906E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154F96E4" w14:textId="39A40633" w:rsidR="00A474B4" w:rsidRPr="008C7911" w:rsidRDefault="00CE1C1B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955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295C74E2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AFCC396" w14:textId="5AA81376" w:rsidR="00A474B4" w:rsidRPr="008C7911" w:rsidRDefault="000618B5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DE84841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4328BBA2" w14:textId="517CF80D" w:rsidR="00A474B4" w:rsidRPr="00136EB3" w:rsidRDefault="003C291F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3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964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A474B4" w:rsidRPr="006666FA" w14:paraId="7C06AEC6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49B06A87" w14:textId="3F6A34B0" w:rsidR="00A474B4" w:rsidRDefault="00C0523A" w:rsidP="00A474B4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720" w:type="dxa"/>
          </w:tcPr>
          <w:p w14:paraId="10156096" w14:textId="693A8BE3" w:rsidR="00A474B4" w:rsidRPr="00852A0B" w:rsidRDefault="00C64585" w:rsidP="00A474B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989" w:type="dxa"/>
            <w:vAlign w:val="bottom"/>
          </w:tcPr>
          <w:p w14:paraId="1F270F2B" w14:textId="3A70FDB7" w:rsidR="00A474B4" w:rsidRPr="003C12C0" w:rsidRDefault="001A7962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387DB2B2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493D3AD8" w14:textId="04CF2D99" w:rsidR="00A474B4" w:rsidRPr="00852A0B" w:rsidRDefault="00C0523A" w:rsidP="007334C4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4D0744B0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2AE2F412" w14:textId="7E445883" w:rsidR="00A474B4" w:rsidRPr="009A7412" w:rsidRDefault="00C0523A" w:rsidP="009A741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29</w:t>
            </w:r>
            <w:r w:rsidRPr="009A7412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109" w:type="dxa"/>
          </w:tcPr>
          <w:p w14:paraId="5FBA321A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0520E7F1" w14:textId="1E0A5D21" w:rsidR="00A474B4" w:rsidRPr="008C7911" w:rsidRDefault="00EC5594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5A6EA985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626A2A28" w14:textId="70C0662B" w:rsidR="00A474B4" w:rsidRPr="008C7911" w:rsidRDefault="00CE1C1B" w:rsidP="009A7412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1DE02E61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C5FFDA7" w14:textId="7CFF85E2" w:rsidR="00A474B4" w:rsidRPr="008C7911" w:rsidRDefault="000618B5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992D545" w14:textId="77777777" w:rsidR="00A474B4" w:rsidRPr="008C7911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210C9D99" w14:textId="0C67CB1F" w:rsidR="00A474B4" w:rsidRPr="00136EB3" w:rsidRDefault="003C291F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29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C0523A" w:rsidRPr="006666FA" w14:paraId="509C422E" w14:textId="77777777" w:rsidTr="007334C4">
        <w:trPr>
          <w:cantSplit/>
          <w:trHeight w:val="164"/>
        </w:trPr>
        <w:tc>
          <w:tcPr>
            <w:tcW w:w="2250" w:type="dxa"/>
            <w:vAlign w:val="bottom"/>
          </w:tcPr>
          <w:p w14:paraId="71C48413" w14:textId="7DF7D567" w:rsidR="00C0523A" w:rsidRPr="008B5C92" w:rsidRDefault="00C0523A" w:rsidP="007E4ACC">
            <w:pPr>
              <w:pStyle w:val="acctfourfigures"/>
              <w:tabs>
                <w:tab w:val="decimal" w:pos="727"/>
              </w:tabs>
              <w:spacing w:line="300" w:lineRule="exact"/>
              <w:ind w:left="131" w:right="11" w:hanging="131"/>
              <w:rPr>
                <w:rFonts w:asciiTheme="majorBidi" w:hAnsiTheme="majorBidi" w:cs="Angsana New"/>
                <w:sz w:val="25"/>
                <w:szCs w:val="25"/>
                <w:cs/>
                <w:lang w:bidi="th-TH"/>
              </w:rPr>
            </w:pPr>
            <w:r w:rsidRPr="008B5C92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โอนไป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อสังหาริมทรัพย์</w:t>
            </w:r>
            <w:r w:rsidR="007E4ACC"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 xml:space="preserve">         </w:t>
            </w:r>
            <w:r>
              <w:rPr>
                <w:rFonts w:asciiTheme="majorBidi" w:hAnsiTheme="majorBidi" w:cs="Angsana New" w:hint="cs"/>
                <w:sz w:val="25"/>
                <w:szCs w:val="25"/>
                <w:cs/>
                <w:lang w:bidi="th-TH"/>
              </w:rPr>
              <w:t>เพื่อการลงทุน</w:t>
            </w:r>
          </w:p>
        </w:tc>
        <w:tc>
          <w:tcPr>
            <w:tcW w:w="720" w:type="dxa"/>
          </w:tcPr>
          <w:p w14:paraId="62294CF5" w14:textId="77777777" w:rsidR="00C0523A" w:rsidRDefault="00C0523A" w:rsidP="00C0523A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</w:pPr>
          </w:p>
          <w:p w14:paraId="1B0BAE76" w14:textId="7A37FB6C" w:rsidR="00C0523A" w:rsidRDefault="00C64585" w:rsidP="00C0523A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lang w:val="en-US" w:bidi="th-TH"/>
              </w:rPr>
              <w:t>13</w:t>
            </w:r>
          </w:p>
        </w:tc>
        <w:tc>
          <w:tcPr>
            <w:tcW w:w="989" w:type="dxa"/>
            <w:vAlign w:val="bottom"/>
          </w:tcPr>
          <w:p w14:paraId="2A30AB87" w14:textId="109085B1" w:rsidR="00C0523A" w:rsidRDefault="00EC5594" w:rsidP="007334C4">
            <w:pPr>
              <w:pStyle w:val="acctfourfigures"/>
              <w:tabs>
                <w:tab w:val="clear" w:pos="765"/>
                <w:tab w:val="decimal" w:pos="599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8311889" w14:textId="77777777" w:rsidR="00C0523A" w:rsidRPr="008C7911" w:rsidRDefault="00C0523A" w:rsidP="00C0523A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0" w:type="dxa"/>
            <w:vAlign w:val="bottom"/>
          </w:tcPr>
          <w:p w14:paraId="7E8705F9" w14:textId="241EDFCB" w:rsidR="00C0523A" w:rsidRPr="00C0523A" w:rsidRDefault="00C0523A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220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  <w:tc>
          <w:tcPr>
            <w:tcW w:w="144" w:type="dxa"/>
          </w:tcPr>
          <w:p w14:paraId="1CFD293B" w14:textId="77777777" w:rsidR="00C0523A" w:rsidRPr="008C7911" w:rsidRDefault="00C0523A" w:rsidP="00C0523A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37237501" w14:textId="4733C5CB" w:rsidR="00C0523A" w:rsidRPr="008C7911" w:rsidRDefault="00AD67F1" w:rsidP="009A7412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664C8685" w14:textId="77777777" w:rsidR="00C0523A" w:rsidRPr="008C7911" w:rsidRDefault="00C0523A" w:rsidP="00C0523A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20D19062" w14:textId="0EA38253" w:rsidR="00C0523A" w:rsidRPr="008C7911" w:rsidRDefault="00EC5594" w:rsidP="009A7412">
            <w:pPr>
              <w:pStyle w:val="acctfourfigures"/>
              <w:tabs>
                <w:tab w:val="clear" w:pos="765"/>
                <w:tab w:val="decimal" w:pos="579"/>
              </w:tabs>
              <w:spacing w:line="300" w:lineRule="exact"/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9" w:type="dxa"/>
          </w:tcPr>
          <w:p w14:paraId="229CC0F1" w14:textId="77777777" w:rsidR="00C0523A" w:rsidRPr="008C7911" w:rsidRDefault="00C0523A" w:rsidP="00C0523A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71" w:type="dxa"/>
            <w:vAlign w:val="bottom"/>
          </w:tcPr>
          <w:p w14:paraId="72A2A002" w14:textId="201C6BD2" w:rsidR="00C0523A" w:rsidRPr="008C7911" w:rsidRDefault="00CE1C1B" w:rsidP="009A7412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44" w:type="dxa"/>
          </w:tcPr>
          <w:p w14:paraId="63E17159" w14:textId="77777777" w:rsidR="00C0523A" w:rsidRPr="008C7911" w:rsidRDefault="00C0523A" w:rsidP="00C0523A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Cs/>
                <w:sz w:val="25"/>
                <w:szCs w:val="25"/>
              </w:rPr>
            </w:pPr>
          </w:p>
        </w:tc>
        <w:tc>
          <w:tcPr>
            <w:tcW w:w="936" w:type="dxa"/>
            <w:vAlign w:val="bottom"/>
          </w:tcPr>
          <w:p w14:paraId="5AC650A7" w14:textId="71C01E25" w:rsidR="00C0523A" w:rsidRPr="008C7911" w:rsidRDefault="000618B5" w:rsidP="00C0523A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510F109" w14:textId="77777777" w:rsidR="00C0523A" w:rsidRPr="008C7911" w:rsidRDefault="00C0523A" w:rsidP="00C0523A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4" w:type="dxa"/>
            <w:vAlign w:val="bottom"/>
          </w:tcPr>
          <w:p w14:paraId="75FB9BFD" w14:textId="6BE5AC16" w:rsidR="00C0523A" w:rsidRPr="00136EB3" w:rsidRDefault="003C291F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220</w:t>
            </w:r>
            <w:r>
              <w:rPr>
                <w:rFonts w:asciiTheme="majorBidi" w:hAnsiTheme="majorBidi" w:cstheme="majorBidi"/>
                <w:bCs/>
                <w:sz w:val="25"/>
                <w:szCs w:val="25"/>
              </w:rPr>
              <w:t>)</w:t>
            </w:r>
          </w:p>
        </w:tc>
      </w:tr>
      <w:tr w:rsidR="00A474B4" w:rsidRPr="006666FA" w14:paraId="264F3F0E" w14:textId="77777777" w:rsidTr="007334C4">
        <w:trPr>
          <w:cantSplit/>
          <w:trHeight w:val="164"/>
        </w:trPr>
        <w:tc>
          <w:tcPr>
            <w:tcW w:w="2250" w:type="dxa"/>
          </w:tcPr>
          <w:p w14:paraId="276BEAFA" w14:textId="47DD9CA5" w:rsidR="00A474B4" w:rsidRDefault="00A474B4" w:rsidP="00A474B4">
            <w:pPr>
              <w:spacing w:line="300" w:lineRule="exact"/>
              <w:ind w:left="180" w:right="-79" w:hanging="180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720" w:type="dxa"/>
          </w:tcPr>
          <w:p w14:paraId="722234D6" w14:textId="77777777" w:rsidR="00A474B4" w:rsidRPr="00726307" w:rsidRDefault="00A474B4" w:rsidP="00A474B4">
            <w:pPr>
              <w:pStyle w:val="acctfourfigures"/>
              <w:tabs>
                <w:tab w:val="clear" w:pos="765"/>
                <w:tab w:val="decimal" w:pos="410"/>
              </w:tabs>
              <w:spacing w:line="300" w:lineRule="exact"/>
              <w:ind w:right="11"/>
              <w:rPr>
                <w:rFonts w:asciiTheme="majorBidi" w:hAnsiTheme="majorBidi" w:cstheme="majorBidi"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1E28A" w14:textId="75CBE104" w:rsidR="00A474B4" w:rsidRPr="009F7DB2" w:rsidRDefault="00C64585" w:rsidP="007334C4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850</w:t>
            </w:r>
          </w:p>
        </w:tc>
        <w:tc>
          <w:tcPr>
            <w:tcW w:w="111" w:type="dxa"/>
          </w:tcPr>
          <w:p w14:paraId="516C9815" w14:textId="77777777" w:rsidR="00A474B4" w:rsidRPr="009F7DB2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3033" w14:textId="043D7ED0" w:rsidR="00A474B4" w:rsidRPr="00906585" w:rsidRDefault="00C64585" w:rsidP="007334C4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429</w:t>
            </w:r>
            <w:r w:rsidR="009F7DB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918</w:t>
            </w:r>
          </w:p>
        </w:tc>
        <w:tc>
          <w:tcPr>
            <w:tcW w:w="144" w:type="dxa"/>
          </w:tcPr>
          <w:p w14:paraId="512CF4CF" w14:textId="77777777" w:rsidR="00A474B4" w:rsidRPr="009F7DB2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92B3" w14:textId="06090391" w:rsidR="00A474B4" w:rsidRPr="007334C4" w:rsidRDefault="00C64585" w:rsidP="007334C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</w:pPr>
            <w:r w:rsidRPr="007334C4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35</w:t>
            </w:r>
            <w:r w:rsidR="00AD67F1" w:rsidRPr="007334C4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,</w:t>
            </w:r>
            <w:r w:rsidRPr="007334C4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747</w:t>
            </w:r>
          </w:p>
        </w:tc>
        <w:tc>
          <w:tcPr>
            <w:tcW w:w="109" w:type="dxa"/>
          </w:tcPr>
          <w:p w14:paraId="77E0AD46" w14:textId="77777777" w:rsidR="00A474B4" w:rsidRPr="009F7DB2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444E1" w14:textId="06AB276F" w:rsidR="00A474B4" w:rsidRPr="009F7DB2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251</w:t>
            </w:r>
            <w:r w:rsidR="00EC559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313</w:t>
            </w:r>
          </w:p>
        </w:tc>
        <w:tc>
          <w:tcPr>
            <w:tcW w:w="109" w:type="dxa"/>
          </w:tcPr>
          <w:p w14:paraId="7EB31552" w14:textId="77777777" w:rsidR="00A474B4" w:rsidRPr="009F7DB2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5E3BA" w14:textId="28C148B8" w:rsidR="00A474B4" w:rsidRPr="009F7DB2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223</w:t>
            </w:r>
            <w:r w:rsidR="00CE1C1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090</w:t>
            </w:r>
          </w:p>
        </w:tc>
        <w:tc>
          <w:tcPr>
            <w:tcW w:w="144" w:type="dxa"/>
          </w:tcPr>
          <w:p w14:paraId="0F3E1C08" w14:textId="77777777" w:rsidR="00A474B4" w:rsidRPr="009F7DB2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620FE" w14:textId="725152C5" w:rsidR="00A474B4" w:rsidRPr="009F7DB2" w:rsidRDefault="000618B5" w:rsidP="00A474B4">
            <w:pPr>
              <w:pStyle w:val="acctfourfigures"/>
              <w:tabs>
                <w:tab w:val="clear" w:pos="765"/>
                <w:tab w:val="decimal" w:pos="557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7EC920E" w14:textId="77777777" w:rsidR="00A474B4" w:rsidRPr="009F7DB2" w:rsidRDefault="00A474B4" w:rsidP="00A474B4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FE81" w14:textId="6143C0B4" w:rsidR="00A474B4" w:rsidRPr="002B728D" w:rsidRDefault="00C64585" w:rsidP="009A741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940</w:t>
            </w:r>
            <w:r w:rsidR="003C291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918</w:t>
            </w:r>
          </w:p>
        </w:tc>
      </w:tr>
    </w:tbl>
    <w:p w14:paraId="33A96E79" w14:textId="2D2A49B8" w:rsidR="00D91AA2" w:rsidRPr="00DC4EA8" w:rsidRDefault="00D91AA2" w:rsidP="00DC4EA8">
      <w:pPr>
        <w:spacing w:line="0" w:lineRule="atLeast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0440" w:type="dxa"/>
        <w:tblInd w:w="-9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250"/>
        <w:gridCol w:w="720"/>
        <w:gridCol w:w="989"/>
        <w:gridCol w:w="111"/>
        <w:gridCol w:w="970"/>
        <w:gridCol w:w="144"/>
        <w:gridCol w:w="936"/>
        <w:gridCol w:w="109"/>
        <w:gridCol w:w="971"/>
        <w:gridCol w:w="109"/>
        <w:gridCol w:w="971"/>
        <w:gridCol w:w="144"/>
        <w:gridCol w:w="936"/>
        <w:gridCol w:w="106"/>
        <w:gridCol w:w="974"/>
      </w:tblGrid>
      <w:tr w:rsidR="00DC4EA8" w:rsidRPr="006666FA" w14:paraId="1F596948" w14:textId="77777777" w:rsidTr="00664582">
        <w:trPr>
          <w:cantSplit/>
          <w:trHeight w:val="164"/>
          <w:tblHeader/>
        </w:trPr>
        <w:tc>
          <w:tcPr>
            <w:tcW w:w="2250" w:type="dxa"/>
            <w:vAlign w:val="bottom"/>
          </w:tcPr>
          <w:p w14:paraId="1E80920A" w14:textId="77777777" w:rsidR="00DC4EA8" w:rsidRPr="006666FA" w:rsidRDefault="00DC4EA8" w:rsidP="00664582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456F5D07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470" w:type="dxa"/>
            <w:gridSpan w:val="13"/>
          </w:tcPr>
          <w:p w14:paraId="5C50B5C0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DC4EA8" w:rsidRPr="006666FA" w14:paraId="45FC4CA3" w14:textId="77777777" w:rsidTr="00664582">
        <w:trPr>
          <w:cantSplit/>
          <w:trHeight w:val="1055"/>
          <w:tblHeader/>
        </w:trPr>
        <w:tc>
          <w:tcPr>
            <w:tcW w:w="2250" w:type="dxa"/>
            <w:vAlign w:val="bottom"/>
          </w:tcPr>
          <w:p w14:paraId="4428C387" w14:textId="77777777" w:rsidR="00DC4EA8" w:rsidRPr="006666FA" w:rsidRDefault="00DC4EA8" w:rsidP="00664582">
            <w:pPr>
              <w:tabs>
                <w:tab w:val="left" w:pos="2171"/>
              </w:tabs>
              <w:spacing w:line="30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6AE1D9BF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756B6E11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356A81C8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</w:p>
          <w:p w14:paraId="52019605" w14:textId="0468786D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left="-54" w:right="-4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1E518C8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11" w:type="dxa"/>
          </w:tcPr>
          <w:p w14:paraId="6CF477C3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79A35C23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44" w:type="dxa"/>
          </w:tcPr>
          <w:p w14:paraId="0B12A4ED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54DD576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ยานพาหนะ</w:t>
            </w:r>
          </w:p>
        </w:tc>
        <w:tc>
          <w:tcPr>
            <w:tcW w:w="109" w:type="dxa"/>
          </w:tcPr>
          <w:p w14:paraId="76030700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6D3083DB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09" w:type="dxa"/>
          </w:tcPr>
          <w:p w14:paraId="793F684F" w14:textId="77777777" w:rsidR="00DC4EA8" w:rsidRPr="006666FA" w:rsidRDefault="00DC4EA8" w:rsidP="00664582">
            <w:pPr>
              <w:tabs>
                <w:tab w:val="left" w:pos="540"/>
              </w:tabs>
              <w:spacing w:line="300" w:lineRule="exact"/>
              <w:ind w:left="-114" w:right="-10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1091935E" w14:textId="77777777" w:rsidR="00DC4EA8" w:rsidRPr="006666FA" w:rsidRDefault="00DC4EA8" w:rsidP="00664582">
            <w:pPr>
              <w:tabs>
                <w:tab w:val="left" w:pos="540"/>
              </w:tabs>
              <w:spacing w:line="300" w:lineRule="exact"/>
              <w:ind w:left="-66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 ติดตั้งแล</w:t>
            </w: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144" w:type="dxa"/>
          </w:tcPr>
          <w:p w14:paraId="3BCF2995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6" w:type="dxa"/>
            <w:vAlign w:val="bottom"/>
          </w:tcPr>
          <w:p w14:paraId="7B1811B4" w14:textId="77777777" w:rsidR="00B16C35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</w:t>
            </w:r>
          </w:p>
          <w:p w14:paraId="157B07F5" w14:textId="5B482DF6" w:rsidR="00DC4EA8" w:rsidRPr="00B16C35" w:rsidRDefault="00B16C35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และติดตั้ง</w:t>
            </w:r>
          </w:p>
        </w:tc>
        <w:tc>
          <w:tcPr>
            <w:tcW w:w="106" w:type="dxa"/>
          </w:tcPr>
          <w:p w14:paraId="2BECF8C7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3D10BBAA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รวม</w:t>
            </w:r>
          </w:p>
        </w:tc>
      </w:tr>
      <w:tr w:rsidR="00DC4EA8" w:rsidRPr="006666FA" w14:paraId="31E5D800" w14:textId="77777777" w:rsidTr="00664582">
        <w:trPr>
          <w:cantSplit/>
          <w:trHeight w:val="101"/>
          <w:tblHeader/>
        </w:trPr>
        <w:tc>
          <w:tcPr>
            <w:tcW w:w="2250" w:type="dxa"/>
          </w:tcPr>
          <w:p w14:paraId="7B14E7EC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6C123959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7470" w:type="dxa"/>
            <w:gridSpan w:val="13"/>
          </w:tcPr>
          <w:p w14:paraId="122F0BD6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DC4EA8" w:rsidRPr="006666FA" w14:paraId="52A804CC" w14:textId="77777777" w:rsidTr="00664582">
        <w:trPr>
          <w:cantSplit/>
          <w:trHeight w:val="164"/>
        </w:trPr>
        <w:tc>
          <w:tcPr>
            <w:tcW w:w="2250" w:type="dxa"/>
          </w:tcPr>
          <w:p w14:paraId="55733F79" w14:textId="77777777" w:rsidR="00DC4EA8" w:rsidRPr="006666FA" w:rsidRDefault="00DC4EA8" w:rsidP="00664582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4156DE1F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left="146"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vAlign w:val="bottom"/>
          </w:tcPr>
          <w:p w14:paraId="3C942AF2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11" w:type="dxa"/>
          </w:tcPr>
          <w:p w14:paraId="1B405E08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0" w:type="dxa"/>
            <w:vAlign w:val="bottom"/>
          </w:tcPr>
          <w:p w14:paraId="0F6423C3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741"/>
                <w:tab w:val="decimal" w:pos="84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44" w:type="dxa"/>
          </w:tcPr>
          <w:p w14:paraId="0FBCB4ED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5575ADB4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09" w:type="dxa"/>
          </w:tcPr>
          <w:p w14:paraId="1E95C8C8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34453D4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  <w:tab w:val="decimal" w:pos="84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09" w:type="dxa"/>
          </w:tcPr>
          <w:p w14:paraId="1F50EE8B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vAlign w:val="bottom"/>
          </w:tcPr>
          <w:p w14:paraId="7EDC0E27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44" w:type="dxa"/>
          </w:tcPr>
          <w:p w14:paraId="5B17EF31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14:paraId="404022E9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106" w:type="dxa"/>
          </w:tcPr>
          <w:p w14:paraId="77882500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vAlign w:val="bottom"/>
          </w:tcPr>
          <w:p w14:paraId="3D006178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</w:tr>
      <w:tr w:rsidR="00DC4EA8" w:rsidRPr="00EA2088" w14:paraId="1F013880" w14:textId="77777777" w:rsidTr="00664582">
        <w:trPr>
          <w:cantSplit/>
          <w:trHeight w:val="164"/>
        </w:trPr>
        <w:tc>
          <w:tcPr>
            <w:tcW w:w="2250" w:type="dxa"/>
          </w:tcPr>
          <w:p w14:paraId="12CCD589" w14:textId="77777777" w:rsidR="00DC4EA8" w:rsidRPr="006666FA" w:rsidRDefault="00DC4EA8" w:rsidP="00664582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2565</w:t>
            </w:r>
          </w:p>
        </w:tc>
        <w:tc>
          <w:tcPr>
            <w:tcW w:w="720" w:type="dxa"/>
          </w:tcPr>
          <w:p w14:paraId="5728B0ED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15"/>
              </w:tabs>
              <w:spacing w:line="300" w:lineRule="exact"/>
              <w:ind w:left="146" w:right="11"/>
              <w:jc w:val="center"/>
              <w:rPr>
                <w:rFonts w:asciiTheme="majorBidi" w:hAnsiTheme="majorBidi" w:cstheme="majorBidi"/>
                <w:bCs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F184ADD" w14:textId="77777777" w:rsidR="00DC4EA8" w:rsidRPr="007E5EB6" w:rsidRDefault="00DC4EA8" w:rsidP="006645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135</w:t>
            </w: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050</w:t>
            </w:r>
          </w:p>
        </w:tc>
        <w:tc>
          <w:tcPr>
            <w:tcW w:w="111" w:type="dxa"/>
          </w:tcPr>
          <w:p w14:paraId="71FCE729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vAlign w:val="bottom"/>
          </w:tcPr>
          <w:p w14:paraId="0E3CF8CC" w14:textId="77777777" w:rsidR="00DC4EA8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814</w:t>
            </w: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993</w:t>
            </w:r>
          </w:p>
        </w:tc>
        <w:tc>
          <w:tcPr>
            <w:tcW w:w="144" w:type="dxa"/>
          </w:tcPr>
          <w:p w14:paraId="542168F9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20C50182" w14:textId="77777777" w:rsidR="00DC4EA8" w:rsidRPr="007E5EB6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34</w:t>
            </w: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832</w:t>
            </w:r>
          </w:p>
        </w:tc>
        <w:tc>
          <w:tcPr>
            <w:tcW w:w="109" w:type="dxa"/>
          </w:tcPr>
          <w:p w14:paraId="40D7A507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vAlign w:val="bottom"/>
          </w:tcPr>
          <w:p w14:paraId="2BE2DE5A" w14:textId="77777777" w:rsidR="00DC4EA8" w:rsidRPr="009A7412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9A741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100,038</w:t>
            </w:r>
          </w:p>
        </w:tc>
        <w:tc>
          <w:tcPr>
            <w:tcW w:w="109" w:type="dxa"/>
          </w:tcPr>
          <w:p w14:paraId="3978F03F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vAlign w:val="bottom"/>
          </w:tcPr>
          <w:p w14:paraId="6FA57AA6" w14:textId="77777777" w:rsidR="00DC4EA8" w:rsidRPr="00EA2088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68</w:t>
            </w: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919</w:t>
            </w:r>
          </w:p>
        </w:tc>
        <w:tc>
          <w:tcPr>
            <w:tcW w:w="144" w:type="dxa"/>
          </w:tcPr>
          <w:p w14:paraId="3A5F235F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EDCD118" w14:textId="77777777" w:rsidR="00DC4EA8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83</w:t>
            </w: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348</w:t>
            </w:r>
          </w:p>
        </w:tc>
        <w:tc>
          <w:tcPr>
            <w:tcW w:w="106" w:type="dxa"/>
          </w:tcPr>
          <w:p w14:paraId="284E80E7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14:paraId="66B3E912" w14:textId="77777777" w:rsidR="00DC4EA8" w:rsidRPr="00EA2088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</w:t>
            </w: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237</w:t>
            </w: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180</w:t>
            </w:r>
          </w:p>
        </w:tc>
      </w:tr>
      <w:tr w:rsidR="00DC4EA8" w:rsidRPr="006666FA" w14:paraId="0293567F" w14:textId="77777777" w:rsidTr="00664582">
        <w:trPr>
          <w:cantSplit/>
          <w:trHeight w:val="164"/>
        </w:trPr>
        <w:tc>
          <w:tcPr>
            <w:tcW w:w="2250" w:type="dxa"/>
          </w:tcPr>
          <w:p w14:paraId="0CE13BA1" w14:textId="77777777" w:rsidR="00DC4EA8" w:rsidRPr="006666FA" w:rsidRDefault="00DC4EA8" w:rsidP="00664582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 xml:space="preserve">ณ 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วันที่ 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 w:bidi="th-TH"/>
              </w:rPr>
              <w:t xml:space="preserve"> ธันวาคม 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2566</w:t>
            </w:r>
          </w:p>
        </w:tc>
        <w:tc>
          <w:tcPr>
            <w:tcW w:w="720" w:type="dxa"/>
          </w:tcPr>
          <w:p w14:paraId="37B93AA6" w14:textId="77777777" w:rsidR="00DC4EA8" w:rsidRPr="006666FA" w:rsidRDefault="00DC4EA8" w:rsidP="00664582">
            <w:pPr>
              <w:pStyle w:val="acctfourfigures"/>
              <w:tabs>
                <w:tab w:val="decimal" w:pos="727"/>
              </w:tabs>
              <w:spacing w:line="300" w:lineRule="exact"/>
              <w:ind w:left="146"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0BBDC2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52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135</w:t>
            </w:r>
            <w:r w:rsidRPr="00852A0B">
              <w:rPr>
                <w:rFonts w:asciiTheme="majorBidi" w:hAnsiTheme="majorBidi" w:cstheme="majorBidi"/>
                <w:b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5"/>
                <w:szCs w:val="25"/>
                <w:lang w:val="en-US"/>
              </w:rPr>
              <w:t>050</w:t>
            </w:r>
          </w:p>
        </w:tc>
        <w:tc>
          <w:tcPr>
            <w:tcW w:w="111" w:type="dxa"/>
          </w:tcPr>
          <w:p w14:paraId="557B91F1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ABBEC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922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962</w:t>
            </w:r>
          </w:p>
        </w:tc>
        <w:tc>
          <w:tcPr>
            <w:tcW w:w="144" w:type="dxa"/>
          </w:tcPr>
          <w:p w14:paraId="4B27F964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97550F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257</w:t>
            </w:r>
          </w:p>
        </w:tc>
        <w:tc>
          <w:tcPr>
            <w:tcW w:w="109" w:type="dxa"/>
          </w:tcPr>
          <w:p w14:paraId="63A6FCAF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38B66B" w14:textId="77777777" w:rsidR="00DC4EA8" w:rsidRPr="009A7412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108</w:t>
            </w:r>
            <w:r w:rsidRPr="009A741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918</w:t>
            </w:r>
          </w:p>
        </w:tc>
        <w:tc>
          <w:tcPr>
            <w:tcW w:w="109" w:type="dxa"/>
          </w:tcPr>
          <w:p w14:paraId="52BAEF7A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81F588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975</w:t>
            </w:r>
          </w:p>
        </w:tc>
        <w:tc>
          <w:tcPr>
            <w:tcW w:w="144" w:type="dxa"/>
          </w:tcPr>
          <w:p w14:paraId="5CB556EB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D46085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202</w:t>
            </w:r>
          </w:p>
        </w:tc>
        <w:tc>
          <w:tcPr>
            <w:tcW w:w="106" w:type="dxa"/>
          </w:tcPr>
          <w:p w14:paraId="75879E69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D52903" w14:textId="77777777" w:rsidR="00DC4EA8" w:rsidRPr="006666FA" w:rsidRDefault="00DC4EA8" w:rsidP="00664582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146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384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</w:t>
            </w:r>
            <w:r w:rsidRPr="00C64585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64</w:t>
            </w:r>
          </w:p>
        </w:tc>
      </w:tr>
    </w:tbl>
    <w:p w14:paraId="08175E6B" w14:textId="77777777" w:rsidR="00DC4EA8" w:rsidRPr="00572FFD" w:rsidRDefault="00DC4EA8" w:rsidP="00D91AA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FFFA31" w14:textId="221540B0" w:rsidR="00D91AA2" w:rsidRPr="001F7214" w:rsidRDefault="00D91AA2" w:rsidP="00D91AA2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ขอ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งที่ดิน อาคารและอุปกรณ์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ซึ่งได้คิดค่าเสื่อมราคาเต็มจำนวนแล้วแต่ยังคงใช้งานจนถึง ณ วันที่</w:t>
      </w:r>
      <w:r w:rsidR="00F1247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                        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2566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425</w:t>
      </w:r>
      <w:r w:rsidR="007E4ACC">
        <w:rPr>
          <w:rFonts w:asciiTheme="majorBidi" w:eastAsia="MS Mincho" w:hAnsiTheme="majorBidi" w:cstheme="majorBidi"/>
          <w:sz w:val="30"/>
          <w:szCs w:val="30"/>
          <w:lang w:val="en-US" w:bidi="th-TH"/>
        </w:rPr>
        <w:t>.5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9A644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C64585" w:rsidRPr="00C64585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2565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64585" w:rsidRPr="00C64585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393</w:t>
      </w:r>
      <w:r w:rsidR="007E4ACC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.4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482DE24C" w14:textId="28FBAB96" w:rsidR="00D91AA2" w:rsidRPr="00572FFD" w:rsidRDefault="00572FFD" w:rsidP="00D91AA2">
      <w:pPr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ab/>
      </w:r>
    </w:p>
    <w:p w14:paraId="234F55CD" w14:textId="77777777" w:rsidR="00D91AA2" w:rsidRDefault="00D91AA2" w:rsidP="00D91AA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99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59B6B4C" w14:textId="77777777" w:rsidR="00D91AA2" w:rsidRPr="007E4ACC" w:rsidRDefault="00D91AA2" w:rsidP="00D91AA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00393" w14:textId="1BB98A67" w:rsidR="00D91AA2" w:rsidRPr="00891993" w:rsidRDefault="00D91AA2" w:rsidP="00D91AA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9199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89199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66</w:t>
      </w:r>
      <w:r w:rsidRPr="0089199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สินทรัพย์</w:t>
      </w:r>
      <w:r w:rsidRPr="0089199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891993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891993">
        <w:rPr>
          <w:rFonts w:asciiTheme="majorBidi" w:hAnsiTheme="majorBidi" w:cstheme="majorBidi"/>
          <w:sz w:val="30"/>
          <w:szCs w:val="30"/>
          <w:cs/>
        </w:rPr>
        <w:t>มูลค่าตามบัญชีจำนวน</w:t>
      </w:r>
      <w:r w:rsidRPr="00891993">
        <w:rPr>
          <w:rFonts w:asciiTheme="majorBidi" w:hAnsiTheme="majorBidi" w:cstheme="majorBidi"/>
          <w:sz w:val="30"/>
          <w:szCs w:val="30"/>
        </w:rPr>
        <w:t xml:space="preserve"> </w:t>
      </w:r>
      <w:r w:rsidR="00D256DD">
        <w:rPr>
          <w:rFonts w:asciiTheme="majorBidi" w:hAnsiTheme="majorBidi" w:cstheme="majorBidi"/>
          <w:sz w:val="30"/>
          <w:szCs w:val="30"/>
        </w:rPr>
        <w:t>604.0</w:t>
      </w:r>
      <w:r w:rsidRPr="00891993">
        <w:rPr>
          <w:rFonts w:asciiTheme="majorBidi" w:hAnsiTheme="majorBidi" w:cstheme="majorBidi"/>
          <w:sz w:val="30"/>
          <w:szCs w:val="30"/>
        </w:rPr>
        <w:t xml:space="preserve"> </w:t>
      </w:r>
      <w:r w:rsidRPr="0089199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91993">
        <w:rPr>
          <w:rFonts w:asciiTheme="majorBidi" w:hAnsiTheme="majorBidi" w:cstheme="majorBidi"/>
          <w:sz w:val="30"/>
          <w:szCs w:val="30"/>
        </w:rPr>
        <w:t xml:space="preserve"> </w:t>
      </w:r>
      <w:r w:rsidRPr="0089199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89199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62</w:t>
      </w:r>
      <w:r w:rsidR="00F1247F">
        <w:rPr>
          <w:rFonts w:asciiTheme="majorBidi" w:hAnsiTheme="majorBidi" w:cstheme="majorBidi"/>
          <w:i/>
          <w:iCs/>
          <w:sz w:val="30"/>
          <w:szCs w:val="30"/>
          <w:lang w:val="en-US"/>
        </w:rPr>
        <w:t>8.7</w:t>
      </w:r>
      <w:r w:rsidRPr="008919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199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87193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           </w:t>
      </w:r>
      <w:r w:rsidRPr="008919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1993">
        <w:rPr>
          <w:rFonts w:asciiTheme="majorBidi" w:hAnsiTheme="majorBidi" w:cstheme="majorBidi"/>
          <w:sz w:val="30"/>
          <w:szCs w:val="30"/>
          <w:cs/>
        </w:rPr>
        <w:t>ได้</w:t>
      </w:r>
      <w:r w:rsidRPr="00891993">
        <w:rPr>
          <w:rFonts w:asciiTheme="majorBidi" w:hAnsiTheme="majorBidi" w:cstheme="majorBidi"/>
          <w:sz w:val="30"/>
          <w:szCs w:val="30"/>
          <w:cs/>
          <w:lang w:bidi="th-TH"/>
        </w:rPr>
        <w:t>นำไป</w:t>
      </w:r>
      <w:r w:rsidRPr="00891993">
        <w:rPr>
          <w:rFonts w:asciiTheme="majorBidi" w:hAnsiTheme="majorBidi" w:cstheme="majorBidi"/>
          <w:sz w:val="30"/>
          <w:szCs w:val="30"/>
          <w:cs/>
        </w:rPr>
        <w:t>เป็นหลักประกันเงินกู้ยืม</w:t>
      </w:r>
      <w:r w:rsidRPr="009A644D">
        <w:rPr>
          <w:rFonts w:asciiTheme="majorBidi" w:hAnsiTheme="majorBidi" w:cstheme="majorBidi"/>
          <w:sz w:val="30"/>
          <w:szCs w:val="30"/>
          <w:cs/>
        </w:rPr>
        <w:t xml:space="preserve">ธนาคาร (ดูหมายเหตุข้อ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9A644D">
        <w:rPr>
          <w:rFonts w:asciiTheme="majorBidi" w:hAnsiTheme="majorBidi" w:cstheme="majorBidi"/>
          <w:sz w:val="30"/>
          <w:szCs w:val="30"/>
          <w:cs/>
        </w:rPr>
        <w:t>)</w:t>
      </w:r>
    </w:p>
    <w:p w14:paraId="3245E463" w14:textId="4CBD7844" w:rsidR="00D91AA2" w:rsidRDefault="00D91AA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BBBB98C" w14:textId="0BC9F878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E4DC771" w14:textId="68E92E90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4AC3576" w14:textId="6D8BBFF7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550473D" w14:textId="13C9C734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EEBD9C7" w14:textId="790E707F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9FEA3BC" w14:textId="78DC36D7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330C440" w14:textId="0E8F5E5E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23ED27" w14:textId="564DC310" w:rsidR="00641489" w:rsidRDefault="00641489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0412B1C" w14:textId="5F1F9308" w:rsidR="00641489" w:rsidRDefault="00641489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9588D25" w14:textId="352BBA9B" w:rsidR="00641489" w:rsidRDefault="00641489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9A290F1" w14:textId="1C9F5614" w:rsidR="00641489" w:rsidRDefault="00641489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7B5FFA7" w14:textId="0C1D80F7" w:rsidR="00641489" w:rsidRDefault="00641489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2E9284B" w14:textId="77777777" w:rsidR="00641489" w:rsidRDefault="00641489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51233FE" w14:textId="16617636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400AE6A" w14:textId="192FE636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9F66F4" w14:textId="77777777" w:rsidR="00A10892" w:rsidRDefault="00A10892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557"/>
        <w:gridCol w:w="243"/>
        <w:gridCol w:w="1332"/>
        <w:gridCol w:w="270"/>
        <w:gridCol w:w="1296"/>
      </w:tblGrid>
      <w:tr w:rsidR="00A10892" w:rsidRPr="006666FA" w14:paraId="6A304239" w14:textId="77777777" w:rsidTr="00A10892">
        <w:tc>
          <w:tcPr>
            <w:tcW w:w="2790" w:type="dxa"/>
            <w:shd w:val="clear" w:color="auto" w:fill="auto"/>
          </w:tcPr>
          <w:p w14:paraId="52052941" w14:textId="77777777" w:rsidR="00A10892" w:rsidRPr="00395767" w:rsidRDefault="00A10892" w:rsidP="00F171DE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8" w:type="dxa"/>
            <w:gridSpan w:val="7"/>
            <w:shd w:val="clear" w:color="auto" w:fill="auto"/>
          </w:tcPr>
          <w:p w14:paraId="57476D12" w14:textId="0A7382F7" w:rsidR="00A10892" w:rsidRPr="00395767" w:rsidRDefault="00A10892" w:rsidP="00F171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04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0892" w:rsidRPr="006666FA" w14:paraId="24DB63BA" w14:textId="77777777" w:rsidTr="00A10892">
        <w:tc>
          <w:tcPr>
            <w:tcW w:w="2790" w:type="dxa"/>
            <w:shd w:val="clear" w:color="auto" w:fill="auto"/>
          </w:tcPr>
          <w:p w14:paraId="58697A1E" w14:textId="77777777" w:rsidR="00A10892" w:rsidRPr="00395767" w:rsidRDefault="00A10892" w:rsidP="00A10892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DCBB178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7EC2F0" w14:textId="7C66B24A" w:rsidR="00A10892" w:rsidRPr="00DB2D6B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163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  <w:r w:rsidR="00DB2D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57095C8F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D30BEF4" w14:textId="548E30C1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15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163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</w:t>
            </w:r>
            <w:r w:rsidRPr="00B163A9">
              <w:rPr>
                <w:rFonts w:asciiTheme="majorBidi" w:hAnsiTheme="majorBidi" w:cstheme="majorBidi"/>
                <w:sz w:val="30"/>
                <w:szCs w:val="30"/>
                <w:cs/>
              </w:rPr>
              <w:t>แล</w:t>
            </w:r>
            <w:r w:rsidRPr="00B163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ะเครื่องใช้สำนักงาน</w:t>
            </w:r>
          </w:p>
        </w:tc>
        <w:tc>
          <w:tcPr>
            <w:tcW w:w="243" w:type="dxa"/>
            <w:shd w:val="clear" w:color="auto" w:fill="auto"/>
          </w:tcPr>
          <w:p w14:paraId="721A6AC8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7A7F7A2E" w14:textId="06B22CA0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3" w:right="-123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B163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DB2D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077F3CE9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3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2CF2534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01262AE7" w14:textId="77777777" w:rsid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  <w:p w14:paraId="37507669" w14:textId="1FD31DAD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36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10892" w:rsidRPr="006666FA" w14:paraId="184CAE9B" w14:textId="77777777" w:rsidTr="00A10892">
        <w:tc>
          <w:tcPr>
            <w:tcW w:w="2790" w:type="dxa"/>
            <w:shd w:val="clear" w:color="auto" w:fill="auto"/>
          </w:tcPr>
          <w:p w14:paraId="0F8D9849" w14:textId="77777777" w:rsidR="00A10892" w:rsidRPr="006705E2" w:rsidRDefault="00A10892" w:rsidP="00A10892">
            <w:pPr>
              <w:spacing w:line="240" w:lineRule="auto"/>
              <w:ind w:left="432"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18" w:type="dxa"/>
            <w:gridSpan w:val="7"/>
            <w:shd w:val="clear" w:color="auto" w:fill="auto"/>
          </w:tcPr>
          <w:p w14:paraId="0251D45D" w14:textId="77777777" w:rsidR="00A10892" w:rsidRPr="00395767" w:rsidRDefault="00A10892" w:rsidP="00A10892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10892" w:rsidRPr="006666FA" w14:paraId="59ED6E5F" w14:textId="77777777" w:rsidTr="00A10892">
        <w:tc>
          <w:tcPr>
            <w:tcW w:w="2790" w:type="dxa"/>
            <w:shd w:val="clear" w:color="auto" w:fill="auto"/>
          </w:tcPr>
          <w:p w14:paraId="50D33A57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5271F7C4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3B0413" w14:textId="77777777" w:rsidR="00A10892" w:rsidRPr="00A10892" w:rsidRDefault="00A10892" w:rsidP="00A10892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68183FFD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55BCD1E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2DD8A335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FA01A4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41DE52B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10892" w:rsidRPr="006666FA" w14:paraId="3B2200EB" w14:textId="77777777" w:rsidTr="00A10892">
        <w:tc>
          <w:tcPr>
            <w:tcW w:w="2790" w:type="dxa"/>
            <w:shd w:val="clear" w:color="auto" w:fill="auto"/>
          </w:tcPr>
          <w:p w14:paraId="04B024DB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7482A013" w14:textId="3F578683" w:rsidR="00A10892" w:rsidRPr="00A10892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3F3C9" w14:textId="77777777" w:rsidR="00A10892" w:rsidRPr="00A10892" w:rsidRDefault="00A10892" w:rsidP="00A10892">
            <w:pPr>
              <w:tabs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3EC3BAA" w14:textId="390CF9BD" w:rsidR="00A10892" w:rsidRPr="00A10892" w:rsidRDefault="00A10892" w:rsidP="00A10892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1089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5,165</w:t>
            </w:r>
          </w:p>
        </w:tc>
        <w:tc>
          <w:tcPr>
            <w:tcW w:w="243" w:type="dxa"/>
            <w:shd w:val="clear" w:color="auto" w:fill="auto"/>
          </w:tcPr>
          <w:p w14:paraId="68B9B3D5" w14:textId="77777777" w:rsidR="00A10892" w:rsidRPr="009D213F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3734F2BB" w14:textId="1CCFBD48" w:rsidR="00A10892" w:rsidRPr="009D213F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50CF8C" w14:textId="77777777" w:rsidR="00A10892" w:rsidRPr="009D213F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36D8A6" w14:textId="5381FC7E" w:rsidR="00A10892" w:rsidRPr="009D213F" w:rsidRDefault="00A10892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1089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5,165</w:t>
            </w:r>
          </w:p>
        </w:tc>
      </w:tr>
      <w:tr w:rsidR="00A10892" w:rsidRPr="006666FA" w14:paraId="58225499" w14:textId="77777777" w:rsidTr="00A10892">
        <w:tc>
          <w:tcPr>
            <w:tcW w:w="2790" w:type="dxa"/>
            <w:shd w:val="clear" w:color="auto" w:fill="auto"/>
          </w:tcPr>
          <w:p w14:paraId="2289FC15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2987AC3" w14:textId="1BD02F5A" w:rsidR="00A10892" w:rsidRPr="00A10892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A491B" w14:textId="77777777" w:rsidR="00A10892" w:rsidRPr="00A10892" w:rsidRDefault="00A10892" w:rsidP="00A10892">
            <w:pPr>
              <w:tabs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75C36879" w14:textId="7E97B38A" w:rsidR="00A10892" w:rsidRPr="00A10892" w:rsidRDefault="00A10892" w:rsidP="00A10892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1089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1,920</w:t>
            </w:r>
          </w:p>
        </w:tc>
        <w:tc>
          <w:tcPr>
            <w:tcW w:w="243" w:type="dxa"/>
            <w:shd w:val="clear" w:color="auto" w:fill="auto"/>
          </w:tcPr>
          <w:p w14:paraId="648BD7BA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63DFD874" w14:textId="689D2847" w:rsidR="00A10892" w:rsidRPr="00395767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7FCAD6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A952E69" w14:textId="64E081FB" w:rsidR="00A10892" w:rsidRPr="00395767" w:rsidRDefault="00A10892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10892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1,920</w:t>
            </w:r>
          </w:p>
        </w:tc>
      </w:tr>
      <w:tr w:rsidR="00A10892" w:rsidRPr="006666FA" w14:paraId="5F2C2B2C" w14:textId="77777777" w:rsidTr="00A10892">
        <w:tc>
          <w:tcPr>
            <w:tcW w:w="2790" w:type="dxa"/>
            <w:shd w:val="clear" w:color="auto" w:fill="auto"/>
          </w:tcPr>
          <w:p w14:paraId="32BAE5D3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0FA884" w14:textId="77777777" w:rsidR="00A10892" w:rsidRPr="00A10892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C0BA20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2B1463B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5DFE86C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59E470C5" w14:textId="77777777" w:rsidR="00A10892" w:rsidRPr="00395767" w:rsidRDefault="00A10892" w:rsidP="00BB25DE">
            <w:pPr>
              <w:tabs>
                <w:tab w:val="decimal" w:pos="61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C717E0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EBABD8" w14:textId="77777777" w:rsidR="00A10892" w:rsidRPr="00395767" w:rsidRDefault="00A10892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10892" w:rsidRPr="006666FA" w14:paraId="4C8B6A62" w14:textId="77777777" w:rsidTr="00A10892">
        <w:tc>
          <w:tcPr>
            <w:tcW w:w="2790" w:type="dxa"/>
            <w:shd w:val="clear" w:color="auto" w:fill="auto"/>
          </w:tcPr>
          <w:p w14:paraId="3C812F8B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309CB4D" w14:textId="1CB5486B" w:rsidR="00A10892" w:rsidRPr="00D0463E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C920B6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63F8DADB" w14:textId="55961469" w:rsidR="00A10892" w:rsidRPr="00D0463E" w:rsidRDefault="00A10892" w:rsidP="00BB25D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7,085</w:t>
            </w:r>
          </w:p>
        </w:tc>
        <w:tc>
          <w:tcPr>
            <w:tcW w:w="243" w:type="dxa"/>
            <w:shd w:val="clear" w:color="auto" w:fill="auto"/>
          </w:tcPr>
          <w:p w14:paraId="5CF0DD3F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1F64A3FD" w14:textId="29502A8E" w:rsidR="00A10892" w:rsidRPr="00D0463E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3DC2D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0529E31" w14:textId="113FCFD2" w:rsidR="00A10892" w:rsidRPr="00D0463E" w:rsidRDefault="00BB25DE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7,085</w:t>
            </w:r>
          </w:p>
        </w:tc>
      </w:tr>
      <w:tr w:rsidR="00A10892" w:rsidRPr="006704C3" w14:paraId="18C6509C" w14:textId="77777777" w:rsidTr="00A10892">
        <w:tc>
          <w:tcPr>
            <w:tcW w:w="2790" w:type="dxa"/>
            <w:shd w:val="clear" w:color="auto" w:fill="auto"/>
          </w:tcPr>
          <w:p w14:paraId="1B7D0E5E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279CDAAE" w14:textId="71A7F79A" w:rsidR="00A10892" w:rsidRPr="00A10892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E1755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B51F4B7" w14:textId="4C2CDFE9" w:rsidR="00A10892" w:rsidRPr="00A10892" w:rsidRDefault="00A10892" w:rsidP="00BB25D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3,330</w:t>
            </w:r>
          </w:p>
        </w:tc>
        <w:tc>
          <w:tcPr>
            <w:tcW w:w="243" w:type="dxa"/>
            <w:shd w:val="clear" w:color="auto" w:fill="auto"/>
          </w:tcPr>
          <w:p w14:paraId="2225EC58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23E8B9F9" w14:textId="4FC6273F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11,544</w:t>
            </w:r>
          </w:p>
        </w:tc>
        <w:tc>
          <w:tcPr>
            <w:tcW w:w="270" w:type="dxa"/>
            <w:shd w:val="clear" w:color="auto" w:fill="auto"/>
          </w:tcPr>
          <w:p w14:paraId="32333C4E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29D54AC" w14:textId="3160B77A" w:rsidR="00A10892" w:rsidRPr="00395767" w:rsidRDefault="00BB25DE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14,874</w:t>
            </w:r>
          </w:p>
        </w:tc>
      </w:tr>
      <w:tr w:rsidR="00A10892" w:rsidRPr="006666FA" w14:paraId="1563C821" w14:textId="77777777" w:rsidTr="00A10892">
        <w:tc>
          <w:tcPr>
            <w:tcW w:w="2790" w:type="dxa"/>
            <w:shd w:val="clear" w:color="auto" w:fill="auto"/>
          </w:tcPr>
          <w:p w14:paraId="2429E31D" w14:textId="30BDACB6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193E77"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US" w:bidi="th-TH"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FAA1F5" w14:textId="60EF328E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5,690</w:t>
            </w:r>
          </w:p>
        </w:tc>
        <w:tc>
          <w:tcPr>
            <w:tcW w:w="270" w:type="dxa"/>
            <w:shd w:val="clear" w:color="auto" w:fill="auto"/>
          </w:tcPr>
          <w:p w14:paraId="2B241D5B" w14:textId="77777777" w:rsidR="00A10892" w:rsidRPr="00A10892" w:rsidRDefault="00A10892" w:rsidP="00A10892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2386EE86" w14:textId="6878C715" w:rsidR="00A10892" w:rsidRPr="00A10892" w:rsidRDefault="00A10892" w:rsidP="00BB25D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3,465</w:t>
            </w:r>
          </w:p>
        </w:tc>
        <w:tc>
          <w:tcPr>
            <w:tcW w:w="243" w:type="dxa"/>
            <w:shd w:val="clear" w:color="auto" w:fill="auto"/>
          </w:tcPr>
          <w:p w14:paraId="0A794294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68FBEE92" w14:textId="3FE53E63" w:rsidR="00A10892" w:rsidRPr="00395767" w:rsidRDefault="00A10892" w:rsidP="00BB25D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(9,155)</w:t>
            </w:r>
          </w:p>
        </w:tc>
        <w:tc>
          <w:tcPr>
            <w:tcW w:w="270" w:type="dxa"/>
            <w:shd w:val="clear" w:color="auto" w:fill="auto"/>
          </w:tcPr>
          <w:p w14:paraId="23FC49D5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A92E59" w14:textId="666BA3AD" w:rsidR="00A10892" w:rsidRPr="00395767" w:rsidRDefault="00BB25DE" w:rsidP="00BB25DE">
            <w:pPr>
              <w:tabs>
                <w:tab w:val="decimal" w:pos="723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0892" w:rsidRPr="006666FA" w14:paraId="16288DAC" w14:textId="77777777" w:rsidTr="00A10892">
        <w:tc>
          <w:tcPr>
            <w:tcW w:w="2790" w:type="dxa"/>
            <w:shd w:val="clear" w:color="auto" w:fill="auto"/>
          </w:tcPr>
          <w:p w14:paraId="30014B84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AE344" w14:textId="1AC2AD2C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089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5,690</w:t>
            </w:r>
          </w:p>
        </w:tc>
        <w:tc>
          <w:tcPr>
            <w:tcW w:w="270" w:type="dxa"/>
            <w:shd w:val="clear" w:color="auto" w:fill="auto"/>
          </w:tcPr>
          <w:p w14:paraId="68AD7926" w14:textId="77777777" w:rsidR="00A10892" w:rsidRPr="00A10892" w:rsidRDefault="00A10892" w:rsidP="00A10892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D91A7" w14:textId="7A59F73C" w:rsidR="00A10892" w:rsidRPr="00BB25DE" w:rsidRDefault="00A10892" w:rsidP="00BB25D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13,880</w:t>
            </w:r>
          </w:p>
        </w:tc>
        <w:tc>
          <w:tcPr>
            <w:tcW w:w="243" w:type="dxa"/>
            <w:shd w:val="clear" w:color="auto" w:fill="auto"/>
          </w:tcPr>
          <w:p w14:paraId="3D998E42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3449B" w14:textId="4BD132CF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2,389</w:t>
            </w:r>
          </w:p>
        </w:tc>
        <w:tc>
          <w:tcPr>
            <w:tcW w:w="270" w:type="dxa"/>
            <w:shd w:val="clear" w:color="auto" w:fill="auto"/>
          </w:tcPr>
          <w:p w14:paraId="7D9BC4D9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BB12A" w14:textId="4266BE6E" w:rsidR="00A10892" w:rsidRPr="00A10892" w:rsidRDefault="00BB25DE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21,959</w:t>
            </w:r>
          </w:p>
        </w:tc>
      </w:tr>
      <w:tr w:rsidR="00A10892" w:rsidRPr="00395767" w14:paraId="1A65D1D6" w14:textId="77777777" w:rsidTr="00A10892">
        <w:tc>
          <w:tcPr>
            <w:tcW w:w="2790" w:type="dxa"/>
            <w:shd w:val="clear" w:color="auto" w:fill="auto"/>
          </w:tcPr>
          <w:p w14:paraId="2CCFCB2A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B1CF44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6948B5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2C171BE6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D961FB9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534BB587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7FD429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FAF3C0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A10892" w:rsidRPr="006666FA" w14:paraId="071897A1" w14:textId="77777777" w:rsidTr="00A10892">
        <w:tc>
          <w:tcPr>
            <w:tcW w:w="2790" w:type="dxa"/>
            <w:shd w:val="clear" w:color="auto" w:fill="auto"/>
          </w:tcPr>
          <w:p w14:paraId="4F2FC45A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</w:tcPr>
          <w:p w14:paraId="768C80B7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32EC63" w14:textId="77777777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7A347D7" w14:textId="7B9A39C4" w:rsidR="00A10892" w:rsidRPr="00A10892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E07CD95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6C66BC18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4AE54C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4B62C3" w14:textId="77777777" w:rsidR="00A10892" w:rsidRPr="00395767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10892" w:rsidRPr="006666FA" w14:paraId="1B68840D" w14:textId="77777777" w:rsidTr="00BB25DE">
        <w:tc>
          <w:tcPr>
            <w:tcW w:w="2790" w:type="dxa"/>
            <w:shd w:val="clear" w:color="auto" w:fill="auto"/>
          </w:tcPr>
          <w:p w14:paraId="557DA539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C64585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0385C37" w14:textId="7171C3DA" w:rsidR="00A10892" w:rsidRPr="00D0463E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68206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F26E410" w14:textId="3999CB22" w:rsidR="00A10892" w:rsidRPr="00D0463E" w:rsidRDefault="00A10892" w:rsidP="00BB25D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1,990</w:t>
            </w:r>
          </w:p>
        </w:tc>
        <w:tc>
          <w:tcPr>
            <w:tcW w:w="243" w:type="dxa"/>
            <w:shd w:val="clear" w:color="auto" w:fill="auto"/>
          </w:tcPr>
          <w:p w14:paraId="22082962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2E2859D6" w14:textId="20D534A3" w:rsidR="00A10892" w:rsidRPr="00D0463E" w:rsidRDefault="00BB25DE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0B3A49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2C7F0AB" w14:textId="31D7E830" w:rsidR="00A10892" w:rsidRPr="00D0463E" w:rsidRDefault="00BB25DE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1,990</w:t>
            </w:r>
          </w:p>
        </w:tc>
      </w:tr>
      <w:tr w:rsidR="00A10892" w:rsidRPr="006666FA" w14:paraId="4F0C82FF" w14:textId="77777777" w:rsidTr="00BB25DE">
        <w:tc>
          <w:tcPr>
            <w:tcW w:w="2790" w:type="dxa"/>
            <w:shd w:val="clear" w:color="auto" w:fill="auto"/>
          </w:tcPr>
          <w:p w14:paraId="139E957B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D95059" w14:textId="34737417" w:rsidR="00A10892" w:rsidRPr="00D0463E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C36CE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4CFF59D2" w14:textId="02AE3D49" w:rsidR="00A10892" w:rsidRPr="00D0463E" w:rsidRDefault="00A10892" w:rsidP="00BB25D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1,156</w:t>
            </w:r>
          </w:p>
        </w:tc>
        <w:tc>
          <w:tcPr>
            <w:tcW w:w="243" w:type="dxa"/>
            <w:shd w:val="clear" w:color="auto" w:fill="auto"/>
          </w:tcPr>
          <w:p w14:paraId="7B25B716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70EDB31C" w14:textId="2E511DCB" w:rsidR="00A10892" w:rsidRPr="00D0463E" w:rsidRDefault="00BB25DE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D3D91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32FE261" w14:textId="327C9EA9" w:rsidR="00A10892" w:rsidRPr="00D0463E" w:rsidRDefault="00BB25DE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1,156</w:t>
            </w:r>
          </w:p>
        </w:tc>
      </w:tr>
      <w:tr w:rsidR="00A10892" w:rsidRPr="006666FA" w14:paraId="52276A16" w14:textId="77777777" w:rsidTr="00BB25DE">
        <w:tc>
          <w:tcPr>
            <w:tcW w:w="2790" w:type="dxa"/>
            <w:shd w:val="clear" w:color="auto" w:fill="auto"/>
          </w:tcPr>
          <w:p w14:paraId="1B54D8EE" w14:textId="77777777" w:rsidR="00A10892" w:rsidRPr="00395767" w:rsidRDefault="00A10892" w:rsidP="00A10892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112EAC5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C545E7" w14:textId="77777777" w:rsidR="00A10892" w:rsidRPr="00D0463E" w:rsidRDefault="00A10892" w:rsidP="00A10892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4417B3EA" w14:textId="550F5EC2" w:rsidR="00A10892" w:rsidRPr="00D0463E" w:rsidRDefault="00A10892" w:rsidP="00BB25D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C5E01BB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1D754817" w14:textId="00A1AA50" w:rsidR="00A10892" w:rsidRPr="00D0463E" w:rsidRDefault="00A10892" w:rsidP="00BB25D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5B5613" w14:textId="77777777" w:rsidR="00A10892" w:rsidRPr="00D0463E" w:rsidRDefault="00A10892" w:rsidP="00A10892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1E7D3" w14:textId="06763A27" w:rsidR="00A10892" w:rsidRPr="00D0463E" w:rsidRDefault="00A10892" w:rsidP="00BB25D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463E" w:rsidRPr="006666FA" w14:paraId="74E5031B" w14:textId="77777777" w:rsidTr="00BB25DE">
        <w:tc>
          <w:tcPr>
            <w:tcW w:w="2790" w:type="dxa"/>
            <w:shd w:val="clear" w:color="auto" w:fill="auto"/>
          </w:tcPr>
          <w:p w14:paraId="4D1D9F10" w14:textId="77777777" w:rsidR="00D0463E" w:rsidRPr="00395767" w:rsidRDefault="00D0463E" w:rsidP="00D0463E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046C1730" w14:textId="0BB95EFB" w:rsidR="00D0463E" w:rsidRPr="00D0463E" w:rsidRDefault="00D0463E" w:rsidP="00D0463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22EE8" w14:textId="77777777" w:rsidR="00D0463E" w:rsidRPr="00D0463E" w:rsidRDefault="00D0463E" w:rsidP="00D0463E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518E4309" w14:textId="1BF6E1D5" w:rsidR="00D0463E" w:rsidRPr="00D0463E" w:rsidRDefault="00D0463E" w:rsidP="00D0463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3,146</w:t>
            </w:r>
          </w:p>
        </w:tc>
        <w:tc>
          <w:tcPr>
            <w:tcW w:w="243" w:type="dxa"/>
            <w:shd w:val="clear" w:color="auto" w:fill="auto"/>
          </w:tcPr>
          <w:p w14:paraId="59AE986B" w14:textId="77777777" w:rsidR="00D0463E" w:rsidRPr="00D0463E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1A1A2D25" w14:textId="694277BA" w:rsidR="00D0463E" w:rsidRPr="00D0463E" w:rsidRDefault="00D0463E" w:rsidP="00D0463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2A9F9" w14:textId="77777777" w:rsidR="00D0463E" w:rsidRPr="00D0463E" w:rsidRDefault="00D0463E" w:rsidP="00D0463E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D7FA4E1" w14:textId="35F8021F" w:rsidR="00D0463E" w:rsidRPr="00D0463E" w:rsidRDefault="00D0463E" w:rsidP="00C1384B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3,146</w:t>
            </w:r>
          </w:p>
        </w:tc>
      </w:tr>
      <w:tr w:rsidR="00D0463E" w:rsidRPr="006666FA" w14:paraId="37D97D1A" w14:textId="77777777" w:rsidTr="00BB25DE">
        <w:tc>
          <w:tcPr>
            <w:tcW w:w="2790" w:type="dxa"/>
            <w:shd w:val="clear" w:color="auto" w:fill="auto"/>
          </w:tcPr>
          <w:p w14:paraId="10B52BEE" w14:textId="77777777" w:rsidR="00D0463E" w:rsidRPr="00395767" w:rsidRDefault="00D0463E" w:rsidP="00D0463E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1630C86" w14:textId="50D19403" w:rsidR="00D0463E" w:rsidRPr="00A10892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1FE439F6" w14:textId="77777777" w:rsidR="00D0463E" w:rsidRPr="00A10892" w:rsidRDefault="00D0463E" w:rsidP="00D0463E">
            <w:pPr>
              <w:tabs>
                <w:tab w:val="decimal" w:pos="1048"/>
                <w:tab w:val="decimal" w:pos="1260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1905E93" w14:textId="03446E41" w:rsidR="00D0463E" w:rsidRPr="00A10892" w:rsidRDefault="00D0463E" w:rsidP="00D0463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1,504</w:t>
            </w:r>
          </w:p>
        </w:tc>
        <w:tc>
          <w:tcPr>
            <w:tcW w:w="243" w:type="dxa"/>
            <w:shd w:val="clear" w:color="auto" w:fill="auto"/>
          </w:tcPr>
          <w:p w14:paraId="6A88D676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1E985B64" w14:textId="471B7A38" w:rsidR="00D0463E" w:rsidRPr="00D0463E" w:rsidRDefault="00D0463E" w:rsidP="00D0463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6BBBB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58CDBCF" w14:textId="5291D379" w:rsidR="00D0463E" w:rsidRPr="00395767" w:rsidRDefault="00D0463E" w:rsidP="00D0463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</w:t>
            </w:r>
            <w:r w:rsidR="00722E4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</w:tr>
      <w:tr w:rsidR="00D0463E" w:rsidRPr="006666FA" w14:paraId="5EA80611" w14:textId="77777777" w:rsidTr="00BB25DE">
        <w:tc>
          <w:tcPr>
            <w:tcW w:w="2790" w:type="dxa"/>
            <w:shd w:val="clear" w:color="auto" w:fill="auto"/>
          </w:tcPr>
          <w:p w14:paraId="19CFA049" w14:textId="77777777" w:rsidR="00D0463E" w:rsidRPr="00395767" w:rsidRDefault="00D0463E" w:rsidP="00D0463E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3957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4DD78" w14:textId="01A89CF3" w:rsidR="00D0463E" w:rsidRPr="00D0463E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65F13356" w14:textId="77777777" w:rsidR="00D0463E" w:rsidRPr="00D0463E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B55E9" w14:textId="2D762AAE" w:rsidR="00D0463E" w:rsidRPr="00D0463E" w:rsidRDefault="00D0463E" w:rsidP="00D0463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4,650</w:t>
            </w:r>
          </w:p>
        </w:tc>
        <w:tc>
          <w:tcPr>
            <w:tcW w:w="243" w:type="dxa"/>
            <w:shd w:val="clear" w:color="auto" w:fill="auto"/>
          </w:tcPr>
          <w:p w14:paraId="722BCC85" w14:textId="77777777" w:rsidR="00D0463E" w:rsidRPr="00D0463E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1F458" w14:textId="042C8EFD" w:rsidR="00D0463E" w:rsidRPr="00D0463E" w:rsidRDefault="00D0463E" w:rsidP="00D0463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78859" w14:textId="77777777" w:rsidR="00D0463E" w:rsidRPr="00D0463E" w:rsidRDefault="00D0463E" w:rsidP="00D0463E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67089" w14:textId="194901C2" w:rsidR="00D0463E" w:rsidRPr="00D0463E" w:rsidRDefault="00D0463E" w:rsidP="00D0463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6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4,693</w:t>
            </w:r>
          </w:p>
        </w:tc>
      </w:tr>
      <w:tr w:rsidR="00D0463E" w:rsidRPr="006666FA" w14:paraId="022B8834" w14:textId="77777777" w:rsidTr="00BB25DE">
        <w:tc>
          <w:tcPr>
            <w:tcW w:w="2790" w:type="dxa"/>
            <w:shd w:val="clear" w:color="auto" w:fill="auto"/>
          </w:tcPr>
          <w:p w14:paraId="138A0677" w14:textId="77777777" w:rsidR="00D0463E" w:rsidRPr="00395767" w:rsidRDefault="00D0463E" w:rsidP="00D0463E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26B0CA" w14:textId="77777777" w:rsidR="00D0463E" w:rsidRPr="00A10892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58F9A5" w14:textId="77777777" w:rsidR="00D0463E" w:rsidRPr="00A10892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546DF4A0" w14:textId="77777777" w:rsidR="00D0463E" w:rsidRPr="00A10892" w:rsidRDefault="00D0463E" w:rsidP="00D0463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94E751F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71EFD550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D760F7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AFA3CC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0463E" w:rsidRPr="006666FA" w14:paraId="0267D002" w14:textId="77777777" w:rsidTr="00BB25DE">
        <w:tc>
          <w:tcPr>
            <w:tcW w:w="2790" w:type="dxa"/>
            <w:shd w:val="clear" w:color="auto" w:fill="auto"/>
          </w:tcPr>
          <w:p w14:paraId="51FEC630" w14:textId="0636C784" w:rsidR="00D0463E" w:rsidRPr="00395767" w:rsidRDefault="00D0463E" w:rsidP="00D0463E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14:paraId="3606014B" w14:textId="77777777" w:rsidR="00D0463E" w:rsidRPr="00A10892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6C7CA1" w14:textId="77777777" w:rsidR="00D0463E" w:rsidRPr="00A10892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shd w:val="clear" w:color="auto" w:fill="auto"/>
          </w:tcPr>
          <w:p w14:paraId="1FF5F2EC" w14:textId="77777777" w:rsidR="00D0463E" w:rsidRPr="00A10892" w:rsidRDefault="00D0463E" w:rsidP="00D0463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397517AF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5C1A6725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F3D6B9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48160B5" w14:textId="77777777" w:rsidR="00D0463E" w:rsidRPr="00395767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0463E" w:rsidRPr="006666FA" w14:paraId="3E3CBF52" w14:textId="77777777" w:rsidTr="00BB25DE">
        <w:tc>
          <w:tcPr>
            <w:tcW w:w="2790" w:type="dxa"/>
            <w:shd w:val="clear" w:color="auto" w:fill="auto"/>
          </w:tcPr>
          <w:p w14:paraId="0DF43C36" w14:textId="44F98FD6" w:rsidR="00D0463E" w:rsidRPr="00395767" w:rsidRDefault="00D0463E" w:rsidP="00D0463E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Pr="00C6458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DB69238" w14:textId="12F8F9E4" w:rsidR="00D0463E" w:rsidRPr="00BB25DE" w:rsidRDefault="00D0463E" w:rsidP="00D0463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46DCD" w14:textId="77777777" w:rsidR="00D0463E" w:rsidRPr="00BB25DE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shd w:val="clear" w:color="auto" w:fill="auto"/>
          </w:tcPr>
          <w:p w14:paraId="7AC503E5" w14:textId="6EEB8E11" w:rsidR="00D0463E" w:rsidRPr="00BB25DE" w:rsidRDefault="00D0463E" w:rsidP="00D0463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3,939</w:t>
            </w:r>
          </w:p>
        </w:tc>
        <w:tc>
          <w:tcPr>
            <w:tcW w:w="243" w:type="dxa"/>
            <w:shd w:val="clear" w:color="auto" w:fill="auto"/>
          </w:tcPr>
          <w:p w14:paraId="733371C2" w14:textId="77777777" w:rsidR="00D0463E" w:rsidRPr="00BB25DE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17A00C33" w14:textId="5DBF8A8F" w:rsidR="00D0463E" w:rsidRPr="00BB25DE" w:rsidRDefault="00D0463E" w:rsidP="00D0463E">
            <w:pPr>
              <w:tabs>
                <w:tab w:val="decimal" w:pos="791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0C994" w14:textId="77777777" w:rsidR="00D0463E" w:rsidRPr="00BB25DE" w:rsidRDefault="00D0463E" w:rsidP="00D0463E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234236CB" w14:textId="42C13B4B" w:rsidR="00D0463E" w:rsidRPr="00BB25DE" w:rsidRDefault="00D0463E" w:rsidP="00D0463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3,939</w:t>
            </w:r>
          </w:p>
        </w:tc>
      </w:tr>
      <w:tr w:rsidR="00D0463E" w:rsidRPr="006666FA" w14:paraId="571AEA84" w14:textId="77777777" w:rsidTr="00BB25DE">
        <w:tc>
          <w:tcPr>
            <w:tcW w:w="2790" w:type="dxa"/>
            <w:shd w:val="clear" w:color="auto" w:fill="auto"/>
          </w:tcPr>
          <w:p w14:paraId="30AC4D51" w14:textId="491C0E92" w:rsidR="00D0463E" w:rsidRPr="00395767" w:rsidRDefault="00D0463E" w:rsidP="00D0463E">
            <w:pPr>
              <w:spacing w:line="240" w:lineRule="auto"/>
              <w:ind w:right="-244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645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8919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C6458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1EE721" w14:textId="6ABCD142" w:rsidR="00D0463E" w:rsidRPr="00BB25DE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5,647</w:t>
            </w:r>
          </w:p>
        </w:tc>
        <w:tc>
          <w:tcPr>
            <w:tcW w:w="270" w:type="dxa"/>
            <w:shd w:val="clear" w:color="auto" w:fill="auto"/>
          </w:tcPr>
          <w:p w14:paraId="0595BA81" w14:textId="77777777" w:rsidR="00D0463E" w:rsidRPr="00BB25DE" w:rsidRDefault="00D0463E" w:rsidP="00D0463E">
            <w:pPr>
              <w:tabs>
                <w:tab w:val="decimal" w:pos="1048"/>
              </w:tabs>
              <w:spacing w:line="240" w:lineRule="auto"/>
              <w:ind w:left="-108" w:right="-11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208E59" w14:textId="0F7A313C" w:rsidR="00D0463E" w:rsidRPr="00BB25DE" w:rsidRDefault="00D0463E" w:rsidP="00D0463E">
            <w:pPr>
              <w:tabs>
                <w:tab w:val="decimal" w:pos="1247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9,230</w:t>
            </w:r>
          </w:p>
        </w:tc>
        <w:tc>
          <w:tcPr>
            <w:tcW w:w="243" w:type="dxa"/>
            <w:shd w:val="clear" w:color="auto" w:fill="auto"/>
          </w:tcPr>
          <w:p w14:paraId="6801E1F8" w14:textId="77777777" w:rsidR="00D0463E" w:rsidRPr="00BB25DE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46C7AE" w14:textId="43762077" w:rsidR="00D0463E" w:rsidRPr="00BB25DE" w:rsidRDefault="00D0463E" w:rsidP="00D0463E">
            <w:pPr>
              <w:tabs>
                <w:tab w:val="decimal" w:pos="104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2,389</w:t>
            </w:r>
          </w:p>
        </w:tc>
        <w:tc>
          <w:tcPr>
            <w:tcW w:w="270" w:type="dxa"/>
            <w:shd w:val="clear" w:color="auto" w:fill="auto"/>
          </w:tcPr>
          <w:p w14:paraId="556716DB" w14:textId="77777777" w:rsidR="00D0463E" w:rsidRPr="00BB25DE" w:rsidRDefault="00D0463E" w:rsidP="00D0463E">
            <w:pPr>
              <w:tabs>
                <w:tab w:val="decimal" w:pos="1048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E4B5AF" w14:textId="1F989F4D" w:rsidR="00D0463E" w:rsidRPr="00BB25DE" w:rsidRDefault="00D0463E" w:rsidP="00D0463E">
            <w:pPr>
              <w:tabs>
                <w:tab w:val="decimal" w:pos="993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B25D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17,266</w:t>
            </w:r>
          </w:p>
        </w:tc>
      </w:tr>
    </w:tbl>
    <w:p w14:paraId="01FFEBC9" w14:textId="20C5ABF0" w:rsidR="00C3414E" w:rsidRDefault="00C3414E" w:rsidP="00D91AA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B3811BE" w14:textId="51246B36" w:rsidR="00DB2D6B" w:rsidRPr="001F7214" w:rsidRDefault="00DB2D6B" w:rsidP="00DB2D6B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</w:pPr>
      <w:r w:rsidRPr="001F721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ราคาทุน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ขอ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ง</w:t>
      </w:r>
      <w:r w:rsidRPr="00DB2D6B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ส่วนปรับปรุงอาคาร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และอุปกรณ์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ซึ่งได้คิดค่าเสื่อมราคาเต็มจำนวนแล้วแต่ยังคงใช้งานจนถึง ณ วันที่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31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C64585">
        <w:rPr>
          <w:rFonts w:asciiTheme="majorBidi" w:eastAsia="MS Mincho" w:hAnsiTheme="majorBidi" w:cstheme="majorBidi"/>
          <w:sz w:val="30"/>
          <w:szCs w:val="30"/>
          <w:lang w:val="en-US" w:bidi="th-TH"/>
        </w:rPr>
        <w:t>2566</w:t>
      </w:r>
      <w:r w:rsidRPr="001F7214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มี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จำนวน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1.4</w:t>
      </w:r>
      <w:r w:rsidRPr="009A644D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9A644D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ล้านบาท</w:t>
      </w:r>
      <w:r w:rsidRPr="009A644D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Pr="00C64585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2565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0.6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lang w:bidi="th-TH"/>
        </w:rPr>
        <w:t xml:space="preserve"> </w:t>
      </w:r>
      <w:r w:rsidRPr="001F7214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3E577678" w14:textId="77777777" w:rsidR="00D91AA2" w:rsidRPr="009D5176" w:rsidRDefault="00D91AA2" w:rsidP="00D91AA2">
      <w:pPr>
        <w:rPr>
          <w:lang w:val="en-US"/>
        </w:rPr>
      </w:pPr>
      <w:r>
        <w:br w:type="page"/>
      </w:r>
    </w:p>
    <w:p w14:paraId="6517E72B" w14:textId="69A65B79" w:rsidR="00AB6F92" w:rsidRPr="005A4C18" w:rsidRDefault="00AB6F92" w:rsidP="00AB6F9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A4C1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สัญญาเช่า</w:t>
      </w:r>
    </w:p>
    <w:p w14:paraId="610C3842" w14:textId="77777777" w:rsidR="00AB6F92" w:rsidRPr="006666FA" w:rsidRDefault="00AB6F92" w:rsidP="00AB6F92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p w14:paraId="2CD71B70" w14:textId="77777777" w:rsidR="00AB6F92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3445AE6" w14:textId="77777777" w:rsidR="00AB6F92" w:rsidRPr="00BE2A00" w:rsidRDefault="00AB6F92" w:rsidP="00AB6F92">
      <w:pPr>
        <w:spacing w:line="28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96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1100"/>
        <w:gridCol w:w="110"/>
        <w:gridCol w:w="1040"/>
        <w:gridCol w:w="106"/>
        <w:gridCol w:w="1104"/>
        <w:gridCol w:w="110"/>
        <w:gridCol w:w="1020"/>
        <w:gridCol w:w="110"/>
        <w:gridCol w:w="1096"/>
      </w:tblGrid>
      <w:tr w:rsidR="00AB6F92" w:rsidRPr="00B33DA8" w14:paraId="042A1102" w14:textId="77777777" w:rsidTr="001A0D61">
        <w:trPr>
          <w:cantSplit/>
          <w:trHeight w:val="56"/>
          <w:tblHeader/>
        </w:trPr>
        <w:tc>
          <w:tcPr>
            <w:tcW w:w="2700" w:type="dxa"/>
            <w:vAlign w:val="bottom"/>
          </w:tcPr>
          <w:p w14:paraId="6A65B3D1" w14:textId="77777777" w:rsidR="00AB6F92" w:rsidRPr="00B33DA8" w:rsidRDefault="00AB6F92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B058FA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42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796" w:type="dxa"/>
            <w:gridSpan w:val="9"/>
            <w:vAlign w:val="bottom"/>
          </w:tcPr>
          <w:p w14:paraId="3A5258EB" w14:textId="77777777" w:rsidR="00AB6F92" w:rsidRPr="00891993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919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B6F92" w:rsidRPr="00B33DA8" w14:paraId="12E42B01" w14:textId="77777777" w:rsidTr="001A0D61">
        <w:trPr>
          <w:cantSplit/>
          <w:trHeight w:val="1037"/>
          <w:tblHeader/>
        </w:trPr>
        <w:tc>
          <w:tcPr>
            <w:tcW w:w="2700" w:type="dxa"/>
            <w:vAlign w:val="bottom"/>
          </w:tcPr>
          <w:p w14:paraId="5CDB20D6" w14:textId="77777777" w:rsidR="00AB6F92" w:rsidRPr="00B33DA8" w:rsidRDefault="00AB6F92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87AAE6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B42EBE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37" w:right="-4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720C28" w14:textId="77777777" w:rsidR="00AB6F92" w:rsidRPr="00AE29B2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29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100" w:type="dxa"/>
            <w:vAlign w:val="bottom"/>
          </w:tcPr>
          <w:p w14:paraId="79495243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left="-37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</w:t>
            </w:r>
            <w:r w:rsidRPr="00B33DA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10" w:type="dxa"/>
          </w:tcPr>
          <w:p w14:paraId="0CE5DEBC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40" w:type="dxa"/>
            <w:vAlign w:val="bottom"/>
          </w:tcPr>
          <w:p w14:paraId="699E98A7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06" w:type="dxa"/>
          </w:tcPr>
          <w:p w14:paraId="04532E04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04" w:type="dxa"/>
            <w:vAlign w:val="bottom"/>
          </w:tcPr>
          <w:p w14:paraId="0618FFC9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3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10" w:type="dxa"/>
          </w:tcPr>
          <w:p w14:paraId="08197B91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54A63055" w14:textId="77777777" w:rsidR="00AB6F92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69911BC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10" w:type="dxa"/>
          </w:tcPr>
          <w:p w14:paraId="394A1F81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6BA77945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B6F92" w:rsidRPr="00B33DA8" w14:paraId="0EDD1E67" w14:textId="77777777" w:rsidTr="001A0D61">
        <w:trPr>
          <w:cantSplit/>
          <w:trHeight w:val="56"/>
          <w:tblHeader/>
        </w:trPr>
        <w:tc>
          <w:tcPr>
            <w:tcW w:w="2700" w:type="dxa"/>
            <w:vAlign w:val="bottom"/>
          </w:tcPr>
          <w:p w14:paraId="56527E3C" w14:textId="77777777" w:rsidR="00AB6F92" w:rsidRPr="00B33DA8" w:rsidRDefault="00AB6F92" w:rsidP="00845119">
            <w:pPr>
              <w:tabs>
                <w:tab w:val="left" w:pos="2171"/>
              </w:tabs>
              <w:spacing w:line="280" w:lineRule="atLeast"/>
              <w:ind w:left="-495" w:firstLine="4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C19877" w14:textId="77777777" w:rsidR="00AB6F92" w:rsidRPr="00B33DA8" w:rsidRDefault="00AB6F92" w:rsidP="00845119">
            <w:pPr>
              <w:pStyle w:val="acctfourfigures"/>
              <w:tabs>
                <w:tab w:val="clear" w:pos="765"/>
              </w:tabs>
              <w:spacing w:line="280" w:lineRule="atLeast"/>
              <w:ind w:right="-4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796" w:type="dxa"/>
            <w:gridSpan w:val="9"/>
            <w:vAlign w:val="bottom"/>
          </w:tcPr>
          <w:p w14:paraId="5F02F0CF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1833">
              <w:rPr>
                <w:rFonts w:asciiTheme="majorBidi" w:hAnsiTheme="majorBidi" w:cstheme="majorBidi" w:hint="cs"/>
                <w:b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AB6F92" w:rsidRPr="00B33DA8" w14:paraId="2644BD92" w14:textId="77777777" w:rsidTr="001A0D61">
        <w:trPr>
          <w:cantSplit/>
          <w:trHeight w:val="164"/>
        </w:trPr>
        <w:tc>
          <w:tcPr>
            <w:tcW w:w="2700" w:type="dxa"/>
          </w:tcPr>
          <w:p w14:paraId="53E409CB" w14:textId="77777777" w:rsidR="00AB6F92" w:rsidRPr="00B33DA8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6E58894F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5598905D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-24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58E71294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33C0ACF4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6" w:type="dxa"/>
          </w:tcPr>
          <w:p w14:paraId="01B7E9C8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84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079048AB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708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454085A4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5753B3EB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794"/>
              </w:tabs>
              <w:spacing w:line="280" w:lineRule="atLeast"/>
              <w:ind w:right="1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412A16A3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03"/>
              </w:tabs>
              <w:spacing w:line="280" w:lineRule="atLeast"/>
              <w:ind w:right="1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6B34402" w14:textId="77777777" w:rsidR="00AB6F92" w:rsidRPr="00B33DA8" w:rsidRDefault="00AB6F92" w:rsidP="00845119">
            <w:pPr>
              <w:pStyle w:val="acctfourfigures"/>
              <w:tabs>
                <w:tab w:val="clear" w:pos="765"/>
                <w:tab w:val="decimal" w:pos="803"/>
              </w:tabs>
              <w:spacing w:line="280" w:lineRule="atLeast"/>
              <w:ind w:right="1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AB6F92" w:rsidRPr="00B33DA8" w14:paraId="170C4F62" w14:textId="77777777" w:rsidTr="001A0D61">
        <w:trPr>
          <w:cantSplit/>
          <w:trHeight w:val="164"/>
        </w:trPr>
        <w:tc>
          <w:tcPr>
            <w:tcW w:w="2700" w:type="dxa"/>
          </w:tcPr>
          <w:p w14:paraId="36295066" w14:textId="185115B6" w:rsidR="00AB6F92" w:rsidRPr="00B16C35" w:rsidRDefault="00AB6F92" w:rsidP="00845119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16C3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มกราคม 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64585" w:rsidRPr="00B16C3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69FE2208" w14:textId="77777777" w:rsidR="00AB6F92" w:rsidRPr="00B16C35" w:rsidRDefault="00AB6F92" w:rsidP="00845119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556C89F6" w14:textId="6A7574F0" w:rsidR="00AB6F92" w:rsidRPr="00B16C35" w:rsidRDefault="00C64585" w:rsidP="0084511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447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</w:p>
        </w:tc>
        <w:tc>
          <w:tcPr>
            <w:tcW w:w="110" w:type="dxa"/>
          </w:tcPr>
          <w:p w14:paraId="3FF58247" w14:textId="77777777" w:rsidR="00AB6F92" w:rsidRPr="00B16C35" w:rsidRDefault="00AB6F92" w:rsidP="0084511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893A473" w14:textId="4922A1C4" w:rsidR="00AB6F92" w:rsidRPr="00B16C35" w:rsidRDefault="00C64585" w:rsidP="0084511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114</w:t>
            </w:r>
          </w:p>
        </w:tc>
        <w:tc>
          <w:tcPr>
            <w:tcW w:w="106" w:type="dxa"/>
          </w:tcPr>
          <w:p w14:paraId="6318B4A1" w14:textId="77777777" w:rsidR="00AB6F92" w:rsidRPr="00B16C35" w:rsidRDefault="00AB6F92" w:rsidP="0084511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vAlign w:val="bottom"/>
          </w:tcPr>
          <w:p w14:paraId="45D6710F" w14:textId="13DC9799" w:rsidR="00AB6F92" w:rsidRPr="00B16C35" w:rsidRDefault="00C64585" w:rsidP="0084511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883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367</w:t>
            </w:r>
          </w:p>
        </w:tc>
        <w:tc>
          <w:tcPr>
            <w:tcW w:w="110" w:type="dxa"/>
          </w:tcPr>
          <w:p w14:paraId="4EBC2DDB" w14:textId="77777777" w:rsidR="00AB6F92" w:rsidRPr="00B16C35" w:rsidRDefault="00AB6F92" w:rsidP="00845119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2438097F" w14:textId="50C98C7A" w:rsidR="00AB6F92" w:rsidRPr="00B16C35" w:rsidRDefault="00C64585" w:rsidP="00845119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10" w:type="dxa"/>
          </w:tcPr>
          <w:p w14:paraId="14D105EF" w14:textId="77777777" w:rsidR="00AB6F92" w:rsidRPr="00B16C35" w:rsidRDefault="00AB6F92" w:rsidP="0084511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31DD6F87" w14:textId="0878C8D9" w:rsidR="00AB6F92" w:rsidRPr="00B16C35" w:rsidRDefault="00C64585" w:rsidP="00845119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409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887</w:t>
            </w:r>
          </w:p>
        </w:tc>
      </w:tr>
      <w:tr w:rsidR="005B2446" w:rsidRPr="00B33DA8" w14:paraId="1A07C7B3" w14:textId="77777777">
        <w:trPr>
          <w:cantSplit/>
          <w:trHeight w:val="164"/>
        </w:trPr>
        <w:tc>
          <w:tcPr>
            <w:tcW w:w="2700" w:type="dxa"/>
          </w:tcPr>
          <w:p w14:paraId="4E4E2510" w14:textId="63ADE2E8" w:rsidR="005B2446" w:rsidRPr="00B16C35" w:rsidRDefault="005B2446" w:rsidP="005B2446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26F0B513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7B5F60B5" w14:textId="5D3ADD17" w:rsidR="005B2446" w:rsidRPr="00B16C35" w:rsidRDefault="00C64585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497</w:t>
            </w:r>
            <w:r w:rsidR="005B2446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10" w:type="dxa"/>
          </w:tcPr>
          <w:p w14:paraId="150DF28C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31EA2D3" w14:textId="26558FEB" w:rsidR="005B2446" w:rsidRPr="00B16C35" w:rsidRDefault="005B2446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59595ACF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53FD8F17" w14:textId="3C3C5AE0" w:rsidR="005B2446" w:rsidRPr="00B16C35" w:rsidRDefault="00C64585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010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236</w:t>
            </w:r>
          </w:p>
        </w:tc>
        <w:tc>
          <w:tcPr>
            <w:tcW w:w="110" w:type="dxa"/>
          </w:tcPr>
          <w:p w14:paraId="416741AB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314F0E92" w14:textId="69D02C7E" w:rsidR="005B2446" w:rsidRPr="00B16C35" w:rsidRDefault="00C64585" w:rsidP="005B2446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379</w:t>
            </w:r>
          </w:p>
        </w:tc>
        <w:tc>
          <w:tcPr>
            <w:tcW w:w="110" w:type="dxa"/>
          </w:tcPr>
          <w:p w14:paraId="40EEBB86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19CDE45" w14:textId="606BE459" w:rsidR="005B2446" w:rsidRPr="00B16C35" w:rsidRDefault="00C64585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869</w:t>
            </w:r>
          </w:p>
        </w:tc>
      </w:tr>
      <w:tr w:rsidR="005B2446" w:rsidRPr="00B33DA8" w14:paraId="02177EC5" w14:textId="77777777">
        <w:trPr>
          <w:cantSplit/>
          <w:trHeight w:val="164"/>
        </w:trPr>
        <w:tc>
          <w:tcPr>
            <w:tcW w:w="2700" w:type="dxa"/>
          </w:tcPr>
          <w:p w14:paraId="3784CE35" w14:textId="50FE0EBB" w:rsidR="005B2446" w:rsidRPr="00B16C35" w:rsidRDefault="005B2446" w:rsidP="005B2446">
            <w:pPr>
              <w:pStyle w:val="acctfourfigures"/>
              <w:tabs>
                <w:tab w:val="decimal" w:pos="727"/>
              </w:tabs>
              <w:spacing w:line="280" w:lineRule="atLeast"/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7CE79939" w14:textId="3DC7F81A" w:rsidR="005B2446" w:rsidRPr="00B16C35" w:rsidRDefault="00C64585" w:rsidP="005B2446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00" w:type="dxa"/>
            <w:vAlign w:val="bottom"/>
          </w:tcPr>
          <w:p w14:paraId="5BEE14F8" w14:textId="12F93441" w:rsidR="005B2446" w:rsidRPr="00B16C35" w:rsidRDefault="005B2446" w:rsidP="00F45E9F">
            <w:pPr>
              <w:pStyle w:val="acctfourfigures"/>
              <w:tabs>
                <w:tab w:val="clear" w:pos="765"/>
                <w:tab w:val="decimal" w:pos="672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7A75246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90C1BA6" w14:textId="77977C28" w:rsidR="005B2446" w:rsidRPr="00B16C35" w:rsidRDefault="005B2446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708D8F6F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01C49741" w14:textId="198C929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233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0" w:type="dxa"/>
          </w:tcPr>
          <w:p w14:paraId="6DEB4AE3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76A4E219" w14:textId="4C814007" w:rsidR="005B2446" w:rsidRPr="00B16C35" w:rsidRDefault="005B2446" w:rsidP="005B244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0" w:type="dxa"/>
          </w:tcPr>
          <w:p w14:paraId="2E82BEC3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8DD050C" w14:textId="7B9828A6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233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195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2446" w:rsidRPr="008601F4" w14:paraId="2871A078" w14:textId="77777777">
        <w:trPr>
          <w:cantSplit/>
          <w:trHeight w:val="164"/>
        </w:trPr>
        <w:tc>
          <w:tcPr>
            <w:tcW w:w="2700" w:type="dxa"/>
            <w:vAlign w:val="bottom"/>
          </w:tcPr>
          <w:p w14:paraId="5A670423" w14:textId="254E0EB2" w:rsidR="005B2446" w:rsidRPr="00B16C35" w:rsidRDefault="005B2446" w:rsidP="005B2446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</w:t>
            </w: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3D1691E0" w14:textId="26E3A420" w:rsidR="005B2446" w:rsidRPr="00B16C35" w:rsidRDefault="00C64585" w:rsidP="005B2446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1100" w:type="dxa"/>
            <w:vAlign w:val="bottom"/>
          </w:tcPr>
          <w:p w14:paraId="25E72315" w14:textId="4FBD4DFD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63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918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2F3994E7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4F122534" w14:textId="758643AD" w:rsidR="005B2446" w:rsidRPr="00B16C35" w:rsidRDefault="005B2446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062A1A14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1837311B" w14:textId="233C8D4C" w:rsidR="005B2446" w:rsidRPr="00B16C35" w:rsidRDefault="005B2446" w:rsidP="005B2446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1863A95C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4264EC03" w14:textId="17E6CD47" w:rsidR="005B2446" w:rsidRPr="00B16C35" w:rsidRDefault="005B2446" w:rsidP="005B244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34BF14C5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18C8FB4" w14:textId="58262AFA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918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5B2446" w:rsidRPr="00B33DA8" w14:paraId="425E95FE" w14:textId="77777777">
        <w:trPr>
          <w:cantSplit/>
          <w:trHeight w:val="164"/>
        </w:trPr>
        <w:tc>
          <w:tcPr>
            <w:tcW w:w="2700" w:type="dxa"/>
            <w:vAlign w:val="bottom"/>
          </w:tcPr>
          <w:p w14:paraId="08E7474F" w14:textId="31B44169" w:rsidR="005B2446" w:rsidRPr="00B16C35" w:rsidRDefault="005B2446" w:rsidP="005B2446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900" w:type="dxa"/>
          </w:tcPr>
          <w:p w14:paraId="2BA74C8F" w14:textId="77777777" w:rsidR="005B2446" w:rsidRPr="00B16C35" w:rsidRDefault="005B2446" w:rsidP="005B2446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4C30DFE4" w14:textId="08D38817" w:rsidR="005B2446" w:rsidRPr="00B16C35" w:rsidRDefault="00C64585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817</w:t>
            </w:r>
            <w:r w:rsidR="005B2446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218</w:t>
            </w:r>
          </w:p>
        </w:tc>
        <w:tc>
          <w:tcPr>
            <w:tcW w:w="110" w:type="dxa"/>
          </w:tcPr>
          <w:p w14:paraId="0A0A14C9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3FCC0629" w14:textId="39486FDA" w:rsidR="005B2446" w:rsidRPr="00B16C35" w:rsidRDefault="005B2446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11153401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7578CD6C" w14:textId="7F95350B" w:rsidR="005B2446" w:rsidRPr="00B16C35" w:rsidRDefault="005B2446" w:rsidP="005B2446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366D97E1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25685F18" w14:textId="7B7A9F76" w:rsidR="005B2446" w:rsidRPr="00B16C35" w:rsidRDefault="005B2446" w:rsidP="005B244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3014D2B8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9E49CC2" w14:textId="543ED629" w:rsidR="005B2446" w:rsidRPr="00B16C35" w:rsidRDefault="00C64585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817</w:t>
            </w:r>
            <w:r w:rsidR="005B2446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218</w:t>
            </w:r>
          </w:p>
        </w:tc>
      </w:tr>
      <w:tr w:rsidR="005B2446" w:rsidRPr="00B33DA8" w14:paraId="30B8B507" w14:textId="77777777">
        <w:trPr>
          <w:cantSplit/>
          <w:trHeight w:val="164"/>
        </w:trPr>
        <w:tc>
          <w:tcPr>
            <w:tcW w:w="2700" w:type="dxa"/>
            <w:vAlign w:val="bottom"/>
          </w:tcPr>
          <w:p w14:paraId="01A15B5B" w14:textId="5C97CC14" w:rsidR="005B2446" w:rsidRPr="00B16C35" w:rsidRDefault="005B2446" w:rsidP="00DB2D6B">
            <w:pPr>
              <w:pStyle w:val="acctfourfigures"/>
              <w:tabs>
                <w:tab w:val="decimal" w:pos="727"/>
              </w:tabs>
              <w:spacing w:line="280" w:lineRule="atLeast"/>
              <w:ind w:left="132" w:right="11" w:hanging="13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ค่าตัดจำหน่ายที่เป็นส่วนหนึ่งของที่ดิน อาคารและอุปกรณ์</w:t>
            </w:r>
          </w:p>
        </w:tc>
        <w:tc>
          <w:tcPr>
            <w:tcW w:w="900" w:type="dxa"/>
          </w:tcPr>
          <w:p w14:paraId="263A67A2" w14:textId="77777777" w:rsidR="005B2446" w:rsidRPr="00B16C35" w:rsidRDefault="005B2446" w:rsidP="005B2446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29A686D3" w14:textId="313721AD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945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748F0AE1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2EA1411A" w14:textId="4B7DF347" w:rsidR="005B2446" w:rsidRPr="00B16C35" w:rsidRDefault="005B2446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7B4B5F21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158D6948" w14:textId="39EAD14C" w:rsidR="005B2446" w:rsidRPr="00B16C35" w:rsidRDefault="005B2446" w:rsidP="005B2446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6D0C9F08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183DF8BC" w14:textId="006C16AC" w:rsidR="005B2446" w:rsidRPr="00B16C35" w:rsidRDefault="005B2446" w:rsidP="004F4CA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1C7BFD78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BB7AEC5" w14:textId="2C281813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945</w:t>
            </w:r>
            <w:r w:rsidRPr="00B16C35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5B2446" w:rsidRPr="00B33DA8" w14:paraId="5245DDED" w14:textId="77777777">
        <w:trPr>
          <w:cantSplit/>
          <w:trHeight w:val="164"/>
        </w:trPr>
        <w:tc>
          <w:tcPr>
            <w:tcW w:w="2700" w:type="dxa"/>
            <w:vAlign w:val="bottom"/>
          </w:tcPr>
          <w:p w14:paraId="27761EDD" w14:textId="40A13BA8" w:rsidR="005B2446" w:rsidRPr="00B16C35" w:rsidRDefault="005B2446" w:rsidP="005B2446">
            <w:pPr>
              <w:pStyle w:val="acctfourfigures"/>
              <w:tabs>
                <w:tab w:val="decimal" w:pos="727"/>
              </w:tabs>
              <w:spacing w:line="280" w:lineRule="atLeast"/>
              <w:ind w:right="-674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ยกเลิกสัญญา</w:t>
            </w: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</w:t>
            </w:r>
          </w:p>
        </w:tc>
        <w:tc>
          <w:tcPr>
            <w:tcW w:w="900" w:type="dxa"/>
          </w:tcPr>
          <w:p w14:paraId="798AC6E5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5BFD2B63" w14:textId="538A3DC7" w:rsidR="005B2446" w:rsidRPr="00B16C35" w:rsidRDefault="005B2446" w:rsidP="005B2446">
            <w:pPr>
              <w:pStyle w:val="acctfourfigures"/>
              <w:tabs>
                <w:tab w:val="clear" w:pos="765"/>
                <w:tab w:val="decimal" w:pos="770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1A7659E5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963735E" w14:textId="4F78D561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602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6" w:type="dxa"/>
          </w:tcPr>
          <w:p w14:paraId="074DBA70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4BF613A2" w14:textId="7662698A" w:rsidR="005B2446" w:rsidRPr="00B16C35" w:rsidRDefault="005B2446" w:rsidP="005B2446">
            <w:pPr>
              <w:pStyle w:val="acctfourfigures"/>
              <w:tabs>
                <w:tab w:val="clear" w:pos="765"/>
                <w:tab w:val="decimal" w:pos="702"/>
              </w:tabs>
              <w:spacing w:line="280" w:lineRule="atLeast"/>
              <w:ind w:right="-54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3A5C097D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77E4DFDE" w14:textId="66A30B31" w:rsidR="005B2446" w:rsidRPr="00B16C35" w:rsidRDefault="005B2446" w:rsidP="005B244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10" w:type="dxa"/>
          </w:tcPr>
          <w:p w14:paraId="226D3139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2062EFF" w14:textId="0B7BBD71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602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2446" w:rsidRPr="00B33DA8" w14:paraId="4719B442" w14:textId="77777777">
        <w:trPr>
          <w:cantSplit/>
          <w:trHeight w:val="164"/>
        </w:trPr>
        <w:tc>
          <w:tcPr>
            <w:tcW w:w="2700" w:type="dxa"/>
            <w:vAlign w:val="bottom"/>
          </w:tcPr>
          <w:p w14:paraId="5D5FBF83" w14:textId="66AA38F8" w:rsidR="005B2446" w:rsidRPr="00B33DA8" w:rsidRDefault="005B2446" w:rsidP="005B2446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3DA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3D42EC71" w14:textId="6BAD8A37" w:rsidR="005B2446" w:rsidRPr="00C109A5" w:rsidRDefault="005B2446" w:rsidP="005B2446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4B757B73" w14:textId="338545C2" w:rsidR="005B2446" w:rsidRPr="00ED14FB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C02F3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161</w:t>
            </w:r>
            <w:r w:rsidRPr="004C02F3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564</w:t>
            </w:r>
            <w:r w:rsidRPr="004C02F3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750DC0CB" w14:textId="77777777" w:rsidR="005B2446" w:rsidRPr="00ED14FB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2BAA19AB" w14:textId="6E1A939F" w:rsidR="005B2446" w:rsidRPr="00ED14FB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19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512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06" w:type="dxa"/>
          </w:tcPr>
          <w:p w14:paraId="37A77A95" w14:textId="77777777" w:rsidR="005B2446" w:rsidRPr="00ED14FB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2F166838" w14:textId="3B3CDBC0" w:rsidR="005B2446" w:rsidRPr="00ED14FB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425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047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09A8E7C4" w14:textId="77777777" w:rsidR="005B2446" w:rsidRPr="00ED14FB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2FCFFF41" w14:textId="7E195417" w:rsidR="005B2446" w:rsidRPr="00ED14FB" w:rsidRDefault="005B2446" w:rsidP="005B2446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206</w:t>
            </w:r>
            <w:r w:rsidRPr="006C5E91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59802B2A" w14:textId="77777777" w:rsidR="005B2446" w:rsidRPr="00ED14FB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504E032" w14:textId="42059CA9" w:rsidR="005B2446" w:rsidRPr="007C26EC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E2793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 w:rsidR="00C64585" w:rsidRPr="00C64585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609</w:t>
            </w:r>
            <w:r w:rsidRPr="000E2793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C64585" w:rsidRPr="00C64585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329</w:t>
            </w:r>
            <w:r w:rsidRPr="000E2793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5B2446" w:rsidRPr="00B33DA8" w14:paraId="353E354E" w14:textId="77777777" w:rsidTr="001A0D61">
        <w:trPr>
          <w:cantSplit/>
          <w:trHeight w:val="164"/>
        </w:trPr>
        <w:tc>
          <w:tcPr>
            <w:tcW w:w="2700" w:type="dxa"/>
          </w:tcPr>
          <w:p w14:paraId="40251680" w14:textId="1A409AD6" w:rsidR="005B2446" w:rsidRPr="00B16C35" w:rsidRDefault="005B2446" w:rsidP="005B2446">
            <w:pPr>
              <w:spacing w:line="280" w:lineRule="atLeast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วันที่ </w:t>
            </w:r>
            <w:r w:rsidR="00C64585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C64585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  <w:r w:rsidR="00C64585" w:rsidRPr="00B16C35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5</w:t>
            </w:r>
          </w:p>
          <w:p w14:paraId="69DD1420" w14:textId="1A8FECF3" w:rsidR="005B2446" w:rsidRPr="00B16C35" w:rsidRDefault="005B2446" w:rsidP="005B2446">
            <w:pPr>
              <w:spacing w:line="280" w:lineRule="atLeast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   และ </w:t>
            </w:r>
            <w:r w:rsidR="00C64585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มกราคม </w:t>
            </w:r>
            <w:r w:rsidR="00C64585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  <w:r w:rsidR="00C64585" w:rsidRPr="00B16C35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6159F17B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5291DE10" w14:textId="035DD85B" w:rsidR="005B2446" w:rsidRPr="00B16C35" w:rsidRDefault="00C64585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5B2446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529</w:t>
            </w:r>
            <w:r w:rsidR="005B2446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829</w:t>
            </w:r>
          </w:p>
        </w:tc>
        <w:tc>
          <w:tcPr>
            <w:tcW w:w="110" w:type="dxa"/>
          </w:tcPr>
          <w:p w14:paraId="4100F89C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5D4E489E" w14:textId="09A0A12E" w:rsidR="005B2446" w:rsidRPr="00B16C35" w:rsidRDefault="005B2446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1F44CE56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DAC732A" w14:textId="7A572712" w:rsidR="005B2446" w:rsidRPr="00B16C35" w:rsidRDefault="00C64585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5B2446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235</w:t>
            </w:r>
            <w:r w:rsidR="005B2446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361</w:t>
            </w:r>
          </w:p>
        </w:tc>
        <w:tc>
          <w:tcPr>
            <w:tcW w:w="110" w:type="dxa"/>
          </w:tcPr>
          <w:p w14:paraId="4BCAD565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3F6953F1" w14:textId="70529E50" w:rsidR="005B2446" w:rsidRPr="00B16C35" w:rsidRDefault="00C64585" w:rsidP="005B2446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5B2446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795</w:t>
            </w:r>
          </w:p>
        </w:tc>
        <w:tc>
          <w:tcPr>
            <w:tcW w:w="110" w:type="dxa"/>
          </w:tcPr>
          <w:p w14:paraId="46C60CA2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DF72A7" w14:textId="08AF8B62" w:rsidR="005B2446" w:rsidRPr="00B16C35" w:rsidRDefault="00C64585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5B2446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769</w:t>
            </w:r>
            <w:r w:rsidR="005B2446"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985</w:t>
            </w:r>
          </w:p>
        </w:tc>
      </w:tr>
      <w:tr w:rsidR="005B2446" w:rsidRPr="00B33DA8" w14:paraId="7B6F5798" w14:textId="77777777" w:rsidTr="001A0D61">
        <w:trPr>
          <w:cantSplit/>
          <w:trHeight w:val="164"/>
        </w:trPr>
        <w:tc>
          <w:tcPr>
            <w:tcW w:w="2700" w:type="dxa"/>
          </w:tcPr>
          <w:p w14:paraId="2E8FB380" w14:textId="0D8DEBD3" w:rsidR="005B2446" w:rsidRPr="00B16C35" w:rsidRDefault="005B2446" w:rsidP="005B2446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</w:tcPr>
          <w:p w14:paraId="59E5F7E3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21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666396C1" w14:textId="22C9663A" w:rsidR="005B2446" w:rsidRPr="00B16C35" w:rsidRDefault="00C64585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139</w:t>
            </w:r>
            <w:r w:rsidR="00B426F3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110" w:type="dxa"/>
          </w:tcPr>
          <w:p w14:paraId="159B5B68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040E70D6" w14:textId="31AEFF6D" w:rsidR="005B2446" w:rsidRPr="00B16C35" w:rsidRDefault="00BA0D1E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390B833B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09B63ED6" w14:textId="02FEAFE9" w:rsidR="005B2446" w:rsidRPr="00B16C35" w:rsidRDefault="00C64585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BA0D1E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628</w:t>
            </w:r>
            <w:r w:rsidR="00BA0D1E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550</w:t>
            </w:r>
          </w:p>
        </w:tc>
        <w:tc>
          <w:tcPr>
            <w:tcW w:w="110" w:type="dxa"/>
          </w:tcPr>
          <w:p w14:paraId="2F954766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CE0DB9D" w14:textId="7BFC73F7" w:rsidR="005B2446" w:rsidRPr="004F4CA6" w:rsidRDefault="004F4CA6" w:rsidP="004F4CA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4CA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2955DB6C" w14:textId="77777777" w:rsidR="005B2446" w:rsidRPr="00B16C35" w:rsidRDefault="005B2446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CF795A" w14:textId="7E7809E2" w:rsidR="005B2446" w:rsidRPr="00B16C35" w:rsidRDefault="00C64585" w:rsidP="005B2446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</w:t>
            </w:r>
            <w:r w:rsidR="00BA0D1E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768</w:t>
            </w:r>
            <w:r w:rsidR="00BA0D1E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015</w:t>
            </w:r>
          </w:p>
        </w:tc>
      </w:tr>
      <w:tr w:rsidR="0092129D" w:rsidRPr="00B33DA8" w14:paraId="3BA0996D" w14:textId="77777777" w:rsidTr="001A0D61">
        <w:trPr>
          <w:cantSplit/>
          <w:trHeight w:val="164"/>
        </w:trPr>
        <w:tc>
          <w:tcPr>
            <w:tcW w:w="2700" w:type="dxa"/>
          </w:tcPr>
          <w:p w14:paraId="7980639E" w14:textId="77777777" w:rsidR="0092129D" w:rsidRPr="00B16C35" w:rsidRDefault="0092129D" w:rsidP="0092129D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900" w:type="dxa"/>
          </w:tcPr>
          <w:p w14:paraId="4D7A98E9" w14:textId="3CF12B35" w:rsidR="0092129D" w:rsidRPr="00B16C35" w:rsidRDefault="00C64585" w:rsidP="0092129D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00" w:type="dxa"/>
            <w:vAlign w:val="bottom"/>
          </w:tcPr>
          <w:p w14:paraId="73490DDD" w14:textId="270C81E0" w:rsidR="0092129D" w:rsidRPr="00B16C35" w:rsidRDefault="0092129D" w:rsidP="00F45E9F">
            <w:pPr>
              <w:pStyle w:val="acctfourfigures"/>
              <w:tabs>
                <w:tab w:val="clear" w:pos="765"/>
                <w:tab w:val="decimal" w:pos="672"/>
              </w:tabs>
              <w:spacing w:line="280" w:lineRule="atLeast"/>
              <w:ind w:right="-2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54A5D4B7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78DE4D04" w14:textId="7CBCCD5A" w:rsidR="0092129D" w:rsidRPr="00B16C35" w:rsidRDefault="0092129D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033D78CF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68505578" w14:textId="02DCCC44" w:rsidR="0092129D" w:rsidRPr="00B16C35" w:rsidRDefault="00762B16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259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258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6CEBC63E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C212DB6" w14:textId="0A9BED81" w:rsidR="0092129D" w:rsidRPr="004F4CA6" w:rsidRDefault="0092129D" w:rsidP="004F4CA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4CA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0FE37C42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5229AFD" w14:textId="4D855E46" w:rsidR="0092129D" w:rsidRPr="00B16C35" w:rsidRDefault="00492C7E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259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258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92129D" w:rsidRPr="00B33DA8" w14:paraId="76BA501F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5379A5F4" w14:textId="65E38993" w:rsidR="0092129D" w:rsidRPr="00B16C35" w:rsidRDefault="0092129D" w:rsidP="0092129D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cstheme="minorBidi"/>
                <w:cs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โอนไป</w:t>
            </w: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7CE05BB3" w14:textId="660631A1" w:rsidR="0092129D" w:rsidRPr="00B16C35" w:rsidRDefault="00C64585" w:rsidP="0092129D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1100" w:type="dxa"/>
            <w:vAlign w:val="bottom"/>
          </w:tcPr>
          <w:p w14:paraId="462AEEF8" w14:textId="21B2A556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315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781E6D31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24FED7B" w14:textId="721EEACE" w:rsidR="0092129D" w:rsidRPr="00B16C35" w:rsidRDefault="0092129D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0F566B1E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015812CD" w14:textId="1B1C6DFB" w:rsidR="0092129D" w:rsidRPr="00B16C35" w:rsidRDefault="00914CA5" w:rsidP="0092129D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2AD5FF17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EA7ED2C" w14:textId="6F865DCF" w:rsidR="0092129D" w:rsidRPr="00B16C35" w:rsidRDefault="0092129D" w:rsidP="004F4CA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4CA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3B4291D4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3E15659" w14:textId="37E5A050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315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92129D" w:rsidRPr="00B33DA8" w14:paraId="64D032E0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5E3D526E" w14:textId="0104AC0C" w:rsidR="0092129D" w:rsidRPr="00B16C35" w:rsidRDefault="0092129D" w:rsidP="00F45E9F">
            <w:pPr>
              <w:pStyle w:val="acctfourfigures"/>
              <w:tabs>
                <w:tab w:val="decimal" w:pos="727"/>
              </w:tabs>
              <w:spacing w:line="280" w:lineRule="atLeast"/>
              <w:ind w:left="132" w:right="-138" w:hanging="13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="Angsana New" w:hint="cs"/>
                <w:sz w:val="26"/>
                <w:szCs w:val="26"/>
                <w:cs/>
                <w:lang w:bidi="th-TH"/>
              </w:rPr>
              <w:t>โอนจากสินทรัพย์ให้เช่าตามสัญญาเช่า</w:t>
            </w: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ดำเนินงาน</w:t>
            </w:r>
          </w:p>
        </w:tc>
        <w:tc>
          <w:tcPr>
            <w:tcW w:w="900" w:type="dxa"/>
          </w:tcPr>
          <w:p w14:paraId="7AD86B2F" w14:textId="77777777" w:rsidR="0092129D" w:rsidRPr="00B16C35" w:rsidRDefault="0092129D" w:rsidP="0092129D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71903AC6" w14:textId="7BA18F77" w:rsidR="00F45E9F" w:rsidRPr="00B16C35" w:rsidRDefault="00F45E9F" w:rsidP="0092129D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14</w:t>
            </w:r>
          </w:p>
        </w:tc>
        <w:tc>
          <w:tcPr>
            <w:tcW w:w="1100" w:type="dxa"/>
            <w:vAlign w:val="bottom"/>
          </w:tcPr>
          <w:p w14:paraId="452BB597" w14:textId="58017008" w:rsidR="0092129D" w:rsidRPr="00B16C35" w:rsidRDefault="0092129D" w:rsidP="00F45E9F">
            <w:pPr>
              <w:pStyle w:val="acctfourfigures"/>
              <w:tabs>
                <w:tab w:val="clear" w:pos="765"/>
                <w:tab w:val="decimal" w:pos="672"/>
              </w:tabs>
              <w:spacing w:line="280" w:lineRule="atLeast"/>
              <w:ind w:right="-20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38E23ED8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A91A7E7" w14:textId="2722DD72" w:rsidR="0092129D" w:rsidRPr="00B16C35" w:rsidRDefault="0092129D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20E3350B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47769E98" w14:textId="6C1EFC34" w:rsidR="0092129D" w:rsidRPr="00B16C35" w:rsidRDefault="00C64585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="00492C7E"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</w:p>
        </w:tc>
        <w:tc>
          <w:tcPr>
            <w:tcW w:w="110" w:type="dxa"/>
          </w:tcPr>
          <w:p w14:paraId="2CAEFE84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5066EADD" w14:textId="22F53686" w:rsidR="0092129D" w:rsidRPr="00B16C35" w:rsidRDefault="0092129D" w:rsidP="004F4CA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4CA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174D031E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07D5FC8" w14:textId="4B1DFF25" w:rsidR="0092129D" w:rsidRPr="00B16C35" w:rsidRDefault="00C64585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="00492C7E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</w:p>
        </w:tc>
      </w:tr>
      <w:tr w:rsidR="0092129D" w:rsidRPr="00ED14FB" w14:paraId="1EFD1C91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64A0B384" w14:textId="77777777" w:rsidR="0092129D" w:rsidRPr="00B16C35" w:rsidRDefault="0092129D" w:rsidP="0092129D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900" w:type="dxa"/>
          </w:tcPr>
          <w:p w14:paraId="0413AB58" w14:textId="77777777" w:rsidR="0092129D" w:rsidRPr="00B16C35" w:rsidRDefault="0092129D" w:rsidP="0092129D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100" w:type="dxa"/>
            <w:vAlign w:val="bottom"/>
          </w:tcPr>
          <w:p w14:paraId="01A10106" w14:textId="63D9248C" w:rsidR="0092129D" w:rsidRPr="00B16C35" w:rsidRDefault="00C64585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19</w:t>
            </w:r>
            <w:r w:rsidR="0092129D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289</w:t>
            </w:r>
          </w:p>
        </w:tc>
        <w:tc>
          <w:tcPr>
            <w:tcW w:w="110" w:type="dxa"/>
          </w:tcPr>
          <w:p w14:paraId="18B1038C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9E1C675" w14:textId="7F961495" w:rsidR="0092129D" w:rsidRPr="00B16C35" w:rsidRDefault="0092129D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45876F7A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77CC6BF1" w14:textId="14EE60A2" w:rsidR="0092129D" w:rsidRPr="00B16C35" w:rsidRDefault="0092129D" w:rsidP="0092129D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7855E778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129DEE97" w14:textId="7EF02CB0" w:rsidR="0092129D" w:rsidRPr="00B16C35" w:rsidRDefault="0092129D" w:rsidP="004F4CA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4CA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4FD6E468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205438D" w14:textId="08E16188" w:rsidR="0092129D" w:rsidRPr="00B16C35" w:rsidRDefault="00C64585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92129D" w:rsidRPr="00B16C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289</w:t>
            </w:r>
          </w:p>
        </w:tc>
      </w:tr>
      <w:tr w:rsidR="0092129D" w:rsidRPr="00B33DA8" w14:paraId="1602B65F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6F3D9DD3" w14:textId="4442D670" w:rsidR="0092129D" w:rsidRPr="00B16C35" w:rsidRDefault="0092129D" w:rsidP="00F45E9F">
            <w:pPr>
              <w:pStyle w:val="acctfourfigures"/>
              <w:tabs>
                <w:tab w:val="decimal" w:pos="727"/>
              </w:tabs>
              <w:spacing w:line="280" w:lineRule="atLeast"/>
              <w:ind w:left="132" w:right="11" w:hanging="13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ค่าตัดจำหน่ายที่เป็นส่วนหนึ่งของที่ดิน อาคารและอุปกรณ์</w:t>
            </w:r>
          </w:p>
        </w:tc>
        <w:tc>
          <w:tcPr>
            <w:tcW w:w="900" w:type="dxa"/>
          </w:tcPr>
          <w:p w14:paraId="29DC8C82" w14:textId="77777777" w:rsidR="0092129D" w:rsidRPr="00B16C35" w:rsidRDefault="0092129D" w:rsidP="0092129D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0D071D96" w14:textId="0F455820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320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6506CC78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50DF14A6" w14:textId="3BA0A4D8" w:rsidR="0092129D" w:rsidRPr="00B16C35" w:rsidRDefault="0092129D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19280437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2F3678A4" w14:textId="048D079E" w:rsidR="0092129D" w:rsidRPr="00B16C35" w:rsidRDefault="0092129D" w:rsidP="0092129D">
            <w:pPr>
              <w:pStyle w:val="acctfourfigures"/>
              <w:tabs>
                <w:tab w:val="clear" w:pos="765"/>
                <w:tab w:val="decimal" w:pos="698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57BEEA11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2267ABF" w14:textId="5B6ECC73" w:rsidR="0092129D" w:rsidRPr="00B16C35" w:rsidRDefault="0092129D" w:rsidP="004F4CA6">
            <w:pPr>
              <w:pStyle w:val="acctfourfigures"/>
              <w:tabs>
                <w:tab w:val="clear" w:pos="765"/>
                <w:tab w:val="decimal" w:pos="669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F4CA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" w:type="dxa"/>
          </w:tcPr>
          <w:p w14:paraId="293FD2CC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08694AF" w14:textId="60681559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2129D" w:rsidRPr="00B33DA8" w14:paraId="78555F02" w14:textId="77777777" w:rsidTr="001A0D61">
        <w:trPr>
          <w:cantSplit/>
          <w:trHeight w:val="164"/>
        </w:trPr>
        <w:tc>
          <w:tcPr>
            <w:tcW w:w="2700" w:type="dxa"/>
            <w:vAlign w:val="bottom"/>
          </w:tcPr>
          <w:p w14:paraId="231483A7" w14:textId="51AB0883" w:rsidR="0092129D" w:rsidRPr="00B16C35" w:rsidRDefault="0092129D" w:rsidP="0092129D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</w:t>
            </w:r>
            <w:r w:rsidRPr="00B16C3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/</w:t>
            </w:r>
            <w:r w:rsidRPr="00B16C3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650B5124" w14:textId="77777777" w:rsidR="0092129D" w:rsidRPr="00B16C35" w:rsidRDefault="0092129D" w:rsidP="0092129D">
            <w:pPr>
              <w:pStyle w:val="acctfourfigures"/>
              <w:tabs>
                <w:tab w:val="clear" w:pos="765"/>
              </w:tabs>
              <w:spacing w:line="28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00" w:type="dxa"/>
            <w:vAlign w:val="bottom"/>
          </w:tcPr>
          <w:p w14:paraId="7E34CA1C" w14:textId="4227179E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170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C64585"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609</w:t>
            </w:r>
            <w:r w:rsidRPr="00B16C3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0" w:type="dxa"/>
          </w:tcPr>
          <w:p w14:paraId="4A3A93ED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449B966" w14:textId="77C2BC17" w:rsidR="0092129D" w:rsidRPr="00B16C35" w:rsidRDefault="0092129D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6" w:type="dxa"/>
          </w:tcPr>
          <w:p w14:paraId="5B5A50C6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32D9AA26" w14:textId="5853585E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506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329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6361550F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80917D0" w14:textId="1F9979BC" w:rsidR="0092129D" w:rsidRPr="00B16C35" w:rsidRDefault="0092129D" w:rsidP="0092129D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825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7FE34799" w14:textId="77777777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4D3EABE5" w14:textId="2867D1C9" w:rsidR="0092129D" w:rsidRPr="00B16C35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sz w:val="26"/>
                <w:szCs w:val="26"/>
              </w:rPr>
            </w:pPr>
            <w:r w:rsidRPr="00B16C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679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4585" w:rsidRPr="00B16C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763</w:t>
            </w:r>
            <w:r w:rsidRPr="00B16C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2129D" w:rsidRPr="00B33DA8" w14:paraId="6D316ACF" w14:textId="77777777" w:rsidTr="001A0D61">
        <w:trPr>
          <w:cantSplit/>
          <w:trHeight w:val="245"/>
        </w:trPr>
        <w:tc>
          <w:tcPr>
            <w:tcW w:w="2700" w:type="dxa"/>
          </w:tcPr>
          <w:p w14:paraId="7E2AC25D" w14:textId="79EB4701" w:rsidR="0092129D" w:rsidRPr="00B33DA8" w:rsidRDefault="0092129D" w:rsidP="0092129D">
            <w:pPr>
              <w:pStyle w:val="acctfourfigures"/>
              <w:tabs>
                <w:tab w:val="decimal" w:pos="727"/>
              </w:tabs>
              <w:spacing w:line="28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33D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  <w:r w:rsidR="00C64585" w:rsidRPr="00C64585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900" w:type="dxa"/>
          </w:tcPr>
          <w:p w14:paraId="496F66B1" w14:textId="77777777" w:rsidR="0092129D" w:rsidRPr="00B33DA8" w:rsidRDefault="0092129D" w:rsidP="0092129D">
            <w:pPr>
              <w:pStyle w:val="acctfourfigures"/>
              <w:tabs>
                <w:tab w:val="clear" w:pos="765"/>
                <w:tab w:val="decimal" w:pos="815"/>
              </w:tabs>
              <w:spacing w:line="28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36659" w14:textId="7D50A168" w:rsidR="0092129D" w:rsidRPr="006C5E91" w:rsidRDefault="00C64585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2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2</w:t>
            </w:r>
            <w:r w:rsidR="0092129D" w:rsidRPr="00384672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509</w:t>
            </w:r>
            <w:r w:rsidR="0092129D" w:rsidRPr="00384672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339</w:t>
            </w:r>
          </w:p>
        </w:tc>
        <w:tc>
          <w:tcPr>
            <w:tcW w:w="110" w:type="dxa"/>
          </w:tcPr>
          <w:p w14:paraId="503A3A33" w14:textId="77777777" w:rsidR="0092129D" w:rsidRPr="006C5E91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9682" w14:textId="0E74F089" w:rsidR="0092129D" w:rsidRPr="00F45E9F" w:rsidRDefault="0092129D" w:rsidP="00F45E9F">
            <w:pPr>
              <w:pStyle w:val="acctfourfigures"/>
              <w:tabs>
                <w:tab w:val="clear" w:pos="765"/>
                <w:tab w:val="decimal" w:pos="642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45E9F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</w:tcPr>
          <w:p w14:paraId="3DB5ED37" w14:textId="77777777" w:rsidR="0092129D" w:rsidRPr="006C5E91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75A37B7" w14:textId="3B17F3BA" w:rsidR="0092129D" w:rsidRPr="006C5E91" w:rsidRDefault="00C64585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-54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3</w:t>
            </w:r>
            <w:r w:rsidR="0092129D" w:rsidRPr="002F6FAC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214</w:t>
            </w:r>
            <w:r w:rsidR="0092129D" w:rsidRPr="002F6FAC">
              <w:rPr>
                <w:rFonts w:asciiTheme="majorBidi" w:hAnsiTheme="majorBidi" w:cstheme="majorBidi"/>
                <w:b/>
                <w:sz w:val="26"/>
                <w:szCs w:val="26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/>
              </w:rPr>
              <w:t>108</w:t>
            </w:r>
          </w:p>
        </w:tc>
        <w:tc>
          <w:tcPr>
            <w:tcW w:w="110" w:type="dxa"/>
          </w:tcPr>
          <w:p w14:paraId="2B182E11" w14:textId="77777777" w:rsidR="0092129D" w:rsidRPr="006C5E91" w:rsidRDefault="0092129D" w:rsidP="0092129D">
            <w:pPr>
              <w:pStyle w:val="acctfourfigures"/>
              <w:tabs>
                <w:tab w:val="clear" w:pos="765"/>
                <w:tab w:val="decimal" w:pos="896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F9B2" w14:textId="66646460" w:rsidR="0092129D" w:rsidRPr="006C5E91" w:rsidRDefault="00C64585" w:rsidP="0092129D">
            <w:pPr>
              <w:pStyle w:val="acctfourfigures"/>
              <w:tabs>
                <w:tab w:val="clear" w:pos="765"/>
                <w:tab w:val="decimal" w:pos="858"/>
              </w:tabs>
              <w:spacing w:line="280" w:lineRule="atLeast"/>
              <w:ind w:right="14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1</w:t>
            </w:r>
            <w:r w:rsidR="0092129D" w:rsidRPr="002F6FAC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970</w:t>
            </w:r>
          </w:p>
        </w:tc>
        <w:tc>
          <w:tcPr>
            <w:tcW w:w="110" w:type="dxa"/>
          </w:tcPr>
          <w:p w14:paraId="3597125B" w14:textId="77777777" w:rsidR="0092129D" w:rsidRPr="006C5E91" w:rsidRDefault="0092129D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1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80E16" w14:textId="016CD237" w:rsidR="0092129D" w:rsidRPr="006C5E91" w:rsidRDefault="00C64585" w:rsidP="0092129D">
            <w:pPr>
              <w:pStyle w:val="acctfourfigures"/>
              <w:tabs>
                <w:tab w:val="clear" w:pos="765"/>
                <w:tab w:val="decimal" w:pos="947"/>
              </w:tabs>
              <w:spacing w:line="280" w:lineRule="atLeast"/>
              <w:ind w:right="-71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5</w:t>
            </w:r>
            <w:r w:rsidR="0092129D" w:rsidRPr="005B6F5A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725</w:t>
            </w:r>
            <w:r w:rsidR="0092129D" w:rsidRPr="005B6F5A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417</w:t>
            </w:r>
          </w:p>
        </w:tc>
      </w:tr>
    </w:tbl>
    <w:p w14:paraId="453553E7" w14:textId="77777777" w:rsidR="00AB6F92" w:rsidRPr="006666FA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AECD400" w14:textId="77777777" w:rsidR="00AB6F92" w:rsidRPr="00043778" w:rsidRDefault="00AB6F92" w:rsidP="00AB6F92">
      <w:pPr>
        <w:rPr>
          <w:rFonts w:cstheme="minorBidi"/>
          <w:cs/>
          <w:lang w:val="en-US" w:bidi="th-TH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408"/>
        <w:gridCol w:w="236"/>
        <w:gridCol w:w="1414"/>
        <w:gridCol w:w="236"/>
        <w:gridCol w:w="1386"/>
      </w:tblGrid>
      <w:tr w:rsidR="00AB6F92" w:rsidRPr="006666FA" w14:paraId="3327EE13" w14:textId="77777777" w:rsidTr="00845119">
        <w:trPr>
          <w:tblHeader/>
        </w:trPr>
        <w:tc>
          <w:tcPr>
            <w:tcW w:w="4230" w:type="dxa"/>
          </w:tcPr>
          <w:p w14:paraId="2BE8F18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2287614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3EAAA27A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6F92" w:rsidRPr="006666FA" w14:paraId="13FB3038" w14:textId="77777777" w:rsidTr="00AF08F6">
        <w:trPr>
          <w:trHeight w:val="659"/>
          <w:tblHeader/>
        </w:trPr>
        <w:tc>
          <w:tcPr>
            <w:tcW w:w="4230" w:type="dxa"/>
            <w:vAlign w:val="bottom"/>
          </w:tcPr>
          <w:p w14:paraId="1DE51AE2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450A9E" w14:textId="77777777" w:rsidR="00AB6F92" w:rsidRPr="008E590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8" w:type="dxa"/>
            <w:vAlign w:val="bottom"/>
          </w:tcPr>
          <w:p w14:paraId="68B54A47" w14:textId="7EA5055A" w:rsidR="00AB6F92" w:rsidRPr="006666FA" w:rsidRDefault="00AB6F92" w:rsidP="00845119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F4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0DEF81CD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  <w:vAlign w:val="bottom"/>
          </w:tcPr>
          <w:p w14:paraId="3853608D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71ABDB35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  <w:vAlign w:val="bottom"/>
          </w:tcPr>
          <w:p w14:paraId="69058639" w14:textId="77777777" w:rsidR="00AB6F92" w:rsidRPr="006666FA" w:rsidRDefault="00AB6F92" w:rsidP="00845119">
            <w:pPr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B6F92" w:rsidRPr="006666FA" w14:paraId="6D11ED1D" w14:textId="77777777" w:rsidTr="00845119">
        <w:trPr>
          <w:trHeight w:val="335"/>
          <w:tblHeader/>
        </w:trPr>
        <w:tc>
          <w:tcPr>
            <w:tcW w:w="4230" w:type="dxa"/>
          </w:tcPr>
          <w:p w14:paraId="2675A352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07458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</w:tcPr>
          <w:p w14:paraId="540208A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377"/>
                <w:tab w:val="left" w:pos="1644"/>
                <w:tab w:val="left" w:pos="2580"/>
                <w:tab w:val="left" w:pos="2807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B6F92" w:rsidRPr="006666FA" w14:paraId="22DFBE73" w14:textId="77777777" w:rsidTr="00845119">
        <w:trPr>
          <w:trHeight w:val="209"/>
        </w:trPr>
        <w:tc>
          <w:tcPr>
            <w:tcW w:w="4230" w:type="dxa"/>
          </w:tcPr>
          <w:p w14:paraId="63C26F90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53ED53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4687242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983DA31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62566FB4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08276E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38DD7509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6F92" w:rsidRPr="006666FA" w14:paraId="08E8CD0B" w14:textId="77777777" w:rsidTr="00845119">
        <w:tc>
          <w:tcPr>
            <w:tcW w:w="4230" w:type="dxa"/>
          </w:tcPr>
          <w:p w14:paraId="7C9A15FE" w14:textId="456BBF30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E4AB7C5" w14:textId="77777777" w:rsidR="00AB6F92" w:rsidRPr="006666FA" w:rsidRDefault="00AB6F92" w:rsidP="00845119">
            <w:pPr>
              <w:spacing w:line="38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5378DC34" w14:textId="32621903" w:rsidR="00AB6F92" w:rsidRPr="0089510B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89510B" w:rsidRPr="00895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36" w:type="dxa"/>
          </w:tcPr>
          <w:p w14:paraId="5EA49659" w14:textId="77777777" w:rsidR="00AB6F92" w:rsidRPr="0089510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6B28BDE7" w14:textId="5BB67800" w:rsidR="00AB6F92" w:rsidRPr="0089510B" w:rsidRDefault="00C64585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89510B" w:rsidRPr="00895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36" w:type="dxa"/>
          </w:tcPr>
          <w:p w14:paraId="150A4480" w14:textId="77777777" w:rsidR="00AB6F92" w:rsidRPr="0089510B" w:rsidRDefault="00AB6F92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45F2A676" w14:textId="1E732475" w:rsidR="00AB6F92" w:rsidRPr="0089510B" w:rsidRDefault="00C64585" w:rsidP="00845119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89510B" w:rsidRPr="008951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</w:tr>
      <w:tr w:rsidR="0089510B" w:rsidRPr="006666FA" w14:paraId="46BFCF57" w14:textId="77777777" w:rsidTr="00845119">
        <w:tc>
          <w:tcPr>
            <w:tcW w:w="4230" w:type="dxa"/>
          </w:tcPr>
          <w:p w14:paraId="660EE01B" w14:textId="15C0B64F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3B86617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34316AFB" w14:textId="0AE2576C" w:rsidR="0089510B" w:rsidRPr="008D2A55" w:rsidRDefault="0089510B" w:rsidP="0089510B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E1E4DD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0315EFA5" w14:textId="37868662" w:rsidR="0089510B" w:rsidRPr="006666FA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89510B"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36" w:type="dxa"/>
          </w:tcPr>
          <w:p w14:paraId="7B973BFE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73E5822C" w14:textId="6C8EEC67" w:rsidR="0089510B" w:rsidRPr="008D2A55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89510B"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</w:tr>
      <w:tr w:rsidR="0089510B" w:rsidRPr="006666FA" w14:paraId="19D55E69" w14:textId="77777777" w:rsidTr="00845119">
        <w:tc>
          <w:tcPr>
            <w:tcW w:w="4230" w:type="dxa"/>
          </w:tcPr>
          <w:p w14:paraId="10C82C3E" w14:textId="09D9FE24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C7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ประเมินสัญญาเช่าใหม่</w:t>
            </w:r>
          </w:p>
        </w:tc>
        <w:tc>
          <w:tcPr>
            <w:tcW w:w="270" w:type="dxa"/>
          </w:tcPr>
          <w:p w14:paraId="6A561126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02DCDBB7" w14:textId="3CBEABE0" w:rsidR="0089510B" w:rsidRPr="00B30E1D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DE5A716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1E47EC42" w14:textId="0595363F" w:rsidR="0089510B" w:rsidRPr="00B30E1D" w:rsidRDefault="0089510B" w:rsidP="0089510B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3F74B8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456DA164" w14:textId="689F1EF9" w:rsidR="0089510B" w:rsidRPr="00B30E1D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510B" w:rsidRPr="006666FA" w14:paraId="7970938D" w14:textId="77777777" w:rsidTr="00845119">
        <w:tc>
          <w:tcPr>
            <w:tcW w:w="4230" w:type="dxa"/>
          </w:tcPr>
          <w:p w14:paraId="522F6A86" w14:textId="3ADEE6C3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270" w:type="dxa"/>
          </w:tcPr>
          <w:p w14:paraId="0016717F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780CCE4E" w14:textId="13129DF9" w:rsidR="0089510B" w:rsidRPr="00B30E1D" w:rsidRDefault="0089510B" w:rsidP="0089510B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E5376E2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</w:tcPr>
          <w:p w14:paraId="030476A0" w14:textId="16620983" w:rsidR="0089510B" w:rsidRPr="00B30E1D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D478648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</w:tcPr>
          <w:p w14:paraId="1BF74DCE" w14:textId="14BDE018" w:rsidR="0089510B" w:rsidRPr="00B30E1D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510B" w:rsidRPr="006666FA" w14:paraId="146D01A7" w14:textId="77777777" w:rsidTr="00845119">
        <w:tc>
          <w:tcPr>
            <w:tcW w:w="4230" w:type="dxa"/>
          </w:tcPr>
          <w:p w14:paraId="47821219" w14:textId="1C44F55E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14:paraId="63FD2C96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2A458BA" w14:textId="6EF281A8" w:rsidR="0089510B" w:rsidRPr="008D2A55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5EC9010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F5FB45F" w14:textId="0729B2D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59762F9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BBCC8B7" w14:textId="1C1A468B" w:rsidR="0089510B" w:rsidRPr="008D2A55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  <w:r w:rsidRPr="001A40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510B" w:rsidRPr="006666FA" w14:paraId="3F1984A6" w14:textId="77777777" w:rsidTr="0089510B">
        <w:tc>
          <w:tcPr>
            <w:tcW w:w="4230" w:type="dxa"/>
          </w:tcPr>
          <w:p w14:paraId="34E5302C" w14:textId="755790BA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775CCEB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D433168" w14:textId="00832EA8" w:rsidR="0089510B" w:rsidRPr="008D2A55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89510B" w:rsidRPr="001A40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36" w:type="dxa"/>
          </w:tcPr>
          <w:p w14:paraId="75CB3B0B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10A51427" w14:textId="159841D0" w:rsidR="0089510B" w:rsidRPr="006666FA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89510B" w:rsidRPr="001A40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36" w:type="dxa"/>
          </w:tcPr>
          <w:p w14:paraId="2802D916" w14:textId="77777777" w:rsidR="0089510B" w:rsidRPr="006666FA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04EEE52" w14:textId="0C1BEF68" w:rsidR="0089510B" w:rsidRPr="008E590A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89510B" w:rsidRPr="001A40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</w:tr>
      <w:tr w:rsidR="0089510B" w:rsidRPr="006666FA" w14:paraId="7921E348" w14:textId="77777777" w:rsidTr="00845119">
        <w:tc>
          <w:tcPr>
            <w:tcW w:w="4230" w:type="dxa"/>
          </w:tcPr>
          <w:p w14:paraId="5102AB5F" w14:textId="5C81AE8D" w:rsidR="0089510B" w:rsidRPr="00C109A5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109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6E7537E5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21EE4AF9" w14:textId="0809C238" w:rsidR="0089510B" w:rsidRPr="000638B6" w:rsidRDefault="00C64585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C37BAE"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36" w:type="dxa"/>
          </w:tcPr>
          <w:p w14:paraId="4DBEF2D2" w14:textId="77777777" w:rsidR="0089510B" w:rsidRPr="000638B6" w:rsidRDefault="0089510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31763D41" w14:textId="19D4B8DC" w:rsidR="0089510B" w:rsidRPr="000638B6" w:rsidRDefault="00C64585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A67DE1"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36" w:type="dxa"/>
          </w:tcPr>
          <w:p w14:paraId="2018ADB9" w14:textId="77777777" w:rsidR="0089510B" w:rsidRPr="000638B6" w:rsidRDefault="0089510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6DCD5424" w14:textId="577E9BCD" w:rsidR="0089510B" w:rsidRPr="000638B6" w:rsidRDefault="00C64585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="002851D9"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</w:tr>
      <w:tr w:rsidR="0089510B" w:rsidRPr="006666FA" w14:paraId="5593AF4B" w14:textId="77777777" w:rsidTr="00845119">
        <w:tc>
          <w:tcPr>
            <w:tcW w:w="4230" w:type="dxa"/>
          </w:tcPr>
          <w:p w14:paraId="39D12F55" w14:textId="77777777" w:rsidR="0089510B" w:rsidRPr="00C109A5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09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270" w:type="dxa"/>
          </w:tcPr>
          <w:p w14:paraId="2911B376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</w:tcPr>
          <w:p w14:paraId="271E78B4" w14:textId="565F4AED" w:rsidR="0089510B" w:rsidRPr="000638B6" w:rsidRDefault="002851D9" w:rsidP="002D2563">
            <w:pPr>
              <w:tabs>
                <w:tab w:val="decimal" w:pos="7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096C21" w14:textId="77777777" w:rsidR="0089510B" w:rsidRPr="000638B6" w:rsidRDefault="0089510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4" w:type="dxa"/>
          </w:tcPr>
          <w:p w14:paraId="1F86068E" w14:textId="2BAD9381" w:rsidR="0089510B" w:rsidRPr="000638B6" w:rsidRDefault="002851D9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3B643E2" w14:textId="77777777" w:rsidR="0089510B" w:rsidRPr="000638B6" w:rsidRDefault="0089510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32572E30" w14:textId="6F3B7A53" w:rsidR="0089510B" w:rsidRPr="000638B6" w:rsidRDefault="002851D9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510B" w:rsidRPr="006666FA" w14:paraId="61EF1ACC" w14:textId="77777777" w:rsidTr="00845119">
        <w:tc>
          <w:tcPr>
            <w:tcW w:w="4230" w:type="dxa"/>
          </w:tcPr>
          <w:p w14:paraId="1DB8B181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14:paraId="517E72DC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B094952" w14:textId="57FF648C" w:rsidR="0089510B" w:rsidRPr="000638B6" w:rsidRDefault="003C435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E4EC21B" w14:textId="77777777" w:rsidR="0089510B" w:rsidRPr="000638B6" w:rsidRDefault="0089510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E794E44" w14:textId="5EDA8740" w:rsidR="0089510B" w:rsidRPr="000638B6" w:rsidRDefault="003C435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EBC52FB" w14:textId="77777777" w:rsidR="0089510B" w:rsidRPr="000638B6" w:rsidRDefault="0089510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9C83D94" w14:textId="3C48EC71" w:rsidR="0089510B" w:rsidRPr="000638B6" w:rsidRDefault="003C435B" w:rsidP="00A67DE1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Pr="000638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9510B" w:rsidRPr="006666FA" w14:paraId="4FC4E6D0" w14:textId="77777777" w:rsidTr="00845119">
        <w:tc>
          <w:tcPr>
            <w:tcW w:w="4230" w:type="dxa"/>
          </w:tcPr>
          <w:p w14:paraId="2CE4019E" w14:textId="7B6337EB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21EC764" w14:textId="77777777" w:rsidR="0089510B" w:rsidRPr="006666FA" w:rsidRDefault="0089510B" w:rsidP="008951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31D41BA0" w14:textId="43E7EF48" w:rsidR="0089510B" w:rsidRPr="000638B6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</w:t>
            </w:r>
            <w:r w:rsidR="009E3088" w:rsidRPr="000638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36" w:type="dxa"/>
          </w:tcPr>
          <w:p w14:paraId="313489DD" w14:textId="77777777" w:rsidR="0089510B" w:rsidRPr="000638B6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799BABA" w14:textId="76D1A863" w:rsidR="0089510B" w:rsidRPr="000638B6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9E3088" w:rsidRPr="000638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6" w:type="dxa"/>
          </w:tcPr>
          <w:p w14:paraId="6F9D4A6F" w14:textId="77777777" w:rsidR="0089510B" w:rsidRPr="000638B6" w:rsidRDefault="0089510B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03D6E80" w14:textId="76889C88" w:rsidR="0089510B" w:rsidRPr="000638B6" w:rsidRDefault="00C64585" w:rsidP="0089510B">
            <w:pP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9E3088" w:rsidRPr="000638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005</w:t>
            </w:r>
          </w:p>
        </w:tc>
      </w:tr>
    </w:tbl>
    <w:p w14:paraId="539F1978" w14:textId="77777777" w:rsidR="00AB6F92" w:rsidRPr="00A63054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1AD1A6E7" w14:textId="6EB3CB7B" w:rsidR="00AB6F9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กลุ่มบริษัทได้ทำสัญญาเช่าที่ดิน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และอาคาร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กิจการที่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เกี่ยวข้องกันเพื่อใช้ในการดำเนินธุรกิจ</w:t>
      </w:r>
      <w:r w:rsidRPr="00ED14F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และอาคาร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ดังกล่าวมีระยะเวลา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24</w:t>
      </w:r>
      <w:r w:rsidR="000A7F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ซึ่งจะสิ้นสุดสัญญาในปี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2589</w:t>
      </w:r>
    </w:p>
    <w:p w14:paraId="77FCB2CC" w14:textId="77777777" w:rsidR="00AB6F92" w:rsidRPr="00A63054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46435DE" w14:textId="36F71B03" w:rsidR="00AB6F92" w:rsidRDefault="00AB6F92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กลุ่มบริษัทได้ทำสัญญาเช่าที่ดิ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 อาคาร อุปกรณ์ </w:t>
      </w:r>
      <w:r w:rsidRPr="000E00A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0E00A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ไม่มีตัวตน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บุคคลอื่นๆ และกิจการหลายแห่งที่ไม่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เกี่ยวข้องกันเพื่อใช้ในการดำเนินธุรกิจ</w:t>
      </w:r>
      <w:r w:rsidRPr="00ED14F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น อาคาร อุปกรณ์ </w:t>
      </w:r>
      <w:r w:rsidRPr="000E00A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0E00A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ไม่มีตัวตน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ดังกล่าวมีระยะเวลา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ED14F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ซึ่งจะสิ้นสุดสัญญาในปี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2590</w:t>
      </w:r>
    </w:p>
    <w:p w14:paraId="2ABF1A6B" w14:textId="77777777" w:rsidR="003D789C" w:rsidRPr="000E00A0" w:rsidRDefault="003D789C" w:rsidP="00671C2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D1A44F5" w14:textId="73A38B44" w:rsidR="00AB6F92" w:rsidRDefault="00FA1DF4" w:rsidP="00FA1DF4">
      <w:pPr>
        <w:tabs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444F7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8444F7">
        <w:rPr>
          <w:rFonts w:asciiTheme="majorBidi" w:hAnsiTheme="majorBidi" w:cstheme="majorBidi"/>
          <w:sz w:val="30"/>
          <w:szCs w:val="30"/>
        </w:rPr>
        <w:t xml:space="preserve"> </w:t>
      </w:r>
      <w:r w:rsidRPr="008444F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บริษัทบันทึกสินทรัพย์สิทธิการใช้และหนี้สินสัญญาเช่าลดลงเป็นจำนวนเงิน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444F7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8444F7">
        <w:rPr>
          <w:rFonts w:asciiTheme="majorBidi" w:hAnsiTheme="majorBidi" w:cstheme="majorBidi"/>
          <w:sz w:val="30"/>
          <w:szCs w:val="30"/>
        </w:rPr>
        <w:t xml:space="preserve"> </w:t>
      </w:r>
      <w:r w:rsidRPr="008444F7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444F7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38</w:t>
      </w:r>
      <w:r w:rsidRPr="008444F7">
        <w:rPr>
          <w:rFonts w:asciiTheme="majorBidi" w:hAnsiTheme="majorBidi" w:cstheme="majorBidi"/>
          <w:sz w:val="30"/>
          <w:szCs w:val="30"/>
        </w:rPr>
        <w:t xml:space="preserve"> </w:t>
      </w:r>
      <w:r w:rsidRPr="008444F7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="008E3F93">
        <w:rPr>
          <w:rFonts w:asciiTheme="majorBidi" w:hAnsiTheme="majorBidi" w:cstheme="majorBidi"/>
          <w:sz w:val="30"/>
          <w:szCs w:val="30"/>
          <w:cs/>
        </w:rPr>
        <w:br/>
      </w:r>
      <w:r w:rsidRPr="008444F7">
        <w:rPr>
          <w:rFonts w:asciiTheme="majorBidi" w:hAnsiTheme="majorBidi" w:cstheme="majorBidi" w:hint="cs"/>
          <w:sz w:val="30"/>
          <w:szCs w:val="30"/>
          <w:cs/>
        </w:rPr>
        <w:t xml:space="preserve">และบันทึกกำไรจากการยกเลิกสัญญาเช่าเป็นจำนวนเงิน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8444F7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03</w:t>
      </w:r>
      <w:r w:rsidRPr="008444F7">
        <w:rPr>
          <w:rFonts w:asciiTheme="majorBidi" w:hAnsiTheme="majorBidi" w:cstheme="majorBidi"/>
          <w:sz w:val="30"/>
          <w:szCs w:val="30"/>
        </w:rPr>
        <w:t xml:space="preserve"> </w:t>
      </w:r>
      <w:r w:rsidRPr="008444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E3F9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444F7">
        <w:rPr>
          <w:rFonts w:asciiTheme="majorBidi" w:hAnsiTheme="majorBidi" w:cstheme="majorBidi" w:hint="cs"/>
          <w:sz w:val="30"/>
          <w:szCs w:val="30"/>
          <w:cs/>
        </w:rPr>
        <w:t>ในงบกำไรขาดทุนเบ็ดเสร็จ</w:t>
      </w:r>
    </w:p>
    <w:p w14:paraId="0040DB04" w14:textId="1316ED20" w:rsidR="003D789C" w:rsidRDefault="003D789C" w:rsidP="00FA1DF4">
      <w:pPr>
        <w:tabs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4"/>
          <w:szCs w:val="24"/>
          <w:lang w:val="en-US" w:bidi="th-TH"/>
        </w:rPr>
      </w:pPr>
    </w:p>
    <w:p w14:paraId="1BCBC725" w14:textId="69C4E415" w:rsidR="00043778" w:rsidRDefault="00043778" w:rsidP="00043778">
      <w:pPr>
        <w:tabs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8444F7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C64585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8444F7">
        <w:rPr>
          <w:rFonts w:asciiTheme="majorBidi" w:hAnsiTheme="majorBidi" w:cstheme="majorBidi"/>
          <w:sz w:val="30"/>
          <w:szCs w:val="30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บริษัทย่อยหลายแห่งได้เปลี่ยนแปลงสัญญาเช่าที่ดินและอาคารกับบริษัท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มิลเลนเนียม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ออโต้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ซึ่งเป็นกิจการที่เกี่ยวข้องกัน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โดยได้เปลี่ยนแปลงรายละเอียดในสัญญาและคู่สัญญา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รวมถึงการเพิ่มขอบเขตของสัญญาเช่า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เปลี่ยนแปลงอายุของสัญญาและสิ่งตอบแทนสำหรับสัญญาเช่าต่างๆ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กลุ่มบริษัทได้วัดมูลค่าของสินทรัพย์สิทธิการใช้ใหม่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มีผลทำให้สินทรัพย์สิทธิการใช้ของกลุ่มบริษัทเพิ่มขึ้น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theme="majorBidi"/>
          <w:sz w:val="30"/>
          <w:szCs w:val="30"/>
        </w:rPr>
        <w:t xml:space="preserve">821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ทั้งนี้กลุ่มบริษัทได้ชำระค่าเช่าเป็นจำนวนเงิน</w:t>
      </w:r>
      <w:r w:rsidRPr="0004377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43778">
        <w:rPr>
          <w:rFonts w:asciiTheme="majorBidi" w:hAnsiTheme="majorBidi" w:cstheme="majorBidi"/>
          <w:sz w:val="30"/>
          <w:szCs w:val="30"/>
        </w:rPr>
        <w:t xml:space="preserve">1,542 </w:t>
      </w:r>
      <w:r w:rsidRPr="00043778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</w:p>
    <w:p w14:paraId="7981B179" w14:textId="062646F0" w:rsidR="00AB6F92" w:rsidRDefault="00AB6F92" w:rsidP="008444F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ED14F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มีมูลค่าตามบัญชีจำนวน</w:t>
      </w:r>
      <w:r w:rsidRPr="006666F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E30B5A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949</w:t>
      </w:r>
      <w:r w:rsidRPr="00A6298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62989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</w:t>
      </w:r>
      <w:r w:rsidRPr="00FC64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37</w:t>
      </w:r>
      <w:r w:rsidRPr="000C57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C57A7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0C57A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C57A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ตามลำดับ</w:t>
      </w:r>
      <w:r w:rsidRPr="000C57A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C57A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0C57A7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: </w:t>
      </w:r>
      <w:r w:rsidR="003D789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4,082</w:t>
      </w:r>
      <w:r w:rsidRPr="000C57A7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0C57A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0C57A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Pr="00160BD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และ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38</w:t>
      </w:r>
      <w:r w:rsidR="0089510B" w:rsidRPr="0089510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89510B" w:rsidRPr="0089510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160BDF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ตามลำดับ</w:t>
      </w:r>
      <w:r w:rsidRPr="000C57A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)</w:t>
      </w:r>
      <w:r w:rsidRPr="000C57A7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0C57A7">
        <w:rPr>
          <w:rFonts w:asciiTheme="majorBidi" w:hAnsiTheme="majorBidi" w:cstheme="majorBidi"/>
          <w:sz w:val="30"/>
          <w:szCs w:val="30"/>
          <w:cs/>
          <w:lang w:bidi="th-TH"/>
        </w:rPr>
        <w:t>ได้นำไปเป็นหลักประกัน</w:t>
      </w:r>
      <w:r w:rsidR="0000516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0C57A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เงินกู้ยืมธนาคาร (ดูหมายเหตุข้อ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19</w:t>
      </w:r>
      <w:r w:rsidRPr="000C57A7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057C2841" w14:textId="77777777" w:rsidR="003D789C" w:rsidRPr="00A63054" w:rsidRDefault="003D789C" w:rsidP="008444F7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p w14:paraId="0DAFB564" w14:textId="77777777" w:rsidR="00AB6F92" w:rsidRPr="006666FA" w:rsidRDefault="00AB6F92" w:rsidP="00AB6F9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28CE7646" w14:textId="77777777" w:rsidR="00AB6F92" w:rsidRPr="00043778" w:rsidRDefault="00AB6F92" w:rsidP="00AB6F9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9C3712" w14:textId="557496DE" w:rsidR="00AB6F92" w:rsidRDefault="00AB6F92" w:rsidP="00AB6F92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สัญญาเช่าที่ดิน อาคารและส่วนปรับปรุงอาคาร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</w:t>
      </w:r>
      <w:r w:rsidR="005D4BA8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</w:t>
      </w:r>
      <w:r w:rsidR="005D4BA8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เริ่มมีผลว่ามีความแน่นอนอย่างสมเหตุสมผลที่จะใช้สิทธิในการขยายอายุสัญญาเช่าหรือไม่ และจะทบทวนการประเมิน</w:t>
      </w:r>
      <w:r w:rsidR="003D78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ดังกล่าวอย่างสม่ำเสมอ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4FD4F22B" w14:textId="00F8023A" w:rsidR="00AB6F92" w:rsidRPr="00A63054" w:rsidRDefault="00AB6F92" w:rsidP="00AB6F92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990"/>
        <w:gridCol w:w="180"/>
        <w:gridCol w:w="1080"/>
        <w:gridCol w:w="180"/>
        <w:gridCol w:w="1080"/>
      </w:tblGrid>
      <w:tr w:rsidR="00AB6F92" w:rsidRPr="006666FA" w14:paraId="55AFC7BA" w14:textId="77777777" w:rsidTr="00845119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412F8110" w14:textId="77777777" w:rsidR="00AB6F92" w:rsidRPr="006666FA" w:rsidRDefault="00AB6F92" w:rsidP="00845119">
            <w:pPr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6771E73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2D8013D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B4445F" w14:textId="77777777" w:rsidR="00AB6F92" w:rsidRPr="006666FA" w:rsidRDefault="00AB6F92" w:rsidP="00845119">
            <w:pPr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6F92" w:rsidRPr="006666FA" w14:paraId="7D6A9DFA" w14:textId="77777777" w:rsidTr="00845119">
        <w:trPr>
          <w:cantSplit/>
          <w:tblHeader/>
        </w:trPr>
        <w:tc>
          <w:tcPr>
            <w:tcW w:w="4320" w:type="dxa"/>
          </w:tcPr>
          <w:p w14:paraId="538E14E5" w14:textId="36FB86D4" w:rsidR="00AB6F92" w:rsidRPr="006666FA" w:rsidRDefault="00AB6F92" w:rsidP="0084511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CC4655E" w14:textId="52158A50" w:rsidR="00AB6F92" w:rsidRPr="006666FA" w:rsidRDefault="00C64585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5718842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54642" w14:textId="7309847C" w:rsidR="00AB6F92" w:rsidRPr="006666FA" w:rsidRDefault="00C64585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6E53C99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52A5A0" w14:textId="5745B681" w:rsidR="00AB6F92" w:rsidRPr="006666FA" w:rsidRDefault="00C64585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4A8E87A" w14:textId="77777777" w:rsidR="00AB6F92" w:rsidRPr="006666FA" w:rsidRDefault="00AB6F92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B8C1B" w14:textId="05E2CEC1" w:rsidR="00AB6F92" w:rsidRPr="006666FA" w:rsidRDefault="00C64585" w:rsidP="0084511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AB6F92" w:rsidRPr="006666FA" w14:paraId="727F5324" w14:textId="77777777" w:rsidTr="00845119">
        <w:trPr>
          <w:cantSplit/>
          <w:tblHeader/>
        </w:trPr>
        <w:tc>
          <w:tcPr>
            <w:tcW w:w="4320" w:type="dxa"/>
          </w:tcPr>
          <w:p w14:paraId="7E3B8C88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  <w:gridSpan w:val="7"/>
          </w:tcPr>
          <w:p w14:paraId="4D8B4267" w14:textId="77777777" w:rsidR="00AB6F92" w:rsidRPr="006666FA" w:rsidRDefault="00AB6F92" w:rsidP="00845119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6F92" w:rsidRPr="006666FA" w14:paraId="0678906D" w14:textId="77777777" w:rsidTr="00845119">
        <w:trPr>
          <w:cantSplit/>
        </w:trPr>
        <w:tc>
          <w:tcPr>
            <w:tcW w:w="4320" w:type="dxa"/>
          </w:tcPr>
          <w:p w14:paraId="19A5713C" w14:textId="77777777" w:rsidR="00AB6F92" w:rsidRPr="006666FA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จำนวนที่รับรู้ในกำไรหรือขาดทุน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7AF5C6A9" w14:textId="77777777" w:rsidR="00AB6F92" w:rsidRPr="006666FA" w:rsidRDefault="00AB6F92" w:rsidP="0084511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D3469E" w14:textId="77777777" w:rsidR="00AB6F92" w:rsidRPr="006666FA" w:rsidRDefault="00AB6F92" w:rsidP="0084511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8F3BD" w14:textId="77777777" w:rsidR="00AB6F92" w:rsidRPr="006666FA" w:rsidRDefault="00AB6F92" w:rsidP="0084511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BB796B" w14:textId="77777777" w:rsidR="00AB6F92" w:rsidRPr="006666FA" w:rsidRDefault="00AB6F92" w:rsidP="0084511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DDCF5" w14:textId="77777777" w:rsidR="00AB6F92" w:rsidRPr="006666FA" w:rsidRDefault="00AB6F92" w:rsidP="0084511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269BC" w14:textId="77777777" w:rsidR="00AB6F92" w:rsidRPr="006666FA" w:rsidRDefault="00AB6F92" w:rsidP="00845119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3D1E" w14:textId="77777777" w:rsidR="00AB6F92" w:rsidRPr="006666FA" w:rsidRDefault="00AB6F92" w:rsidP="00845119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F92" w:rsidRPr="00ED14FB" w14:paraId="4B045AC3" w14:textId="77777777" w:rsidTr="00845119">
        <w:trPr>
          <w:cantSplit/>
        </w:trPr>
        <w:tc>
          <w:tcPr>
            <w:tcW w:w="4320" w:type="dxa"/>
          </w:tcPr>
          <w:p w14:paraId="5A4967FC" w14:textId="77777777" w:rsidR="00AB6F92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ค่าเสื่อมราคา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ค่าตัดจำหน่าย</w:t>
            </w: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ของสินทรัพย์</w:t>
            </w:r>
          </w:p>
          <w:p w14:paraId="4D2705D6" w14:textId="77777777" w:rsidR="00AB6F92" w:rsidRPr="00ED14FB" w:rsidRDefault="00AB6F92" w:rsidP="0084511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6D17D408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E2952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416B6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1841D8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A2F3E2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72D4AE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5FE2A" w14:textId="77777777" w:rsidR="00AB6F92" w:rsidRPr="00ED14FB" w:rsidRDefault="00AB6F92" w:rsidP="00845119">
            <w:pPr>
              <w:tabs>
                <w:tab w:val="decimal" w:pos="735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63054" w:rsidRPr="00ED14FB" w14:paraId="710897E8" w14:textId="77777777" w:rsidTr="00572E9C">
        <w:trPr>
          <w:cantSplit/>
        </w:trPr>
        <w:tc>
          <w:tcPr>
            <w:tcW w:w="4320" w:type="dxa"/>
          </w:tcPr>
          <w:p w14:paraId="011ACBF3" w14:textId="6FEEFE6C" w:rsidR="00A63054" w:rsidRPr="00ED14FB" w:rsidRDefault="00A63054" w:rsidP="00A63054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573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อสังหาริมทรัพย์เพื่อการลงทุน - 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0EEC56" w14:textId="1C64E379" w:rsidR="00A63054" w:rsidRPr="00F5463E" w:rsidRDefault="00A63054" w:rsidP="00A63054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4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D8EE2" w14:textId="77777777" w:rsidR="00A63054" w:rsidRPr="00ED14FB" w:rsidRDefault="00A63054" w:rsidP="00A63054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F7235" w14:textId="2FDE0BEA" w:rsidR="00A63054" w:rsidRPr="00F5463E" w:rsidRDefault="00A63054" w:rsidP="00A63054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5A4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A4C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A4C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BD29A2" w14:textId="77777777" w:rsidR="00A63054" w:rsidRPr="00036339" w:rsidRDefault="00A63054" w:rsidP="00A63054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2DF2E" w14:textId="50E0DA57" w:rsidR="00A63054" w:rsidRPr="00A46124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5A4C18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68AB71" w14:textId="77777777" w:rsidR="00A63054" w:rsidRPr="00A46124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86160B" w14:textId="72D70688" w:rsidR="00A63054" w:rsidRPr="00A46124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</w:p>
        </w:tc>
      </w:tr>
      <w:tr w:rsidR="00A63054" w:rsidRPr="00ED14FB" w14:paraId="28AAE59D" w14:textId="77777777">
        <w:trPr>
          <w:cantSplit/>
        </w:trPr>
        <w:tc>
          <w:tcPr>
            <w:tcW w:w="4320" w:type="dxa"/>
          </w:tcPr>
          <w:p w14:paraId="71B89F68" w14:textId="4D317956" w:rsidR="00A63054" w:rsidRPr="00ED14FB" w:rsidRDefault="00A63054" w:rsidP="00A63054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D14F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สินทรัพย์ให้เช่าตามสัญญาเช่าดำเนิ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น</w:t>
            </w:r>
            <w:r w:rsidRPr="00ED14F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งาน</w:t>
            </w:r>
          </w:p>
        </w:tc>
        <w:tc>
          <w:tcPr>
            <w:tcW w:w="1080" w:type="dxa"/>
            <w:shd w:val="clear" w:color="auto" w:fill="auto"/>
          </w:tcPr>
          <w:p w14:paraId="52C849FF" w14:textId="2CFE1450" w:rsidR="00A63054" w:rsidRPr="00483B88" w:rsidRDefault="00A63054" w:rsidP="00A63054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 w:rsidRPr="00513E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BA728" w14:textId="77777777" w:rsidR="00A63054" w:rsidRPr="00483B88" w:rsidRDefault="00A63054" w:rsidP="00A63054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D89C78" w14:textId="75F8F012" w:rsidR="00A63054" w:rsidRPr="00483B88" w:rsidRDefault="00A63054" w:rsidP="00A63054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  <w:r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799DB" w14:textId="77777777" w:rsidR="00A63054" w:rsidRPr="00036339" w:rsidRDefault="00A63054" w:rsidP="00A63054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4D666D5" w14:textId="3E0A237A" w:rsidR="00A63054" w:rsidRPr="00AD40FA" w:rsidRDefault="00A63054" w:rsidP="00A63054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33F863" w14:textId="77777777" w:rsidR="00A63054" w:rsidRPr="00036339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C9CDF" w14:textId="63C7A53A" w:rsidR="00A63054" w:rsidRPr="00036339" w:rsidRDefault="00A63054" w:rsidP="00A63054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63054" w:rsidRPr="00ED14FB" w14:paraId="134C672E" w14:textId="77777777" w:rsidTr="00572E9C">
        <w:trPr>
          <w:cantSplit/>
        </w:trPr>
        <w:tc>
          <w:tcPr>
            <w:tcW w:w="4320" w:type="dxa"/>
          </w:tcPr>
          <w:p w14:paraId="3F378044" w14:textId="003ADB57" w:rsidR="00A63054" w:rsidRPr="00ED14FB" w:rsidRDefault="00A63054" w:rsidP="00A63054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D14F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</w:t>
            </w:r>
            <w:r w:rsidRPr="00ED14F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D14F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4F408E70" w14:textId="4D25CA40" w:rsidR="00A63054" w:rsidRPr="00AD40FA" w:rsidRDefault="00A63054" w:rsidP="00A63054">
            <w:pPr>
              <w:tabs>
                <w:tab w:val="decimal" w:pos="735"/>
              </w:tabs>
              <w:spacing w:line="240" w:lineRule="atLeast"/>
              <w:ind w:right="11" w:firstLine="13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Pr="006A12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A54171" w14:textId="77777777" w:rsidR="00A63054" w:rsidRPr="00ED14FB" w:rsidRDefault="00A63054" w:rsidP="00A63054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CC7554" w14:textId="74E4F55F" w:rsidR="00A63054" w:rsidRPr="00036339" w:rsidRDefault="00A63054" w:rsidP="00A63054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Pr="002551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DD2EF" w14:textId="77777777" w:rsidR="00A63054" w:rsidRPr="00036339" w:rsidRDefault="00A63054" w:rsidP="00A63054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4351F63D" w14:textId="183342E8" w:rsidR="00A63054" w:rsidRPr="00AD40FA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04CB7" w14:textId="77777777" w:rsidR="00A63054" w:rsidRPr="00036339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1B6BD80F" w14:textId="1DF3C6AD" w:rsidR="00A63054" w:rsidRPr="00036339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461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</w:tr>
      <w:tr w:rsidR="00A63054" w:rsidRPr="00ED14FB" w14:paraId="65CBAAEC" w14:textId="77777777">
        <w:trPr>
          <w:cantSplit/>
        </w:trPr>
        <w:tc>
          <w:tcPr>
            <w:tcW w:w="4320" w:type="dxa"/>
          </w:tcPr>
          <w:p w14:paraId="751F1E3C" w14:textId="6D1C7050" w:rsidR="00A63054" w:rsidRPr="00ED14FB" w:rsidRDefault="00A63054" w:rsidP="00A63054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D14F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อุปกรณ์</w:t>
            </w:r>
          </w:p>
        </w:tc>
        <w:tc>
          <w:tcPr>
            <w:tcW w:w="1080" w:type="dxa"/>
            <w:shd w:val="clear" w:color="auto" w:fill="auto"/>
          </w:tcPr>
          <w:p w14:paraId="45D7CB6C" w14:textId="60516748" w:rsidR="00A63054" w:rsidRPr="00AD40FA" w:rsidRDefault="00A63054" w:rsidP="00A63054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3D02B" w14:textId="77777777" w:rsidR="00A63054" w:rsidRPr="00ED14FB" w:rsidRDefault="00A63054" w:rsidP="00A63054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75C49B" w14:textId="08434F0D" w:rsidR="00A63054" w:rsidRPr="00036339" w:rsidRDefault="00A63054" w:rsidP="00A63054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483B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456FB" w14:textId="77777777" w:rsidR="00A63054" w:rsidRPr="00036339" w:rsidRDefault="00A63054" w:rsidP="00A63054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0789E8E0" w14:textId="3D02B682" w:rsidR="00A63054" w:rsidRPr="00AD40FA" w:rsidRDefault="00A63054" w:rsidP="00A63054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79F6F" w14:textId="77777777" w:rsidR="00A63054" w:rsidRPr="00036339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C38CC" w14:textId="72C5F209" w:rsidR="00A63054" w:rsidRPr="00036339" w:rsidRDefault="00A63054" w:rsidP="00A63054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63054" w:rsidRPr="00ED14FB" w14:paraId="12E1838B" w14:textId="77777777">
        <w:trPr>
          <w:cantSplit/>
        </w:trPr>
        <w:tc>
          <w:tcPr>
            <w:tcW w:w="4320" w:type="dxa"/>
          </w:tcPr>
          <w:p w14:paraId="5168FE25" w14:textId="5F4FCE53" w:rsidR="00A63054" w:rsidRPr="00ED14FB" w:rsidRDefault="00A63054" w:rsidP="00A63054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EAA62F" w14:textId="27FCB92E" w:rsidR="00A63054" w:rsidRPr="006704C3" w:rsidRDefault="00A63054" w:rsidP="00A63054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643A0" w14:textId="77777777" w:rsidR="00A63054" w:rsidRPr="00ED14FB" w:rsidRDefault="00A63054" w:rsidP="00A63054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D0FD7" w14:textId="5BFDCE03" w:rsidR="00A63054" w:rsidRPr="00AD40FA" w:rsidRDefault="00A63054" w:rsidP="00A63054">
            <w:pPr>
              <w:tabs>
                <w:tab w:val="decimal" w:pos="545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58638" w14:textId="77777777" w:rsidR="00A63054" w:rsidRPr="00036339" w:rsidRDefault="00A63054" w:rsidP="00A63054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AE764" w14:textId="3744E3A4" w:rsidR="00A63054" w:rsidRPr="00AD40FA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27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BA107" w14:textId="77777777" w:rsidR="00A63054" w:rsidRPr="00036339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23CD37C7" w14:textId="216BA73F" w:rsidR="00A63054" w:rsidRPr="00036339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</w:p>
        </w:tc>
      </w:tr>
      <w:tr w:rsidR="00A63054" w:rsidRPr="00ED14FB" w14:paraId="5EF4F239" w14:textId="77777777" w:rsidTr="00572E9C">
        <w:trPr>
          <w:cantSplit/>
        </w:trPr>
        <w:tc>
          <w:tcPr>
            <w:tcW w:w="4320" w:type="dxa"/>
          </w:tcPr>
          <w:p w14:paraId="70803273" w14:textId="0F3772F7" w:rsidR="00A63054" w:rsidRPr="00ED14FB" w:rsidRDefault="00A63054" w:rsidP="00A63054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ED14FB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011C6682" w14:textId="4DF514EF" w:rsidR="00A63054" w:rsidRPr="005A4C18" w:rsidRDefault="00A63054" w:rsidP="00A63054">
            <w:pPr>
              <w:tabs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365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953F1A" w14:textId="77777777" w:rsidR="00A63054" w:rsidRPr="005A4C18" w:rsidRDefault="00A63054" w:rsidP="00A63054">
            <w:pPr>
              <w:tabs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A292ED" w14:textId="456EEADF" w:rsidR="00A63054" w:rsidRPr="005A4C18" w:rsidRDefault="00A63054" w:rsidP="00A63054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F36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EB622B" w14:textId="77777777" w:rsidR="00A63054" w:rsidRPr="005A4C18" w:rsidRDefault="00A63054" w:rsidP="00A63054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DD1" w14:textId="54F1D61E" w:rsidR="00A63054" w:rsidRPr="005A4C18" w:rsidRDefault="00A63054" w:rsidP="00A63054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477EBB" w14:textId="77777777" w:rsidR="00A63054" w:rsidRPr="00036339" w:rsidRDefault="00A63054" w:rsidP="00A63054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5A3AD" w14:textId="6C50AC37" w:rsidR="00A63054" w:rsidRPr="0093763D" w:rsidRDefault="00A63054" w:rsidP="00A63054">
            <w:pPr>
              <w:tabs>
                <w:tab w:val="decimal" w:pos="64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77B6D" w:rsidRPr="00ED14FB" w14:paraId="7BD60D7B" w14:textId="77777777" w:rsidTr="00845119">
        <w:trPr>
          <w:cantSplit/>
        </w:trPr>
        <w:tc>
          <w:tcPr>
            <w:tcW w:w="4320" w:type="dxa"/>
          </w:tcPr>
          <w:p w14:paraId="75FD4E65" w14:textId="77777777" w:rsidR="00277B6D" w:rsidRPr="00ED14FB" w:rsidRDefault="00277B6D" w:rsidP="00277B6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1B562CB" w14:textId="158C1835" w:rsidR="00277B6D" w:rsidRPr="0093763D" w:rsidRDefault="00C64585" w:rsidP="00277B6D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585E33" w:rsidRPr="00585E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769BC103" w14:textId="77777777" w:rsidR="00277B6D" w:rsidRPr="00F70C14" w:rsidRDefault="00277B6D" w:rsidP="00277B6D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4883EE" w14:textId="548CC8A6" w:rsidR="00277B6D" w:rsidRPr="00ED14FB" w:rsidRDefault="00C64585" w:rsidP="00277B6D">
            <w:pPr>
              <w:tabs>
                <w:tab w:val="decimal" w:pos="75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277B6D"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180" w:type="dxa"/>
            <w:vAlign w:val="bottom"/>
          </w:tcPr>
          <w:p w14:paraId="08FA1469" w14:textId="77777777" w:rsidR="00277B6D" w:rsidRPr="00ED14FB" w:rsidRDefault="00277B6D" w:rsidP="00277B6D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DB68A" w14:textId="2D5FD690" w:rsidR="00277B6D" w:rsidRPr="00ED14FB" w:rsidRDefault="00C64585" w:rsidP="00277B6D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60D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180" w:type="dxa"/>
            <w:vAlign w:val="bottom"/>
          </w:tcPr>
          <w:p w14:paraId="4680C764" w14:textId="77777777" w:rsidR="00277B6D" w:rsidRPr="00ED14FB" w:rsidRDefault="00277B6D" w:rsidP="00277B6D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E1986" w14:textId="11AFB664" w:rsidR="00277B6D" w:rsidRPr="00ED14FB" w:rsidRDefault="00C64585" w:rsidP="00277B6D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77B6D"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</w:tr>
      <w:tr w:rsidR="00277B6D" w:rsidRPr="00ED14FB" w14:paraId="79B63687" w14:textId="77777777" w:rsidTr="00845119">
        <w:trPr>
          <w:cantSplit/>
        </w:trPr>
        <w:tc>
          <w:tcPr>
            <w:tcW w:w="4320" w:type="dxa"/>
          </w:tcPr>
          <w:p w14:paraId="5DD025C9" w14:textId="77777777" w:rsidR="00277B6D" w:rsidRPr="00ED14FB" w:rsidRDefault="00277B6D" w:rsidP="00277B6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154684D6" w14:textId="7A313F58" w:rsidR="00277B6D" w:rsidRPr="00F70C14" w:rsidRDefault="00C64585" w:rsidP="00277B6D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D29D1" w:rsidRPr="00BD2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180" w:type="dxa"/>
            <w:vAlign w:val="bottom"/>
          </w:tcPr>
          <w:p w14:paraId="4D62C009" w14:textId="77777777" w:rsidR="00277B6D" w:rsidRPr="00ED14FB" w:rsidRDefault="00277B6D" w:rsidP="00277B6D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DFF3F" w14:textId="44212C71" w:rsidR="00277B6D" w:rsidRPr="00ED14FB" w:rsidRDefault="00C64585" w:rsidP="00277B6D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277B6D" w:rsidRPr="003E2F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180" w:type="dxa"/>
            <w:vAlign w:val="bottom"/>
          </w:tcPr>
          <w:p w14:paraId="76E5F5E4" w14:textId="77777777" w:rsidR="00277B6D" w:rsidRPr="00ED14FB" w:rsidRDefault="00277B6D" w:rsidP="00277B6D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71C25" w14:textId="23B652CD" w:rsidR="00277B6D" w:rsidRPr="00ED14FB" w:rsidRDefault="00C64585" w:rsidP="00277B6D">
            <w:pPr>
              <w:tabs>
                <w:tab w:val="decimal" w:pos="586"/>
              </w:tabs>
              <w:spacing w:line="240" w:lineRule="atLeast"/>
              <w:ind w:right="-80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</w:p>
        </w:tc>
        <w:tc>
          <w:tcPr>
            <w:tcW w:w="180" w:type="dxa"/>
            <w:vAlign w:val="bottom"/>
          </w:tcPr>
          <w:p w14:paraId="649F9C11" w14:textId="77777777" w:rsidR="00277B6D" w:rsidRPr="00ED14FB" w:rsidRDefault="00277B6D" w:rsidP="00277B6D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33647" w14:textId="43A5621B" w:rsidR="00277B6D" w:rsidRPr="00ED14FB" w:rsidRDefault="00C64585" w:rsidP="00277B6D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</w:tr>
      <w:tr w:rsidR="00277B6D" w:rsidRPr="00ED14FB" w14:paraId="562095F2" w14:textId="77777777" w:rsidTr="00845119">
        <w:trPr>
          <w:cantSplit/>
        </w:trPr>
        <w:tc>
          <w:tcPr>
            <w:tcW w:w="4320" w:type="dxa"/>
          </w:tcPr>
          <w:p w14:paraId="5E56D918" w14:textId="77777777" w:rsidR="00277B6D" w:rsidRPr="00ED14FB" w:rsidRDefault="00277B6D" w:rsidP="00277B6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14F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44D357E4" w14:textId="7B22796F" w:rsidR="00277B6D" w:rsidRPr="00511139" w:rsidRDefault="00C64585" w:rsidP="00277B6D">
            <w:pPr>
              <w:tabs>
                <w:tab w:val="decimal" w:pos="820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D29D1" w:rsidRPr="00BD29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7ADFAE6D" w14:textId="77777777" w:rsidR="00277B6D" w:rsidRPr="00ED14FB" w:rsidRDefault="00277B6D" w:rsidP="00277B6D">
            <w:pPr>
              <w:tabs>
                <w:tab w:val="decimal" w:pos="735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37B50" w14:textId="1D5D028E" w:rsidR="00277B6D" w:rsidRPr="00ED14FB" w:rsidRDefault="00C64585" w:rsidP="00277B6D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277B6D" w:rsidRPr="003E2F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180" w:type="dxa"/>
            <w:vAlign w:val="bottom"/>
          </w:tcPr>
          <w:p w14:paraId="3C0EA5AC" w14:textId="77777777" w:rsidR="00277B6D" w:rsidRPr="00ED14FB" w:rsidRDefault="00277B6D" w:rsidP="00277B6D">
            <w:pPr>
              <w:tabs>
                <w:tab w:val="decimal" w:pos="757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689D5" w14:textId="2ECB20ED" w:rsidR="00277B6D" w:rsidRPr="00ED14FB" w:rsidRDefault="00C64585" w:rsidP="00277B6D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180" w:type="dxa"/>
            <w:vAlign w:val="bottom"/>
          </w:tcPr>
          <w:p w14:paraId="45127BC2" w14:textId="77777777" w:rsidR="00277B6D" w:rsidRPr="00ED14FB" w:rsidRDefault="00277B6D" w:rsidP="00277B6D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2290F9" w14:textId="3B8D6A4D" w:rsidR="00277B6D" w:rsidRPr="00ED14FB" w:rsidRDefault="00C64585" w:rsidP="00277B6D">
            <w:pPr>
              <w:tabs>
                <w:tab w:val="decimal" w:pos="820"/>
              </w:tabs>
              <w:spacing w:line="240" w:lineRule="atLeast"/>
              <w:ind w:right="-8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</w:tr>
    </w:tbl>
    <w:p w14:paraId="217DC57A" w14:textId="77777777" w:rsidR="00AB6F92" w:rsidRPr="00B83BC3" w:rsidRDefault="00AB6F92" w:rsidP="00AB6F92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0DABE3" w14:textId="0CD3CC2F" w:rsidR="00AB6F92" w:rsidRDefault="00AB6F92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E1C8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C64585" w:rsidRPr="00FE1C8E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FE1C8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E1C8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F90CFC" w:rsidRPr="00FE1C8E">
        <w:rPr>
          <w:rFonts w:asciiTheme="majorBidi" w:hAnsiTheme="majorBidi" w:cstheme="majorBidi"/>
          <w:sz w:val="30"/>
          <w:szCs w:val="30"/>
          <w:lang w:val="en-US" w:bidi="th-TH"/>
        </w:rPr>
        <w:t>93</w:t>
      </w:r>
      <w:r w:rsidR="003C1BB4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FE1C8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E1C8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Pr="00FE1C8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E1C8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F90CFC" w:rsidRPr="00FE1C8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3C1BB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FE1C8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E1C8E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  <w:r w:rsidRPr="00FE1C8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E1C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64585" w:rsidRPr="00FE1C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Pr="00FE1C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C64585" w:rsidRPr="00FE1C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277B6D" w:rsidRPr="00FE1C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C64585" w:rsidRPr="00FE1C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628</w:t>
      </w:r>
      <w:r w:rsidRPr="00FE1C8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 และ </w:t>
      </w:r>
      <w:r w:rsidR="00C64585" w:rsidRPr="00FE1C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Pr="00FE1C8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FE1C8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Pr="00FE1C8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1E681B6F" w14:textId="77777777" w:rsidR="0046680B" w:rsidRPr="005D4BA8" w:rsidRDefault="0046680B" w:rsidP="00AB6F9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260"/>
        <w:gridCol w:w="270"/>
        <w:gridCol w:w="1170"/>
      </w:tblGrid>
      <w:tr w:rsidR="00AB6F92" w:rsidRPr="00EF68EF" w14:paraId="7762628F" w14:textId="77777777" w:rsidTr="00845119">
        <w:trPr>
          <w:trHeight w:val="20"/>
          <w:tblHeader/>
        </w:trPr>
        <w:tc>
          <w:tcPr>
            <w:tcW w:w="3600" w:type="dxa"/>
            <w:vAlign w:val="bottom"/>
          </w:tcPr>
          <w:p w14:paraId="01FE99E9" w14:textId="1F93260F" w:rsidR="00AB6F92" w:rsidRPr="00EF68EF" w:rsidRDefault="00AB6F92" w:rsidP="00845119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143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ระยะเวลาครบกำหนดชำระตามสัญญาของ</w:t>
            </w:r>
            <w:r w:rsidR="005A25CB" w:rsidRPr="00F143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สินทรัพย์ให้เช่าตาม</w:t>
            </w:r>
            <w:r w:rsidRPr="00F143A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2610" w:type="dxa"/>
            <w:gridSpan w:val="3"/>
          </w:tcPr>
          <w:p w14:paraId="53B1C3F2" w14:textId="77777777" w:rsidR="008A01E6" w:rsidRDefault="008A01E6" w:rsidP="00845119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F6329E8" w14:textId="4AB9C46F" w:rsidR="00AB6F92" w:rsidRPr="00EF68EF" w:rsidRDefault="00AB6F92" w:rsidP="00845119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A4B6DD8" w14:textId="77777777" w:rsidR="00AB6F92" w:rsidRPr="00EF68EF" w:rsidRDefault="00AB6F92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49F7FEE" w14:textId="77777777" w:rsidR="008A01E6" w:rsidRDefault="008A01E6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AC1C9A9" w14:textId="21AD68F0" w:rsidR="00AB6F92" w:rsidRPr="00EF68EF" w:rsidRDefault="00AB6F92" w:rsidP="00845119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B6F92" w:rsidRPr="00EF68EF" w14:paraId="1C52578A" w14:textId="77777777" w:rsidTr="00845119">
        <w:trPr>
          <w:trHeight w:val="20"/>
          <w:tblHeader/>
        </w:trPr>
        <w:tc>
          <w:tcPr>
            <w:tcW w:w="3600" w:type="dxa"/>
          </w:tcPr>
          <w:p w14:paraId="146C060E" w14:textId="5FBFD2F6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F68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70" w:type="dxa"/>
          </w:tcPr>
          <w:p w14:paraId="0F31158A" w14:textId="2150ABB0" w:rsidR="00AB6F92" w:rsidRPr="00EF68EF" w:rsidRDefault="00C64585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6914096D" w14:textId="77777777" w:rsidR="00AB6F92" w:rsidRPr="00EF68EF" w:rsidRDefault="00AB6F92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0BA8093" w14:textId="15A0E58A" w:rsidR="00AB6F92" w:rsidRPr="00EF68EF" w:rsidRDefault="00C64585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DE36968" w14:textId="77777777" w:rsidR="00AB6F92" w:rsidRPr="00EF68EF" w:rsidRDefault="00AB6F92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84FAB1A" w14:textId="509DF228" w:rsidR="00AB6F92" w:rsidRPr="00EF68EF" w:rsidRDefault="00C64585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1363C2A4" w14:textId="77777777" w:rsidR="00AB6F92" w:rsidRPr="00EF68EF" w:rsidRDefault="00AB6F92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52EB7E9" w14:textId="35F7E26C" w:rsidR="00AB6F92" w:rsidRPr="00EF68EF" w:rsidRDefault="00C64585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AB6F92" w:rsidRPr="00EF68EF" w14:paraId="6B45EA1C" w14:textId="77777777" w:rsidTr="00845119">
        <w:trPr>
          <w:trHeight w:val="20"/>
        </w:trPr>
        <w:tc>
          <w:tcPr>
            <w:tcW w:w="3600" w:type="dxa"/>
          </w:tcPr>
          <w:p w14:paraId="1DF50035" w14:textId="77777777" w:rsidR="00AB6F92" w:rsidRPr="00EF68EF" w:rsidRDefault="00AB6F92" w:rsidP="008451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5B15B822" w14:textId="77777777" w:rsidR="00AB6F92" w:rsidRPr="00EF68EF" w:rsidRDefault="00AB6F92" w:rsidP="00845119">
            <w:pPr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68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F68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592FA2" w:rsidRPr="00AB0943" w14:paraId="63F12947" w14:textId="77777777" w:rsidTr="00845119">
        <w:trPr>
          <w:trHeight w:val="20"/>
        </w:trPr>
        <w:tc>
          <w:tcPr>
            <w:tcW w:w="3600" w:type="dxa"/>
          </w:tcPr>
          <w:p w14:paraId="74331460" w14:textId="19F609C9" w:rsidR="00592FA2" w:rsidRPr="00EF68EF" w:rsidRDefault="00592FA2" w:rsidP="00592F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EF68EF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66A1AFC4" w14:textId="1D4F807F" w:rsidR="00592FA2" w:rsidRPr="00EF68EF" w:rsidRDefault="00672603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656,815</w:t>
            </w:r>
          </w:p>
        </w:tc>
        <w:tc>
          <w:tcPr>
            <w:tcW w:w="270" w:type="dxa"/>
          </w:tcPr>
          <w:p w14:paraId="63E0ED02" w14:textId="77777777" w:rsidR="00592FA2" w:rsidRPr="00EF68EF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15AC4" w14:textId="471EAD9B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  <w:r w:rsidR="00592F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</w:tcPr>
          <w:p w14:paraId="3433E067" w14:textId="77777777" w:rsidR="00592FA2" w:rsidRPr="00EF68EF" w:rsidRDefault="00592FA2" w:rsidP="00592FA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534A908" w14:textId="29347ADC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457B0A" w14:textId="77777777" w:rsidR="00592FA2" w:rsidRPr="00545F91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DEE05" w14:textId="77777777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92FA2" w:rsidRPr="00AB0943" w14:paraId="44404E57" w14:textId="77777777" w:rsidTr="00845119">
        <w:trPr>
          <w:trHeight w:val="20"/>
        </w:trPr>
        <w:tc>
          <w:tcPr>
            <w:tcW w:w="3600" w:type="dxa"/>
          </w:tcPr>
          <w:p w14:paraId="35C98579" w14:textId="17F8FD1A" w:rsidR="00592FA2" w:rsidRPr="00EF68EF" w:rsidRDefault="00592FA2" w:rsidP="00592F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</w:tcPr>
          <w:p w14:paraId="0F125664" w14:textId="76D963C5" w:rsidR="00592FA2" w:rsidRPr="00EF68EF" w:rsidRDefault="00672603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522,684</w:t>
            </w:r>
          </w:p>
        </w:tc>
        <w:tc>
          <w:tcPr>
            <w:tcW w:w="270" w:type="dxa"/>
          </w:tcPr>
          <w:p w14:paraId="4D88EF3A" w14:textId="77777777" w:rsidR="00592FA2" w:rsidRPr="00EF68EF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E670E" w14:textId="3F98AA2E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="00592F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</w:tcPr>
          <w:p w14:paraId="6FD43589" w14:textId="77777777" w:rsidR="00592FA2" w:rsidRPr="00EF68EF" w:rsidRDefault="00592FA2" w:rsidP="00592FA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B16C47A" w14:textId="5D5A0CFB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7C51F6" w14:textId="77777777" w:rsidR="00592FA2" w:rsidRPr="00545F91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13BD0" w14:textId="77777777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92FA2" w:rsidRPr="00AB0943" w14:paraId="32D92566" w14:textId="77777777" w:rsidTr="00845119">
        <w:trPr>
          <w:trHeight w:val="20"/>
        </w:trPr>
        <w:tc>
          <w:tcPr>
            <w:tcW w:w="3600" w:type="dxa"/>
          </w:tcPr>
          <w:p w14:paraId="720A26C9" w14:textId="27184AAA" w:rsidR="00592FA2" w:rsidRPr="00EF68EF" w:rsidRDefault="00592FA2" w:rsidP="00592F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0A7EDC4B" w14:textId="132ED208" w:rsidR="00592FA2" w:rsidRPr="00EF68EF" w:rsidRDefault="00672603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369,614</w:t>
            </w:r>
          </w:p>
        </w:tc>
        <w:tc>
          <w:tcPr>
            <w:tcW w:w="270" w:type="dxa"/>
          </w:tcPr>
          <w:p w14:paraId="3FD5D2AF" w14:textId="77777777" w:rsidR="00592FA2" w:rsidRPr="00EF68EF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04836" w14:textId="612E4566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="00592F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270" w:type="dxa"/>
          </w:tcPr>
          <w:p w14:paraId="6ADF01C7" w14:textId="77777777" w:rsidR="00592FA2" w:rsidRPr="00EF68EF" w:rsidRDefault="00592FA2" w:rsidP="00592FA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54180C" w14:textId="62B0E8D3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D2B3571" w14:textId="77777777" w:rsidR="00592FA2" w:rsidRPr="00545F91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DE28E" w14:textId="77777777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92FA2" w:rsidRPr="00AB0943" w14:paraId="4447C2F1" w14:textId="77777777" w:rsidTr="00845119">
        <w:trPr>
          <w:trHeight w:val="20"/>
        </w:trPr>
        <w:tc>
          <w:tcPr>
            <w:tcW w:w="3600" w:type="dxa"/>
          </w:tcPr>
          <w:p w14:paraId="4F7C7C4A" w14:textId="724F8482" w:rsidR="00592FA2" w:rsidRPr="00EF68EF" w:rsidRDefault="00592FA2" w:rsidP="00592F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75B91299" w14:textId="04198849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726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33,143</w:t>
            </w:r>
          </w:p>
        </w:tc>
        <w:tc>
          <w:tcPr>
            <w:tcW w:w="270" w:type="dxa"/>
          </w:tcPr>
          <w:p w14:paraId="580B711D" w14:textId="77777777" w:rsidR="00592FA2" w:rsidRPr="00EF68EF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F575A" w14:textId="1508CF3A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="00592F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</w:tcPr>
          <w:p w14:paraId="63C6EE29" w14:textId="77777777" w:rsidR="00592FA2" w:rsidRPr="00EF68EF" w:rsidRDefault="00592FA2" w:rsidP="00592FA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1AB8C42" w14:textId="37E0D938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D30B95D" w14:textId="77777777" w:rsidR="00592FA2" w:rsidRPr="00545F91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3E227" w14:textId="77777777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92FA2" w:rsidRPr="00AB0943" w14:paraId="78422ADD" w14:textId="77777777" w:rsidTr="00845119">
        <w:trPr>
          <w:trHeight w:val="20"/>
        </w:trPr>
        <w:tc>
          <w:tcPr>
            <w:tcW w:w="3600" w:type="dxa"/>
          </w:tcPr>
          <w:p w14:paraId="100E6A0D" w14:textId="6EE82FF6" w:rsidR="00592FA2" w:rsidRPr="00EF68EF" w:rsidRDefault="00592FA2" w:rsidP="00592F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</w:tcPr>
          <w:p w14:paraId="140727AD" w14:textId="5822A701" w:rsidR="00592FA2" w:rsidRPr="00EF68EF" w:rsidRDefault="00672603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92,770</w:t>
            </w:r>
          </w:p>
        </w:tc>
        <w:tc>
          <w:tcPr>
            <w:tcW w:w="270" w:type="dxa"/>
          </w:tcPr>
          <w:p w14:paraId="7189DF1A" w14:textId="77777777" w:rsidR="00592FA2" w:rsidRPr="00EF68EF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40DEAE" w14:textId="49731D1F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592F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14:paraId="40ABAB54" w14:textId="77777777" w:rsidR="00592FA2" w:rsidRPr="00EF68EF" w:rsidRDefault="00592FA2" w:rsidP="00592FA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D8817F" w14:textId="47FA08C5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EC9FA8" w14:textId="77777777" w:rsidR="00592FA2" w:rsidRPr="00545F91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B5C48D" w14:textId="77777777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92FA2" w:rsidRPr="00AB0943" w14:paraId="62E7F486" w14:textId="77777777">
        <w:trPr>
          <w:trHeight w:val="20"/>
        </w:trPr>
        <w:tc>
          <w:tcPr>
            <w:tcW w:w="3600" w:type="dxa"/>
          </w:tcPr>
          <w:p w14:paraId="1D7351BB" w14:textId="1DBB06B8" w:rsidR="00592FA2" w:rsidRPr="00EF68EF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หลังจากปีที่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1326B5" w14:textId="7EE6C156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0" w:type="dxa"/>
          </w:tcPr>
          <w:p w14:paraId="35C0DB4D" w14:textId="77777777" w:rsidR="00592FA2" w:rsidRPr="00EF68EF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A9E207" w14:textId="59419580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0A510435" w14:textId="77777777" w:rsidR="00592FA2" w:rsidRPr="00EF68EF" w:rsidRDefault="00592FA2" w:rsidP="00592FA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1B1AAD" w14:textId="5E2F35B9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DB4C3E" w14:textId="77777777" w:rsidR="00592FA2" w:rsidRPr="00545F91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08C7DA" w14:textId="77777777" w:rsidR="00592FA2" w:rsidRPr="00545F91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5F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92FA2" w:rsidRPr="00AB0943" w14:paraId="4C193C98" w14:textId="77777777" w:rsidTr="00845119">
        <w:trPr>
          <w:trHeight w:val="20"/>
        </w:trPr>
        <w:tc>
          <w:tcPr>
            <w:tcW w:w="3600" w:type="dxa"/>
          </w:tcPr>
          <w:p w14:paraId="779C9BF5" w14:textId="77777777" w:rsidR="00592FA2" w:rsidRPr="00EF68EF" w:rsidRDefault="00592FA2" w:rsidP="00592F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68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17F9B1" w14:textId="4F3783CE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E1B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726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875,357</w:t>
            </w:r>
          </w:p>
        </w:tc>
        <w:tc>
          <w:tcPr>
            <w:tcW w:w="270" w:type="dxa"/>
          </w:tcPr>
          <w:p w14:paraId="08D2E687" w14:textId="77777777" w:rsidR="00592FA2" w:rsidRPr="00EF68EF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279C0" w14:textId="13ADB0D9" w:rsidR="00592FA2" w:rsidRPr="00EF68EF" w:rsidRDefault="00C64585" w:rsidP="00592FA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92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592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</w:p>
        </w:tc>
        <w:tc>
          <w:tcPr>
            <w:tcW w:w="270" w:type="dxa"/>
          </w:tcPr>
          <w:p w14:paraId="146570C7" w14:textId="77777777" w:rsidR="00592FA2" w:rsidRPr="00EF68EF" w:rsidRDefault="00592FA2" w:rsidP="00592FA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A43459" w14:textId="542CD0F9" w:rsidR="00592FA2" w:rsidRPr="005A4C18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4C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78FAB2" w14:textId="77777777" w:rsidR="00592FA2" w:rsidRPr="005A4C18" w:rsidRDefault="00592FA2" w:rsidP="00592FA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3659A0" w14:textId="77777777" w:rsidR="00592FA2" w:rsidRPr="005A4C18" w:rsidRDefault="00592FA2" w:rsidP="00592FA2">
            <w:pPr>
              <w:tabs>
                <w:tab w:val="decimal" w:pos="704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4C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98888FD" w14:textId="45FC2288" w:rsidR="00FC7713" w:rsidRDefault="00FC7713" w:rsidP="009D390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</w:p>
    <w:p w14:paraId="66C45DBE" w14:textId="77777777" w:rsidR="00B7766D" w:rsidRPr="00B83BC3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83BC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ค่าความนิยม</w:t>
      </w:r>
    </w:p>
    <w:p w14:paraId="164D3F9B" w14:textId="77777777" w:rsidR="00B7766D" w:rsidRPr="00B83BC3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4773" w:type="pct"/>
        <w:tblInd w:w="450" w:type="dxa"/>
        <w:tblLook w:val="01E0" w:firstRow="1" w:lastRow="1" w:firstColumn="1" w:lastColumn="1" w:noHBand="0" w:noVBand="0"/>
      </w:tblPr>
      <w:tblGrid>
        <w:gridCol w:w="6119"/>
        <w:gridCol w:w="1357"/>
        <w:gridCol w:w="321"/>
        <w:gridCol w:w="1370"/>
      </w:tblGrid>
      <w:tr w:rsidR="00B7766D" w:rsidRPr="006666FA" w14:paraId="7BCBDFA2" w14:textId="77777777" w:rsidTr="00B83BC3">
        <w:trPr>
          <w:tblHeader/>
        </w:trPr>
        <w:tc>
          <w:tcPr>
            <w:tcW w:w="3338" w:type="pct"/>
          </w:tcPr>
          <w:p w14:paraId="2C8DE145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62" w:type="pct"/>
            <w:gridSpan w:val="3"/>
          </w:tcPr>
          <w:p w14:paraId="5A07E43D" w14:textId="77777777" w:rsidR="00B7766D" w:rsidRPr="006666FA" w:rsidRDefault="00B7766D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งบการเงินรวม </w:t>
            </w:r>
          </w:p>
        </w:tc>
      </w:tr>
      <w:tr w:rsidR="00B7766D" w:rsidRPr="006666FA" w14:paraId="5BF8F00D" w14:textId="77777777" w:rsidTr="00B83BC3">
        <w:trPr>
          <w:tblHeader/>
        </w:trPr>
        <w:tc>
          <w:tcPr>
            <w:tcW w:w="3338" w:type="pct"/>
          </w:tcPr>
          <w:p w14:paraId="574F4422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0" w:type="pct"/>
            <w:vAlign w:val="center"/>
          </w:tcPr>
          <w:p w14:paraId="16F5B6FA" w14:textId="248F8859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5" w:type="pct"/>
            <w:vAlign w:val="center"/>
          </w:tcPr>
          <w:p w14:paraId="6B795A80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center"/>
          </w:tcPr>
          <w:p w14:paraId="2991DDDB" w14:textId="7652D562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19C185E9" w14:textId="77777777" w:rsidTr="00B83BC3">
        <w:trPr>
          <w:tblHeader/>
        </w:trPr>
        <w:tc>
          <w:tcPr>
            <w:tcW w:w="3338" w:type="pct"/>
          </w:tcPr>
          <w:p w14:paraId="781E0639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2" w:type="pct"/>
            <w:gridSpan w:val="3"/>
          </w:tcPr>
          <w:p w14:paraId="32E1C14D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7766D" w:rsidRPr="006666FA" w14:paraId="68A2BB34" w14:textId="77777777" w:rsidTr="00B83BC3">
        <w:tc>
          <w:tcPr>
            <w:tcW w:w="3338" w:type="pct"/>
          </w:tcPr>
          <w:p w14:paraId="303AF471" w14:textId="77777777" w:rsidR="00B7766D" w:rsidRPr="006666F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740" w:type="pct"/>
          </w:tcPr>
          <w:p w14:paraId="60C060C0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</w:tcPr>
          <w:p w14:paraId="4F4C8D73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</w:tcPr>
          <w:p w14:paraId="46DB5D9A" w14:textId="77777777" w:rsidR="00B7766D" w:rsidRPr="006666FA" w:rsidRDefault="00B7766D" w:rsidP="00B83BC3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15D95" w:rsidRPr="006666FA" w14:paraId="2F6A3491" w14:textId="77777777" w:rsidTr="00B83BC3">
        <w:tc>
          <w:tcPr>
            <w:tcW w:w="3338" w:type="pct"/>
            <w:shd w:val="clear" w:color="auto" w:fill="auto"/>
          </w:tcPr>
          <w:p w14:paraId="45F4A710" w14:textId="4B2F2A77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740" w:type="pct"/>
            <w:vAlign w:val="bottom"/>
          </w:tcPr>
          <w:p w14:paraId="55B9DD3D" w14:textId="778EF60C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550455" w:rsidRPr="002321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75" w:type="pct"/>
          </w:tcPr>
          <w:p w14:paraId="5669517D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bottom"/>
          </w:tcPr>
          <w:p w14:paraId="21680A92" w14:textId="16292DC1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B15D95" w:rsidRPr="002321E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</w:tr>
      <w:tr w:rsidR="00B15D95" w:rsidRPr="006666FA" w14:paraId="7A0E91A3" w14:textId="77777777" w:rsidTr="00B83BC3">
        <w:tc>
          <w:tcPr>
            <w:tcW w:w="3338" w:type="pct"/>
            <w:shd w:val="clear" w:color="auto" w:fill="auto"/>
          </w:tcPr>
          <w:p w14:paraId="186F7AFD" w14:textId="368BF9F5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0D5C" w14:textId="05D13163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55045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175" w:type="pct"/>
          </w:tcPr>
          <w:p w14:paraId="06E346E9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0CDE" w14:textId="1A0C73CE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B15D9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  <w:tr w:rsidR="00B15D95" w:rsidRPr="00B83BC3" w14:paraId="63683905" w14:textId="77777777" w:rsidTr="00B83BC3">
        <w:tc>
          <w:tcPr>
            <w:tcW w:w="3338" w:type="pct"/>
          </w:tcPr>
          <w:p w14:paraId="1BF6171F" w14:textId="77777777" w:rsidR="00B15D95" w:rsidRPr="00B83BC3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4AE1D24F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" w:type="pct"/>
          </w:tcPr>
          <w:p w14:paraId="544DF691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4DF8F8A9" w14:textId="77777777" w:rsidR="00B15D95" w:rsidRPr="00B83BC3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15D95" w:rsidRPr="006666FA" w14:paraId="4C17BF4F" w14:textId="77777777" w:rsidTr="00B83BC3">
        <w:tc>
          <w:tcPr>
            <w:tcW w:w="3338" w:type="pct"/>
            <w:shd w:val="clear" w:color="auto" w:fill="auto"/>
          </w:tcPr>
          <w:p w14:paraId="0221FC67" w14:textId="77777777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740" w:type="pct"/>
            <w:vAlign w:val="bottom"/>
          </w:tcPr>
          <w:p w14:paraId="6CDCA081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" w:type="pct"/>
          </w:tcPr>
          <w:p w14:paraId="670671B2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vAlign w:val="bottom"/>
          </w:tcPr>
          <w:p w14:paraId="7D449BBE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5D95" w:rsidRPr="006666FA" w14:paraId="704DD0D5" w14:textId="77777777" w:rsidTr="00B83BC3">
        <w:tc>
          <w:tcPr>
            <w:tcW w:w="3338" w:type="pct"/>
            <w:shd w:val="clear" w:color="auto" w:fill="auto"/>
          </w:tcPr>
          <w:p w14:paraId="46131A22" w14:textId="461C85BD" w:rsidR="00B15D95" w:rsidRPr="006666FA" w:rsidRDefault="00B15D95" w:rsidP="00B15D9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5DE5B6C" w14:textId="662322C1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55045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175" w:type="pct"/>
          </w:tcPr>
          <w:p w14:paraId="1E662C9B" w14:textId="77777777" w:rsidR="00B15D95" w:rsidRPr="002321E5" w:rsidRDefault="00B15D9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0C9FF23" w14:textId="2FB85DDF" w:rsidR="00B15D95" w:rsidRPr="002321E5" w:rsidRDefault="00C64585" w:rsidP="00B15D95">
            <w:pPr>
              <w:tabs>
                <w:tab w:val="decimal" w:pos="1112"/>
              </w:tabs>
              <w:spacing w:line="240" w:lineRule="atLeast"/>
              <w:ind w:left="-121" w:right="-95" w:firstLine="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186</w:t>
            </w:r>
            <w:r w:rsidR="00B15D95" w:rsidRPr="002321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</w:tbl>
    <w:p w14:paraId="21D17F2A" w14:textId="77777777" w:rsidR="00A63054" w:rsidRDefault="00A63054" w:rsidP="00265FBC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firstLine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641E76" w14:textId="787B0090" w:rsidR="00B7766D" w:rsidRDefault="00B7766D" w:rsidP="00265FBC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firstLine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ค่าความนิยมเกิดจากการที่บริษัทซื้อหุ้นในบริษัท ซัมมิท ฮอนด้า ออโตโมบิล จำกัด</w:t>
      </w:r>
    </w:p>
    <w:p w14:paraId="149250DA" w14:textId="77777777" w:rsidR="00ED14FB" w:rsidRPr="00030C3C" w:rsidRDefault="00ED14FB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8F18EC7" w14:textId="77777777" w:rsidR="00B7766D" w:rsidRPr="00B76EC5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B76EC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การทดสอบการด้อยค่า</w:t>
      </w:r>
    </w:p>
    <w:p w14:paraId="55FF3026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 w:hanging="155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9E70310" w14:textId="77777777" w:rsidR="00B7766D" w:rsidRPr="006666FA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 ค่าใช้จ่ายที่เกี่ยวข้องหากมีการขายธุรกิจ</w:t>
      </w:r>
    </w:p>
    <w:p w14:paraId="6E6D4DCF" w14:textId="77777777" w:rsidR="00B7766D" w:rsidRPr="0017538F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4EE599" w14:textId="77777777" w:rsidR="00B7766D" w:rsidRPr="006666FA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ทั้งนี้ในการจัดทําประมาณการกระแสเงินสดในอนาคตที่กลุ่มบริษัทคาดว่าจะได้รับนั้น มาจากการกําหนดข้อสมมติทางการเงินจากการประเมินในระยะยาวของผู้บริหารโดยพิจารณาจากปัจจัยต่างๆที่เกี่ยวข้อง แนวโน้มการเติบโตในอนาคตของอุตสาหกรรมที่เกี่ยวข้อง และข้อมูลทางการเงินในอดีตจากแหล่งข้อมูลภายนอกและภายใน</w:t>
      </w:r>
    </w:p>
    <w:p w14:paraId="57CB11E5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47A6D03" w14:textId="0D8545BC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ข้อสมมติหลักที่ใช้ในการประมาณการมูลค่าที่จะได้รับคืนมีดังนี้</w:t>
      </w:r>
    </w:p>
    <w:p w14:paraId="07B4D85F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FDD648B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อัตราคิดลด</w:t>
      </w:r>
    </w:p>
    <w:p w14:paraId="2B66EC88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68CF48D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อัตราคิดลดที่ใช้มาจากต้นทุนถัวเฉลี่ยถ่วงน้ำหนักของเงินทุน (</w:t>
      </w:r>
      <w:r w:rsidRPr="00962B0E">
        <w:rPr>
          <w:rFonts w:asciiTheme="majorBidi" w:hAnsiTheme="majorBidi" w:cstheme="majorBidi"/>
          <w:sz w:val="30"/>
          <w:szCs w:val="30"/>
          <w:lang w:val="en-US" w:bidi="th-TH"/>
        </w:rPr>
        <w:t xml:space="preserve">Weighted Average Cost of Capital)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ซึ่งประกอบด้วยข้อสมมติทางการเงินที่สําคัญ ได้แก่ สัดส่วนโครงสร้างทางการเงินเป้าหมาย ต้นทุนของหนี้สิน และต้นทุนของส่วนของผู้ถือหุ้น </w:t>
      </w:r>
    </w:p>
    <w:p w14:paraId="61513AA6" w14:textId="77777777" w:rsidR="008A01E6" w:rsidRPr="00030C3C" w:rsidRDefault="008A01E6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E264C46" w14:textId="7DD4A1D4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อัตราการเติบโตสุดท้าย </w:t>
      </w:r>
    </w:p>
    <w:p w14:paraId="7E490087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1A638D9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อัตราการเติบโตระยะยาวของอุตสาหกรรมที่เกี่ยวข้องในประเทศที่ดําเนินธุรกิจ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70DFB5C5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14D37B5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ประมาณการกระแสเงินสดที่กลุ่มบริษัทคาดว่าจะได้รับในอนาคต</w:t>
      </w:r>
    </w:p>
    <w:p w14:paraId="1A5EFF63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9782A44" w14:textId="77777777" w:rsidR="00B7766D" w:rsidRPr="00962B0E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ประมาณการกระแสเงินสดที่กลุ่มบริษัทคาดว่าจะได้รับในอนาคต โดยหลักประกอบด้วยการประมาณการเติบโตของรายได้ รวมทั้งต้นทุนและค่าใช้จ่ายที่เกียวข้อง โดยพิจารณาจากอัตราเติบโตถัวเฉลี่ยในอดีตที่ผ่านมา และประมาณ</w:t>
      </w:r>
      <w:r w:rsidRPr="00962B0E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การดําเนินธุรกิจในอนาคต</w:t>
      </w:r>
    </w:p>
    <w:p w14:paraId="21FA607A" w14:textId="77777777" w:rsidR="00B7766D" w:rsidRPr="00030C3C" w:rsidRDefault="00B7766D" w:rsidP="00B7766D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1114BD3" w14:textId="7D0822A1" w:rsidR="00803925" w:rsidRDefault="00B7766D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Pr="00962B0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62B0E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กลุ่มบริษัทจึงไม่รับรู้ขาดทุนจากการด้อยค่าในงบการเงิน</w:t>
      </w:r>
    </w:p>
    <w:p w14:paraId="3C25796B" w14:textId="04AFCC53" w:rsidR="00A63054" w:rsidRDefault="00A63054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73E4672" w14:textId="5B216964" w:rsidR="00A63054" w:rsidRDefault="00A63054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D50356" w14:textId="25EDC433" w:rsidR="00A63054" w:rsidRDefault="00A63054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D8C96B8" w14:textId="057EE18C" w:rsidR="00A63054" w:rsidRDefault="00A63054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9F5D05" w14:textId="4FC08C9D" w:rsidR="00A63054" w:rsidRDefault="00A63054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8DF505B" w14:textId="77777777" w:rsidR="00A63054" w:rsidRDefault="00A63054" w:rsidP="004E1CF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5BC4BEE" w14:textId="7B3F78AE" w:rsidR="00B7766D" w:rsidRPr="00962B0E" w:rsidRDefault="00B7766D" w:rsidP="006742C0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62B0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13B9A841" w14:textId="77777777" w:rsidR="00B7766D" w:rsidRPr="00030C3C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900"/>
        <w:gridCol w:w="1215"/>
        <w:gridCol w:w="270"/>
        <w:gridCol w:w="1224"/>
        <w:gridCol w:w="270"/>
        <w:gridCol w:w="1224"/>
        <w:gridCol w:w="270"/>
        <w:gridCol w:w="1260"/>
      </w:tblGrid>
      <w:tr w:rsidR="00B7766D" w:rsidRPr="00962B0E" w14:paraId="67E1075A" w14:textId="77777777" w:rsidTr="00555669">
        <w:tc>
          <w:tcPr>
            <w:tcW w:w="2736" w:type="dxa"/>
            <w:vAlign w:val="bottom"/>
          </w:tcPr>
          <w:p w14:paraId="54788155" w14:textId="77777777" w:rsidR="00B7766D" w:rsidRPr="00962B0E" w:rsidRDefault="00B7766D" w:rsidP="006742C0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066ACE" w14:textId="77777777" w:rsidR="00B7766D" w:rsidRPr="00962B0E" w:rsidRDefault="00B7766D" w:rsidP="006742C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33" w:type="dxa"/>
            <w:gridSpan w:val="7"/>
          </w:tcPr>
          <w:p w14:paraId="473C1AE8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962B0E" w14:paraId="0455D03B" w14:textId="77777777" w:rsidTr="00CF379F">
        <w:tc>
          <w:tcPr>
            <w:tcW w:w="2736" w:type="dxa"/>
          </w:tcPr>
          <w:p w14:paraId="3EE3F611" w14:textId="77777777" w:rsidR="00B7766D" w:rsidRPr="00962B0E" w:rsidRDefault="00B7766D" w:rsidP="006742C0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63B301" w14:textId="77777777" w:rsidR="00B7766D" w:rsidRPr="00962B0E" w:rsidRDefault="00B7766D" w:rsidP="006742C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hideMark/>
          </w:tcPr>
          <w:p w14:paraId="6DD71C7B" w14:textId="77777777" w:rsidR="00B7766D" w:rsidRPr="00962B0E" w:rsidRDefault="00B7766D" w:rsidP="00476E0B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706C82D5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hideMark/>
          </w:tcPr>
          <w:p w14:paraId="0DE411CE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270" w:type="dxa"/>
          </w:tcPr>
          <w:p w14:paraId="018BB906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6845BC98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566113DF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443298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766D" w:rsidRPr="00962B0E" w14:paraId="72B79226" w14:textId="77777777" w:rsidTr="00CF379F">
        <w:tc>
          <w:tcPr>
            <w:tcW w:w="2736" w:type="dxa"/>
          </w:tcPr>
          <w:p w14:paraId="6B222732" w14:textId="77777777" w:rsidR="00B7766D" w:rsidRPr="00962B0E" w:rsidRDefault="00B7766D" w:rsidP="006742C0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46991C" w14:textId="336AB9C3" w:rsidR="00B7766D" w:rsidRPr="00962B0E" w:rsidRDefault="00B7766D" w:rsidP="006742C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hideMark/>
          </w:tcPr>
          <w:p w14:paraId="676C8908" w14:textId="77777777" w:rsidR="00B7766D" w:rsidRPr="00962B0E" w:rsidRDefault="00B7766D" w:rsidP="00476E0B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49D1EB25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hideMark/>
          </w:tcPr>
          <w:p w14:paraId="1536D238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270" w:type="dxa"/>
          </w:tcPr>
          <w:p w14:paraId="732B77C5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659EC111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166196CC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38E2DFFC" w14:textId="77777777" w:rsidR="00B7766D" w:rsidRPr="00962B0E" w:rsidRDefault="00B7766D" w:rsidP="00CF379F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7766D" w:rsidRPr="00962B0E" w14:paraId="44463C6A" w14:textId="77777777" w:rsidTr="00555669">
        <w:tc>
          <w:tcPr>
            <w:tcW w:w="2736" w:type="dxa"/>
          </w:tcPr>
          <w:p w14:paraId="076EA036" w14:textId="77777777" w:rsidR="00B7766D" w:rsidRPr="00962B0E" w:rsidRDefault="00B7766D" w:rsidP="006742C0">
            <w:pPr>
              <w:spacing w:line="400" w:lineRule="exact"/>
              <w:ind w:left="-18" w:right="6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A04FA61" w14:textId="77777777" w:rsidR="00B7766D" w:rsidRPr="00962B0E" w:rsidRDefault="00B7766D" w:rsidP="006742C0">
            <w:pPr>
              <w:spacing w:line="400" w:lineRule="exact"/>
              <w:ind w:right="63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  <w:hideMark/>
          </w:tcPr>
          <w:p w14:paraId="6C062F01" w14:textId="77777777" w:rsidR="00B7766D" w:rsidRPr="00962B0E" w:rsidRDefault="00B7766D" w:rsidP="006742C0">
            <w:pPr>
              <w:spacing w:line="400" w:lineRule="exact"/>
              <w:ind w:right="63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66D" w:rsidRPr="00962B0E" w14:paraId="4BBD4D2C" w14:textId="77777777" w:rsidTr="00CF379F">
        <w:tc>
          <w:tcPr>
            <w:tcW w:w="2736" w:type="dxa"/>
            <w:hideMark/>
          </w:tcPr>
          <w:p w14:paraId="55887C82" w14:textId="77777777" w:rsidR="00B7766D" w:rsidRPr="00962B0E" w:rsidRDefault="00B7766D" w:rsidP="006742C0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701D646F" w14:textId="77777777" w:rsidR="00B7766D" w:rsidRPr="00962B0E" w:rsidRDefault="00B7766D" w:rsidP="006742C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2A2F507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9EED61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C0561ED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8AAA12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3AB60BC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0AAF13A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F50B3F" w14:textId="77777777" w:rsidR="00B7766D" w:rsidRPr="00962B0E" w:rsidRDefault="00B7766D" w:rsidP="00CF379F">
            <w:pPr>
              <w:tabs>
                <w:tab w:val="decimal" w:pos="960"/>
              </w:tabs>
              <w:spacing w:line="40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277B6D" w:rsidRPr="00962B0E" w14:paraId="2A7C2D61" w14:textId="77777777">
        <w:tc>
          <w:tcPr>
            <w:tcW w:w="2736" w:type="dxa"/>
            <w:hideMark/>
          </w:tcPr>
          <w:p w14:paraId="3846704B" w14:textId="6D07D95A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014EC8E3" w14:textId="77777777" w:rsidR="00277B6D" w:rsidRPr="00962B0E" w:rsidRDefault="00277B6D" w:rsidP="00277B6D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67D658F" w14:textId="4C0BE914" w:rsidR="00277B6D" w:rsidRPr="0037241C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37241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40</w:t>
            </w:r>
            <w:r w:rsidR="00277B6D" w:rsidRPr="0037241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37241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70" w:type="dxa"/>
          </w:tcPr>
          <w:p w14:paraId="53AE0886" w14:textId="77777777" w:rsidR="00277B6D" w:rsidRPr="00277B6D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89DF5C" w14:textId="246FC091" w:rsidR="00277B6D" w:rsidRPr="00277B6D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77B6D" w:rsidRPr="00277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024AAEBB" w14:textId="77777777" w:rsidR="00277B6D" w:rsidRPr="00277B6D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61DFB67" w14:textId="355826D5" w:rsidR="00277B6D" w:rsidRPr="00277B6D" w:rsidRDefault="00C64585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277B6D" w:rsidRPr="00277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  <w:vAlign w:val="bottom"/>
          </w:tcPr>
          <w:p w14:paraId="47424C20" w14:textId="77777777" w:rsidR="00277B6D" w:rsidRPr="00277B6D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6F50D0" w14:textId="2DAEA80B" w:rsidR="00277B6D" w:rsidRPr="00277B6D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277B6D" w:rsidRPr="00277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277B6D" w:rsidRPr="00962B0E" w14:paraId="39D86674" w14:textId="77777777">
        <w:tc>
          <w:tcPr>
            <w:tcW w:w="2736" w:type="dxa"/>
          </w:tcPr>
          <w:p w14:paraId="78E5B8B4" w14:textId="040328F6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FEBC2C2" w14:textId="77777777" w:rsidR="00277B6D" w:rsidRPr="00962B0E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29B5F93" w14:textId="6F4F60DF" w:rsidR="00277B6D" w:rsidRPr="0037241C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37241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</w:tcPr>
          <w:p w14:paraId="0DAE4EBE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30F754F" w14:textId="3A1948CD" w:rsidR="00277B6D" w:rsidRPr="00962B0E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5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1450EF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D71B6C5" w14:textId="5739464E" w:rsidR="00277B6D" w:rsidRPr="00962B0E" w:rsidRDefault="00C64585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277B6D" w:rsidRPr="00C40B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7E7D6427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B781C0A" w14:textId="1605C930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77B6D" w:rsidRPr="00E35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</w:tr>
      <w:tr w:rsidR="00277B6D" w:rsidRPr="00962B0E" w14:paraId="76FF3B4B" w14:textId="77777777">
        <w:tc>
          <w:tcPr>
            <w:tcW w:w="2736" w:type="dxa"/>
          </w:tcPr>
          <w:p w14:paraId="47A0337A" w14:textId="1CA2AEB3" w:rsidR="00277B6D" w:rsidRPr="00962B0E" w:rsidRDefault="000C7297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900" w:type="dxa"/>
          </w:tcPr>
          <w:p w14:paraId="67E3B73E" w14:textId="77777777" w:rsidR="00277B6D" w:rsidRPr="00962B0E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5F9C341" w14:textId="3BE1F7F7" w:rsidR="00277B6D" w:rsidRPr="00962B0E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46682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E9D7784" w14:textId="045B04A3" w:rsidR="00277B6D" w:rsidRPr="00962B0E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5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FF118A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950CE72" w14:textId="04347233" w:rsidR="00277B6D" w:rsidRPr="00962B0E" w:rsidRDefault="00277B6D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24A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A24A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Pr="00A24A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C0CDA3C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1CFC13" w14:textId="0ADB2666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53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E35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Pr="00E353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7B6D" w:rsidRPr="00962B0E" w14:paraId="1502B297" w14:textId="77777777">
        <w:tc>
          <w:tcPr>
            <w:tcW w:w="2736" w:type="dxa"/>
          </w:tcPr>
          <w:p w14:paraId="2B457B22" w14:textId="1AECA539" w:rsidR="00277B6D" w:rsidRPr="00962B0E" w:rsidRDefault="000C7297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</w:t>
            </w:r>
          </w:p>
        </w:tc>
        <w:tc>
          <w:tcPr>
            <w:tcW w:w="900" w:type="dxa"/>
          </w:tcPr>
          <w:p w14:paraId="23919A73" w14:textId="77777777" w:rsidR="00277B6D" w:rsidRPr="00962B0E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3DEF21D" w14:textId="433211E2" w:rsidR="00277B6D" w:rsidRPr="00962B0E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277B6D" w:rsidRPr="00C40B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AFB0F30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C82774F" w14:textId="104A0E50" w:rsidR="00277B6D" w:rsidRPr="00962B0E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5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27E77E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9E8A5CA" w14:textId="071A545B" w:rsidR="00277B6D" w:rsidRPr="00962B0E" w:rsidRDefault="00277B6D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40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40B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C40B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D2D0820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9DBA59" w14:textId="6A2CCB18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0B27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</w:tr>
      <w:tr w:rsidR="00277B6D" w:rsidRPr="00962B0E" w14:paraId="106938DD" w14:textId="77777777">
        <w:tc>
          <w:tcPr>
            <w:tcW w:w="2736" w:type="dxa"/>
          </w:tcPr>
          <w:p w14:paraId="3DDF3A2C" w14:textId="3B486138" w:rsidR="00277B6D" w:rsidRPr="00962B0E" w:rsidRDefault="000C7297" w:rsidP="00277B6D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37C76F25" w14:textId="1358FA7E" w:rsidR="00277B6D" w:rsidRPr="00555669" w:rsidRDefault="00277B6D" w:rsidP="00277B6D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78FFAB04" w14:textId="099728EE" w:rsidR="00277B6D" w:rsidRPr="00962B0E" w:rsidRDefault="00277B6D" w:rsidP="0037241C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724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64585" w:rsidRPr="0037241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724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37241C">
              <w:rPr>
                <w:rFonts w:asciiTheme="majorBidi" w:hAnsiTheme="majorBidi" w:cstheme="majorBidi"/>
                <w:sz w:val="30"/>
                <w:szCs w:val="30"/>
              </w:rPr>
              <w:t>096</w:t>
            </w:r>
            <w:r w:rsidRPr="003724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350AAB9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8B22ED5" w14:textId="104C5C1E" w:rsidR="00277B6D" w:rsidRPr="00CF379F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5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BB80FD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2505210" w14:textId="4CC384C3" w:rsidR="00277B6D" w:rsidRPr="00962B0E" w:rsidRDefault="00277B6D" w:rsidP="00C07A1B">
            <w:pPr>
              <w:pStyle w:val="BodyText"/>
              <w:tabs>
                <w:tab w:val="decimal" w:pos="6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68F5DF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AD3F7C" w14:textId="248A1A0C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40B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40B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  <w:r w:rsidRPr="00C40B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7B6D" w:rsidRPr="00962B0E" w14:paraId="4F5A39E4" w14:textId="77777777" w:rsidTr="00CF379F">
        <w:tc>
          <w:tcPr>
            <w:tcW w:w="2736" w:type="dxa"/>
            <w:hideMark/>
          </w:tcPr>
          <w:p w14:paraId="2FB72E55" w14:textId="1A9358F9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217947A0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44BD894F" w14:textId="2ADAEC89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4980C7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CDE2D68" w14:textId="065FF8DD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80C3D3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0E555B7" w14:textId="68A46913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15FBB6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B6651BA" w14:textId="1FB472CA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77B6D" w:rsidRPr="00962B0E" w14:paraId="4C6CE8FA" w14:textId="77777777" w:rsidTr="00CF379F">
        <w:tc>
          <w:tcPr>
            <w:tcW w:w="2736" w:type="dxa"/>
          </w:tcPr>
          <w:p w14:paraId="536BBA44" w14:textId="7253F864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และ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00" w:type="dxa"/>
          </w:tcPr>
          <w:p w14:paraId="66D5A5C2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D44E243" w14:textId="3FD65BB2" w:rsidR="00277B6D" w:rsidRPr="00962B0E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277B6D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46A8F590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AE16B41" w14:textId="25274B2C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77B6D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14DC8391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B01B2E" w14:textId="04C54541" w:rsidR="00277B6D" w:rsidRPr="00962B0E" w:rsidRDefault="00C64585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77B6D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vAlign w:val="bottom"/>
          </w:tcPr>
          <w:p w14:paraId="010F94D2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CCFF59" w14:textId="274701B5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277B6D" w:rsidRPr="00E353CC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</w:tr>
      <w:tr w:rsidR="00277B6D" w:rsidRPr="00962B0E" w14:paraId="67D9D8B6" w14:textId="77777777" w:rsidTr="00CF379F">
        <w:tc>
          <w:tcPr>
            <w:tcW w:w="2736" w:type="dxa"/>
          </w:tcPr>
          <w:p w14:paraId="0932967D" w14:textId="5AF364BE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4C400D0" w14:textId="77777777" w:rsidR="00277B6D" w:rsidRPr="00555669" w:rsidRDefault="00277B6D" w:rsidP="00277B6D">
            <w:pPr>
              <w:pStyle w:val="BodyText"/>
              <w:tabs>
                <w:tab w:val="decimal" w:pos="796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E602FBD" w14:textId="7B6FE37D" w:rsidR="00277B6D" w:rsidRPr="00962B0E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6B142905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F7689F7" w14:textId="300355B0" w:rsidR="00277B6D" w:rsidRPr="00015737" w:rsidRDefault="00B7255B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5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7D154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8463C16" w14:textId="06D3B8E0" w:rsidR="00277B6D" w:rsidRPr="00962B0E" w:rsidRDefault="00C64585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968</w:t>
            </w:r>
          </w:p>
        </w:tc>
        <w:tc>
          <w:tcPr>
            <w:tcW w:w="270" w:type="dxa"/>
            <w:vAlign w:val="bottom"/>
          </w:tcPr>
          <w:p w14:paraId="797BF726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C56C56" w14:textId="16B9DFA6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25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2B6551" w:rsidRPr="00962B0E" w14:paraId="3F1711AF" w14:textId="77777777" w:rsidTr="00CF379F">
        <w:tc>
          <w:tcPr>
            <w:tcW w:w="2736" w:type="dxa"/>
          </w:tcPr>
          <w:p w14:paraId="36AB7227" w14:textId="72FD7CCE" w:rsidR="002B6551" w:rsidRPr="00962B0E" w:rsidRDefault="002B6551" w:rsidP="002B6551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6A471C01" w14:textId="01A9D0E4" w:rsidR="002B6551" w:rsidRPr="00555669" w:rsidRDefault="002B6551" w:rsidP="002B6551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50A4A66" w14:textId="66055A74" w:rsidR="002B6551" w:rsidRPr="00C40B27" w:rsidRDefault="002B6551" w:rsidP="002B655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D50472" w14:textId="77777777" w:rsidR="002B6551" w:rsidRPr="00962B0E" w:rsidRDefault="002B6551" w:rsidP="002B655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51857A4" w14:textId="2EE908B4" w:rsidR="002B6551" w:rsidRPr="00015737" w:rsidRDefault="002B6551" w:rsidP="002B6551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5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E6FA55" w14:textId="77777777" w:rsidR="002B6551" w:rsidRPr="00962B0E" w:rsidRDefault="002B6551" w:rsidP="002B655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51E5ADC" w14:textId="28A084CF" w:rsidR="002B6551" w:rsidRPr="00CF379F" w:rsidRDefault="002B6551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8906470" w14:textId="77777777" w:rsidR="002B6551" w:rsidRPr="00962B0E" w:rsidRDefault="002B6551" w:rsidP="002B655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66A1792" w14:textId="5FE1C052" w:rsidR="002B6551" w:rsidRPr="00C40B27" w:rsidRDefault="002B6551" w:rsidP="002B6551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7B6D" w:rsidRPr="00962B0E" w14:paraId="06FB7A9F" w14:textId="77777777" w:rsidTr="00CF379F">
        <w:tc>
          <w:tcPr>
            <w:tcW w:w="2736" w:type="dxa"/>
            <w:hideMark/>
          </w:tcPr>
          <w:p w14:paraId="6CF1A0A8" w14:textId="31796DDB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00" w:type="dxa"/>
          </w:tcPr>
          <w:p w14:paraId="0CAD4FEF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043E3" w14:textId="039F2041" w:rsidR="00277B6D" w:rsidRPr="00962B0E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AA7A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270" w:type="dxa"/>
          </w:tcPr>
          <w:p w14:paraId="099940EC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C4F1C" w14:textId="6532BE39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B72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0B53D9EA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B9956" w14:textId="7EC321FD" w:rsidR="00277B6D" w:rsidRPr="00962B0E" w:rsidRDefault="00C64585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72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  <w:vAlign w:val="bottom"/>
          </w:tcPr>
          <w:p w14:paraId="45963BFA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7C774" w14:textId="3F4BA763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EE6D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861</w:t>
            </w:r>
          </w:p>
        </w:tc>
      </w:tr>
      <w:tr w:rsidR="00277B6D" w:rsidRPr="006742C0" w14:paraId="48DD8AC6" w14:textId="77777777" w:rsidTr="00CF379F">
        <w:tc>
          <w:tcPr>
            <w:tcW w:w="2736" w:type="dxa"/>
          </w:tcPr>
          <w:p w14:paraId="789BD231" w14:textId="77777777" w:rsidR="00277B6D" w:rsidRPr="003152B8" w:rsidRDefault="00277B6D" w:rsidP="00277B6D">
            <w:pPr>
              <w:pStyle w:val="BodyText"/>
              <w:spacing w:after="0" w:line="200" w:lineRule="exact"/>
              <w:ind w:left="162" w:right="-131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DB96FE" w14:textId="77777777" w:rsidR="00277B6D" w:rsidRPr="003152B8" w:rsidRDefault="00277B6D" w:rsidP="00277B6D">
            <w:pPr>
              <w:pStyle w:val="BodyText"/>
              <w:tabs>
                <w:tab w:val="decimal" w:pos="972"/>
              </w:tabs>
              <w:spacing w:after="0"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C450B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31AEBC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91FD0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164D47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F40AF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A8153A4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27ACB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7B6D" w:rsidRPr="00962B0E" w14:paraId="677BCF36" w14:textId="77777777" w:rsidTr="00CF379F">
        <w:tc>
          <w:tcPr>
            <w:tcW w:w="2736" w:type="dxa"/>
            <w:hideMark/>
          </w:tcPr>
          <w:p w14:paraId="76219D47" w14:textId="77777777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029B9459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</w:tcPr>
          <w:p w14:paraId="2596CF02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04DCE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C05ACA8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BD742F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F1F1008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B6DE8B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459F4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77B6D" w:rsidRPr="00962B0E" w14:paraId="0B4D9894" w14:textId="77777777">
        <w:tc>
          <w:tcPr>
            <w:tcW w:w="2736" w:type="dxa"/>
            <w:hideMark/>
          </w:tcPr>
          <w:p w14:paraId="13C94833" w14:textId="52E0993B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2BE3907D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42ADB95" w14:textId="1F0B40F9" w:rsidR="00277B6D" w:rsidRPr="00277B6D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77B6D" w:rsidRPr="00277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B36CA9C" w14:textId="77777777" w:rsidR="00277B6D" w:rsidRPr="00277B6D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007703A" w14:textId="4DBF38CE" w:rsidR="00277B6D" w:rsidRPr="00277B6D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77B6D" w:rsidRPr="00277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48694BB1" w14:textId="77777777" w:rsidR="00277B6D" w:rsidRPr="00277B6D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A89B15A" w14:textId="69FD8A2E" w:rsidR="00277B6D" w:rsidRPr="00277B6D" w:rsidRDefault="00277B6D" w:rsidP="00C07A1B">
            <w:pPr>
              <w:pStyle w:val="BodyText"/>
              <w:tabs>
                <w:tab w:val="decimal" w:pos="6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7B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57A52" w14:textId="77777777" w:rsidR="00277B6D" w:rsidRPr="00277B6D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3129792" w14:textId="566D1ECC" w:rsidR="00277B6D" w:rsidRPr="00277B6D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277B6D" w:rsidRPr="00277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544</w:t>
            </w:r>
          </w:p>
        </w:tc>
      </w:tr>
      <w:tr w:rsidR="00277B6D" w:rsidRPr="00962B0E" w14:paraId="7FD72B8B" w14:textId="77777777">
        <w:tc>
          <w:tcPr>
            <w:tcW w:w="2736" w:type="dxa"/>
            <w:hideMark/>
          </w:tcPr>
          <w:p w14:paraId="3AE325C1" w14:textId="72E2F4FD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372C3B99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6F7384C" w14:textId="5E9950F8" w:rsidR="00277B6D" w:rsidRPr="00962B0E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77B6D" w:rsidRPr="00E35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45377BAC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C905AEF" w14:textId="65980023" w:rsidR="00277B6D" w:rsidRPr="00962B0E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FD80C7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042392B" w14:textId="1E23BFAC" w:rsidR="00277B6D" w:rsidRPr="00CF379F" w:rsidRDefault="00277B6D" w:rsidP="00C07A1B">
            <w:pPr>
              <w:pStyle w:val="BodyText"/>
              <w:tabs>
                <w:tab w:val="decimal" w:pos="6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980F85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98468C" w14:textId="0D508247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77B6D" w:rsidRPr="00E353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277B6D" w:rsidRPr="00962B0E" w14:paraId="6B99E5B1" w14:textId="77777777">
        <w:tc>
          <w:tcPr>
            <w:tcW w:w="2736" w:type="dxa"/>
          </w:tcPr>
          <w:p w14:paraId="650A53AF" w14:textId="70B6AF25" w:rsidR="00277B6D" w:rsidRPr="00962B0E" w:rsidRDefault="00DA6533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58394EF1" w14:textId="191C3551" w:rsidR="00277B6D" w:rsidRPr="00555669" w:rsidRDefault="00277B6D" w:rsidP="00277B6D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</w:tcPr>
          <w:p w14:paraId="299662BF" w14:textId="3718F4AC" w:rsidR="00277B6D" w:rsidRPr="00962B0E" w:rsidRDefault="00277B6D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3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E353C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843</w:t>
            </w:r>
            <w:r w:rsidRPr="00E353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570225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69FA073A" w14:textId="31EBE099" w:rsidR="00277B6D" w:rsidRPr="00962B0E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F42858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CBC7D81" w14:textId="3B3F42AB" w:rsidR="00277B6D" w:rsidRPr="00CF379F" w:rsidRDefault="00277B6D" w:rsidP="00C07A1B">
            <w:pPr>
              <w:pStyle w:val="BodyText"/>
              <w:tabs>
                <w:tab w:val="decimal" w:pos="6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37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2786EB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6FC308" w14:textId="6BB47751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353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E353C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843</w:t>
            </w:r>
            <w:r w:rsidRPr="00E353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77B6D" w:rsidRPr="00962B0E" w14:paraId="335CFF26" w14:textId="77777777" w:rsidTr="00CF379F">
        <w:tc>
          <w:tcPr>
            <w:tcW w:w="2736" w:type="dxa"/>
            <w:hideMark/>
          </w:tcPr>
          <w:p w14:paraId="7CAE66A8" w14:textId="37321E95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49A54247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63EC7263" w14:textId="60526054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ED1C95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36E20BA" w14:textId="6C67AC85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EA3392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7DC94FA0" w14:textId="772F4B46" w:rsidR="00277B6D" w:rsidRPr="00CF379F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009EB8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5D5BA68" w14:textId="5CF67D3C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77B6D" w:rsidRPr="00962B0E" w14:paraId="43312901" w14:textId="77777777" w:rsidTr="00CF379F">
        <w:tc>
          <w:tcPr>
            <w:tcW w:w="2736" w:type="dxa"/>
          </w:tcPr>
          <w:p w14:paraId="11B526B4" w14:textId="71B919BA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และ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00" w:type="dxa"/>
          </w:tcPr>
          <w:p w14:paraId="6D9A8F52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D792503" w14:textId="4B35FB0A" w:rsidR="00277B6D" w:rsidRPr="00962B0E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277B6D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309</w:t>
            </w:r>
          </w:p>
        </w:tc>
        <w:tc>
          <w:tcPr>
            <w:tcW w:w="270" w:type="dxa"/>
          </w:tcPr>
          <w:p w14:paraId="0B8DD768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B8D7929" w14:textId="3F7E21A2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277B6D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5D6E0591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0D86630" w14:textId="60339135" w:rsidR="00277B6D" w:rsidRPr="00C07A1B" w:rsidRDefault="00C07A1B" w:rsidP="00C07A1B">
            <w:pPr>
              <w:pStyle w:val="BodyText"/>
              <w:tabs>
                <w:tab w:val="decimal" w:pos="6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A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D52975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A46E88" w14:textId="14134698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277B6D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  <w:tr w:rsidR="00277B6D" w:rsidRPr="00962B0E" w14:paraId="02108C50" w14:textId="77777777" w:rsidTr="00CF379F">
        <w:tc>
          <w:tcPr>
            <w:tcW w:w="2736" w:type="dxa"/>
          </w:tcPr>
          <w:p w14:paraId="4FFEDDC9" w14:textId="21AB8822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7F8F3A5D" w14:textId="77777777" w:rsidR="00277B6D" w:rsidRPr="00555669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4BEF387" w14:textId="5123DAA7" w:rsidR="00277B6D" w:rsidRPr="00962B0E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E6D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</w:tcPr>
          <w:p w14:paraId="1C9151B2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DF7D05D" w14:textId="6AA129EB" w:rsidR="00277B6D" w:rsidRPr="002408F3" w:rsidRDefault="00EE6DF8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014A30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787FB71" w14:textId="43D203EC" w:rsidR="00277B6D" w:rsidRPr="002408F3" w:rsidRDefault="00EE6DF8" w:rsidP="00C07A1B">
            <w:pPr>
              <w:pStyle w:val="BodyText"/>
              <w:tabs>
                <w:tab w:val="decimal" w:pos="6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C5D607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B071F4" w14:textId="6AA2523E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E6D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277B6D" w:rsidRPr="00962B0E" w14:paraId="36A723C5" w14:textId="77777777" w:rsidTr="00CF379F">
        <w:tc>
          <w:tcPr>
            <w:tcW w:w="2736" w:type="dxa"/>
            <w:hideMark/>
          </w:tcPr>
          <w:p w14:paraId="4FE3977A" w14:textId="27C210DE" w:rsidR="00277B6D" w:rsidRPr="00962B0E" w:rsidRDefault="003152B8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62B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900" w:type="dxa"/>
          </w:tcPr>
          <w:p w14:paraId="693708EC" w14:textId="35B6731C" w:rsidR="00277B6D" w:rsidRPr="00555669" w:rsidRDefault="00277B6D" w:rsidP="00277B6D">
            <w:pPr>
              <w:pStyle w:val="BodyText"/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</w:tcPr>
          <w:p w14:paraId="7F5E4243" w14:textId="32976EA4" w:rsidR="00277B6D" w:rsidRPr="00962B0E" w:rsidRDefault="00EE6DF8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210032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31161BF" w14:textId="2B7CB7BA" w:rsidR="00277B6D" w:rsidRPr="002408F3" w:rsidRDefault="00EE6DF8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CDF9F39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69EC2871" w14:textId="6AED4F9F" w:rsidR="00277B6D" w:rsidRPr="002408F3" w:rsidRDefault="00EE6DF8" w:rsidP="00C07A1B">
            <w:pPr>
              <w:pStyle w:val="BodyText"/>
              <w:tabs>
                <w:tab w:val="decimal" w:pos="6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D875FB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232EC7C" w14:textId="1CB9D4A6" w:rsidR="00277B6D" w:rsidRPr="00962B0E" w:rsidRDefault="00EE6DF8" w:rsidP="003176E6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77B6D" w:rsidRPr="00962B0E" w14:paraId="24A3535C" w14:textId="77777777" w:rsidTr="00CF379F">
        <w:tc>
          <w:tcPr>
            <w:tcW w:w="2736" w:type="dxa"/>
            <w:hideMark/>
          </w:tcPr>
          <w:p w14:paraId="4514046C" w14:textId="055AAD50" w:rsidR="00277B6D" w:rsidRPr="00962B0E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962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00" w:type="dxa"/>
          </w:tcPr>
          <w:p w14:paraId="2BFA847E" w14:textId="77777777" w:rsidR="00277B6D" w:rsidRPr="00962B0E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9A6C5" w14:textId="7A2C6F70" w:rsidR="00277B6D" w:rsidRPr="00962B0E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EE6D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</w:tcPr>
          <w:p w14:paraId="213FBAF8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4890C" w14:textId="7364016B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EE6D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543A59BD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19355" w14:textId="1E58A6C4" w:rsidR="00277B6D" w:rsidRPr="00C07A1B" w:rsidRDefault="00EE6DF8" w:rsidP="00C07A1B">
            <w:pPr>
              <w:pStyle w:val="BodyText"/>
              <w:tabs>
                <w:tab w:val="decimal" w:pos="6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A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CDFE65" w14:textId="77777777" w:rsidR="00277B6D" w:rsidRPr="00962B0E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52C5A" w14:textId="6242EDCA" w:rsidR="00277B6D" w:rsidRPr="00962B0E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EE6D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  <w:tr w:rsidR="00277B6D" w:rsidRPr="006742C0" w14:paraId="03C27717" w14:textId="77777777" w:rsidTr="00CF379F">
        <w:trPr>
          <w:trHeight w:val="46"/>
        </w:trPr>
        <w:tc>
          <w:tcPr>
            <w:tcW w:w="2736" w:type="dxa"/>
          </w:tcPr>
          <w:p w14:paraId="743ADD8C" w14:textId="79A12066" w:rsidR="00277B6D" w:rsidRPr="003152B8" w:rsidRDefault="00277B6D" w:rsidP="00277B6D">
            <w:pPr>
              <w:pStyle w:val="BodyText"/>
              <w:spacing w:after="0" w:line="200" w:lineRule="exact"/>
              <w:ind w:left="162" w:right="-131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52274B" w14:textId="77777777" w:rsidR="00277B6D" w:rsidRPr="003152B8" w:rsidRDefault="00277B6D" w:rsidP="00277B6D">
            <w:pPr>
              <w:pStyle w:val="BodyText"/>
              <w:tabs>
                <w:tab w:val="decimal" w:pos="972"/>
              </w:tabs>
              <w:spacing w:after="0"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17BA1D39" w14:textId="77777777" w:rsidR="00277B6D" w:rsidRPr="003152B8" w:rsidRDefault="00277B6D" w:rsidP="0037241C">
            <w:pPr>
              <w:pStyle w:val="BodyText"/>
              <w:tabs>
                <w:tab w:val="decimal" w:pos="94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FFD74B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46F32BF1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E99244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109D331E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BEB57A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444F046" w14:textId="77777777" w:rsidR="00277B6D" w:rsidRPr="003152B8" w:rsidRDefault="00277B6D" w:rsidP="00277B6D">
            <w:pPr>
              <w:pStyle w:val="BodyText"/>
              <w:tabs>
                <w:tab w:val="decimal" w:pos="960"/>
              </w:tabs>
              <w:spacing w:after="0" w:line="2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7B6D" w:rsidRPr="006666FA" w14:paraId="651C260C" w14:textId="77777777" w:rsidTr="00CF379F">
        <w:trPr>
          <w:trHeight w:val="342"/>
        </w:trPr>
        <w:tc>
          <w:tcPr>
            <w:tcW w:w="2736" w:type="dxa"/>
          </w:tcPr>
          <w:p w14:paraId="3A6D4552" w14:textId="02CE6112" w:rsidR="00277B6D" w:rsidRPr="006666FA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0D092379" w14:textId="77777777" w:rsidR="00277B6D" w:rsidRPr="00F562CE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2A293C7" w14:textId="77777777" w:rsidR="00277B6D" w:rsidRPr="006666FA" w:rsidRDefault="00277B6D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0C0353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1E84C50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C465A5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47C107C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6911898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697E39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7B6D" w:rsidRPr="006666FA" w14:paraId="203167ED" w14:textId="77777777" w:rsidTr="00CF379F">
        <w:tc>
          <w:tcPr>
            <w:tcW w:w="2736" w:type="dxa"/>
          </w:tcPr>
          <w:p w14:paraId="565F4FAC" w14:textId="6A7C1F41" w:rsidR="00277B6D" w:rsidRPr="006666FA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900" w:type="dxa"/>
          </w:tcPr>
          <w:p w14:paraId="21805AAB" w14:textId="77777777" w:rsidR="00277B6D" w:rsidRPr="00F562CE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54231C26" w14:textId="42ED13BB" w:rsidR="00277B6D" w:rsidRPr="006666FA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277B6D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70" w:type="dxa"/>
          </w:tcPr>
          <w:p w14:paraId="61FBC953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</w:tcPr>
          <w:p w14:paraId="13676818" w14:textId="0B6F4EC5" w:rsidR="00277B6D" w:rsidRPr="006666FA" w:rsidRDefault="00277B6D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12CA0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</w:tcPr>
          <w:p w14:paraId="0AE9A9AE" w14:textId="4C817247" w:rsidR="00277B6D" w:rsidRPr="006666FA" w:rsidRDefault="00C64585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77B6D" w:rsidRPr="00E353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vAlign w:val="bottom"/>
          </w:tcPr>
          <w:p w14:paraId="411F2A7D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3ADDE2E" w14:textId="4CE06DBA" w:rsidR="00277B6D" w:rsidRPr="006666FA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277B6D" w:rsidRPr="00C4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</w:tr>
      <w:tr w:rsidR="00277B6D" w:rsidRPr="006666FA" w14:paraId="4A9A3332" w14:textId="77777777" w:rsidTr="00CF379F">
        <w:tc>
          <w:tcPr>
            <w:tcW w:w="2736" w:type="dxa"/>
            <w:hideMark/>
          </w:tcPr>
          <w:p w14:paraId="226CA114" w14:textId="04647B76" w:rsidR="00277B6D" w:rsidRPr="006666FA" w:rsidRDefault="00277B6D" w:rsidP="00277B6D">
            <w:pPr>
              <w:pStyle w:val="BodyText"/>
              <w:spacing w:after="0" w:line="400" w:lineRule="exact"/>
              <w:ind w:left="162" w:right="-131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00" w:type="dxa"/>
          </w:tcPr>
          <w:p w14:paraId="3C6C35A9" w14:textId="77777777" w:rsidR="00277B6D" w:rsidRPr="006666FA" w:rsidRDefault="00277B6D" w:rsidP="00277B6D">
            <w:pPr>
              <w:pStyle w:val="BodyText"/>
              <w:tabs>
                <w:tab w:val="decimal" w:pos="972"/>
              </w:tabs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53737B" w14:textId="650C2C4E" w:rsidR="00277B6D" w:rsidRPr="006666FA" w:rsidRDefault="00C64585" w:rsidP="0037241C">
            <w:pPr>
              <w:pStyle w:val="BodyText"/>
              <w:tabs>
                <w:tab w:val="decimal" w:pos="94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BE1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</w:tcPr>
          <w:p w14:paraId="0281FC6C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BD5A54" w14:textId="07274E3C" w:rsidR="00277B6D" w:rsidRPr="006666FA" w:rsidRDefault="00BE109F" w:rsidP="00277B6D">
            <w:pPr>
              <w:pStyle w:val="BodyText"/>
              <w:tabs>
                <w:tab w:val="decimal" w:pos="713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F30F8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9466C84" w14:textId="42EE44DB" w:rsidR="00277B6D" w:rsidRPr="006666FA" w:rsidRDefault="00C64585" w:rsidP="00C07A1B">
            <w:pPr>
              <w:pStyle w:val="BodyText"/>
              <w:tabs>
                <w:tab w:val="decimal" w:pos="93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E1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648</w:t>
            </w:r>
          </w:p>
        </w:tc>
        <w:tc>
          <w:tcPr>
            <w:tcW w:w="270" w:type="dxa"/>
            <w:vAlign w:val="bottom"/>
          </w:tcPr>
          <w:p w14:paraId="2DBDD64D" w14:textId="77777777" w:rsidR="00277B6D" w:rsidRPr="006666FA" w:rsidRDefault="00277B6D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6D31359" w14:textId="40F9C1B3" w:rsidR="00277B6D" w:rsidRPr="006666FA" w:rsidRDefault="00C64585" w:rsidP="00277B6D">
            <w:pPr>
              <w:pStyle w:val="BodyText"/>
              <w:tabs>
                <w:tab w:val="decimal" w:pos="960"/>
              </w:tabs>
              <w:spacing w:after="0"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BE1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</w:tr>
    </w:tbl>
    <w:p w14:paraId="18AAD44B" w14:textId="77777777" w:rsidR="00B7766D" w:rsidRPr="008C68E3" w:rsidRDefault="00B7766D" w:rsidP="00B7766D">
      <w:pPr>
        <w:pStyle w:val="BodyText"/>
        <w:spacing w:after="0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B7766D" w:rsidRPr="006666FA" w14:paraId="51EE91C6" w14:textId="77777777" w:rsidTr="002C047A">
        <w:trPr>
          <w:tblHeader/>
        </w:trPr>
        <w:tc>
          <w:tcPr>
            <w:tcW w:w="7200" w:type="dxa"/>
          </w:tcPr>
          <w:p w14:paraId="6C9EED87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80B3B4C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6666FA" w14:paraId="5739E9A9" w14:textId="77777777" w:rsidTr="002C047A">
        <w:trPr>
          <w:tblHeader/>
        </w:trPr>
        <w:tc>
          <w:tcPr>
            <w:tcW w:w="7200" w:type="dxa"/>
          </w:tcPr>
          <w:p w14:paraId="485B377D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6E6C9917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ซอฟต์แวร์</w:t>
            </w:r>
          </w:p>
        </w:tc>
      </w:tr>
      <w:tr w:rsidR="00B7766D" w:rsidRPr="006666FA" w14:paraId="2B23187E" w14:textId="77777777" w:rsidTr="002C047A">
        <w:tc>
          <w:tcPr>
            <w:tcW w:w="7200" w:type="dxa"/>
          </w:tcPr>
          <w:p w14:paraId="63C5DE38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38EB04C7" w14:textId="77777777" w:rsidR="00B7766D" w:rsidRPr="006666FA" w:rsidRDefault="00B7766D" w:rsidP="002C047A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7766D" w:rsidRPr="006666FA" w14:paraId="629577A8" w14:textId="77777777" w:rsidTr="00444F5F">
        <w:tc>
          <w:tcPr>
            <w:tcW w:w="7200" w:type="dxa"/>
            <w:hideMark/>
          </w:tcPr>
          <w:p w14:paraId="7C6F5736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980" w:type="dxa"/>
          </w:tcPr>
          <w:p w14:paraId="5671B0B8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7766D" w:rsidRPr="006666FA" w14:paraId="2F0E8C04" w14:textId="77777777" w:rsidTr="00444F5F">
        <w:tc>
          <w:tcPr>
            <w:tcW w:w="7200" w:type="dxa"/>
            <w:hideMark/>
          </w:tcPr>
          <w:p w14:paraId="1B1C48B1" w14:textId="04481F52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</w:tcPr>
          <w:p w14:paraId="271D6DEB" w14:textId="720C4CDB" w:rsidR="00B7766D" w:rsidRPr="006666FA" w:rsidRDefault="00C64585" w:rsidP="002C047A">
            <w:pPr>
              <w:tabs>
                <w:tab w:val="left" w:pos="720"/>
                <w:tab w:val="decimal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487</w:t>
            </w:r>
          </w:p>
        </w:tc>
      </w:tr>
      <w:tr w:rsidR="00444F5F" w:rsidRPr="006666FA" w14:paraId="7A1B2A12" w14:textId="77777777" w:rsidTr="00444F5F">
        <w:tc>
          <w:tcPr>
            <w:tcW w:w="7200" w:type="dxa"/>
          </w:tcPr>
          <w:p w14:paraId="0D1511B9" w14:textId="0884E46E" w:rsidR="00444F5F" w:rsidRPr="006666FA" w:rsidRDefault="00444F5F" w:rsidP="00444F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05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5593FC" w14:textId="3A64DE14" w:rsidR="00444F5F" w:rsidRPr="00B30E1D" w:rsidRDefault="00C64585" w:rsidP="00444F5F">
            <w:pPr>
              <w:tabs>
                <w:tab w:val="left" w:pos="720"/>
                <w:tab w:val="decimal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137</w:t>
            </w:r>
          </w:p>
        </w:tc>
      </w:tr>
      <w:tr w:rsidR="00444F5F" w:rsidRPr="006666FA" w14:paraId="57D07CF0" w14:textId="77777777" w:rsidTr="00142CCC">
        <w:tc>
          <w:tcPr>
            <w:tcW w:w="7200" w:type="dxa"/>
            <w:hideMark/>
          </w:tcPr>
          <w:p w14:paraId="5C1E3F68" w14:textId="47DF44C7" w:rsidR="00444F5F" w:rsidRPr="006666FA" w:rsidRDefault="00444F5F" w:rsidP="00444F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และ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35D57" w14:textId="4FB75D38" w:rsidR="00444F5F" w:rsidRPr="006666FA" w:rsidRDefault="00C64585" w:rsidP="00444F5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624</w:t>
            </w:r>
            <w:r w:rsidR="00444F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00527" w:rsidRPr="006666FA" w14:paraId="0E98C8BA" w14:textId="77777777" w:rsidTr="00142CCC">
        <w:tc>
          <w:tcPr>
            <w:tcW w:w="7200" w:type="dxa"/>
          </w:tcPr>
          <w:p w14:paraId="4FD945A2" w14:textId="5D2F2011" w:rsidR="00D00527" w:rsidRPr="00D00527" w:rsidRDefault="00D00527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05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5D512F84" w14:textId="2266883D" w:rsidR="00D00527" w:rsidRPr="00740868" w:rsidRDefault="00C64585" w:rsidP="002C047A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B7766D" w:rsidRPr="006666FA" w14:paraId="62F10959" w14:textId="77777777" w:rsidTr="002C047A">
        <w:tc>
          <w:tcPr>
            <w:tcW w:w="7200" w:type="dxa"/>
            <w:hideMark/>
          </w:tcPr>
          <w:p w14:paraId="7455F513" w14:textId="3AFBCC5F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7DDB4" w14:textId="5EF5415D" w:rsidR="00B7766D" w:rsidRPr="006666FA" w:rsidRDefault="00C64585" w:rsidP="002C047A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</w:tr>
      <w:tr w:rsidR="00B7766D" w:rsidRPr="006666FA" w14:paraId="6C72EDA7" w14:textId="77777777" w:rsidTr="002C047A">
        <w:tc>
          <w:tcPr>
            <w:tcW w:w="7200" w:type="dxa"/>
          </w:tcPr>
          <w:p w14:paraId="540075B2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30B009C1" w14:textId="77777777" w:rsidR="00B7766D" w:rsidRPr="006666FA" w:rsidRDefault="00B7766D" w:rsidP="002C047A">
            <w:pPr>
              <w:tabs>
                <w:tab w:val="left" w:pos="907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7766D" w:rsidRPr="006666FA" w14:paraId="428B72F4" w14:textId="77777777" w:rsidTr="002C047A">
        <w:tc>
          <w:tcPr>
            <w:tcW w:w="7200" w:type="dxa"/>
          </w:tcPr>
          <w:p w14:paraId="101416E2" w14:textId="77777777" w:rsidR="00B7766D" w:rsidRPr="006666FA" w:rsidRDefault="00B7766D" w:rsidP="002C047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ค่าตัดจำหน่าย</w:t>
            </w:r>
          </w:p>
        </w:tc>
        <w:tc>
          <w:tcPr>
            <w:tcW w:w="1980" w:type="dxa"/>
          </w:tcPr>
          <w:p w14:paraId="6DBE8F46" w14:textId="77777777" w:rsidR="00B7766D" w:rsidRPr="006666FA" w:rsidRDefault="00B7766D" w:rsidP="002C047A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444F5F" w:rsidRPr="0056380C" w14:paraId="433588FB" w14:textId="77777777" w:rsidTr="002C047A">
        <w:tc>
          <w:tcPr>
            <w:tcW w:w="7200" w:type="dxa"/>
            <w:hideMark/>
          </w:tcPr>
          <w:p w14:paraId="7AC5E4A9" w14:textId="0C7F3716" w:rsidR="00444F5F" w:rsidRPr="00F863E6" w:rsidRDefault="00444F5F" w:rsidP="00444F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63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863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863E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</w:tcPr>
          <w:p w14:paraId="14E2286D" w14:textId="190C20DF" w:rsidR="00444F5F" w:rsidRPr="00380E64" w:rsidRDefault="00C64585" w:rsidP="00444F5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</w:tr>
      <w:tr w:rsidR="00444F5F" w:rsidRPr="006666FA" w14:paraId="12071327" w14:textId="77777777" w:rsidTr="002C047A">
        <w:tc>
          <w:tcPr>
            <w:tcW w:w="7200" w:type="dxa"/>
          </w:tcPr>
          <w:p w14:paraId="77D4E58A" w14:textId="77777777" w:rsidR="00444F5F" w:rsidRPr="006666FA" w:rsidRDefault="00444F5F" w:rsidP="00444F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3D76CF9A" w14:textId="3A18E366" w:rsidR="00444F5F" w:rsidRPr="006666FA" w:rsidRDefault="00C64585" w:rsidP="00444F5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444F5F" w:rsidRPr="006666FA" w14:paraId="5B57E29F" w14:textId="77777777" w:rsidTr="002C047A">
        <w:tc>
          <w:tcPr>
            <w:tcW w:w="7200" w:type="dxa"/>
            <w:hideMark/>
          </w:tcPr>
          <w:p w14:paraId="3476683B" w14:textId="4F912083" w:rsidR="00444F5F" w:rsidRPr="006666FA" w:rsidRDefault="00444F5F" w:rsidP="00444F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และ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96797" w14:textId="5EC16C8C" w:rsidR="00444F5F" w:rsidRPr="006666FA" w:rsidRDefault="00C64585" w:rsidP="00444F5F">
            <w:pPr>
              <w:tabs>
                <w:tab w:val="left" w:pos="720"/>
                <w:tab w:val="decimal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  <w:tr w:rsidR="00CF379F" w:rsidRPr="006666FA" w14:paraId="6CD4EFC3" w14:textId="77777777" w:rsidTr="002C047A">
        <w:tc>
          <w:tcPr>
            <w:tcW w:w="7200" w:type="dxa"/>
            <w:hideMark/>
          </w:tcPr>
          <w:p w14:paraId="559DD4A3" w14:textId="77777777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22F35A1E" w14:textId="3D457F7E" w:rsidR="00CF379F" w:rsidRPr="006666FA" w:rsidRDefault="00C64585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F63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CF379F" w:rsidRPr="006666FA" w14:paraId="79361009" w14:textId="77777777" w:rsidTr="002C047A">
        <w:tc>
          <w:tcPr>
            <w:tcW w:w="7200" w:type="dxa"/>
            <w:hideMark/>
          </w:tcPr>
          <w:p w14:paraId="3FFEF4E4" w14:textId="6D46035D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059BC8" w14:textId="4F962C95" w:rsidR="00CF379F" w:rsidRPr="006666FA" w:rsidRDefault="00C64585" w:rsidP="00CF379F">
            <w:pPr>
              <w:tabs>
                <w:tab w:val="left" w:pos="720"/>
                <w:tab w:val="decimal" w:pos="765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7265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CF379F" w:rsidRPr="006666FA" w14:paraId="0DA1FBB6" w14:textId="77777777" w:rsidTr="002C047A">
        <w:tc>
          <w:tcPr>
            <w:tcW w:w="7200" w:type="dxa"/>
          </w:tcPr>
          <w:p w14:paraId="2A1214F1" w14:textId="77777777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</w:tcPr>
          <w:p w14:paraId="12BA3C24" w14:textId="77777777" w:rsidR="00CF379F" w:rsidRPr="006666FA" w:rsidRDefault="00CF379F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CF379F" w:rsidRPr="006666FA" w14:paraId="190C7108" w14:textId="77777777" w:rsidTr="002C047A">
        <w:tc>
          <w:tcPr>
            <w:tcW w:w="7200" w:type="dxa"/>
            <w:hideMark/>
          </w:tcPr>
          <w:p w14:paraId="1A42254C" w14:textId="77777777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1980" w:type="dxa"/>
          </w:tcPr>
          <w:p w14:paraId="769DA694" w14:textId="77777777" w:rsidR="00CF379F" w:rsidRPr="006666FA" w:rsidRDefault="00CF379F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F379F" w:rsidRPr="006666FA" w14:paraId="6E6E13BA" w14:textId="77777777" w:rsidTr="002C047A">
        <w:tc>
          <w:tcPr>
            <w:tcW w:w="7200" w:type="dxa"/>
            <w:hideMark/>
          </w:tcPr>
          <w:p w14:paraId="0D58FDBA" w14:textId="2B5498DD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0A766E" w14:textId="5D8E752D" w:rsidR="00CF379F" w:rsidRPr="006666FA" w:rsidRDefault="00C64585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</w:tr>
      <w:tr w:rsidR="00CF379F" w:rsidRPr="006666FA" w14:paraId="61330F8F" w14:textId="77777777" w:rsidTr="002C047A">
        <w:tc>
          <w:tcPr>
            <w:tcW w:w="7200" w:type="dxa"/>
            <w:hideMark/>
          </w:tcPr>
          <w:p w14:paraId="0FF7C880" w14:textId="2C4B53EA" w:rsidR="00CF379F" w:rsidRPr="006666FA" w:rsidRDefault="00CF379F" w:rsidP="00CF37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FD388C7" w14:textId="571FDA70" w:rsidR="00CF379F" w:rsidRPr="006666FA" w:rsidRDefault="00C64585" w:rsidP="00CF379F">
            <w:pPr>
              <w:tabs>
                <w:tab w:val="left" w:pos="907"/>
              </w:tabs>
              <w:spacing w:line="240" w:lineRule="atLeast"/>
              <w:ind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="00DF63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7EE8D5E9" w14:textId="465B87DE" w:rsidR="00B7766D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p w14:paraId="1D6DF456" w14:textId="6D6D65A5" w:rsidR="00B7766D" w:rsidRPr="006666FA" w:rsidRDefault="000265DB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cs/>
        </w:rPr>
        <w:br w:type="column"/>
      </w:r>
      <w:r w:rsidR="00B7766D" w:rsidRPr="004E1CFF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หนี้สินที่มีภาระดอกเบี้</w:t>
      </w:r>
      <w:r w:rsidR="00B7766D" w:rsidRPr="004E1CFF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ย</w:t>
      </w:r>
      <w:r w:rsidR="00B7766D" w:rsidRPr="006666FA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1E434117" w14:textId="77777777" w:rsidR="00B7766D" w:rsidRPr="004E1CFF" w:rsidRDefault="00B7766D" w:rsidP="00B7766D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18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180"/>
        <w:gridCol w:w="1034"/>
        <w:gridCol w:w="164"/>
        <w:gridCol w:w="999"/>
        <w:gridCol w:w="164"/>
        <w:gridCol w:w="997"/>
        <w:gridCol w:w="167"/>
        <w:gridCol w:w="992"/>
        <w:gridCol w:w="164"/>
        <w:gridCol w:w="992"/>
        <w:gridCol w:w="178"/>
        <w:gridCol w:w="900"/>
      </w:tblGrid>
      <w:tr w:rsidR="00B7766D" w:rsidRPr="006666FA" w14:paraId="083EC949" w14:textId="77777777" w:rsidTr="00CE3D4C">
        <w:trPr>
          <w:tblHeader/>
        </w:trPr>
        <w:tc>
          <w:tcPr>
            <w:tcW w:w="2520" w:type="dxa"/>
          </w:tcPr>
          <w:p w14:paraId="1524CB87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A0A80D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51" w:type="dxa"/>
            <w:gridSpan w:val="11"/>
          </w:tcPr>
          <w:p w14:paraId="115BC26F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7766D" w:rsidRPr="006666FA" w14:paraId="06D83650" w14:textId="77777777" w:rsidTr="00CE3D4C">
        <w:trPr>
          <w:tblHeader/>
        </w:trPr>
        <w:tc>
          <w:tcPr>
            <w:tcW w:w="2520" w:type="dxa"/>
          </w:tcPr>
          <w:p w14:paraId="6BBCA865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F951158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58" w:type="dxa"/>
            <w:gridSpan w:val="5"/>
          </w:tcPr>
          <w:p w14:paraId="54C7311D" w14:textId="6A849E62" w:rsidR="00B7766D" w:rsidRPr="006666FA" w:rsidRDefault="00C64585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7" w:type="dxa"/>
          </w:tcPr>
          <w:p w14:paraId="78B3FEB2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26" w:type="dxa"/>
            <w:gridSpan w:val="5"/>
          </w:tcPr>
          <w:p w14:paraId="2C3EF8B6" w14:textId="7C7057B6" w:rsidR="00B7766D" w:rsidRPr="006666FA" w:rsidRDefault="00C64585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7766D" w:rsidRPr="006666FA" w14:paraId="368984D0" w14:textId="77777777" w:rsidTr="00CE3D4C">
        <w:trPr>
          <w:tblHeader/>
        </w:trPr>
        <w:tc>
          <w:tcPr>
            <w:tcW w:w="2520" w:type="dxa"/>
          </w:tcPr>
          <w:p w14:paraId="2FA84686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643A4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367DD6ED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14AB0E9A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15BEEE2" w14:textId="77777777" w:rsidR="00B7766D" w:rsidRPr="006666FA" w:rsidRDefault="00B7766D" w:rsidP="002C047A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3EE80BC6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7188332" w14:textId="77777777" w:rsidR="00B7766D" w:rsidRPr="006666FA" w:rsidRDefault="00B7766D" w:rsidP="002C047A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67" w:type="dxa"/>
            <w:vAlign w:val="center"/>
          </w:tcPr>
          <w:p w14:paraId="326DF96B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006590F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4E937076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94E3ACF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1932C5CF" w14:textId="77777777" w:rsidR="00B7766D" w:rsidRPr="006666FA" w:rsidRDefault="00B7766D" w:rsidP="002C047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BDB48ED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6666FA" w14:paraId="4E11991A" w14:textId="77777777" w:rsidTr="00CE3D4C">
        <w:trPr>
          <w:tblHeader/>
        </w:trPr>
        <w:tc>
          <w:tcPr>
            <w:tcW w:w="2520" w:type="dxa"/>
          </w:tcPr>
          <w:p w14:paraId="54B8FBCC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7A0B1F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1" w:type="dxa"/>
            <w:gridSpan w:val="11"/>
            <w:vAlign w:val="bottom"/>
          </w:tcPr>
          <w:p w14:paraId="4AD7A63F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F21D13" w:rsidRPr="006666FA" w14:paraId="768DDE5E" w14:textId="77777777" w:rsidTr="00CE3D4C">
        <w:tc>
          <w:tcPr>
            <w:tcW w:w="2520" w:type="dxa"/>
          </w:tcPr>
          <w:p w14:paraId="142B4899" w14:textId="77777777" w:rsidR="00F21D13" w:rsidRPr="006666FA" w:rsidRDefault="00F21D13" w:rsidP="00F21D13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5B8CDA5D" w14:textId="77777777" w:rsidR="00F21D13" w:rsidRPr="006666FA" w:rsidRDefault="00F21D13" w:rsidP="00F21D1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5A2183F" w14:textId="5E9D7CC3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64" w:type="dxa"/>
            <w:vAlign w:val="bottom"/>
          </w:tcPr>
          <w:p w14:paraId="76890964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023A3FBC" w14:textId="5B7FCD53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0FABD343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vAlign w:val="bottom"/>
          </w:tcPr>
          <w:p w14:paraId="4DD45B27" w14:textId="4CB4EF35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67" w:type="dxa"/>
            <w:vAlign w:val="bottom"/>
          </w:tcPr>
          <w:p w14:paraId="66B9BF48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EEC1E5F" w14:textId="2A1D7A08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64" w:type="dxa"/>
            <w:vAlign w:val="bottom"/>
          </w:tcPr>
          <w:p w14:paraId="43560DF6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7625C20" w14:textId="27B222DC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751595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9ECC9" w14:textId="1C30E45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</w:tr>
      <w:tr w:rsidR="00F21D13" w:rsidRPr="006666FA" w14:paraId="4E9DC398" w14:textId="77777777" w:rsidTr="00CE3D4C">
        <w:tc>
          <w:tcPr>
            <w:tcW w:w="2520" w:type="dxa"/>
          </w:tcPr>
          <w:p w14:paraId="3B98A606" w14:textId="039BA628" w:rsidR="00F21D13" w:rsidRPr="006666FA" w:rsidRDefault="00F21D13" w:rsidP="00F21D13">
            <w:pPr>
              <w:spacing w:line="240" w:lineRule="atLeast"/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การเงิน</w:t>
            </w:r>
          </w:p>
        </w:tc>
        <w:tc>
          <w:tcPr>
            <w:tcW w:w="180" w:type="dxa"/>
          </w:tcPr>
          <w:p w14:paraId="6A2600FB" w14:textId="77777777" w:rsidR="00F21D13" w:rsidRPr="006666FA" w:rsidRDefault="00F21D13" w:rsidP="00F21D1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F007DFE" w14:textId="6B26B278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164" w:type="dxa"/>
            <w:vAlign w:val="bottom"/>
          </w:tcPr>
          <w:p w14:paraId="60EE46D3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301FE66B" w14:textId="2DCBDB9C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52D76193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BC721EA" w14:textId="6675B3CD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167" w:type="dxa"/>
            <w:vAlign w:val="bottom"/>
          </w:tcPr>
          <w:p w14:paraId="116CDBDD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83B5633" w14:textId="1D39F84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64" w:type="dxa"/>
            <w:vAlign w:val="bottom"/>
          </w:tcPr>
          <w:p w14:paraId="37669CBF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6982A65" w14:textId="09B9AA7F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9F4AD2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0623F1" w14:textId="30149BDE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</w:tr>
      <w:tr w:rsidR="00F21D13" w:rsidRPr="006666FA" w14:paraId="7562E238" w14:textId="77777777" w:rsidTr="00F21D13">
        <w:trPr>
          <w:trHeight w:val="641"/>
        </w:trPr>
        <w:tc>
          <w:tcPr>
            <w:tcW w:w="2520" w:type="dxa"/>
          </w:tcPr>
          <w:p w14:paraId="15657F67" w14:textId="63B14CFC" w:rsidR="00F21D13" w:rsidRPr="006666FA" w:rsidRDefault="00F21D13" w:rsidP="00F21D13">
            <w:pPr>
              <w:spacing w:line="240" w:lineRule="atLeast"/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80" w:type="dxa"/>
          </w:tcPr>
          <w:p w14:paraId="71D55C72" w14:textId="77777777" w:rsidR="00F21D13" w:rsidRPr="006666FA" w:rsidRDefault="00F21D13" w:rsidP="00F21D1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21486CF0" w14:textId="57A7B288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64" w:type="dxa"/>
            <w:vAlign w:val="bottom"/>
          </w:tcPr>
          <w:p w14:paraId="7287FFD6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66EADF9" w14:textId="5E3A33A1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3F1525C3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95690CB" w14:textId="58076521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67" w:type="dxa"/>
            <w:vAlign w:val="bottom"/>
          </w:tcPr>
          <w:p w14:paraId="78FD853F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0EDC95C" w14:textId="01ECF14D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64" w:type="dxa"/>
            <w:vAlign w:val="bottom"/>
          </w:tcPr>
          <w:p w14:paraId="2D52917C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A40B53" w14:textId="2EBE736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75361B7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4D89F45" w14:textId="4E09F744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</w:tr>
      <w:tr w:rsidR="00F21D13" w:rsidRPr="006666FA" w14:paraId="4E4FD68F" w14:textId="77777777" w:rsidTr="00CE3D4C">
        <w:tc>
          <w:tcPr>
            <w:tcW w:w="2520" w:type="dxa"/>
          </w:tcPr>
          <w:p w14:paraId="6D8D7B79" w14:textId="77777777" w:rsidR="00F21D13" w:rsidRPr="006666FA" w:rsidRDefault="00F21D13" w:rsidP="00F21D13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80" w:type="dxa"/>
          </w:tcPr>
          <w:p w14:paraId="67C6B7FB" w14:textId="77777777" w:rsidR="00F21D13" w:rsidRPr="006666FA" w:rsidRDefault="00F21D13" w:rsidP="00F21D1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4D8D0F18" w14:textId="2619DC2C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64" w:type="dxa"/>
            <w:vAlign w:val="bottom"/>
          </w:tcPr>
          <w:p w14:paraId="3788EFAD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1B5F7F2A" w14:textId="29443498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399E3464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054CBAC5" w14:textId="5CA61AF8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67" w:type="dxa"/>
            <w:vAlign w:val="bottom"/>
          </w:tcPr>
          <w:p w14:paraId="6BA5D442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3CCC6C3" w14:textId="0A7AC014" w:rsidR="00F21D13" w:rsidRPr="00886AD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64" w:type="dxa"/>
            <w:vAlign w:val="bottom"/>
          </w:tcPr>
          <w:p w14:paraId="71F1F822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AC933A0" w14:textId="05872344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CE63F5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DD77F5" w14:textId="5E2D5769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</w:tr>
      <w:tr w:rsidR="00F21D13" w:rsidRPr="006666FA" w14:paraId="33CDEA5F" w14:textId="77777777" w:rsidTr="00CE3D4C">
        <w:tc>
          <w:tcPr>
            <w:tcW w:w="2520" w:type="dxa"/>
          </w:tcPr>
          <w:p w14:paraId="7F97E4BA" w14:textId="04D994E5" w:rsidR="00F21D13" w:rsidRPr="006666FA" w:rsidRDefault="00F21D13" w:rsidP="00F21D13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012EA3E4" w14:textId="77777777" w:rsidR="00F21D13" w:rsidRPr="006666FA" w:rsidRDefault="00F21D13" w:rsidP="00F21D1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75522017" w14:textId="059466A1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164" w:type="dxa"/>
            <w:vAlign w:val="bottom"/>
          </w:tcPr>
          <w:p w14:paraId="6AA61062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7FCF78E8" w14:textId="578AC4F3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555E5F68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07EEDD4" w14:textId="77DC47BD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167" w:type="dxa"/>
            <w:vAlign w:val="bottom"/>
          </w:tcPr>
          <w:p w14:paraId="407697B6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0A6F5B7" w14:textId="4F14EBF8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64" w:type="dxa"/>
            <w:vAlign w:val="bottom"/>
          </w:tcPr>
          <w:p w14:paraId="402D23BB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C083E5" w14:textId="0E6A436C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909C31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8C4DFE2" w14:textId="45746B1C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</w:p>
        </w:tc>
      </w:tr>
      <w:tr w:rsidR="00F21D13" w:rsidRPr="006666FA" w14:paraId="05ACD4BF" w14:textId="77777777" w:rsidTr="00CE3D4C">
        <w:tc>
          <w:tcPr>
            <w:tcW w:w="2520" w:type="dxa"/>
          </w:tcPr>
          <w:p w14:paraId="7DA50F5B" w14:textId="77777777" w:rsidR="00F21D13" w:rsidRPr="006666FA" w:rsidRDefault="00F21D13" w:rsidP="00F21D13">
            <w:pPr>
              <w:spacing w:line="240" w:lineRule="atLeast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6666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04B15E3" w14:textId="77777777" w:rsidR="00F21D13" w:rsidRPr="006666FA" w:rsidRDefault="00F21D13" w:rsidP="00F21D13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1B937AD0" w14:textId="7E22D80A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164" w:type="dxa"/>
            <w:vAlign w:val="bottom"/>
          </w:tcPr>
          <w:p w14:paraId="03DB2CC5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0A5145AE" w14:textId="001B62F6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40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6AEADBF5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F05253D" w14:textId="355B6078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167" w:type="dxa"/>
            <w:vAlign w:val="bottom"/>
          </w:tcPr>
          <w:p w14:paraId="137269E8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755AD78" w14:textId="01906BE4" w:rsidR="00F21D13" w:rsidRPr="00125D5B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164" w:type="dxa"/>
            <w:vAlign w:val="bottom"/>
          </w:tcPr>
          <w:p w14:paraId="1CEC9350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ADC18D0" w14:textId="74468C1A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8B0B89C" w14:textId="77777777" w:rsidR="00F21D13" w:rsidRPr="006666FA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EA6F25E" w14:textId="1E790AE2" w:rsidR="00F21D13" w:rsidRPr="00125D5B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</w:tr>
      <w:tr w:rsidR="00F21D13" w:rsidRPr="006666FA" w14:paraId="0E4C8246" w14:textId="77777777" w:rsidTr="00CE3D4C">
        <w:tc>
          <w:tcPr>
            <w:tcW w:w="2520" w:type="dxa"/>
          </w:tcPr>
          <w:p w14:paraId="526A59A2" w14:textId="77777777" w:rsidR="00F21D13" w:rsidRPr="006666FA" w:rsidRDefault="00F21D13" w:rsidP="00F21D13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รวมหนี้สินที่มีภาระดอกเบี้ย</w:t>
            </w:r>
          </w:p>
        </w:tc>
        <w:tc>
          <w:tcPr>
            <w:tcW w:w="180" w:type="dxa"/>
          </w:tcPr>
          <w:p w14:paraId="54FD892C" w14:textId="77777777" w:rsidR="00F21D13" w:rsidRPr="006666FA" w:rsidRDefault="00F21D13" w:rsidP="00F21D13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4375A" w14:textId="25086A7A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164" w:type="dxa"/>
            <w:vAlign w:val="bottom"/>
          </w:tcPr>
          <w:p w14:paraId="744C2D6B" w14:textId="77777777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744C7" w14:textId="65B320CC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5F965724" w14:textId="77777777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9D98B" w14:textId="71B7D83E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167" w:type="dxa"/>
            <w:vAlign w:val="bottom"/>
          </w:tcPr>
          <w:p w14:paraId="1A3B7EB1" w14:textId="77777777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13EE" w14:textId="29A39169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353,421</w:t>
            </w:r>
          </w:p>
        </w:tc>
        <w:tc>
          <w:tcPr>
            <w:tcW w:w="164" w:type="dxa"/>
            <w:vAlign w:val="bottom"/>
          </w:tcPr>
          <w:p w14:paraId="54A1842D" w14:textId="77777777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8FC8" w14:textId="5AA3A702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790D8E8" w14:textId="77777777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DE950" w14:textId="606683D2" w:rsidR="00F21D13" w:rsidRPr="002939C5" w:rsidRDefault="00F21D13" w:rsidP="00F2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</w:t>
            </w: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421</w:t>
            </w:r>
          </w:p>
        </w:tc>
      </w:tr>
    </w:tbl>
    <w:p w14:paraId="6ED813E2" w14:textId="77777777" w:rsidR="00F562CE" w:rsidRPr="006666FA" w:rsidRDefault="00F562CE" w:rsidP="00B7766D">
      <w:pPr>
        <w:pStyle w:val="BodyText"/>
        <w:spacing w:after="0" w:line="240" w:lineRule="auto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18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520"/>
        <w:gridCol w:w="191"/>
        <w:gridCol w:w="1034"/>
        <w:gridCol w:w="164"/>
        <w:gridCol w:w="999"/>
        <w:gridCol w:w="164"/>
        <w:gridCol w:w="997"/>
        <w:gridCol w:w="167"/>
        <w:gridCol w:w="992"/>
        <w:gridCol w:w="164"/>
        <w:gridCol w:w="992"/>
        <w:gridCol w:w="178"/>
        <w:gridCol w:w="900"/>
      </w:tblGrid>
      <w:tr w:rsidR="00B7766D" w:rsidRPr="006666FA" w14:paraId="2D1E84E9" w14:textId="77777777" w:rsidTr="002C047A">
        <w:trPr>
          <w:tblHeader/>
        </w:trPr>
        <w:tc>
          <w:tcPr>
            <w:tcW w:w="2520" w:type="dxa"/>
          </w:tcPr>
          <w:p w14:paraId="191588F4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A33C058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51" w:type="dxa"/>
            <w:gridSpan w:val="11"/>
          </w:tcPr>
          <w:p w14:paraId="5E66E9A7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6666FA" w14:paraId="7C2BB0B4" w14:textId="77777777" w:rsidTr="002C047A">
        <w:trPr>
          <w:tblHeader/>
        </w:trPr>
        <w:tc>
          <w:tcPr>
            <w:tcW w:w="2520" w:type="dxa"/>
          </w:tcPr>
          <w:p w14:paraId="06DD9EF0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7F270AD1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58" w:type="dxa"/>
            <w:gridSpan w:val="5"/>
          </w:tcPr>
          <w:p w14:paraId="17D6E585" w14:textId="2B5D5ECD" w:rsidR="00B7766D" w:rsidRPr="006666FA" w:rsidRDefault="00C64585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7" w:type="dxa"/>
          </w:tcPr>
          <w:p w14:paraId="2A2FE0E1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226" w:type="dxa"/>
            <w:gridSpan w:val="5"/>
          </w:tcPr>
          <w:p w14:paraId="09D2EF1C" w14:textId="0EA3E2DC" w:rsidR="00B7766D" w:rsidRPr="006666FA" w:rsidRDefault="00C64585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7766D" w:rsidRPr="006666FA" w14:paraId="77B8E309" w14:textId="77777777" w:rsidTr="002C047A">
        <w:trPr>
          <w:tblHeader/>
        </w:trPr>
        <w:tc>
          <w:tcPr>
            <w:tcW w:w="2520" w:type="dxa"/>
          </w:tcPr>
          <w:p w14:paraId="3326D7B0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42D3CCC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0682515A" w14:textId="77777777" w:rsidR="00B7766D" w:rsidRPr="006666FA" w:rsidRDefault="00B7766D" w:rsidP="002C047A">
            <w:pPr>
              <w:spacing w:line="240" w:lineRule="atLeas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5077AB42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19F1DA58" w14:textId="77777777" w:rsidR="00B7766D" w:rsidRPr="006666FA" w:rsidRDefault="00B7766D" w:rsidP="002C047A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6E5233DD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29C9394" w14:textId="77777777" w:rsidR="00B7766D" w:rsidRPr="006666FA" w:rsidRDefault="00B7766D" w:rsidP="002C047A">
            <w:pPr>
              <w:spacing w:line="240" w:lineRule="atLeas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67" w:type="dxa"/>
            <w:vAlign w:val="center"/>
          </w:tcPr>
          <w:p w14:paraId="2BD67CFE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85E926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524E3E94" w14:textId="77777777" w:rsidR="00B7766D" w:rsidRPr="006666FA" w:rsidRDefault="00B7766D" w:rsidP="002C047A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EC3A390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52667F16" w14:textId="77777777" w:rsidR="00B7766D" w:rsidRPr="006666FA" w:rsidRDefault="00B7766D" w:rsidP="002C047A">
            <w:pPr>
              <w:spacing w:line="240" w:lineRule="atLeast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265C8A" w14:textId="77777777" w:rsidR="00B7766D" w:rsidRPr="006666FA" w:rsidRDefault="00B7766D" w:rsidP="002C047A">
            <w:pPr>
              <w:spacing w:line="240" w:lineRule="atLeas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6666FA" w14:paraId="421E8ABD" w14:textId="77777777" w:rsidTr="002C047A">
        <w:trPr>
          <w:tblHeader/>
        </w:trPr>
        <w:tc>
          <w:tcPr>
            <w:tcW w:w="2520" w:type="dxa"/>
          </w:tcPr>
          <w:p w14:paraId="0AEAC65C" w14:textId="77777777" w:rsidR="00B7766D" w:rsidRPr="006666FA" w:rsidRDefault="00B7766D" w:rsidP="002C047A">
            <w:pPr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6BC87516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751" w:type="dxa"/>
            <w:gridSpan w:val="11"/>
            <w:vAlign w:val="bottom"/>
          </w:tcPr>
          <w:p w14:paraId="0440B9A4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380E64" w:rsidRPr="00A23A81" w14:paraId="0569CB12" w14:textId="77777777" w:rsidTr="002C047A">
        <w:tc>
          <w:tcPr>
            <w:tcW w:w="2520" w:type="dxa"/>
          </w:tcPr>
          <w:p w14:paraId="28BD5D69" w14:textId="77777777" w:rsidR="00380E64" w:rsidRPr="006666FA" w:rsidRDefault="00380E64" w:rsidP="00380E64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</w:t>
            </w:r>
            <w:r w:rsidRPr="001928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กิจการและบุคคลที่เกี่ยวข้องกัน</w:t>
            </w:r>
          </w:p>
        </w:tc>
        <w:tc>
          <w:tcPr>
            <w:tcW w:w="191" w:type="dxa"/>
          </w:tcPr>
          <w:p w14:paraId="03B55C71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5FA7FF9D" w14:textId="4A96F34B" w:rsidR="00380E64" w:rsidRPr="006666FA" w:rsidRDefault="004D7944" w:rsidP="003B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4B061C73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447E4FA1" w14:textId="54668DBC" w:rsidR="00380E64" w:rsidRPr="006666FA" w:rsidRDefault="004D7944" w:rsidP="00F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3CC1A3E3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BB9117B" w14:textId="6B158060" w:rsidR="00380E64" w:rsidRPr="006666FA" w:rsidRDefault="004D7944" w:rsidP="00F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7" w:type="dxa"/>
            <w:vAlign w:val="bottom"/>
          </w:tcPr>
          <w:p w14:paraId="35E0899B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20BC4C5" w14:textId="612A5485" w:rsidR="00380E64" w:rsidRPr="006666FA" w:rsidRDefault="00380E64" w:rsidP="00F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18887BA8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6FC9774" w14:textId="2CA57977" w:rsidR="00380E64" w:rsidRPr="006666FA" w:rsidRDefault="00C64585" w:rsidP="003B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="00380E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78" w:type="dxa"/>
            <w:vAlign w:val="bottom"/>
          </w:tcPr>
          <w:p w14:paraId="634B0931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0AC84A7" w14:textId="02C09498" w:rsidR="00380E64" w:rsidRPr="00A23A81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="00380E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</w:tr>
      <w:tr w:rsidR="00380E64" w:rsidRPr="006666FA" w14:paraId="7A14B2AC" w14:textId="77777777" w:rsidTr="002C047A">
        <w:tc>
          <w:tcPr>
            <w:tcW w:w="2520" w:type="dxa"/>
          </w:tcPr>
          <w:p w14:paraId="46A02132" w14:textId="77777777" w:rsidR="00380E64" w:rsidRPr="006666FA" w:rsidRDefault="00380E64" w:rsidP="00380E64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91" w:type="dxa"/>
          </w:tcPr>
          <w:p w14:paraId="082642B9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vAlign w:val="bottom"/>
          </w:tcPr>
          <w:p w14:paraId="3EDA7897" w14:textId="5B42BB3F" w:rsidR="00380E64" w:rsidRPr="006666FA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4D79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64" w:type="dxa"/>
            <w:vAlign w:val="bottom"/>
          </w:tcPr>
          <w:p w14:paraId="5E511A56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686C3B24" w14:textId="3AE3E8CB" w:rsidR="00380E64" w:rsidRPr="006666FA" w:rsidRDefault="004D7944" w:rsidP="00F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1B25D57B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157B9DC3" w14:textId="30FF2E43" w:rsidR="00380E64" w:rsidRPr="006666FA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4D79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67" w:type="dxa"/>
            <w:vAlign w:val="bottom"/>
          </w:tcPr>
          <w:p w14:paraId="425FFFA8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7DFA43F" w14:textId="570E382F" w:rsidR="00380E64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380E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64" w:type="dxa"/>
            <w:vAlign w:val="bottom"/>
          </w:tcPr>
          <w:p w14:paraId="59AD0B62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E9A8A3D" w14:textId="6A382063" w:rsidR="00380E64" w:rsidRDefault="00380E64" w:rsidP="00F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9B6259E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CE07FA" w14:textId="0875BB28" w:rsidR="00380E64" w:rsidRPr="00C07B1A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380E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</w:tr>
      <w:tr w:rsidR="00380E64" w:rsidRPr="006666FA" w14:paraId="5CA9A878" w14:textId="77777777" w:rsidTr="002C047A">
        <w:tc>
          <w:tcPr>
            <w:tcW w:w="2520" w:type="dxa"/>
          </w:tcPr>
          <w:p w14:paraId="07175AD0" w14:textId="77777777" w:rsidR="00380E64" w:rsidRPr="006666FA" w:rsidRDefault="00380E64" w:rsidP="00380E64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4612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1146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91" w:type="dxa"/>
          </w:tcPr>
          <w:p w14:paraId="26038773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0700EDB" w14:textId="4A6C8ACA" w:rsidR="00380E64" w:rsidRPr="006666FA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  <w:r w:rsidR="004D79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164" w:type="dxa"/>
            <w:vAlign w:val="bottom"/>
          </w:tcPr>
          <w:p w14:paraId="15F6DDB9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AA4C6EB" w14:textId="205D6B23" w:rsidR="00380E64" w:rsidRPr="006666FA" w:rsidRDefault="004D7944" w:rsidP="00F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5E6FEE80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71D8922" w14:textId="6623A882" w:rsidR="00380E64" w:rsidRPr="006666FA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  <w:r w:rsidR="004D79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167" w:type="dxa"/>
            <w:vAlign w:val="bottom"/>
          </w:tcPr>
          <w:p w14:paraId="13228EA8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C78A70" w14:textId="60325E94" w:rsidR="00380E64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380E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64" w:type="dxa"/>
            <w:vAlign w:val="bottom"/>
          </w:tcPr>
          <w:p w14:paraId="1516C880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1699DD" w14:textId="27336C51" w:rsidR="00380E64" w:rsidRDefault="00380E64" w:rsidP="00F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197213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3A24FD" w14:textId="5D44CFF5" w:rsidR="00380E64" w:rsidRPr="00C07B1A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380E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</w:p>
        </w:tc>
      </w:tr>
      <w:tr w:rsidR="00380E64" w:rsidRPr="002939C5" w14:paraId="068D0073" w14:textId="77777777" w:rsidTr="002C047A">
        <w:tc>
          <w:tcPr>
            <w:tcW w:w="2520" w:type="dxa"/>
          </w:tcPr>
          <w:p w14:paraId="73B0E406" w14:textId="77777777" w:rsidR="00380E64" w:rsidRPr="006666FA" w:rsidRDefault="00380E64" w:rsidP="00380E64">
            <w:pPr>
              <w:spacing w:line="240" w:lineRule="atLeast"/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รวมหนี้สินที่มีภาระดอกเบี้ย</w:t>
            </w:r>
          </w:p>
        </w:tc>
        <w:tc>
          <w:tcPr>
            <w:tcW w:w="191" w:type="dxa"/>
          </w:tcPr>
          <w:p w14:paraId="6428B19D" w14:textId="77777777" w:rsidR="00380E64" w:rsidRPr="006666FA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2C28F" w14:textId="7AD31759" w:rsidR="00380E64" w:rsidRPr="002939C5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</w:t>
            </w:r>
            <w:r w:rsidR="004D7944"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164" w:type="dxa"/>
            <w:vAlign w:val="bottom"/>
          </w:tcPr>
          <w:p w14:paraId="1E5E985B" w14:textId="77777777" w:rsidR="00380E64" w:rsidRPr="002939C5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79B93" w14:textId="64EAD795" w:rsidR="00380E64" w:rsidRPr="002939C5" w:rsidRDefault="004D7944" w:rsidP="00FE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74E818F0" w14:textId="77777777" w:rsidR="00380E64" w:rsidRPr="002939C5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1946B" w14:textId="7C8087DE" w:rsidR="00380E64" w:rsidRPr="002939C5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199</w:t>
            </w:r>
            <w:r w:rsidR="004D7944"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</w:t>
            </w:r>
          </w:p>
        </w:tc>
        <w:tc>
          <w:tcPr>
            <w:tcW w:w="167" w:type="dxa"/>
            <w:vAlign w:val="bottom"/>
          </w:tcPr>
          <w:p w14:paraId="48778FA2" w14:textId="77777777" w:rsidR="00380E64" w:rsidRPr="002939C5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E0D9F" w14:textId="22A661FE" w:rsidR="00380E64" w:rsidRPr="002939C5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612</w:t>
            </w:r>
            <w:r w:rsidR="00380E64"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164" w:type="dxa"/>
            <w:vAlign w:val="bottom"/>
          </w:tcPr>
          <w:p w14:paraId="54ED6972" w14:textId="77777777" w:rsidR="00380E64" w:rsidRPr="002939C5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2EB4" w14:textId="36615340" w:rsidR="00380E64" w:rsidRPr="002939C5" w:rsidRDefault="00C64585" w:rsidP="003B7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  <w:r w:rsidR="00380E64"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78" w:type="dxa"/>
            <w:vAlign w:val="bottom"/>
          </w:tcPr>
          <w:p w14:paraId="365385A2" w14:textId="77777777" w:rsidR="00380E64" w:rsidRPr="002939C5" w:rsidRDefault="00380E64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7450" w14:textId="70F0AA38" w:rsidR="00380E64" w:rsidRPr="002939C5" w:rsidRDefault="00C64585" w:rsidP="00380E6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807</w:t>
            </w:r>
            <w:r w:rsidR="00380E64" w:rsidRPr="002939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</w:t>
            </w:r>
          </w:p>
        </w:tc>
      </w:tr>
    </w:tbl>
    <w:p w14:paraId="5ED89D8E" w14:textId="77777777" w:rsidR="00863A13" w:rsidRDefault="00BF392C" w:rsidP="00B7766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</w:p>
    <w:p w14:paraId="7F0F728A" w14:textId="77777777" w:rsidR="005700E0" w:rsidRDefault="005700E0" w:rsidP="00B7766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BA8AD45" w14:textId="77777777" w:rsidR="005700E0" w:rsidRPr="00F1247F" w:rsidRDefault="005700E0" w:rsidP="00B7766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F66C91E" w14:textId="2BE550F0" w:rsidR="00B7766D" w:rsidRDefault="00B7766D" w:rsidP="005700E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มีรายละเอียดของหลักประกันซึ่งเป็นสินทรัพย์ดังนี้</w:t>
      </w:r>
    </w:p>
    <w:p w14:paraId="4486B7F8" w14:textId="77777777" w:rsidR="000C1D5F" w:rsidRPr="005700E0" w:rsidRDefault="000C1D5F" w:rsidP="005700E0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40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29"/>
        <w:gridCol w:w="900"/>
        <w:gridCol w:w="1121"/>
        <w:gridCol w:w="164"/>
        <w:gridCol w:w="1186"/>
        <w:gridCol w:w="164"/>
        <w:gridCol w:w="1185"/>
        <w:gridCol w:w="171"/>
        <w:gridCol w:w="1181"/>
      </w:tblGrid>
      <w:tr w:rsidR="00B7766D" w:rsidRPr="006666FA" w14:paraId="57A41AA6" w14:textId="77777777" w:rsidTr="004E1CFF">
        <w:trPr>
          <w:tblHeader/>
        </w:trPr>
        <w:tc>
          <w:tcPr>
            <w:tcW w:w="1771" w:type="pct"/>
          </w:tcPr>
          <w:p w14:paraId="153E5799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79" w:type="pct"/>
            <w:tcBorders>
              <w:left w:val="nil"/>
            </w:tcBorders>
          </w:tcPr>
          <w:p w14:paraId="13B337F1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D75C43C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7" w:type="pct"/>
          </w:tcPr>
          <w:p w14:paraId="09F607A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3E90E4BE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66D" w:rsidRPr="006666FA" w14:paraId="1640AEC7" w14:textId="77777777" w:rsidTr="004E1CFF">
        <w:trPr>
          <w:trHeight w:val="308"/>
          <w:tblHeader/>
        </w:trPr>
        <w:tc>
          <w:tcPr>
            <w:tcW w:w="1771" w:type="pct"/>
          </w:tcPr>
          <w:p w14:paraId="4D9F3309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tcBorders>
              <w:left w:val="nil"/>
            </w:tcBorders>
          </w:tcPr>
          <w:p w14:paraId="6F75CD36" w14:textId="5BCBAAE7" w:rsidR="00B7766D" w:rsidRPr="006666FA" w:rsidRDefault="00B7766D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vAlign w:val="center"/>
          </w:tcPr>
          <w:p w14:paraId="154E94DE" w14:textId="190927A4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7" w:type="pct"/>
            <w:vAlign w:val="center"/>
          </w:tcPr>
          <w:p w14:paraId="02B1D30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vAlign w:val="center"/>
          </w:tcPr>
          <w:p w14:paraId="7AFA81B8" w14:textId="04B0C2A8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7" w:type="pct"/>
          </w:tcPr>
          <w:p w14:paraId="774F748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3E36DD46" w14:textId="75126ADE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1" w:type="pct"/>
            <w:vAlign w:val="center"/>
          </w:tcPr>
          <w:p w14:paraId="59D3AC1B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vAlign w:val="center"/>
          </w:tcPr>
          <w:p w14:paraId="287E744E" w14:textId="709A8839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1A5D5764" w14:textId="77777777" w:rsidTr="004E1CFF">
        <w:trPr>
          <w:trHeight w:val="344"/>
          <w:tblHeader/>
        </w:trPr>
        <w:tc>
          <w:tcPr>
            <w:tcW w:w="1771" w:type="pct"/>
          </w:tcPr>
          <w:p w14:paraId="4A7DC4FC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tcBorders>
              <w:left w:val="nil"/>
            </w:tcBorders>
          </w:tcPr>
          <w:p w14:paraId="55FAD655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1" w:type="pct"/>
            <w:gridSpan w:val="7"/>
          </w:tcPr>
          <w:p w14:paraId="12FD4C1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0BF0" w:rsidRPr="006666FA" w14:paraId="367DF276" w14:textId="77777777" w:rsidTr="004E1CFF">
        <w:tc>
          <w:tcPr>
            <w:tcW w:w="1771" w:type="pct"/>
          </w:tcPr>
          <w:p w14:paraId="09EE57EC" w14:textId="77777777" w:rsidR="00AE0BF0" w:rsidRPr="006666FA" w:rsidRDefault="00AE0BF0" w:rsidP="00AE0BF0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เงินฝากธนาคารที่ติดภาระค้ำประกัน</w:t>
            </w:r>
          </w:p>
        </w:tc>
        <w:tc>
          <w:tcPr>
            <w:tcW w:w="479" w:type="pct"/>
            <w:tcBorders>
              <w:left w:val="nil"/>
            </w:tcBorders>
          </w:tcPr>
          <w:p w14:paraId="17AF9BE1" w14:textId="77777777" w:rsidR="00AE0BF0" w:rsidRPr="006666FA" w:rsidRDefault="00AE0BF0" w:rsidP="00AE0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46FBC17B" w14:textId="6D00B6DE" w:rsidR="00AE0BF0" w:rsidRPr="008963FC" w:rsidRDefault="00C64585" w:rsidP="00AE0B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7E0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87" w:type="pct"/>
          </w:tcPr>
          <w:p w14:paraId="433A751C" w14:textId="77777777" w:rsidR="00AE0BF0" w:rsidRPr="008963FC" w:rsidRDefault="00AE0BF0" w:rsidP="00AE0BF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AB7C74" w14:textId="3526BC4B" w:rsidR="00AE0BF0" w:rsidRPr="00921CAE" w:rsidRDefault="00C64585" w:rsidP="00AE0B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AE0BF0" w:rsidRPr="00921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1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87" w:type="pct"/>
          </w:tcPr>
          <w:p w14:paraId="31D23A58" w14:textId="77777777" w:rsidR="00AE0BF0" w:rsidRPr="006666FA" w:rsidRDefault="00AE0BF0" w:rsidP="00AE0BF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69151164" w14:textId="542187EF" w:rsidR="00AE0BF0" w:rsidRPr="00FB4D9D" w:rsidRDefault="00FB4D9D" w:rsidP="004E1C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84917D8" w14:textId="77777777" w:rsidR="00AE0BF0" w:rsidRPr="006666FA" w:rsidRDefault="00AE0BF0" w:rsidP="00AE0BF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5724B699" w14:textId="09347C18" w:rsidR="00AE0BF0" w:rsidRPr="006666FA" w:rsidRDefault="00AE0BF0" w:rsidP="004E1C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1810" w:rsidRPr="006666FA" w14:paraId="4B298624" w14:textId="77777777" w:rsidTr="004E1CFF">
        <w:tc>
          <w:tcPr>
            <w:tcW w:w="1771" w:type="pct"/>
          </w:tcPr>
          <w:p w14:paraId="1DC5C15D" w14:textId="25CABA22" w:rsidR="00661810" w:rsidRPr="001504D4" w:rsidRDefault="00707599" w:rsidP="00AE0BF0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04D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479" w:type="pct"/>
            <w:tcBorders>
              <w:left w:val="nil"/>
            </w:tcBorders>
          </w:tcPr>
          <w:p w14:paraId="4697DC95" w14:textId="77777777" w:rsidR="00661810" w:rsidRPr="001504D4" w:rsidRDefault="00661810" w:rsidP="00AE0B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4AF62B20" w14:textId="4B0F896C" w:rsidR="00661810" w:rsidRPr="001504D4" w:rsidRDefault="00C64585" w:rsidP="004071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="00414539" w:rsidRPr="001504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87" w:type="pct"/>
          </w:tcPr>
          <w:p w14:paraId="60E15326" w14:textId="7D5051FF" w:rsidR="00661810" w:rsidRPr="001504D4" w:rsidRDefault="00661810" w:rsidP="00AE0BF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3FC18E" w14:textId="40E51992" w:rsidR="00661810" w:rsidRPr="00921CAE" w:rsidRDefault="00C64585" w:rsidP="00AE0BF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927F48" w:rsidRPr="00921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21C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87" w:type="pct"/>
          </w:tcPr>
          <w:p w14:paraId="0BF13BE2" w14:textId="77777777" w:rsidR="00661810" w:rsidRPr="001504D4" w:rsidRDefault="00661810" w:rsidP="00AE0BF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4092F1AB" w14:textId="2CB1D31A" w:rsidR="00661810" w:rsidRPr="001504D4" w:rsidRDefault="00D219F7" w:rsidP="004E1C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4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604DF92C" w14:textId="77777777" w:rsidR="00661810" w:rsidRPr="001504D4" w:rsidRDefault="00661810" w:rsidP="00AE0BF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2A5CF4D6" w14:textId="048BDC03" w:rsidR="00661810" w:rsidRDefault="00D219F7" w:rsidP="004E1C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504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CFF" w:rsidRPr="006666FA" w14:paraId="056B37E3" w14:textId="77777777" w:rsidTr="004E1CFF">
        <w:tc>
          <w:tcPr>
            <w:tcW w:w="1771" w:type="pct"/>
          </w:tcPr>
          <w:p w14:paraId="5DFA5602" w14:textId="534F5C6E" w:rsidR="004E1CFF" w:rsidRPr="001504D4" w:rsidRDefault="004E1CFF" w:rsidP="004E1CFF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3BF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479" w:type="pct"/>
            <w:tcBorders>
              <w:left w:val="nil"/>
            </w:tcBorders>
          </w:tcPr>
          <w:p w14:paraId="67C27293" w14:textId="77777777" w:rsidR="004E1CFF" w:rsidRPr="001504D4" w:rsidRDefault="004E1CFF" w:rsidP="004E1C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29B2682A" w14:textId="236BDDA1" w:rsidR="004E1CFF" w:rsidRPr="00C64585" w:rsidRDefault="0011688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29,352</w:t>
            </w:r>
          </w:p>
        </w:tc>
        <w:tc>
          <w:tcPr>
            <w:tcW w:w="87" w:type="pct"/>
          </w:tcPr>
          <w:p w14:paraId="3C52E947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CC1059" w14:textId="75DA4E0D" w:rsidR="004E1CFF" w:rsidRPr="00921CAE" w:rsidRDefault="004E1CF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24,665</w:t>
            </w:r>
          </w:p>
        </w:tc>
        <w:tc>
          <w:tcPr>
            <w:tcW w:w="87" w:type="pct"/>
          </w:tcPr>
          <w:p w14:paraId="569C1214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3C6E6ABF" w14:textId="52F14E9E" w:rsidR="004E1CFF" w:rsidRPr="001504D4" w:rsidRDefault="004E1CFF" w:rsidP="004E1C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91" w:type="pct"/>
          </w:tcPr>
          <w:p w14:paraId="73020749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2FDE7CEC" w14:textId="0E61F405" w:rsidR="004E1CFF" w:rsidRPr="001504D4" w:rsidRDefault="004E1CF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</w:tr>
      <w:tr w:rsidR="004E1CFF" w:rsidRPr="006666FA" w14:paraId="6EB37686" w14:textId="77777777" w:rsidTr="004E1CFF">
        <w:tc>
          <w:tcPr>
            <w:tcW w:w="1771" w:type="pct"/>
          </w:tcPr>
          <w:p w14:paraId="48D3C500" w14:textId="1DA46850" w:rsidR="004E1CFF" w:rsidRPr="00243BF7" w:rsidRDefault="004E1CFF" w:rsidP="004E1CFF">
            <w:pPr>
              <w:spacing w:line="240" w:lineRule="auto"/>
              <w:ind w:right="-25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ดำเนินงาน</w:t>
            </w:r>
          </w:p>
        </w:tc>
        <w:tc>
          <w:tcPr>
            <w:tcW w:w="479" w:type="pct"/>
            <w:tcBorders>
              <w:left w:val="nil"/>
            </w:tcBorders>
          </w:tcPr>
          <w:p w14:paraId="7F397ADF" w14:textId="77777777" w:rsidR="004E1CFF" w:rsidRPr="001504D4" w:rsidRDefault="004E1CFF" w:rsidP="004E1C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5B2BB01A" w14:textId="474287C0" w:rsidR="004E1CFF" w:rsidRPr="00C64585" w:rsidRDefault="004E1CF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87" w:type="pct"/>
          </w:tcPr>
          <w:p w14:paraId="360FAF49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2C45532" w14:textId="5E5E9D8D" w:rsidR="004E1CFF" w:rsidRPr="00921CAE" w:rsidRDefault="004E1CF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1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921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  <w:tc>
          <w:tcPr>
            <w:tcW w:w="87" w:type="pct"/>
          </w:tcPr>
          <w:p w14:paraId="11051232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0A97B008" w14:textId="6ECF0B07" w:rsidR="004E1CFF" w:rsidRPr="004E1CFF" w:rsidRDefault="004E1CFF" w:rsidP="004E1C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7848C84B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1B38D797" w14:textId="17E6FF76" w:rsidR="004E1CFF" w:rsidRPr="004E1CFF" w:rsidRDefault="004E1CFF" w:rsidP="004E1C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47C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CFF" w:rsidRPr="006666FA" w14:paraId="6A8E0B93" w14:textId="77777777" w:rsidTr="004E1CFF">
        <w:tc>
          <w:tcPr>
            <w:tcW w:w="1771" w:type="pct"/>
          </w:tcPr>
          <w:p w14:paraId="625CAD14" w14:textId="40D24E8A" w:rsidR="004E1CFF" w:rsidRPr="00243BF7" w:rsidRDefault="004E1CFF" w:rsidP="004E1CFF">
            <w:pPr>
              <w:spacing w:line="240" w:lineRule="auto"/>
              <w:ind w:right="-25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43BF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79" w:type="pct"/>
            <w:tcBorders>
              <w:left w:val="nil"/>
            </w:tcBorders>
          </w:tcPr>
          <w:p w14:paraId="1868D5A0" w14:textId="77777777" w:rsidR="004E1CFF" w:rsidRPr="001504D4" w:rsidRDefault="004E1CFF" w:rsidP="004E1C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8D80A2F" w14:textId="159A7D12" w:rsidR="004E1CFF" w:rsidRPr="00C64585" w:rsidRDefault="0011688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603,971</w:t>
            </w:r>
          </w:p>
        </w:tc>
        <w:tc>
          <w:tcPr>
            <w:tcW w:w="87" w:type="pct"/>
          </w:tcPr>
          <w:p w14:paraId="630B633F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6EB4E3D" w14:textId="4CDA1736" w:rsidR="004E1CFF" w:rsidRPr="00921CAE" w:rsidRDefault="004E1CF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21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  <w:r w:rsidRPr="00921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87" w:type="pct"/>
          </w:tcPr>
          <w:p w14:paraId="4C2558A5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</w:tcPr>
          <w:p w14:paraId="4FC68DA7" w14:textId="65B95D8A" w:rsidR="004E1CFF" w:rsidRPr="00C64585" w:rsidRDefault="004E1CFF" w:rsidP="004E1C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F352619" w14:textId="77777777" w:rsidR="004E1CFF" w:rsidRPr="001504D4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05034C2D" w14:textId="134658B1" w:rsidR="004E1CFF" w:rsidRPr="004E1CFF" w:rsidRDefault="004E1CFF" w:rsidP="004E1C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CFF" w:rsidRPr="006666FA" w14:paraId="6896E6EC" w14:textId="77777777" w:rsidTr="004E1CFF">
        <w:tc>
          <w:tcPr>
            <w:tcW w:w="1771" w:type="pct"/>
            <w:shd w:val="clear" w:color="auto" w:fill="auto"/>
          </w:tcPr>
          <w:p w14:paraId="0B22669F" w14:textId="26B00DF3" w:rsidR="004E1CFF" w:rsidRPr="00243BF7" w:rsidRDefault="004E1CFF" w:rsidP="004E1C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43BF7">
              <w:rPr>
                <w:rFonts w:asciiTheme="majorBidi" w:hAnsiTheme="majorBidi" w:cs="Angsana New" w:hint="cs"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auto"/>
          </w:tcPr>
          <w:p w14:paraId="41C7965D" w14:textId="77777777" w:rsidR="004E1CFF" w:rsidRPr="006666FA" w:rsidRDefault="004E1CFF" w:rsidP="004E1C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20E034E5" w14:textId="2BECE550" w:rsidR="004E1CFF" w:rsidRDefault="004E1CFF" w:rsidP="004E1CF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87" w:type="pct"/>
            <w:shd w:val="clear" w:color="auto" w:fill="auto"/>
          </w:tcPr>
          <w:p w14:paraId="5459F721" w14:textId="77777777" w:rsidR="004E1CFF" w:rsidRPr="008963FC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A6A80D6" w14:textId="550EDD20" w:rsidR="004E1CFF" w:rsidRPr="00921CAE" w:rsidRDefault="004E1CF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921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  <w:r w:rsidRPr="00921C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21C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87" w:type="pct"/>
            <w:shd w:val="clear" w:color="auto" w:fill="auto"/>
          </w:tcPr>
          <w:p w14:paraId="02DD4F0A" w14:textId="77777777" w:rsidR="004E1CFF" w:rsidRPr="006666FA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F2DD612" w14:textId="36D3DAA2" w:rsidR="004E1CFF" w:rsidRPr="003E3862" w:rsidRDefault="004E1CFF" w:rsidP="004E1C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</w:p>
        </w:tc>
        <w:tc>
          <w:tcPr>
            <w:tcW w:w="91" w:type="pct"/>
            <w:shd w:val="clear" w:color="auto" w:fill="auto"/>
          </w:tcPr>
          <w:p w14:paraId="1C7A6D86" w14:textId="77777777" w:rsidR="004E1CFF" w:rsidRPr="006666FA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FC87756" w14:textId="1E69C992" w:rsidR="004E1CFF" w:rsidRDefault="004E1CF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147C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</w:tr>
      <w:tr w:rsidR="004E1CFF" w:rsidRPr="006666FA" w14:paraId="5207D3A0" w14:textId="77777777" w:rsidTr="004E1CFF">
        <w:tc>
          <w:tcPr>
            <w:tcW w:w="1771" w:type="pct"/>
            <w:shd w:val="clear" w:color="auto" w:fill="FFFFFF"/>
          </w:tcPr>
          <w:p w14:paraId="294CABE2" w14:textId="77777777" w:rsidR="004E1CFF" w:rsidRPr="006666FA" w:rsidRDefault="004E1CFF" w:rsidP="004E1C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9" w:type="pct"/>
            <w:tcBorders>
              <w:left w:val="nil"/>
            </w:tcBorders>
            <w:shd w:val="clear" w:color="auto" w:fill="FFFFFF"/>
          </w:tcPr>
          <w:p w14:paraId="7D6AD42A" w14:textId="77777777" w:rsidR="004E1CFF" w:rsidRPr="006666FA" w:rsidRDefault="004E1CFF" w:rsidP="004E1CF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65A5203" w14:textId="3D5143E0" w:rsidR="004E1CFF" w:rsidRPr="002939C5" w:rsidRDefault="004E1CFF" w:rsidP="004E1CF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  <w:tc>
          <w:tcPr>
            <w:tcW w:w="87" w:type="pct"/>
          </w:tcPr>
          <w:p w14:paraId="5208EF37" w14:textId="77777777" w:rsidR="004E1CFF" w:rsidRPr="002939C5" w:rsidRDefault="004E1CFF" w:rsidP="004E1CF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CDFEAD" w14:textId="4E8AC98C" w:rsidR="004E1CFF" w:rsidRPr="002939C5" w:rsidRDefault="004E1CFF" w:rsidP="004E1CFF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C6458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899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708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87" w:type="pct"/>
          </w:tcPr>
          <w:p w14:paraId="68B009B0" w14:textId="77777777" w:rsidR="004E1CFF" w:rsidRPr="002939C5" w:rsidRDefault="004E1CFF" w:rsidP="004E1CF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7092C8" w14:textId="59D9CA36" w:rsidR="004E1CFF" w:rsidRPr="002939C5" w:rsidRDefault="004E1CFF" w:rsidP="004E1CFF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  <w:tc>
          <w:tcPr>
            <w:tcW w:w="91" w:type="pct"/>
          </w:tcPr>
          <w:p w14:paraId="2DBBE770" w14:textId="77777777" w:rsidR="004E1CFF" w:rsidRPr="002939C5" w:rsidRDefault="004E1CFF" w:rsidP="004E1CF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CAA72EE" w14:textId="16BE07E5" w:rsidR="004E1CFF" w:rsidRPr="002939C5" w:rsidRDefault="004E1CFF" w:rsidP="004E1C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Pr="00293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</w:tbl>
    <w:p w14:paraId="0C471EF1" w14:textId="77777777" w:rsidR="00C07B1A" w:rsidRPr="004E1CFF" w:rsidRDefault="00C07B1A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B853F42" w14:textId="1C51E190" w:rsidR="00B7766D" w:rsidRPr="006666FA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</w:p>
    <w:p w14:paraId="11D882EC" w14:textId="77777777" w:rsidR="00B7766D" w:rsidRPr="006666FA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0B0EAB3" w14:textId="09C9D240" w:rsidR="00B7766D" w:rsidRDefault="00B7766D" w:rsidP="00A629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603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บริษัทมีเงินกู้ยืมระยะสั้นจากสถาบันการเงินในประเทศหลายแห่งเป็นจำนวนเงินรวม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564C09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490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="00CF37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547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มีอัตราดอกเบี้ยตามที่ระบุไว้ในแต่ละตั๋วสัญญาใช้เงิน วงเงินเหล่านี้ถูกค้ำประกันโดยสิ่งปลูกสร้าง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สินทรัพย์ให้เช่าตามสัญญาเช่าดำเนินงานและสิทธิ</w:t>
      </w:r>
      <w:r w:rsidR="00243BF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ในการใช้สินทรัพย์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บางส่วนของบริษัท บริษัท</w:t>
      </w:r>
      <w:r w:rsidR="00F402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ใหญ่และบริษัทย่อยแห่งหนึ่ง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และกรรมการของบริษัท</w:t>
      </w:r>
    </w:p>
    <w:p w14:paraId="6CCA690B" w14:textId="77777777" w:rsidR="0086642F" w:rsidRPr="00A62989" w:rsidRDefault="0086642F" w:rsidP="00A6298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E2878EC" w14:textId="7777777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</w:t>
      </w:r>
    </w:p>
    <w:p w14:paraId="11B3A970" w14:textId="7777777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477F967" w14:textId="6F6C0813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กลุ่มบริษัทมีเจ้าหนี้สินเชื่อสำหรับสินค้าเพื่อการจัดแสดงจำนวน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C418DC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420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C848B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br/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954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โดยมีอัตราดอกเบี้ยอยู่ระหว่างร้อยละ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3D12BF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40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ถึงร้อยละ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0373BD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40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CF37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64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 ถึงร้อยละ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CF379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89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ต่อปี)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เจ้าหนี้สินเชื่อสำหรับสินค้าเพื่อการจัดแสดงดังกล่าว ถูกค้ำประกันโดยกรรมการของบริษัท</w:t>
      </w:r>
      <w:r w:rsidR="003F484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และบริษัทย่อย</w:t>
      </w:r>
    </w:p>
    <w:p w14:paraId="79A7C017" w14:textId="77777777" w:rsidR="00B7766D" w:rsidRPr="00CD73FC" w:rsidRDefault="00B7766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381287B" w14:textId="7B28385A" w:rsidR="00B7766D" w:rsidRPr="00CD73FC" w:rsidRDefault="00843BCD" w:rsidP="00B7766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br w:type="column"/>
      </w:r>
      <w:r w:rsidR="00B7766D"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เงินกู้ยืมระยะสั้นจากกิจการอื่น</w:t>
      </w:r>
    </w:p>
    <w:p w14:paraId="7CFACB20" w14:textId="77777777" w:rsidR="00B7766D" w:rsidRPr="00CD73FC" w:rsidRDefault="00B7766D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C4F7FAA" w14:textId="1E938538" w:rsidR="00B7766D" w:rsidRDefault="00B7766D" w:rsidP="00944569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365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บริษัทมีเงินกู้ยืมระยะสั้นจากกิจการอื่นหลายแห่งเป็นจำนวนเงินรวม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459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455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มีอัตราดอกเบี้ยตามที่ระบุไว้ในแต่ละตั๋วสัญญาใช้เงิน วงเงินเหล่านี้ถูกค้ำประกันโดย</w:t>
      </w:r>
      <w:r w:rsidR="001673AD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สิ่งปลูกสร้าง</w:t>
      </w:r>
      <w:r w:rsidR="003F4843"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และสิทธิ</w:t>
      </w:r>
      <w:r w:rsidR="00BB663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ในการใช้สินทรัพย์</w:t>
      </w:r>
      <w:r w:rsidR="003F4843"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บางส่วนของบริษัท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และกรรมการของบริษัท</w:t>
      </w:r>
    </w:p>
    <w:p w14:paraId="44D8F029" w14:textId="77777777" w:rsidR="00E57933" w:rsidRPr="006666FA" w:rsidRDefault="00E57933" w:rsidP="00B7766D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E8B874" w14:textId="7A1406DF" w:rsidR="00CD73FC" w:rsidRDefault="00E57933" w:rsidP="00E57933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E579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เงินกู้ยืมระยะยาวจากสถาบันการเงิน</w:t>
      </w:r>
    </w:p>
    <w:p w14:paraId="3733732D" w14:textId="77777777" w:rsidR="00E57933" w:rsidRPr="006666FA" w:rsidRDefault="00E57933" w:rsidP="00E57933">
      <w:pPr>
        <w:spacing w:line="240" w:lineRule="auto"/>
        <w:ind w:firstLine="540"/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</w:pPr>
    </w:p>
    <w:p w14:paraId="72FD2F5B" w14:textId="682B3A06" w:rsidR="00B7766D" w:rsidRPr="00CD73FC" w:rsidRDefault="00B7766D" w:rsidP="00644800">
      <w:pPr>
        <w:spacing w:line="240" w:lineRule="auto"/>
        <w:ind w:firstLine="540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>เงิน</w:t>
      </w:r>
      <w:r w:rsidRPr="00CD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 xml:space="preserve">กู้ยืมระยะยาวจากสถาบันการเงิน ณ วันที่ </w:t>
      </w:r>
      <w:r w:rsidR="00C64585" w:rsidRPr="00C64585">
        <w:rPr>
          <w:rFonts w:asciiTheme="majorBidi" w:eastAsia="Cordia New" w:hAnsiTheme="majorBidi" w:cstheme="majorBidi"/>
          <w:sz w:val="30"/>
          <w:szCs w:val="30"/>
          <w:lang w:val="en-US" w:bidi="th-TH"/>
        </w:rPr>
        <w:t>31</w:t>
      </w:r>
      <w:r w:rsidRPr="00CD73FC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>ธันวาคม มีรายละเอียดดังนี้</w:t>
      </w:r>
    </w:p>
    <w:p w14:paraId="760EB74F" w14:textId="77777777" w:rsidR="00B7766D" w:rsidRPr="00CD73FC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4497"/>
        <w:gridCol w:w="989"/>
        <w:gridCol w:w="193"/>
        <w:gridCol w:w="17"/>
        <w:gridCol w:w="977"/>
        <w:gridCol w:w="12"/>
        <w:gridCol w:w="181"/>
        <w:gridCol w:w="12"/>
        <w:gridCol w:w="977"/>
        <w:gridCol w:w="12"/>
        <w:gridCol w:w="197"/>
        <w:gridCol w:w="1116"/>
      </w:tblGrid>
      <w:tr w:rsidR="00B7766D" w:rsidRPr="00CD73FC" w14:paraId="5AE2B54B" w14:textId="77777777" w:rsidTr="002C047A">
        <w:trPr>
          <w:tblHeader/>
        </w:trPr>
        <w:tc>
          <w:tcPr>
            <w:tcW w:w="4497" w:type="dxa"/>
          </w:tcPr>
          <w:p w14:paraId="2D9B3847" w14:textId="77777777" w:rsidR="00B7766D" w:rsidRPr="00CD73FC" w:rsidRDefault="00B7766D" w:rsidP="002C047A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76" w:type="dxa"/>
            <w:gridSpan w:val="4"/>
            <w:shd w:val="clear" w:color="auto" w:fill="auto"/>
            <w:vAlign w:val="bottom"/>
          </w:tcPr>
          <w:p w14:paraId="36CAC8E5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C89CF83" w14:textId="77777777" w:rsidR="00B7766D" w:rsidRPr="00CD73FC" w:rsidRDefault="00B7766D" w:rsidP="002C047A">
            <w:pPr>
              <w:tabs>
                <w:tab w:val="decimal" w:pos="792"/>
              </w:tabs>
              <w:spacing w:line="240" w:lineRule="auto"/>
              <w:ind w:left="-108" w:right="-79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14" w:type="dxa"/>
            <w:gridSpan w:val="5"/>
            <w:shd w:val="clear" w:color="auto" w:fill="auto"/>
            <w:vAlign w:val="bottom"/>
          </w:tcPr>
          <w:p w14:paraId="6DEA91A7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CD73FC" w14:paraId="4C7B8931" w14:textId="77777777" w:rsidTr="002C047A">
        <w:trPr>
          <w:tblHeader/>
        </w:trPr>
        <w:tc>
          <w:tcPr>
            <w:tcW w:w="4497" w:type="dxa"/>
          </w:tcPr>
          <w:p w14:paraId="4651E160" w14:textId="77777777" w:rsidR="00B7766D" w:rsidRPr="00CD73FC" w:rsidRDefault="00B7766D" w:rsidP="002C047A">
            <w:pPr>
              <w:spacing w:line="240" w:lineRule="auto"/>
              <w:ind w:left="162" w:hanging="16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E4005A1" w14:textId="302977AE" w:rsidR="00B7766D" w:rsidRPr="00CD73FC" w:rsidRDefault="00C64585" w:rsidP="002C047A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924BE98" w14:textId="77777777" w:rsidR="00B7766D" w:rsidRPr="00CD73FC" w:rsidRDefault="00B7766D" w:rsidP="002C047A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1B07D2C" w14:textId="720477D8" w:rsidR="00B7766D" w:rsidRPr="00CD73FC" w:rsidRDefault="00C64585" w:rsidP="002C047A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ABEE46A" w14:textId="77777777" w:rsidR="00B7766D" w:rsidRPr="00CD73FC" w:rsidRDefault="00B7766D" w:rsidP="002C047A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84D91C6" w14:textId="221C2E5E" w:rsidR="00B7766D" w:rsidRPr="00CD73FC" w:rsidRDefault="00C64585" w:rsidP="002C047A">
            <w:pPr>
              <w:tabs>
                <w:tab w:val="left" w:pos="94"/>
              </w:tabs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09" w:type="dxa"/>
            <w:gridSpan w:val="2"/>
            <w:vAlign w:val="bottom"/>
          </w:tcPr>
          <w:p w14:paraId="72DE158B" w14:textId="77777777" w:rsidR="00B7766D" w:rsidRPr="00CD73FC" w:rsidRDefault="00B7766D" w:rsidP="002C047A">
            <w:pPr>
              <w:spacing w:line="240" w:lineRule="auto"/>
              <w:ind w:left="-108"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CED73AD" w14:textId="5A525AAD" w:rsidR="00B7766D" w:rsidRPr="00CD73FC" w:rsidRDefault="00C64585" w:rsidP="002C047A">
            <w:pPr>
              <w:spacing w:line="240" w:lineRule="auto"/>
              <w:ind w:right="-11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CD73FC" w14:paraId="1D75B3E0" w14:textId="77777777" w:rsidTr="002C047A">
        <w:trPr>
          <w:tblHeader/>
        </w:trPr>
        <w:tc>
          <w:tcPr>
            <w:tcW w:w="4497" w:type="dxa"/>
          </w:tcPr>
          <w:p w14:paraId="3A4AF25F" w14:textId="77777777" w:rsidR="00B7766D" w:rsidRPr="00CD73FC" w:rsidRDefault="00B7766D" w:rsidP="002C047A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3" w:type="dxa"/>
            <w:gridSpan w:val="11"/>
            <w:shd w:val="clear" w:color="auto" w:fill="auto"/>
            <w:vAlign w:val="bottom"/>
          </w:tcPr>
          <w:p w14:paraId="6840EA9F" w14:textId="77777777" w:rsidR="00B7766D" w:rsidRPr="00CD73FC" w:rsidRDefault="00B7766D" w:rsidP="002C047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D73FC">
              <w:rPr>
                <w:rFonts w:asciiTheme="majorBidi" w:eastAsia="Cordia New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7766D" w:rsidRPr="00CD73FC" w14:paraId="3E530C9E" w14:textId="77777777" w:rsidTr="002C047A">
        <w:tc>
          <w:tcPr>
            <w:tcW w:w="4497" w:type="dxa"/>
          </w:tcPr>
          <w:p w14:paraId="4782513F" w14:textId="77777777" w:rsidR="00B7766D" w:rsidRPr="00CD73FC" w:rsidRDefault="00B7766D" w:rsidP="002C047A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D73B28E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A95D52B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11F9589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3B8641D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79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3E580FA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4691EBDC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7122645" w14:textId="77777777" w:rsidR="00B7766D" w:rsidRPr="00CD73FC" w:rsidRDefault="00B7766D" w:rsidP="002C047A">
            <w:pPr>
              <w:tabs>
                <w:tab w:val="decimal" w:pos="783"/>
              </w:tabs>
              <w:spacing w:line="240" w:lineRule="auto"/>
              <w:ind w:left="-115" w:right="-10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74B0" w:rsidRPr="00CD73FC" w14:paraId="501896D4" w14:textId="77777777">
        <w:tc>
          <w:tcPr>
            <w:tcW w:w="4497" w:type="dxa"/>
          </w:tcPr>
          <w:p w14:paraId="1317E44A" w14:textId="6834C6AE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ล้านบาท คิดดอกเบี้ยในอัตรา 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ลบร้อยละ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ต่อปีในปีที่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และ อัตรา 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ลบร้อยละ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ต่อปีในปีที่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ครบกำหนดชำระงวดสุดท้ายในเดือน</w:t>
            </w:r>
            <w:r w:rsidR="008648F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เงินกู้ยืมนี้</w:t>
            </w:r>
            <w:r w:rsidR="00260C6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ค้ำประกันโดยเงินลงทุนในบริษัทย่อยส่วนหนึ่งและกรรมการของบริษัท </w:t>
            </w:r>
            <w:r w:rsidR="002D256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บริษัทชำระเงินกู้ยืมบางส่วนในปี </w:t>
            </w:r>
            <w:r w:rsidR="002D25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69DAB06" w14:textId="1BBE96C9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  <w:r w:rsidR="00677AA3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9B6CB3D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49FB6A2" w14:textId="6515EF6C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32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E2E25A9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B67C92A" w14:textId="40523ABC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  <w:r w:rsidR="00677AA3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579D4B5D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611968" w14:textId="29913D8B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32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0E74B0" w:rsidRPr="00CD73FC" w14:paraId="07B7C3B1" w14:textId="77777777">
        <w:tc>
          <w:tcPr>
            <w:tcW w:w="4497" w:type="dxa"/>
          </w:tcPr>
          <w:p w14:paraId="602651BE" w14:textId="6A83F52C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บาท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/>
              </w:rPr>
              <w:t>25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ต่อปีในเดือนที่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-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นับแต่วันที่มีการเบิกกู้ตามสัญญานี้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และ</w:t>
            </w:r>
            <w:r w:rsidR="008E34D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 </w:t>
            </w:r>
            <w:r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</w:t>
            </w:r>
            <w:r w:rsidRPr="005A73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เดือน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</w:t>
            </w:r>
            <w:r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ชำระคืน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</w:t>
            </w:r>
            <w:r w:rsidR="0098776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รายงวด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รวม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งวด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ครบกำหนดชำระครั้งสุดท้ายในเดือนตุลาคม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เงินกู้ยืมนี้ค้ำประกันโดยใบหุ้นของบริษัท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และบริษัทย่อย</w:t>
            </w:r>
            <w:r w:rsidR="002D256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2D256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บริษัทชำระเงินกู้ยืมทั้งจำนวนใน                  ปี </w:t>
            </w:r>
            <w:r w:rsidR="002D25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91ABFB7" w14:textId="49ED35DC" w:rsidR="000E74B0" w:rsidRPr="00CD73FC" w:rsidRDefault="00493B1E" w:rsidP="000E74B0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2399337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5D1869E" w14:textId="2BD2B212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300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52260283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73B2E63" w14:textId="2C3826FE" w:rsidR="000E74B0" w:rsidRPr="00CD73FC" w:rsidRDefault="00493B1E" w:rsidP="000E74B0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546F5ACA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EFAD485" w14:textId="57F99B3D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300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0E74B0" w:rsidRPr="00CD73FC" w14:paraId="4E69B5E3" w14:textId="77777777">
        <w:tc>
          <w:tcPr>
            <w:tcW w:w="4497" w:type="dxa"/>
          </w:tcPr>
          <w:p w14:paraId="4C0C36FC" w14:textId="22718654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lastRenderedPageBreak/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/>
              </w:rPr>
              <w:t>25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ต่อปีในเดือนที่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/>
              </w:rPr>
              <w:t>1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-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นับแต่วันที่มีการเบิกกู้ตามสัญญานี้</w:t>
            </w:r>
            <w:r w:rsidRPr="005A7302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และ อัตรา </w:t>
            </w:r>
            <w:r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</w:t>
            </w:r>
            <w:r w:rsidRPr="005A730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เดือน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</w:t>
            </w:r>
            <w:r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A73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5A7302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A730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ชำระคืน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</w:t>
            </w:r>
            <w:r w:rsidR="002C6C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รายงวด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รวม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งวด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ครบกำหนดชำระครั้งสุดท้ายในเดือนกันยายน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2C6C3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ค้ำประกันโดยใบหุ้นของบริษัท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และบริษัทย่อย</w:t>
            </w:r>
            <w:r w:rsidR="002D256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D256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บริษัทชำระเงินกู้ยืมทั้งจำนวนในปี </w:t>
            </w:r>
            <w:r w:rsidR="002D25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BA65251" w14:textId="6A599813" w:rsidR="000E74B0" w:rsidRPr="00CD73FC" w:rsidRDefault="003B67EA" w:rsidP="000E74B0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B0AF11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FA89BAB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3268E4D6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D1FA700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4338D726" w14:textId="66EFC60A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123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6A29A94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7110E6F" w14:textId="0A2BFE27" w:rsidR="000E74B0" w:rsidRPr="00CD73FC" w:rsidRDefault="003B67EA" w:rsidP="000E74B0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44639D1A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C8ED40C" w14:textId="27BE5C49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123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0E74B0" w:rsidRPr="00CD73FC" w14:paraId="29308A57" w14:textId="77777777">
        <w:tc>
          <w:tcPr>
            <w:tcW w:w="4497" w:type="dxa"/>
          </w:tcPr>
          <w:p w14:paraId="674F4F65" w14:textId="1A6DA84B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035E5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และจะชำระคืนเป็นรายเดือน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ซึ่งจะถึงกำหนดชำระครั้งสุดท้ายในเดือนม</w:t>
            </w:r>
            <w:r w:rsidR="00D3109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2573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เงินกู้ยืมนี้ค้ำประกันโดยที่ดินและสิ่งปลูกสร้าง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และบริษัทย่อย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8A5C628" w14:textId="213875B3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="00BD0E2E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AAFDF06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80BB1A4" w14:textId="251C4C91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35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3AA867E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FF6662A" w14:textId="5DBC7A5D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32</w:t>
            </w:r>
            <w:r w:rsidR="00BD0E2E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2ABA43A8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6C25B2C" w14:textId="508F5112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15" w:right="7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35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0E74B0" w:rsidRPr="00CD73FC" w14:paraId="041B94C8" w14:textId="77777777">
        <w:tc>
          <w:tcPr>
            <w:tcW w:w="4497" w:type="dxa"/>
          </w:tcPr>
          <w:p w14:paraId="5A5F1A02" w14:textId="77777777" w:rsidR="000E74B0" w:rsidRPr="00CD73FC" w:rsidRDefault="000E74B0" w:rsidP="000E74B0">
            <w:pPr>
              <w:tabs>
                <w:tab w:val="left" w:pos="342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D759426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2C12BFA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7C0FC2B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197029E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94C511F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66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5FD0F76A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EB07F96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74B0" w:rsidRPr="0037356C" w14:paraId="1835F805" w14:textId="77777777">
        <w:tc>
          <w:tcPr>
            <w:tcW w:w="4497" w:type="dxa"/>
          </w:tcPr>
          <w:p w14:paraId="312776BA" w14:textId="712B1521" w:rsidR="000E74B0" w:rsidRPr="00CD73FC" w:rsidRDefault="000E74B0" w:rsidP="000E74B0">
            <w:pPr>
              <w:spacing w:line="240" w:lineRule="auto"/>
              <w:ind w:left="162" w:hanging="162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เงินกู้ยืมระยะยาวของบริษัทย่อย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2028EA4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72717F3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1CE8E1C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C2E90EE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17ABC40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2C94A929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E2A4F6D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74B0" w:rsidRPr="00CD73FC" w14:paraId="48F11BA2" w14:textId="77777777">
        <w:tc>
          <w:tcPr>
            <w:tcW w:w="4497" w:type="dxa"/>
          </w:tcPr>
          <w:p w14:paraId="69788F1C" w14:textId="3B6FC056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เงินกู้ยืมจำนวนเงิน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ล้านบาท คิดดอกเบี้ยในอัตรา 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MLR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ลบร้อยละ</w:t>
            </w:r>
            <w:r w:rsidR="003A19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ต่อปี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จ่ายชำระ</w:t>
            </w:r>
            <w:r w:rsidR="00BA2F5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ทุกเดือน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ครบกำหนดชำระงวดสุดท้ายภายในเดือนมิถุนายน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เงินกู้ยืมนี้ค้ำประกันโดยกรรมการของบริษัท </w:t>
            </w:r>
            <w:r w:rsidR="00ED69B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</w:t>
            </w:r>
            <w:r w:rsidR="00ED69B7"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 w:rsidR="00ED69B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1172752" w14:textId="4DCE0F07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F476B8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04C6230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D5F8669" w14:textId="083D2180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12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4B41BC0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C996009" w14:textId="6946A108" w:rsidR="000E74B0" w:rsidRPr="00CD73FC" w:rsidRDefault="00F476B8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130609AC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9ADBB23" w14:textId="0FD5AD4E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E74B0" w:rsidRPr="00CD73FC" w14:paraId="0DFF646D" w14:textId="77777777">
        <w:tc>
          <w:tcPr>
            <w:tcW w:w="4497" w:type="dxa"/>
          </w:tcPr>
          <w:p w14:paraId="64BE0199" w14:textId="1ABBC822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D73F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</w:t>
            </w:r>
            <w:r w:rsidR="0021102D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      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กุมภาพันธ์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และสิทธิ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</w:t>
            </w:r>
            <w:r w:rsidR="0096699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8502C10" w14:textId="586496B6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27</w:t>
            </w:r>
            <w:r w:rsidR="002E19B5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6B747B7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0471285" w14:textId="6981C6C1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34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19E4664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FFF4E83" w14:textId="759CABD8" w:rsidR="000E74B0" w:rsidRPr="00CD73FC" w:rsidRDefault="007354E9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5073A572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9EE68B" w14:textId="4E98F5B5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C2BED" w:rsidRPr="00CD73FC" w14:paraId="2C43FC6B" w14:textId="77777777">
        <w:tc>
          <w:tcPr>
            <w:tcW w:w="4497" w:type="dxa"/>
          </w:tcPr>
          <w:p w14:paraId="55EBFDAF" w14:textId="77777777" w:rsidR="00BC2BED" w:rsidRDefault="00BC2BED" w:rsidP="00BC2BED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970166A" w14:textId="77777777" w:rsidR="00BC2BED" w:rsidRDefault="00BC2BED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C18B34E" w14:textId="77777777" w:rsidR="00BC2BED" w:rsidRPr="00CD73FC" w:rsidRDefault="00BC2BED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AA3862A" w14:textId="77777777" w:rsidR="00BC2BED" w:rsidRPr="00B30E1D" w:rsidRDefault="00BC2BED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E5EB009" w14:textId="77777777" w:rsidR="00BC2BED" w:rsidRPr="00CD73FC" w:rsidRDefault="00BC2BED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193F447" w14:textId="77777777" w:rsidR="00BC2BED" w:rsidRDefault="00BC2BED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9" w:type="dxa"/>
            <w:gridSpan w:val="2"/>
            <w:shd w:val="clear" w:color="auto" w:fill="auto"/>
            <w:vAlign w:val="bottom"/>
          </w:tcPr>
          <w:p w14:paraId="040F2BAD" w14:textId="77777777" w:rsidR="00BC2BED" w:rsidRPr="00CD73FC" w:rsidRDefault="00BC2BED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50B4431" w14:textId="77777777" w:rsidR="00BC2BED" w:rsidRPr="00CD73FC" w:rsidRDefault="00BC2BED" w:rsidP="000E74B0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E74B0" w:rsidRPr="006666FA" w14:paraId="0B62CC65" w14:textId="77777777" w:rsidTr="002C047A">
        <w:tc>
          <w:tcPr>
            <w:tcW w:w="4497" w:type="dxa"/>
          </w:tcPr>
          <w:p w14:paraId="19BC5BE1" w14:textId="4CB73A5B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วงเงินกู้ยืมจำนวนเงิน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</w:t>
            </w:r>
            <w:r w:rsidR="009D397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ครบกำหนดชำระงวดสุดท้ายภายในเดือนมิถุนายน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และสิ่งปลูกสร้าง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A1D75A4" w14:textId="0B333ACE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36</w:t>
            </w:r>
            <w:r w:rsidR="002E19B5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737098C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575E1BA" w14:textId="743BFE83" w:rsidR="000E74B0" w:rsidRPr="00CD73FC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44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6617A4D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49DE518" w14:textId="53A4D9EB" w:rsidR="000E74B0" w:rsidRPr="00CD73FC" w:rsidRDefault="002E19B5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86A8CC9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7AA79DEF" w14:textId="56D6F786" w:rsidR="000E74B0" w:rsidRPr="00924C9A" w:rsidRDefault="000E74B0" w:rsidP="000E74B0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E74B0" w:rsidRPr="006666FA" w14:paraId="7EC9C991" w14:textId="77777777" w:rsidTr="002C047A">
        <w:tc>
          <w:tcPr>
            <w:tcW w:w="4497" w:type="dxa"/>
          </w:tcPr>
          <w:p w14:paraId="6847E7D3" w14:textId="57E02CE7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วงเงินกู้ยืมจำนวนเงิน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92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</w:t>
            </w:r>
            <w:r w:rsidRPr="00617D6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เดือนธันวาคม</w:t>
            </w:r>
            <w:r w:rsidRPr="00617D6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2570</w:t>
            </w:r>
            <w:r w:rsidRPr="00617D6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90237" w:rsidRPr="00617D6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ในระหว่างปีมีการกู้ยืมเงิน</w:t>
            </w:r>
            <w:r w:rsidR="002A46A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เพิ่ม</w:t>
            </w:r>
            <w:r w:rsidR="00E90237" w:rsidRPr="00617D6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จำนวน</w:t>
            </w:r>
            <w:r w:rsidR="00E90237" w:rsidRPr="00617D6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</w:t>
            </w:r>
            <w:r w:rsidR="00E90237" w:rsidRPr="00617D6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90237" w:rsidRPr="00617D6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E9023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52273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9957F24" w14:textId="5C6F9538" w:rsidR="000E74B0" w:rsidRPr="005A5EAD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86</w:t>
            </w:r>
            <w:r w:rsidR="004742B0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73B5AB9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98E3DFE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40ED26AC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4F16674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BF46568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9E30487" w14:textId="77777777" w:rsidR="000E74B0" w:rsidRPr="000C3DA0" w:rsidRDefault="000E74B0" w:rsidP="000E74B0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B145275" w14:textId="7C3F2B37" w:rsidR="000E74B0" w:rsidRPr="00924C9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19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5AC37E3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AE8A9CD" w14:textId="418B5C69" w:rsidR="000E74B0" w:rsidRPr="006666FA" w:rsidRDefault="00B27365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AC6E901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B9FE54F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093C0A30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6F238C8A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68D9B4BB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789B8FD6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right="-90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  <w:p w14:paraId="0BE58270" w14:textId="667D8671" w:rsidR="000E74B0" w:rsidRPr="00924C9A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3A82C33D" w14:textId="77777777" w:rsidTr="002C047A">
        <w:tc>
          <w:tcPr>
            <w:tcW w:w="4497" w:type="dxa"/>
          </w:tcPr>
          <w:p w14:paraId="1E46B970" w14:textId="4FD4A671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คิดดอกเบี้ยในอัตราดอกเบี้ยคงที่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ในปีที่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ในปีที่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</w:t>
            </w:r>
            <w:r w:rsidR="00703BE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มกร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2569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6016B"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="0016016B"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6016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="0016016B"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 w:rsidR="0016016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A44B79C" w14:textId="26A82A68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50</w:t>
            </w:r>
            <w:r w:rsidR="00B43F9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9449ECE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88D3B73" w14:textId="4A124191" w:rsidR="000E74B0" w:rsidRPr="009F5E09" w:rsidRDefault="00C64585" w:rsidP="000E74B0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="Angsana New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50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1D2E72DC" w14:textId="77777777" w:rsidR="000E74B0" w:rsidRPr="00CD73FC" w:rsidRDefault="000E74B0" w:rsidP="000E74B0">
            <w:pPr>
              <w:tabs>
                <w:tab w:val="decimal" w:pos="574"/>
              </w:tabs>
              <w:spacing w:line="240" w:lineRule="auto"/>
              <w:ind w:right="-79"/>
              <w:rPr>
                <w:rFonts w:asciiTheme="majorBidi" w:eastAsia="Cordia New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9F931B9" w14:textId="59FC65A0" w:rsidR="000E74B0" w:rsidRPr="006666FA" w:rsidRDefault="00B27365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07F54AD8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84502A1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7F8090F6" w14:textId="77777777" w:rsidTr="002C047A">
        <w:tc>
          <w:tcPr>
            <w:tcW w:w="4497" w:type="dxa"/>
          </w:tcPr>
          <w:p w14:paraId="44F8C8F5" w14:textId="377BF98E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703BE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ครบกำหนดชำระงวดสุดท้ายภายในเดือนกันยายน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5574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เงินกู้ยืมนี้มีหลักประกันเป็นที่ดินและ</w:t>
            </w:r>
            <w:r w:rsidR="00C5474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ใบหุ้นของบริษัท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และกรรมการของบริษัท</w:t>
            </w:r>
            <w:r w:rsidR="002D256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กลุ่ม</w:t>
            </w:r>
            <w:r w:rsidR="002D256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บริษัทชำระเงินกู้ยืมบางส่วนในปี </w:t>
            </w:r>
            <w:r w:rsidR="002D25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7422870" w14:textId="2A1FC76F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234</w:t>
            </w:r>
            <w:r w:rsidR="001C4BED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0160476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7B6106A" w14:textId="18D99704" w:rsidR="000E74B0" w:rsidRPr="005A5EAD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200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EA07B6A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DAB613B" w14:textId="76F0D4F2" w:rsidR="000E74B0" w:rsidRDefault="001C4BED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12BDF877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1CF1B384" w14:textId="2D0FB27E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2FF8E2B4" w14:textId="77777777" w:rsidTr="002C047A">
        <w:tc>
          <w:tcPr>
            <w:tcW w:w="4497" w:type="dxa"/>
          </w:tcPr>
          <w:p w14:paraId="6FFCEE73" w14:textId="77777777" w:rsidR="000E74B0" w:rsidRDefault="000E74B0" w:rsidP="000E74B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7C501B" w14:textId="77777777" w:rsidR="000E74B0" w:rsidRDefault="000E74B0" w:rsidP="000E74B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8757C4" w14:textId="77777777" w:rsidR="000E74B0" w:rsidRDefault="000E74B0" w:rsidP="000E74B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5EBA58" w14:textId="1C3EAC42" w:rsidR="000E74B0" w:rsidRPr="00CD73FC" w:rsidRDefault="000E74B0" w:rsidP="000905B3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11FB2E3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81E7E0A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4D61BBA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4F27D18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5B5E959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4EC5B6D3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12039F09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74B0" w:rsidRPr="006666FA" w14:paraId="043AED42" w14:textId="77777777" w:rsidTr="002C047A">
        <w:tc>
          <w:tcPr>
            <w:tcW w:w="4497" w:type="dxa"/>
          </w:tcPr>
          <w:p w14:paraId="4588D274" w14:textId="144FF3CE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A5377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ครบกำหนดชำระงวดสุดท้ายภายในเดือนมีนาคม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263509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ค้ำประกันโดยที่ดินและสิ่งปลูกสร้าง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CFE7712" w14:textId="77291389" w:rsidR="000E74B0" w:rsidRPr="006666FA" w:rsidRDefault="00E17381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92AB998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71EBDB5" w14:textId="3810605F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6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31609927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737E4FFE" w14:textId="7DDF6514" w:rsidR="000E74B0" w:rsidRPr="006666FA" w:rsidRDefault="00E17381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4FCFAF05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D7A3472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742A9CAE" w14:textId="77777777" w:rsidTr="002C047A">
        <w:tc>
          <w:tcPr>
            <w:tcW w:w="4497" w:type="dxa"/>
          </w:tcPr>
          <w:p w14:paraId="41571D6B" w14:textId="0FB298FF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125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035E5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04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606223" w:rsidRPr="0060622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="00606223" w:rsidRPr="0060622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606223" w:rsidRPr="0060622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ชำระงวดสุดท้ายภายในเดือนพฤศจิกายน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เงินกู้ยืมนี้มีหลักประกันเป็น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ที่ดินและอาคาร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610589A" w14:textId="08B92A48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112</w:t>
            </w:r>
            <w:r w:rsidR="001F56C6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C23F7C4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4C1F8BD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07041CD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4D9938D4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AE502A8" w14:textId="4DB2DF1D" w:rsidR="000E74B0" w:rsidRPr="005A5EAD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115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0EA3A29A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36A1B0EF" w14:textId="5ED6F60F" w:rsidR="000E74B0" w:rsidRDefault="001F56C6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740D8322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56CA60A" w14:textId="54A5295E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-9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1546D75C" w14:textId="77777777" w:rsidTr="002C047A">
        <w:tc>
          <w:tcPr>
            <w:tcW w:w="4497" w:type="dxa"/>
          </w:tcPr>
          <w:p w14:paraId="2883CF12" w14:textId="4B7AB519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212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035E5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04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</w:t>
            </w:r>
            <w:r w:rsidR="00104E2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ครบกำหนดชำระงวดสุดท้ายภายในเดือนกุมภาพันธ์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2572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เงินกู้ยืมนี้มีหลักประกันเป็น</w:t>
            </w:r>
            <w:r w:rsidR="007A73B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ที่ดินและอาคาร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สิทธิ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ในการใช้สินทรัพย์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3ABA8F9" w14:textId="030CC034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178</w:t>
            </w:r>
            <w:r w:rsidR="006229CC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B7E4494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619BFBA" w14:textId="4EAEEE29" w:rsidR="000E74B0" w:rsidRPr="005A5EAD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198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4DD13DE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10500890" w14:textId="208C031B" w:rsidR="000E74B0" w:rsidRDefault="006229CC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696538C7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B401A89" w14:textId="4FD0B1D9" w:rsidR="000E74B0" w:rsidRDefault="000E74B0" w:rsidP="000E74B0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20EA66F4" w14:textId="77777777" w:rsidTr="002C047A">
        <w:tc>
          <w:tcPr>
            <w:tcW w:w="4497" w:type="dxa"/>
          </w:tcPr>
          <w:p w14:paraId="26688E0D" w14:textId="44C34016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วงเงินกู้ยืมจำนวนเงินรวม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DB5D6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 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คิดดอกเบี้ยอยู่ระหว่างอัตราร้อยละ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71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DB5D6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ถึงร้อยละ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5</w:t>
            </w:r>
            <w:r w:rsidR="004077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75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D660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  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</w:t>
            </w:r>
            <w:r w:rsidR="0011350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กรกฎาคม </w:t>
            </w:r>
            <w:r w:rsidR="00C64585" w:rsidRPr="00C64585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2571</w:t>
            </w:r>
            <w:r w:rsidR="0011350C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E3413B"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ในระหว่างปีกู้</w:t>
            </w:r>
            <w:r w:rsidR="004C12D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ยืมเงิน</w:t>
            </w:r>
            <w:r w:rsidR="00E3413B"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เพิ่มจำนวน</w:t>
            </w:r>
            <w:r w:rsidR="00E3413B"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15</w:t>
            </w:r>
            <w:r w:rsidR="005D419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 w:hint="cs"/>
                <w:sz w:val="30"/>
                <w:szCs w:val="30"/>
                <w:lang w:val="en-US" w:bidi="th-TH"/>
              </w:rPr>
              <w:t>2</w:t>
            </w:r>
            <w:r w:rsidR="00E3413B"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3413B"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E3413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CF210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BD20F5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มีหลักประกัน</w:t>
            </w:r>
            <w:r w:rsidR="00A0041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</w:t>
            </w:r>
            <w:r w:rsidR="00A00417" w:rsidRPr="000905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รถยนต์ เรือ</w:t>
            </w:r>
            <w:r w:rsidR="00BD20F5" w:rsidRPr="000905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45CE7" w:rsidRPr="000905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0905B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กรรมการของบริษัท</w:t>
            </w:r>
            <w:r w:rsidRPr="00CF210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41E512E" w14:textId="382F7866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101</w:t>
            </w:r>
            <w:r w:rsidR="0040772B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A1D1DFC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A14494D" w14:textId="53F41284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115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74CF95E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F0788A7" w14:textId="176A41AB" w:rsidR="000E74B0" w:rsidRPr="006666FA" w:rsidRDefault="0061179D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3F125219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3CE46458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65BCCB26" w14:textId="77777777" w:rsidTr="002C047A">
        <w:tc>
          <w:tcPr>
            <w:tcW w:w="4497" w:type="dxa"/>
          </w:tcPr>
          <w:p w14:paraId="6997532C" w14:textId="77777777" w:rsidR="000E74B0" w:rsidRPr="00CD73FC" w:rsidRDefault="000E74B0" w:rsidP="000E74B0">
            <w:p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D5EA8DB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380CCA6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37D624" w14:textId="77777777" w:rsidR="000E74B0" w:rsidRPr="005A5EAD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7C1F1B1C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06000ED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0E105267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2335E5C7" w14:textId="77777777" w:rsidR="000E74B0" w:rsidRDefault="000E74B0" w:rsidP="000E74B0">
            <w:pPr>
              <w:tabs>
                <w:tab w:val="decimal" w:pos="574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74B0" w:rsidRPr="006666FA" w14:paraId="79257CBF" w14:textId="77777777" w:rsidTr="002C047A">
        <w:tc>
          <w:tcPr>
            <w:tcW w:w="4497" w:type="dxa"/>
          </w:tcPr>
          <w:p w14:paraId="5B7C5018" w14:textId="5D553907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396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lastRenderedPageBreak/>
              <w:t xml:space="preserve">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</w:t>
            </w:r>
            <w:r w:rsidR="00D41649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  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ในอัตรา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</w:t>
            </w:r>
            <w:r w:rsidR="0009330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ทุกเดือน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</w:t>
            </w:r>
            <w:r w:rsidR="00AE6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ในเดือน</w:t>
            </w:r>
            <w:r w:rsidR="00E073D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เมษายน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2567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</w:t>
            </w:r>
            <w:r w:rsidR="00AE68A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โดยกรรมการของบริษัท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B197E10" w14:textId="3D839FA6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3B5B3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C060162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D6FD0B5" w14:textId="0283125A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5A6B43A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75CF44E" w14:textId="1D4BA204" w:rsidR="000E74B0" w:rsidRPr="006666FA" w:rsidRDefault="003B5B3A" w:rsidP="000E74B0">
            <w:pPr>
              <w:tabs>
                <w:tab w:val="decimal" w:pos="574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09" w:type="dxa"/>
            <w:gridSpan w:val="2"/>
            <w:vAlign w:val="bottom"/>
          </w:tcPr>
          <w:p w14:paraId="34152902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2AD2EEF2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49BCCFC5" w14:textId="77777777" w:rsidTr="00F562CE">
        <w:tc>
          <w:tcPr>
            <w:tcW w:w="4497" w:type="dxa"/>
          </w:tcPr>
          <w:p w14:paraId="5D2BECCC" w14:textId="5CE456B0" w:rsidR="000E74B0" w:rsidRPr="00CD73FC" w:rsidRDefault="000E74B0" w:rsidP="000E74B0">
            <w:pPr>
              <w:numPr>
                <w:ilvl w:val="0"/>
                <w:numId w:val="12"/>
              </w:numPr>
              <w:tabs>
                <w:tab w:val="left" w:pos="227"/>
                <w:tab w:val="left" w:pos="41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396"/>
                <w:tab w:val="left" w:pos="4451"/>
                <w:tab w:val="left" w:pos="4678"/>
                <w:tab w:val="left" w:pos="5387"/>
                <w:tab w:val="left" w:pos="5613"/>
                <w:tab w:val="left" w:pos="632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035E5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563B1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1418F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ครบกำหนดชำระงวดสุดท้ายภายในเดือนกันยายน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 w:rsidR="001F24B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br/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ค้ำประกันโดยกรรมการของบริษัทและกิจการที่เกี่ยวข้องกันแห่งหนึ่ง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282F23" w14:textId="086691C2" w:rsidR="000E74B0" w:rsidRPr="00CF2104" w:rsidRDefault="00D9414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15A55A89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038F0753" w14:textId="4D4181FE" w:rsidR="000E74B0" w:rsidRPr="006666FA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118AE8E" w14:textId="77777777" w:rsidR="000E74B0" w:rsidRPr="006666FA" w:rsidRDefault="000E74B0" w:rsidP="000E74B0">
            <w:pPr>
              <w:tabs>
                <w:tab w:val="decimal" w:pos="459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4AED484A" w14:textId="61F2744D" w:rsidR="000E74B0" w:rsidRPr="006666FA" w:rsidRDefault="00D94140" w:rsidP="000E74B0">
            <w:pPr>
              <w:tabs>
                <w:tab w:val="decimal" w:pos="585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0BFB1C66" w14:textId="77777777" w:rsidR="000E74B0" w:rsidRPr="006666FA" w:rsidRDefault="000E74B0" w:rsidP="000E74B0">
            <w:pPr>
              <w:tabs>
                <w:tab w:val="decimal" w:pos="459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3B7D1C8B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451B29D9" w14:textId="77777777" w:rsidTr="00A63054">
        <w:tc>
          <w:tcPr>
            <w:tcW w:w="4497" w:type="dxa"/>
          </w:tcPr>
          <w:p w14:paraId="0261B0A8" w14:textId="6412EFDE" w:rsidR="000E74B0" w:rsidRPr="00CD73FC" w:rsidRDefault="000E74B0" w:rsidP="000E74B0">
            <w:pPr>
              <w:spacing w:line="240" w:lineRule="atLeast"/>
              <w:ind w:left="360" w:hanging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ด)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="00F1028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คิดดอกเบี้ยในอัตรา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="00F1028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ครบกำหนดชำระงวดสุดท้ายภายในเดือนกันยายน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ค้ำประกันโดยกรรมการของบริษัทและกิจการที่เกี่ยวข้องกันแห่งหนึ่ง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8C2CBC6" w14:textId="4E88F176" w:rsidR="000E74B0" w:rsidRDefault="00E2764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64106910" w14:textId="77777777" w:rsidR="000E74B0" w:rsidRPr="006666FA" w:rsidRDefault="000E74B0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49B77AE" w14:textId="504D85D1" w:rsidR="000E74B0" w:rsidRDefault="00C64585" w:rsidP="000E74B0">
            <w:pPr>
              <w:tabs>
                <w:tab w:val="decimal" w:pos="574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3B4B4B7E" w14:textId="77777777" w:rsidR="000E74B0" w:rsidRPr="006666FA" w:rsidRDefault="000E74B0" w:rsidP="000E74B0">
            <w:pPr>
              <w:tabs>
                <w:tab w:val="decimal" w:pos="459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29BEF39" w14:textId="76A42763" w:rsidR="000E74B0" w:rsidRDefault="00E27640" w:rsidP="000E74B0">
            <w:pPr>
              <w:tabs>
                <w:tab w:val="decimal" w:pos="585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43353E5D" w14:textId="77777777" w:rsidR="000E74B0" w:rsidRPr="006666FA" w:rsidRDefault="000E74B0" w:rsidP="000E74B0">
            <w:pPr>
              <w:tabs>
                <w:tab w:val="decimal" w:pos="459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287C70B8" w14:textId="77777777" w:rsidR="000E74B0" w:rsidRDefault="000E74B0" w:rsidP="000E74B0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2EB8947A" w14:textId="77777777" w:rsidR="000E74B0" w:rsidRDefault="000E74B0" w:rsidP="000E74B0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065B531" w14:textId="77777777" w:rsidR="000E74B0" w:rsidRDefault="000E74B0" w:rsidP="000E74B0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470B5FA" w14:textId="77777777" w:rsidR="000E74B0" w:rsidRDefault="000E74B0" w:rsidP="000E74B0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0215EA71" w14:textId="77777777" w:rsidR="000E74B0" w:rsidRDefault="000E74B0" w:rsidP="000E74B0">
            <w:pPr>
              <w:tabs>
                <w:tab w:val="decimal" w:pos="459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6CA65BC3" w14:textId="36C14846" w:rsidR="000E74B0" w:rsidRDefault="000E74B0" w:rsidP="000E74B0">
            <w:pPr>
              <w:tabs>
                <w:tab w:val="decimal" w:pos="585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28245BC8" w14:textId="77777777" w:rsidTr="00A63054">
        <w:tc>
          <w:tcPr>
            <w:tcW w:w="4497" w:type="dxa"/>
          </w:tcPr>
          <w:p w14:paraId="6B7B9926" w14:textId="13885BA2" w:rsidR="000E74B0" w:rsidRPr="00CD73FC" w:rsidRDefault="000E74B0" w:rsidP="000E74B0">
            <w:pPr>
              <w:spacing w:line="240" w:lineRule="atLeast"/>
              <w:ind w:left="360" w:hanging="36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ต)</w:t>
            </w:r>
            <w:r w:rsidRPr="00CD73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เงินกู้ยืมจำนวนเงิน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ล้านบาทคิดดอกเบี้ยในอัตรา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MLR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ลบร้อยละ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ต่อปีในปีที่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50E4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      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เป็นต้นไป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จ่ายชำระทุกเดือน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ครบกำหนดชำระงวดสุดท้ายภายในเดือน</w:t>
            </w:r>
            <w:r w:rsidR="00917E8A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กรก</w:t>
            </w:r>
            <w:r w:rsidR="00E9725F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ฎา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คม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2566</w:t>
            </w:r>
            <w:r w:rsidRPr="00BB6EF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เงินกู้ยืมนี้ค้ำประกันโดยกรรมการของบริษัทและกิจการ</w:t>
            </w:r>
            <w:r w:rsidR="00BC054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BB6EF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ที่เกี่ยวข้องกันแห่งหนึ่ง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F25CF" w14:textId="2E24C915" w:rsidR="000E74B0" w:rsidRPr="006666FA" w:rsidRDefault="00794DAA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7D4A82B0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89F5" w14:textId="5CC2B797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0</w:t>
            </w:r>
            <w:r w:rsidR="000E74B0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2DAD44C3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3AEA0" w14:textId="5442F1A9" w:rsidR="000E74B0" w:rsidRPr="006666FA" w:rsidRDefault="00794DAA" w:rsidP="000E74B0">
            <w:pPr>
              <w:tabs>
                <w:tab w:val="decimal" w:pos="585"/>
              </w:tabs>
              <w:spacing w:line="240" w:lineRule="auto"/>
              <w:ind w:left="-11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7" w:type="dxa"/>
            <w:vAlign w:val="bottom"/>
          </w:tcPr>
          <w:p w14:paraId="38BF1C66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CE5F733" w14:textId="77777777" w:rsidR="000E74B0" w:rsidRDefault="000E74B0" w:rsidP="000E74B0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F5B2399" w14:textId="77777777" w:rsidR="000E74B0" w:rsidRDefault="000E74B0" w:rsidP="000E74B0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310AC1EC" w14:textId="77777777" w:rsidR="000E74B0" w:rsidRDefault="000E74B0" w:rsidP="000E74B0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3A2C9E1" w14:textId="77777777" w:rsidR="000E74B0" w:rsidRDefault="000E74B0" w:rsidP="000E74B0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29DB665" w14:textId="77777777" w:rsidR="000E74B0" w:rsidRDefault="000E74B0" w:rsidP="000E74B0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70A555B" w14:textId="77777777" w:rsidR="000E74B0" w:rsidRDefault="000E74B0" w:rsidP="000E74B0">
            <w:pPr>
              <w:tabs>
                <w:tab w:val="decimal" w:pos="585"/>
              </w:tabs>
              <w:spacing w:line="240" w:lineRule="auto"/>
              <w:ind w:left="-115"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16B13AAA" w14:textId="42796B4F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right="183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74B0" w:rsidRPr="006666FA" w14:paraId="6785981D" w14:textId="77777777" w:rsidTr="00A63054">
        <w:tc>
          <w:tcPr>
            <w:tcW w:w="4497" w:type="dxa"/>
          </w:tcPr>
          <w:p w14:paraId="09337D29" w14:textId="7BF24A1C" w:rsidR="000E74B0" w:rsidRPr="00CD73FC" w:rsidRDefault="000E74B0" w:rsidP="000E74B0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533D0" w14:textId="5A6E3BF9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  <w:r w:rsidR="00B75D0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3AB16298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02541" w14:textId="56C83D59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E74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293</w:t>
            </w:r>
            <w:r w:rsidR="000E74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64205C1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A079" w14:textId="676FCCDE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  <w:r w:rsidR="00EA3DDE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7" w:type="dxa"/>
            <w:vAlign w:val="bottom"/>
          </w:tcPr>
          <w:p w14:paraId="708FEFE3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2BE91" w14:textId="5361EE5C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  <w:r w:rsidR="000E74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310D55" w:rsidRPr="006666FA" w14:paraId="72E56687" w14:textId="77777777">
        <w:tc>
          <w:tcPr>
            <w:tcW w:w="4497" w:type="dxa"/>
          </w:tcPr>
          <w:p w14:paraId="069AEB13" w14:textId="77777777" w:rsidR="00310D55" w:rsidRDefault="00310D55" w:rsidP="000E74B0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B464916" w14:textId="62022038" w:rsidR="00310D55" w:rsidRPr="00CD73FC" w:rsidRDefault="00310D55" w:rsidP="000E74B0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26E8A3D" w14:textId="77777777" w:rsidR="00310D55" w:rsidRDefault="00310D55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25BA174F" w14:textId="77777777" w:rsidR="00310D55" w:rsidRPr="006666FA" w:rsidRDefault="00310D55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6F1D00AC" w14:textId="77777777" w:rsidR="00310D55" w:rsidRPr="00B30E1D" w:rsidRDefault="00310D55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46AFB18F" w14:textId="77777777" w:rsidR="00310D55" w:rsidRPr="006666FA" w:rsidRDefault="00310D55" w:rsidP="000E74B0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D3B8427" w14:textId="77777777" w:rsidR="00310D55" w:rsidRDefault="00310D55" w:rsidP="000E74B0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dxa"/>
            <w:vAlign w:val="bottom"/>
          </w:tcPr>
          <w:p w14:paraId="4F49B7C4" w14:textId="77777777" w:rsidR="00310D55" w:rsidRPr="006666FA" w:rsidRDefault="00310D55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A1BADBF" w14:textId="77777777" w:rsidR="00310D55" w:rsidRPr="00B30E1D" w:rsidRDefault="00310D55" w:rsidP="000E74B0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E74B0" w:rsidRPr="006666FA" w14:paraId="580FD6EE" w14:textId="77777777">
        <w:tc>
          <w:tcPr>
            <w:tcW w:w="4497" w:type="dxa"/>
          </w:tcPr>
          <w:p w14:paraId="0B298FC4" w14:textId="77777777" w:rsidR="000E74B0" w:rsidRPr="00CD73FC" w:rsidRDefault="000E74B0" w:rsidP="000E74B0">
            <w:pPr>
              <w:tabs>
                <w:tab w:val="left" w:pos="327"/>
              </w:tabs>
              <w:spacing w:line="240" w:lineRule="auto"/>
              <w:ind w:left="612" w:hanging="612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lastRenderedPageBreak/>
              <w:br w:type="page"/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หัก</w:t>
            </w:r>
            <w:r w:rsidRPr="00CD73FC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 xml:space="preserve">  ส่วนของเงินกู้ยืมระยะยาวที่ถึงกำหนดชำระ</w:t>
            </w:r>
          </w:p>
          <w:p w14:paraId="547D1603" w14:textId="77777777" w:rsidR="000E74B0" w:rsidRPr="00CD73FC" w:rsidRDefault="000E74B0" w:rsidP="000E74B0">
            <w:pPr>
              <w:tabs>
                <w:tab w:val="left" w:pos="324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 </w:t>
            </w:r>
            <w:r w:rsidRPr="00CD73FC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     </w:t>
            </w:r>
            <w:r w:rsidRPr="00CD73FC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ภายในหนึ่งปี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259B0" w14:textId="412AD302" w:rsidR="000E74B0" w:rsidRPr="006666FA" w:rsidRDefault="009D74C7" w:rsidP="000E74B0">
            <w:pPr>
              <w:tabs>
                <w:tab w:val="decimal" w:pos="585"/>
              </w:tabs>
              <w:spacing w:line="240" w:lineRule="auto"/>
              <w:ind w:left="-108" w:rightChars="10" w:right="22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C64585"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190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03F7A4A9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49433" w14:textId="25A8F111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Chars="5" w:right="11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384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9665A31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EF8B3" w14:textId="4A6F3FC9" w:rsidR="000E74B0" w:rsidRPr="006666FA" w:rsidRDefault="009D74C7" w:rsidP="000E74B0">
            <w:pPr>
              <w:tabs>
                <w:tab w:val="decimal" w:pos="585"/>
              </w:tabs>
              <w:spacing w:line="240" w:lineRule="auto"/>
              <w:ind w:left="-115" w:right="-17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C64585"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="00C64585" w:rsidRPr="00C64585">
              <w:rPr>
                <w:rFonts w:asciiTheme="majorBidi" w:eastAsia="Cordia New" w:hAnsiTheme="majorBidi" w:cstheme="majorBidi" w:hint="cs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7" w:type="dxa"/>
            <w:vAlign w:val="bottom"/>
          </w:tcPr>
          <w:p w14:paraId="6BB797E8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B97EA" w14:textId="51EBD9AE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185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.</w:t>
            </w:r>
            <w:r w:rsidR="00C64585" w:rsidRPr="00C64585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E74B0" w:rsidRPr="006666FA" w14:paraId="4AE7F8DF" w14:textId="77777777" w:rsidTr="00BF3370">
        <w:tc>
          <w:tcPr>
            <w:tcW w:w="4497" w:type="dxa"/>
          </w:tcPr>
          <w:p w14:paraId="72B54A17" w14:textId="0C2BE33A" w:rsidR="000E74B0" w:rsidRPr="00CD73FC" w:rsidRDefault="000E74B0" w:rsidP="000E74B0">
            <w:pPr>
              <w:tabs>
                <w:tab w:val="left" w:pos="327"/>
              </w:tabs>
              <w:spacing w:line="240" w:lineRule="auto"/>
              <w:ind w:left="612" w:hanging="612"/>
              <w:jc w:val="both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CD73F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สุทธิ</w:t>
            </w:r>
            <w:r w:rsidR="00060943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84832" w14:textId="1AA5FD29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683</w:t>
            </w:r>
            <w:r w:rsidR="00DE0FAE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0" w:type="dxa"/>
            <w:gridSpan w:val="2"/>
            <w:shd w:val="clear" w:color="auto" w:fill="auto"/>
            <w:vAlign w:val="bottom"/>
          </w:tcPr>
          <w:p w14:paraId="7D26791B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103EF" w14:textId="185B80B2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08" w:rightChars="26" w:right="57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E74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  <w:r w:rsidR="000E74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3" w:type="dxa"/>
            <w:gridSpan w:val="2"/>
            <w:shd w:val="clear" w:color="auto" w:fill="auto"/>
            <w:vAlign w:val="bottom"/>
          </w:tcPr>
          <w:p w14:paraId="6A00BCDE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A70B5" w14:textId="7EA9CEBA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27</w:t>
            </w:r>
            <w:r w:rsidR="009D74C7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97" w:type="dxa"/>
            <w:vAlign w:val="bottom"/>
          </w:tcPr>
          <w:p w14:paraId="5DA2A459" w14:textId="77777777" w:rsidR="000E74B0" w:rsidRPr="006666FA" w:rsidRDefault="000E74B0" w:rsidP="000E74B0">
            <w:pPr>
              <w:tabs>
                <w:tab w:val="decimal" w:pos="585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7C6F2" w14:textId="0E6928F4" w:rsidR="000E74B0" w:rsidRPr="006666FA" w:rsidRDefault="00C64585" w:rsidP="000E74B0">
            <w:pPr>
              <w:tabs>
                <w:tab w:val="decimal" w:pos="585"/>
              </w:tabs>
              <w:spacing w:line="240" w:lineRule="auto"/>
              <w:ind w:left="-115" w:right="52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  <w:r w:rsidR="000E74B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40435D60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9753477" w14:textId="52EF68E4" w:rsidR="00FC7713" w:rsidRDefault="00FC7713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ภายใต้สัญญา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กู้ยืม 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มีข้อกำหนดบางประการที่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>ต้องปฏิบัติตาม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เกี่ยวกับการรักษาอัตราส่วน</w:t>
      </w:r>
      <w:r w:rsidR="00093CB1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</w:t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ทางการเงิน การรักษาระดับการถือหุ้นในเงินลงทุน และการงดจ่ายเงินปันผลในบริษัทย่อยบางแห่ง</w:t>
      </w:r>
    </w:p>
    <w:p w14:paraId="1411A890" w14:textId="77777777" w:rsidR="00B46744" w:rsidRDefault="00B46744" w:rsidP="00D02057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1ACE396E" w14:textId="582EBCE6" w:rsidR="00B72B78" w:rsidRPr="00B72B78" w:rsidRDefault="00B72B7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B72B7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การละเมิดสัญญาเงินกู้ยืม</w:t>
      </w:r>
    </w:p>
    <w:p w14:paraId="76E51994" w14:textId="4E133CAC" w:rsidR="00B72B78" w:rsidRDefault="00B72B7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0B80B4" w14:textId="3BC8B1C9" w:rsidR="00B72B78" w:rsidRPr="00AE1BB8" w:rsidRDefault="00AE1BB8" w:rsidP="00FC77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616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 วันที่</w:t>
      </w:r>
      <w:r w:rsidRPr="00B616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616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616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B616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616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กลุ่มบริษัททำผิดเงื่อนไขการรักษาอัตราส่วนทางการเงินที่กำหนดไว้ในสัญญาเงินกู้ยืม การผิดเงื่อนไขของสัญญานี้อาจเป็นสาเหตุให้ธนาคารเรียกชำระเงินกู้ยืมที่ค้างชำระตามสัญญาดังกล่าวทั้งจำนวนได้ อย่างไรก็ตาม </w:t>
      </w:r>
      <w:r w:rsidRPr="009721D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 วันที่</w:t>
      </w:r>
      <w:r w:rsidRPr="009721D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721D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721D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B616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กลุ่มบริษัทได้รับหนังสือผ่อนผันเงื่อนไขในการรักษาระดับอัตราส่วน</w:t>
      </w:r>
      <w:r w:rsidR="004B7670">
        <w:rPr>
          <w:rFonts w:asciiTheme="majorBidi" w:hAnsiTheme="majorBidi" w:cstheme="majorBidi"/>
          <w:sz w:val="30"/>
          <w:szCs w:val="30"/>
          <w:lang w:val="en-US" w:bidi="th-TH"/>
        </w:rPr>
        <w:t xml:space="preserve">     </w:t>
      </w:r>
      <w:r w:rsidRPr="00B616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ทางการเงินจากสถาบันการเงินที่เกี่ยวข้องเรียบร้อยแล้ว</w:t>
      </w:r>
    </w:p>
    <w:p w14:paraId="12D84B47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9CF1C7B" w14:textId="17DC846D" w:rsidR="00A450DB" w:rsidRPr="003A182E" w:rsidRDefault="00B7766D" w:rsidP="003A182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กลุ่มบริษัทมีวงเงินสินเชื่อที่ยังม</w:t>
      </w:r>
      <w:r w:rsidR="00C66C8E">
        <w:rPr>
          <w:rFonts w:asciiTheme="majorBidi" w:hAnsiTheme="majorBidi" w:cstheme="majorBidi" w:hint="cs"/>
          <w:sz w:val="30"/>
          <w:szCs w:val="30"/>
          <w:cs/>
          <w:lang w:bidi="th-TH"/>
        </w:rPr>
        <w:t>ิได้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เบิกใช้รวมเป็นเงินทั้งสิ้</w:t>
      </w:r>
      <w:r w:rsidRPr="00CD73F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F13F24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062</w:t>
      </w:r>
      <w:r w:rsidRPr="00CD73F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</w:t>
      </w:r>
      <w:r w:rsidR="003A18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าท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4A265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                    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2565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F65F7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187</w:t>
      </w:r>
      <w:r w:rsidRPr="00CD73F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CD73F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</w:p>
    <w:p w14:paraId="499C4DCD" w14:textId="25232A54" w:rsidR="00F65F7A" w:rsidRDefault="00F65F7A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511BB14E" w14:textId="2E6DE08B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84BFADB" w14:textId="25E36C8A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20C7C0D4" w14:textId="2A3D3E90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0A95E0F9" w14:textId="32E46EF3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984F514" w14:textId="2E9F8E0C" w:rsidR="00D02057" w:rsidRDefault="00D0205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A19293E" w14:textId="725002EA" w:rsidR="003A182E" w:rsidRDefault="003A182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028CD195" w14:textId="6F50FD4B" w:rsidR="003A182E" w:rsidRDefault="003A182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111220FC" w14:textId="7F881BF7" w:rsidR="003A182E" w:rsidRDefault="003A182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23A5CA51" w14:textId="2A4F5B5F" w:rsidR="003A182E" w:rsidRDefault="003A182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1710C1A" w14:textId="28EA0AF4" w:rsidR="003A182E" w:rsidRDefault="003A182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5B2ED63" w14:textId="77777777" w:rsidR="003A182E" w:rsidRPr="003A182E" w:rsidRDefault="003A182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</w:p>
    <w:p w14:paraId="00AB7A9F" w14:textId="1C15A86F" w:rsidR="00B7766D" w:rsidRDefault="00B7766D" w:rsidP="002350E0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การเปลี่ยนแปลงของหนี้สินที่เกิดจากกิจกรรมจัดหาเงิน</w:t>
      </w:r>
    </w:p>
    <w:p w14:paraId="05EB73E8" w14:textId="77777777" w:rsidR="005A4C18" w:rsidRPr="005A4C18" w:rsidRDefault="005A4C18" w:rsidP="002350E0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0"/>
        <w:gridCol w:w="178"/>
        <w:gridCol w:w="1151"/>
        <w:gridCol w:w="178"/>
        <w:gridCol w:w="19"/>
        <w:gridCol w:w="1136"/>
        <w:gridCol w:w="178"/>
        <w:gridCol w:w="1152"/>
        <w:gridCol w:w="178"/>
        <w:gridCol w:w="1153"/>
      </w:tblGrid>
      <w:tr w:rsidR="00B7766D" w:rsidRPr="006666FA" w14:paraId="71060F59" w14:textId="77777777" w:rsidTr="00340D75">
        <w:trPr>
          <w:cantSplit/>
          <w:trHeight w:val="408"/>
          <w:tblHeader/>
        </w:trPr>
        <w:tc>
          <w:tcPr>
            <w:tcW w:w="3510" w:type="dxa"/>
          </w:tcPr>
          <w:p w14:paraId="4D8BCBC0" w14:textId="77777777" w:rsidR="00B7766D" w:rsidRPr="006666FA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1356853"/>
          </w:p>
        </w:tc>
        <w:tc>
          <w:tcPr>
            <w:tcW w:w="540" w:type="dxa"/>
            <w:shd w:val="clear" w:color="auto" w:fill="auto"/>
            <w:vAlign w:val="bottom"/>
          </w:tcPr>
          <w:p w14:paraId="0714621E" w14:textId="77777777" w:rsidR="00B7766D" w:rsidRPr="006666FA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04BDEA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45" w:type="dxa"/>
            <w:gridSpan w:val="8"/>
            <w:vAlign w:val="bottom"/>
          </w:tcPr>
          <w:p w14:paraId="34F68982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6666FA" w14:paraId="11946AEB" w14:textId="77777777" w:rsidTr="00340D75">
        <w:trPr>
          <w:cantSplit/>
          <w:trHeight w:val="794"/>
          <w:tblHeader/>
        </w:trPr>
        <w:tc>
          <w:tcPr>
            <w:tcW w:w="3510" w:type="dxa"/>
          </w:tcPr>
          <w:p w14:paraId="1087C258" w14:textId="77777777" w:rsidR="00B7766D" w:rsidRPr="006666FA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376AEF" w14:textId="6E483491" w:rsidR="00B7766D" w:rsidRPr="006666FA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00E18CF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7DA89B3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78" w:type="dxa"/>
            <w:vAlign w:val="bottom"/>
          </w:tcPr>
          <w:p w14:paraId="15E18354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0777E531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78" w:type="dxa"/>
            <w:vAlign w:val="bottom"/>
          </w:tcPr>
          <w:p w14:paraId="1DA03AB5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6F8E42F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6666FA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35569BEB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56A84CBA" w14:textId="77777777" w:rsidR="00B7766D" w:rsidRPr="006666FA" w:rsidRDefault="00B7766D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7766D" w:rsidRPr="006666FA" w14:paraId="736B255B" w14:textId="77777777" w:rsidTr="00340D75">
        <w:trPr>
          <w:cantSplit/>
          <w:trHeight w:val="408"/>
          <w:tblHeader/>
        </w:trPr>
        <w:tc>
          <w:tcPr>
            <w:tcW w:w="3510" w:type="dxa"/>
          </w:tcPr>
          <w:p w14:paraId="05D669B4" w14:textId="77777777" w:rsidR="00B7766D" w:rsidRPr="006666FA" w:rsidRDefault="00B7766D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A1D7F0" w14:textId="77777777" w:rsidR="00B7766D" w:rsidRPr="006666FA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4E5D8D9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45" w:type="dxa"/>
            <w:gridSpan w:val="8"/>
            <w:vAlign w:val="bottom"/>
          </w:tcPr>
          <w:p w14:paraId="50BCBB52" w14:textId="77777777" w:rsidR="00B7766D" w:rsidRPr="006666FA" w:rsidRDefault="00B7766D" w:rsidP="002C047A">
            <w:pPr>
              <w:spacing w:line="240" w:lineRule="atLeast"/>
              <w:ind w:left="-6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4"/>
      <w:tr w:rsidR="001C3D60" w:rsidRPr="006666FA" w14:paraId="1B860427" w14:textId="77777777" w:rsidTr="00340D75">
        <w:trPr>
          <w:cantSplit/>
          <w:trHeight w:val="408"/>
        </w:trPr>
        <w:tc>
          <w:tcPr>
            <w:tcW w:w="3510" w:type="dxa"/>
          </w:tcPr>
          <w:p w14:paraId="2B90DCC7" w14:textId="68178565" w:rsidR="001C3D60" w:rsidRPr="006666FA" w:rsidRDefault="001C3D60" w:rsidP="004760F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="00527A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540" w:type="dxa"/>
            <w:vAlign w:val="bottom"/>
          </w:tcPr>
          <w:p w14:paraId="6F727849" w14:textId="77777777" w:rsidR="001C3D60" w:rsidRPr="006666FA" w:rsidRDefault="001C3D60" w:rsidP="004760F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7D78FD" w14:textId="77777777" w:rsidR="001C3D60" w:rsidRPr="006666FA" w:rsidRDefault="001C3D60" w:rsidP="004760F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9974E1E" w14:textId="360C9431" w:rsidR="001C3D60" w:rsidRPr="00B479C2" w:rsidRDefault="000E74B0" w:rsidP="006A6D3F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16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0C9C7DF6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A990E85" w14:textId="4AD144D5" w:rsidR="001C3D60" w:rsidRPr="00B479C2" w:rsidRDefault="00C64585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552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  <w:r w:rsidR="00C13C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  <w:tc>
          <w:tcPr>
            <w:tcW w:w="178" w:type="dxa"/>
            <w:vAlign w:val="bottom"/>
          </w:tcPr>
          <w:p w14:paraId="0CCF0173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77594A" w14:textId="0A980D6E" w:rsidR="001C3D60" w:rsidRPr="000E74B0" w:rsidRDefault="00C64585" w:rsidP="00F31245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E74B0" w:rsidRPr="000E7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0E74B0" w:rsidRPr="000E7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178" w:type="dxa"/>
            <w:vAlign w:val="bottom"/>
          </w:tcPr>
          <w:p w14:paraId="09A954C9" w14:textId="77777777" w:rsidR="001C3D60" w:rsidRPr="006666FA" w:rsidRDefault="001C3D60" w:rsidP="000D096A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02661E2" w14:textId="179DD318" w:rsidR="001C3D60" w:rsidRPr="00B479C2" w:rsidRDefault="00C64585" w:rsidP="00F31245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914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  <w:r w:rsidR="002945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0E74B0" w:rsidRPr="006666FA" w14:paraId="4D608B92" w14:textId="77777777" w:rsidTr="008E4660">
        <w:trPr>
          <w:cantSplit/>
          <w:trHeight w:val="362"/>
        </w:trPr>
        <w:tc>
          <w:tcPr>
            <w:tcW w:w="3510" w:type="dxa"/>
          </w:tcPr>
          <w:p w14:paraId="7F5A18F7" w14:textId="77777777" w:rsidR="000E74B0" w:rsidRPr="006666FA" w:rsidRDefault="000E74B0" w:rsidP="000E74B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3E7CC2E7" w14:textId="77777777" w:rsidR="000E74B0" w:rsidRPr="001A67E9" w:rsidRDefault="000E74B0" w:rsidP="000E74B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4DE578" w14:textId="77777777" w:rsidR="000E74B0" w:rsidRPr="006666FA" w:rsidRDefault="000E74B0" w:rsidP="000E74B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E69065B" w14:textId="32258B5E" w:rsidR="000E74B0" w:rsidRPr="00B479C2" w:rsidRDefault="00C64585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74B0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197" w:type="dxa"/>
            <w:gridSpan w:val="2"/>
            <w:vAlign w:val="bottom"/>
          </w:tcPr>
          <w:p w14:paraId="4E25C220" w14:textId="77777777" w:rsidR="000E74B0" w:rsidRPr="006666FA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19952337" w14:textId="3C8C543E" w:rsidR="000E74B0" w:rsidRPr="00B479C2" w:rsidRDefault="00C64585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E74B0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="000E74B0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</w:p>
        </w:tc>
        <w:tc>
          <w:tcPr>
            <w:tcW w:w="178" w:type="dxa"/>
            <w:vAlign w:val="bottom"/>
          </w:tcPr>
          <w:p w14:paraId="0974A371" w14:textId="77777777" w:rsidR="000E74B0" w:rsidRPr="002E6416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AAECAD7" w14:textId="0E81EFD0" w:rsidR="000E74B0" w:rsidRPr="002E6416" w:rsidRDefault="000E74B0" w:rsidP="00F31245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EA87B0F" w14:textId="77777777" w:rsidR="000E74B0" w:rsidRPr="002E6416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2085F04D" w14:textId="11F47812" w:rsidR="000E74B0" w:rsidRPr="00B479C2" w:rsidRDefault="00CB42E6" w:rsidP="00F31245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  <w:r w:rsidR="006B03E9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D256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E74B0" w:rsidRPr="006666FA" w14:paraId="0AABEFAC" w14:textId="77777777" w:rsidTr="00340D75">
        <w:trPr>
          <w:cantSplit/>
          <w:trHeight w:val="397"/>
        </w:trPr>
        <w:tc>
          <w:tcPr>
            <w:tcW w:w="3510" w:type="dxa"/>
          </w:tcPr>
          <w:p w14:paraId="0BD73277" w14:textId="77777777" w:rsidR="000E74B0" w:rsidRPr="006666FA" w:rsidRDefault="000E74B0" w:rsidP="000E74B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706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59B7AB36" w14:textId="77777777" w:rsidR="000E74B0" w:rsidRPr="001A67E9" w:rsidRDefault="000E74B0" w:rsidP="000E74B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630285B" w14:textId="77777777" w:rsidR="000E74B0" w:rsidRPr="006666FA" w:rsidRDefault="000E74B0" w:rsidP="000E74B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08920EC" w14:textId="61DFC7D0" w:rsidR="000E74B0" w:rsidRPr="00B479C2" w:rsidRDefault="000E74B0" w:rsidP="006A6D3F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17C0CCF0" w14:textId="77777777" w:rsidR="000E74B0" w:rsidRPr="006666FA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A82C670" w14:textId="0E16C752" w:rsidR="000E74B0" w:rsidRPr="00B479C2" w:rsidRDefault="000E74B0" w:rsidP="006A6D3F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60399D1" w14:textId="77777777" w:rsidR="000E74B0" w:rsidRPr="002E6416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30CCAE" w14:textId="2241AC92" w:rsidR="000E74B0" w:rsidRPr="002E6416" w:rsidRDefault="00C64585" w:rsidP="00F31245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E7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 w:rsidR="000E74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78" w:type="dxa"/>
            <w:vAlign w:val="bottom"/>
          </w:tcPr>
          <w:p w14:paraId="7228FC4F" w14:textId="77777777" w:rsidR="000E74B0" w:rsidRPr="002E6416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29645F62" w14:textId="2066916C" w:rsidR="000E74B0" w:rsidRPr="00B479C2" w:rsidRDefault="00C64585" w:rsidP="00F31245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E74B0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  <w:r w:rsidR="000E74B0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0E74B0" w:rsidRPr="006666FA" w14:paraId="750B11CD" w14:textId="77777777" w:rsidTr="00340D75">
        <w:trPr>
          <w:cantSplit/>
          <w:trHeight w:val="816"/>
        </w:trPr>
        <w:tc>
          <w:tcPr>
            <w:tcW w:w="3510" w:type="dxa"/>
          </w:tcPr>
          <w:p w14:paraId="33C2DEC0" w14:textId="1A7E0836" w:rsidR="000E74B0" w:rsidRDefault="000E74B0" w:rsidP="000E74B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</w:p>
          <w:p w14:paraId="60B2B528" w14:textId="22076D94" w:rsidR="000E74B0" w:rsidRPr="006666FA" w:rsidRDefault="000E74B0" w:rsidP="000E74B0">
            <w:pPr>
              <w:shd w:val="clear" w:color="auto" w:fill="FFFFFF"/>
              <w:tabs>
                <w:tab w:val="left" w:pos="225"/>
                <w:tab w:val="left" w:pos="37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540" w:type="dxa"/>
            <w:vAlign w:val="bottom"/>
          </w:tcPr>
          <w:p w14:paraId="42DCA26B" w14:textId="77777777" w:rsidR="000E74B0" w:rsidRPr="006666FA" w:rsidRDefault="000E74B0" w:rsidP="000E74B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54FBB97" w14:textId="77777777" w:rsidR="000E74B0" w:rsidRPr="006666FA" w:rsidRDefault="000E74B0" w:rsidP="000E74B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EDC45BA" w14:textId="2BE618B1" w:rsidR="000E74B0" w:rsidRPr="00F31245" w:rsidRDefault="00C64585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E74B0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327</w:t>
            </w:r>
          </w:p>
        </w:tc>
        <w:tc>
          <w:tcPr>
            <w:tcW w:w="197" w:type="dxa"/>
            <w:gridSpan w:val="2"/>
            <w:vAlign w:val="bottom"/>
          </w:tcPr>
          <w:p w14:paraId="636BE169" w14:textId="77777777" w:rsidR="000E74B0" w:rsidRPr="00F31245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3CB36844" w14:textId="207BB0B4" w:rsidR="000E74B0" w:rsidRPr="00F31245" w:rsidRDefault="00C64585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13C5E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="00C13C5E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178" w:type="dxa"/>
            <w:vAlign w:val="bottom"/>
          </w:tcPr>
          <w:p w14:paraId="49B3BA7D" w14:textId="77777777" w:rsidR="000E74B0" w:rsidRPr="00F31245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639AF" w14:textId="177C22A5" w:rsidR="000E74B0" w:rsidRPr="00F31245" w:rsidRDefault="00C64585" w:rsidP="00F31245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E74B0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099</w:t>
            </w:r>
            <w:r w:rsidR="000E74B0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</w:t>
            </w:r>
          </w:p>
        </w:tc>
        <w:tc>
          <w:tcPr>
            <w:tcW w:w="178" w:type="dxa"/>
            <w:vAlign w:val="bottom"/>
          </w:tcPr>
          <w:p w14:paraId="7CDFB41B" w14:textId="77777777" w:rsidR="000E74B0" w:rsidRPr="00F31245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2D0D5F3A" w14:textId="7F35366B" w:rsidR="000E74B0" w:rsidRPr="00F31245" w:rsidRDefault="00C64585" w:rsidP="00F31245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0369C1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</w:t>
            </w:r>
            <w:r w:rsidR="00BC2E03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</w:tr>
      <w:tr w:rsidR="000E74B0" w:rsidRPr="006666FA" w14:paraId="3625F415" w14:textId="77777777" w:rsidTr="00340D75">
        <w:trPr>
          <w:cantSplit/>
          <w:trHeight w:val="805"/>
        </w:trPr>
        <w:tc>
          <w:tcPr>
            <w:tcW w:w="3510" w:type="dxa"/>
          </w:tcPr>
          <w:p w14:paraId="75335906" w14:textId="22E0977F" w:rsidR="000E74B0" w:rsidRPr="006666FA" w:rsidRDefault="000E74B0" w:rsidP="000E74B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4DEB32FD" w14:textId="77777777" w:rsidR="000E74B0" w:rsidRPr="006666FA" w:rsidRDefault="000E74B0" w:rsidP="000E74B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0FFED5" w14:textId="77777777" w:rsidR="000E74B0" w:rsidRPr="006666FA" w:rsidRDefault="000E74B0" w:rsidP="000E74B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7B012F0" w14:textId="0F08ABD1" w:rsidR="000E74B0" w:rsidRPr="00B479C2" w:rsidRDefault="00C64585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54EC0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97" w:type="dxa"/>
            <w:gridSpan w:val="2"/>
            <w:vAlign w:val="bottom"/>
          </w:tcPr>
          <w:p w14:paraId="28D347B2" w14:textId="77777777" w:rsidR="000E74B0" w:rsidRPr="00A73241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C724E95" w14:textId="214A1FC1" w:rsidR="000E74B0" w:rsidRPr="00B479C2" w:rsidRDefault="0055683C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583D7894" w14:textId="77777777" w:rsidR="000E74B0" w:rsidRPr="00A73241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47A66C" w14:textId="7D8F386B" w:rsidR="000E74B0" w:rsidRPr="00A73241" w:rsidRDefault="00A2330F" w:rsidP="00A443BA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732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  <w:r w:rsidRPr="00A732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 w:rsidR="00A73241" w:rsidRPr="00A732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CC86336" w14:textId="77777777" w:rsidR="000E74B0" w:rsidRPr="00A73241" w:rsidRDefault="000E74B0" w:rsidP="00A2330F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0E92F0A0" w14:textId="4A9AF7D7" w:rsidR="000E74B0" w:rsidRPr="00B479C2" w:rsidRDefault="0055683C" w:rsidP="00F31245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E74B0" w:rsidRPr="006666FA" w14:paraId="51982DE7" w14:textId="77777777" w:rsidTr="00340D75">
        <w:trPr>
          <w:cantSplit/>
          <w:trHeight w:val="408"/>
        </w:trPr>
        <w:tc>
          <w:tcPr>
            <w:tcW w:w="3510" w:type="dxa"/>
          </w:tcPr>
          <w:p w14:paraId="4EAC2F81" w14:textId="0D7CCC00" w:rsidR="000E74B0" w:rsidRPr="006666FA" w:rsidRDefault="000E74B0" w:rsidP="000E74B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706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3EA74F57" w14:textId="77777777" w:rsidR="000E74B0" w:rsidRPr="006666FA" w:rsidRDefault="000E74B0" w:rsidP="000E74B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39B9087" w14:textId="77777777" w:rsidR="000E74B0" w:rsidRPr="006666FA" w:rsidRDefault="000E74B0" w:rsidP="000E74B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2044F4D" w14:textId="7F9B5840" w:rsidR="000E74B0" w:rsidRPr="00B479C2" w:rsidRDefault="00A2330F" w:rsidP="006A6D3F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2A632905" w14:textId="77777777" w:rsidR="000E74B0" w:rsidRPr="00A73241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9297BF5" w14:textId="3242634F" w:rsidR="000E74B0" w:rsidRPr="00B479C2" w:rsidRDefault="00A2330F" w:rsidP="006A6D3F">
            <w:pPr>
              <w:shd w:val="clear" w:color="auto" w:fill="FFFFFF"/>
              <w:tabs>
                <w:tab w:val="decimal" w:pos="64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785495D" w14:textId="77777777" w:rsidR="000E74B0" w:rsidRPr="00A73241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5C22B8" w14:textId="27868346" w:rsidR="000E74B0" w:rsidRPr="00A73241" w:rsidRDefault="00C64585" w:rsidP="00F31245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3241" w:rsidRPr="00A732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="00A73241" w:rsidRPr="00A732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78" w:type="dxa"/>
            <w:vAlign w:val="bottom"/>
          </w:tcPr>
          <w:p w14:paraId="2CACAD95" w14:textId="77777777" w:rsidR="000E74B0" w:rsidRPr="00A73241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778C0491" w14:textId="7C34913A" w:rsidR="000E74B0" w:rsidRPr="00B479C2" w:rsidRDefault="00C64585" w:rsidP="00F31245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D32F4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="00AA04EC" w:rsidRPr="00B479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</w:tr>
      <w:tr w:rsidR="000E74B0" w:rsidRPr="006666FA" w14:paraId="28792E27" w14:textId="77777777" w:rsidTr="00340D75">
        <w:trPr>
          <w:cantSplit/>
          <w:trHeight w:val="408"/>
        </w:trPr>
        <w:tc>
          <w:tcPr>
            <w:tcW w:w="3510" w:type="dxa"/>
          </w:tcPr>
          <w:p w14:paraId="58011340" w14:textId="24EF6DAB" w:rsidR="000E74B0" w:rsidRPr="001F7063" w:rsidRDefault="000E74B0" w:rsidP="000E74B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="00D256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2566</w:t>
            </w:r>
          </w:p>
        </w:tc>
        <w:tc>
          <w:tcPr>
            <w:tcW w:w="540" w:type="dxa"/>
            <w:vAlign w:val="bottom"/>
          </w:tcPr>
          <w:p w14:paraId="3C4C650D" w14:textId="77777777" w:rsidR="000E74B0" w:rsidRPr="006666FA" w:rsidRDefault="000E74B0" w:rsidP="000E74B0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CD85A7" w14:textId="77777777" w:rsidR="000E74B0" w:rsidRPr="006666FA" w:rsidRDefault="000E74B0" w:rsidP="000E74B0">
            <w:pPr>
              <w:shd w:val="clear" w:color="auto" w:fill="FFFFFF"/>
              <w:tabs>
                <w:tab w:val="decimal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D4105" w14:textId="6FE0D44D" w:rsidR="000E74B0" w:rsidRPr="00F31245" w:rsidRDefault="00C64585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A2330F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197" w:type="dxa"/>
            <w:gridSpan w:val="2"/>
            <w:vAlign w:val="bottom"/>
          </w:tcPr>
          <w:p w14:paraId="12041F22" w14:textId="77777777" w:rsidR="000E74B0" w:rsidRPr="00F31245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B0550" w14:textId="132BB812" w:rsidR="000E74B0" w:rsidRPr="00F31245" w:rsidRDefault="00C64585" w:rsidP="00B479C2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2330F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  <w:r w:rsidR="00A2330F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</w:p>
        </w:tc>
        <w:tc>
          <w:tcPr>
            <w:tcW w:w="178" w:type="dxa"/>
            <w:vAlign w:val="bottom"/>
          </w:tcPr>
          <w:p w14:paraId="64779D1C" w14:textId="77777777" w:rsidR="000E74B0" w:rsidRPr="00F31245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32D36" w14:textId="21FA915C" w:rsidR="000E74B0" w:rsidRPr="00F31245" w:rsidRDefault="00C64585" w:rsidP="00F31245">
            <w:pPr>
              <w:shd w:val="clear" w:color="auto" w:fill="FFFFFF"/>
              <w:tabs>
                <w:tab w:val="decimal" w:pos="95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A73241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078</w:t>
            </w:r>
            <w:r w:rsidR="00946C1B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068</w:t>
            </w:r>
          </w:p>
        </w:tc>
        <w:tc>
          <w:tcPr>
            <w:tcW w:w="178" w:type="dxa"/>
            <w:vAlign w:val="bottom"/>
          </w:tcPr>
          <w:p w14:paraId="4F7A5BFD" w14:textId="77777777" w:rsidR="000E74B0" w:rsidRPr="00F31245" w:rsidRDefault="000E74B0" w:rsidP="000E74B0">
            <w:pPr>
              <w:shd w:val="clear" w:color="auto" w:fill="FFFFFF"/>
              <w:tabs>
                <w:tab w:val="decimal" w:pos="910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7DDEA" w14:textId="3CAE8657" w:rsidR="000E74B0" w:rsidRPr="00F31245" w:rsidRDefault="00C64585" w:rsidP="00F31245">
            <w:pPr>
              <w:shd w:val="clear" w:color="auto" w:fill="FFFFFF"/>
              <w:tabs>
                <w:tab w:val="decimal" w:pos="970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AA04EC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  <w:r w:rsidR="00AA04EC"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312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</w:t>
            </w:r>
          </w:p>
        </w:tc>
      </w:tr>
    </w:tbl>
    <w:p w14:paraId="14F7466D" w14:textId="1F4EBC9A" w:rsidR="001C3D60" w:rsidRDefault="001C3D60"/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0"/>
        <w:gridCol w:w="1710"/>
        <w:gridCol w:w="180"/>
        <w:gridCol w:w="1620"/>
        <w:gridCol w:w="180"/>
        <w:gridCol w:w="1620"/>
      </w:tblGrid>
      <w:tr w:rsidR="00417284" w:rsidRPr="006666FA" w14:paraId="5891EF72" w14:textId="77777777" w:rsidTr="009C68A2">
        <w:trPr>
          <w:cantSplit/>
          <w:trHeight w:val="322"/>
          <w:tblHeader/>
        </w:trPr>
        <w:tc>
          <w:tcPr>
            <w:tcW w:w="3510" w:type="dxa"/>
          </w:tcPr>
          <w:p w14:paraId="3225F93C" w14:textId="77777777" w:rsidR="00417284" w:rsidRPr="006666FA" w:rsidRDefault="00417284" w:rsidP="002C047A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790A50D3" w14:textId="77777777" w:rsidR="00417284" w:rsidRPr="006666FA" w:rsidRDefault="00417284" w:rsidP="002C047A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38A978F4" w14:textId="51BE12EA" w:rsidR="00417284" w:rsidRPr="006666FA" w:rsidRDefault="00417284" w:rsidP="002C047A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7284" w:rsidRPr="006666FA" w14:paraId="26C314F9" w14:textId="77777777" w:rsidTr="009C68A2">
        <w:trPr>
          <w:cantSplit/>
          <w:trHeight w:val="627"/>
          <w:tblHeader/>
        </w:trPr>
        <w:tc>
          <w:tcPr>
            <w:tcW w:w="3510" w:type="dxa"/>
          </w:tcPr>
          <w:p w14:paraId="08587CDD" w14:textId="77777777" w:rsidR="00417284" w:rsidRPr="006666FA" w:rsidRDefault="00417284" w:rsidP="00417284">
            <w:pPr>
              <w:shd w:val="clear" w:color="auto" w:fill="FFFFFF"/>
              <w:tabs>
                <w:tab w:val="decimal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2F21CA62" w14:textId="77777777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E5DD723" w14:textId="49810764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311322C5" w14:textId="77777777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658ABCC" w14:textId="77777777" w:rsidR="00E66AEB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4629BD3A" w14:textId="76B845BF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สัญญาเช่า</w:t>
            </w:r>
            <w:r w:rsidRPr="006666FA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A4D35DB" w14:textId="77777777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F17FFF5" w14:textId="4A41DFB4" w:rsidR="00417284" w:rsidRPr="006666FA" w:rsidRDefault="00417284" w:rsidP="00417284">
            <w:pPr>
              <w:spacing w:line="240" w:lineRule="atLeast"/>
              <w:ind w:left="-79" w:right="-79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alibr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17284" w:rsidRPr="006666FA" w14:paraId="6CAD14D9" w14:textId="77777777" w:rsidTr="009C68A2">
        <w:trPr>
          <w:cantSplit/>
          <w:trHeight w:val="322"/>
        </w:trPr>
        <w:tc>
          <w:tcPr>
            <w:tcW w:w="3510" w:type="dxa"/>
          </w:tcPr>
          <w:p w14:paraId="38CEFC35" w14:textId="3FB83C3D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789E74A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1C89C73C" w14:textId="1C385FDF" w:rsidR="00417284" w:rsidRPr="006666FA" w:rsidRDefault="00417284" w:rsidP="00417284">
            <w:pPr>
              <w:shd w:val="clear" w:color="auto" w:fill="FFFFFF"/>
              <w:tabs>
                <w:tab w:val="decimal" w:pos="8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085B" w:rsidRPr="006666FA" w14:paraId="3D2DD62B" w14:textId="77777777" w:rsidTr="009C68A2">
        <w:trPr>
          <w:cantSplit/>
          <w:trHeight w:val="314"/>
        </w:trPr>
        <w:tc>
          <w:tcPr>
            <w:tcW w:w="3510" w:type="dxa"/>
          </w:tcPr>
          <w:p w14:paraId="26BCEE79" w14:textId="7BE4DF2D" w:rsidR="0099085B" w:rsidRPr="006666FA" w:rsidRDefault="0099085B" w:rsidP="009908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540" w:type="dxa"/>
            <w:vAlign w:val="bottom"/>
          </w:tcPr>
          <w:p w14:paraId="2BC87004" w14:textId="77777777" w:rsidR="0099085B" w:rsidRPr="006666FA" w:rsidRDefault="0099085B" w:rsidP="0099085B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7E0EB0" w14:textId="1AC07BE0" w:rsidR="0099085B" w:rsidRPr="0099085B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="009854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180" w:type="dxa"/>
            <w:vAlign w:val="bottom"/>
          </w:tcPr>
          <w:p w14:paraId="5606497B" w14:textId="77777777" w:rsidR="0099085B" w:rsidRPr="0099085B" w:rsidRDefault="0099085B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3DE1D4" w14:textId="3BAD30BA" w:rsidR="0099085B" w:rsidRPr="0099085B" w:rsidRDefault="00C64585" w:rsidP="000C62E1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="0099085B" w:rsidRPr="009908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180" w:type="dxa"/>
            <w:vAlign w:val="bottom"/>
          </w:tcPr>
          <w:p w14:paraId="430D5C4E" w14:textId="77777777" w:rsidR="0099085B" w:rsidRPr="0099085B" w:rsidRDefault="0099085B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9AF174" w14:textId="2F94983B" w:rsidR="0099085B" w:rsidRPr="0099085B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  <w:r w:rsidR="0099085B" w:rsidRPr="00DE0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99085B" w:rsidRPr="006666FA" w14:paraId="524E84E3" w14:textId="77777777" w:rsidTr="009C68A2">
        <w:trPr>
          <w:cantSplit/>
          <w:trHeight w:val="627"/>
        </w:trPr>
        <w:tc>
          <w:tcPr>
            <w:tcW w:w="3510" w:type="dxa"/>
          </w:tcPr>
          <w:p w14:paraId="4705B0AF" w14:textId="1C48474D" w:rsidR="0099085B" w:rsidRPr="006666FA" w:rsidRDefault="0099085B" w:rsidP="009908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09F74388" w14:textId="77777777" w:rsidR="0099085B" w:rsidRPr="006666FA" w:rsidRDefault="0099085B" w:rsidP="0099085B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E66C7B" w14:textId="1D50CB96" w:rsidR="0099085B" w:rsidRPr="00A443BA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  <w:r w:rsidR="0099085B" w:rsidRPr="00A443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80" w:type="dxa"/>
            <w:vAlign w:val="bottom"/>
          </w:tcPr>
          <w:p w14:paraId="3BDC8DBD" w14:textId="77777777" w:rsidR="0099085B" w:rsidRPr="006666FA" w:rsidRDefault="0099085B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7366A99" w14:textId="6AC87BFA" w:rsidR="0099085B" w:rsidRPr="00E66AEB" w:rsidRDefault="0099085B" w:rsidP="000C62E1">
            <w:pPr>
              <w:shd w:val="clear" w:color="auto" w:fill="FFFFFF"/>
              <w:tabs>
                <w:tab w:val="decimal" w:pos="12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DA42861" w14:textId="77777777" w:rsidR="0099085B" w:rsidRPr="006666FA" w:rsidRDefault="0099085B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DADDEF0" w14:textId="04500F18" w:rsidR="0099085B" w:rsidRPr="00DE0E6E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9908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</w:tr>
      <w:tr w:rsidR="0099085B" w:rsidRPr="006666FA" w14:paraId="7933200E" w14:textId="77777777" w:rsidTr="009C68A2">
        <w:trPr>
          <w:cantSplit/>
          <w:trHeight w:val="314"/>
        </w:trPr>
        <w:tc>
          <w:tcPr>
            <w:tcW w:w="3510" w:type="dxa"/>
          </w:tcPr>
          <w:p w14:paraId="294CE14B" w14:textId="18443D02" w:rsidR="0099085B" w:rsidRPr="006666FA" w:rsidRDefault="0099085B" w:rsidP="009908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0EED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2F11A42E" w14:textId="77777777" w:rsidR="0099085B" w:rsidRPr="006666FA" w:rsidRDefault="0099085B" w:rsidP="0099085B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D43481" w14:textId="0AD5E7EA" w:rsidR="0099085B" w:rsidRPr="00A443BA" w:rsidRDefault="0099085B" w:rsidP="00A443BA">
            <w:pPr>
              <w:shd w:val="clear" w:color="auto" w:fill="FFFFFF"/>
              <w:tabs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43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1EF10C1" w14:textId="77777777" w:rsidR="0099085B" w:rsidRPr="006666FA" w:rsidRDefault="0099085B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62986D" w14:textId="2B258427" w:rsidR="0099085B" w:rsidRPr="00E66AEB" w:rsidRDefault="00C64585" w:rsidP="000C62E1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9085B" w:rsidRPr="00E66A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  <w:tc>
          <w:tcPr>
            <w:tcW w:w="180" w:type="dxa"/>
            <w:vAlign w:val="bottom"/>
          </w:tcPr>
          <w:p w14:paraId="507E5F0B" w14:textId="77777777" w:rsidR="0099085B" w:rsidRPr="006666FA" w:rsidRDefault="0099085B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1113D9" w14:textId="756DD0D3" w:rsidR="0099085B" w:rsidRPr="00DE0E6E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9085B" w:rsidRPr="00DE0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99085B" w:rsidRPr="006666FA" w14:paraId="12F14DCA" w14:textId="77777777" w:rsidTr="009C68A2">
        <w:trPr>
          <w:cantSplit/>
          <w:trHeight w:val="644"/>
        </w:trPr>
        <w:tc>
          <w:tcPr>
            <w:tcW w:w="3510" w:type="dxa"/>
          </w:tcPr>
          <w:p w14:paraId="3961AA14" w14:textId="38368FB5" w:rsidR="0099085B" w:rsidRPr="006666FA" w:rsidRDefault="0099085B" w:rsidP="0099085B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        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540" w:type="dxa"/>
            <w:vAlign w:val="bottom"/>
          </w:tcPr>
          <w:p w14:paraId="476451F2" w14:textId="77777777" w:rsidR="0099085B" w:rsidRPr="006666FA" w:rsidRDefault="0099085B" w:rsidP="0099085B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EA89C49" w14:textId="7054A025" w:rsidR="0099085B" w:rsidRPr="00A443BA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  <w:r w:rsidR="0099085B"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55808186" w14:textId="77777777" w:rsidR="0099085B" w:rsidRPr="00A443BA" w:rsidRDefault="0099085B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F5C5D3" w14:textId="6239188A" w:rsidR="0099085B" w:rsidRPr="00A443BA" w:rsidRDefault="00C64585" w:rsidP="000C62E1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99085B"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838</w:t>
            </w:r>
          </w:p>
        </w:tc>
        <w:tc>
          <w:tcPr>
            <w:tcW w:w="180" w:type="dxa"/>
            <w:vAlign w:val="bottom"/>
          </w:tcPr>
          <w:p w14:paraId="18B308D2" w14:textId="77777777" w:rsidR="0099085B" w:rsidRPr="00A443BA" w:rsidRDefault="0099085B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66199C" w14:textId="0EB3A3EA" w:rsidR="0099085B" w:rsidRPr="00A443BA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807</w:t>
            </w:r>
            <w:r w:rsidR="0099085B"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443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</w:p>
        </w:tc>
      </w:tr>
      <w:tr w:rsidR="00417284" w:rsidRPr="006666FA" w14:paraId="161526E4" w14:textId="77777777" w:rsidTr="009C68A2">
        <w:trPr>
          <w:cantSplit/>
          <w:trHeight w:val="636"/>
        </w:trPr>
        <w:tc>
          <w:tcPr>
            <w:tcW w:w="3510" w:type="dxa"/>
          </w:tcPr>
          <w:p w14:paraId="5DE947A4" w14:textId="6E1DC0C4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การเปลี่ยนแปลงจากกระแสเงินสดจาก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การจัดหาเงิน</w:t>
            </w:r>
          </w:p>
        </w:tc>
        <w:tc>
          <w:tcPr>
            <w:tcW w:w="540" w:type="dxa"/>
            <w:vAlign w:val="bottom"/>
          </w:tcPr>
          <w:p w14:paraId="640F1742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FC2C86" w14:textId="59D3F724" w:rsidR="00417284" w:rsidRPr="00A443BA" w:rsidRDefault="00985460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43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Pr="00A443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  <w:r w:rsidRPr="00A443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3244D996" w14:textId="77777777" w:rsidR="00417284" w:rsidRPr="00161941" w:rsidRDefault="00417284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5C1F38" w14:textId="69D9E275" w:rsidR="00417284" w:rsidRPr="00161941" w:rsidRDefault="00985460" w:rsidP="000C62E1">
            <w:pPr>
              <w:shd w:val="clear" w:color="auto" w:fill="FFFFFF"/>
              <w:tabs>
                <w:tab w:val="decimal" w:pos="12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9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453680" w:rsidRPr="001619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Pr="001619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7266502" w14:textId="77777777" w:rsidR="00417284" w:rsidRPr="00161941" w:rsidRDefault="00417284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DEA5F" w14:textId="15E62CBA" w:rsidR="00417284" w:rsidRPr="00DE0E6E" w:rsidRDefault="00453680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0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  <w:r w:rsidR="00181C70" w:rsidRPr="00DE0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  <w:r w:rsidR="00181C70" w:rsidRPr="00DE0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17284" w:rsidRPr="006666FA" w14:paraId="418AC728" w14:textId="77777777" w:rsidTr="009C68A2">
        <w:trPr>
          <w:cantSplit/>
          <w:trHeight w:val="322"/>
        </w:trPr>
        <w:tc>
          <w:tcPr>
            <w:tcW w:w="3510" w:type="dxa"/>
          </w:tcPr>
          <w:p w14:paraId="7986A5C7" w14:textId="4459B7F4" w:rsidR="00417284" w:rsidRPr="006666FA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0EED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หนี้สินตามสัญญาเช่าเพิ่มขึ้น</w:t>
            </w:r>
          </w:p>
        </w:tc>
        <w:tc>
          <w:tcPr>
            <w:tcW w:w="540" w:type="dxa"/>
            <w:vAlign w:val="bottom"/>
          </w:tcPr>
          <w:p w14:paraId="5674612F" w14:textId="77777777" w:rsidR="00417284" w:rsidRPr="00A46F63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9C11D7E" w14:textId="5B828BA7" w:rsidR="00417284" w:rsidRPr="00A443BA" w:rsidRDefault="00985460" w:rsidP="00A443BA">
            <w:pPr>
              <w:shd w:val="clear" w:color="auto" w:fill="FFFFFF"/>
              <w:tabs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43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0954750" w14:textId="77777777" w:rsidR="00417284" w:rsidRPr="00161941" w:rsidRDefault="00417284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DD880D" w14:textId="12CB0B34" w:rsidR="00417284" w:rsidRPr="00161941" w:rsidRDefault="00C64585" w:rsidP="000C62E1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453680" w:rsidRPr="001619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</w:p>
        </w:tc>
        <w:tc>
          <w:tcPr>
            <w:tcW w:w="180" w:type="dxa"/>
            <w:vAlign w:val="bottom"/>
          </w:tcPr>
          <w:p w14:paraId="52B93935" w14:textId="77777777" w:rsidR="00417284" w:rsidRPr="00161941" w:rsidRDefault="00417284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D481F8" w14:textId="5A60CA18" w:rsidR="00417284" w:rsidRPr="00DE0E6E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745EE4" w:rsidRPr="00DE0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</w:p>
        </w:tc>
      </w:tr>
      <w:tr w:rsidR="00417284" w:rsidRPr="006666FA" w14:paraId="1210EE23" w14:textId="77777777" w:rsidTr="009C68A2">
        <w:trPr>
          <w:cantSplit/>
          <w:trHeight w:val="314"/>
        </w:trPr>
        <w:tc>
          <w:tcPr>
            <w:tcW w:w="3510" w:type="dxa"/>
          </w:tcPr>
          <w:p w14:paraId="28A689BA" w14:textId="2FCC79A0" w:rsidR="00417284" w:rsidRPr="00220EED" w:rsidRDefault="00417284" w:rsidP="00417284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right="-79" w:hanging="18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540" w:type="dxa"/>
            <w:vAlign w:val="bottom"/>
          </w:tcPr>
          <w:p w14:paraId="7A92791A" w14:textId="77777777" w:rsidR="00417284" w:rsidRPr="006666FA" w:rsidRDefault="00417284" w:rsidP="00417284">
            <w:pPr>
              <w:shd w:val="clear" w:color="auto" w:fill="FFFFFF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CE416" w14:textId="327F8082" w:rsidR="00417284" w:rsidRPr="00901A33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AA4DEC"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</w:t>
            </w:r>
          </w:p>
        </w:tc>
        <w:tc>
          <w:tcPr>
            <w:tcW w:w="180" w:type="dxa"/>
            <w:vAlign w:val="bottom"/>
          </w:tcPr>
          <w:p w14:paraId="1B0713C2" w14:textId="77777777" w:rsidR="00417284" w:rsidRPr="00901A33" w:rsidRDefault="00417284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DC54D" w14:textId="74C692CA" w:rsidR="00417284" w:rsidRPr="00901A33" w:rsidRDefault="00C64585" w:rsidP="000C62E1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453680"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013</w:t>
            </w:r>
          </w:p>
        </w:tc>
        <w:tc>
          <w:tcPr>
            <w:tcW w:w="180" w:type="dxa"/>
            <w:vAlign w:val="bottom"/>
          </w:tcPr>
          <w:p w14:paraId="4ED71448" w14:textId="77777777" w:rsidR="00417284" w:rsidRPr="00901A33" w:rsidRDefault="00417284" w:rsidP="008E4660">
            <w:pPr>
              <w:shd w:val="clear" w:color="auto" w:fill="FFFFFF"/>
              <w:tabs>
                <w:tab w:val="decimal" w:pos="765"/>
                <w:tab w:val="decimal" w:pos="80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1EAFE" w14:textId="38624146" w:rsidR="00417284" w:rsidRPr="00901A33" w:rsidRDefault="00C64585" w:rsidP="00A443BA">
            <w:pPr>
              <w:shd w:val="clear" w:color="auto" w:fill="FFFFFF"/>
              <w:tabs>
                <w:tab w:val="decimal" w:pos="12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  <w:r w:rsidR="00161941"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01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</w:tr>
    </w:tbl>
    <w:p w14:paraId="075C3D4F" w14:textId="77777777" w:rsidR="00026680" w:rsidRDefault="00026680" w:rsidP="00026680">
      <w:pPr>
        <w:pStyle w:val="BodyText"/>
        <w:spacing w:after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6692E3E" w14:textId="1991BF15" w:rsidR="00B7766D" w:rsidRPr="00F600E3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F600E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เจ้าหนี้การค้</w:t>
      </w:r>
      <w:r w:rsidRPr="00F600E3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าและเจ้าหนี้อื่น</w:t>
      </w:r>
    </w:p>
    <w:p w14:paraId="1C1FEC7F" w14:textId="77777777" w:rsidR="00B7766D" w:rsidRPr="00C56D9A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41"/>
        <w:gridCol w:w="901"/>
        <w:gridCol w:w="1119"/>
        <w:gridCol w:w="166"/>
        <w:gridCol w:w="1184"/>
        <w:gridCol w:w="164"/>
        <w:gridCol w:w="1184"/>
        <w:gridCol w:w="171"/>
        <w:gridCol w:w="1181"/>
      </w:tblGrid>
      <w:tr w:rsidR="00B7766D" w:rsidRPr="006666FA" w14:paraId="344990B5" w14:textId="77777777" w:rsidTr="002C047A">
        <w:trPr>
          <w:tblHeader/>
        </w:trPr>
        <w:tc>
          <w:tcPr>
            <w:tcW w:w="1740" w:type="pct"/>
          </w:tcPr>
          <w:p w14:paraId="0FC0942A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84" w:type="pct"/>
            <w:tcBorders>
              <w:left w:val="nil"/>
            </w:tcBorders>
          </w:tcPr>
          <w:p w14:paraId="6A00C26E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A2FF87D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5D5C96E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4416A876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66D" w:rsidRPr="006666FA" w14:paraId="71A37412" w14:textId="77777777" w:rsidTr="002C047A">
        <w:trPr>
          <w:trHeight w:val="308"/>
          <w:tblHeader/>
        </w:trPr>
        <w:tc>
          <w:tcPr>
            <w:tcW w:w="1740" w:type="pct"/>
          </w:tcPr>
          <w:p w14:paraId="0541416E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  <w:tcBorders>
              <w:left w:val="nil"/>
            </w:tcBorders>
          </w:tcPr>
          <w:p w14:paraId="3377CBFD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01" w:type="pct"/>
            <w:vAlign w:val="center"/>
          </w:tcPr>
          <w:p w14:paraId="15D97723" w14:textId="33B11FEB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9" w:type="pct"/>
            <w:vAlign w:val="center"/>
          </w:tcPr>
          <w:p w14:paraId="52BC4577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vAlign w:val="center"/>
          </w:tcPr>
          <w:p w14:paraId="1BC1D893" w14:textId="1916AC84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8" w:type="pct"/>
          </w:tcPr>
          <w:p w14:paraId="769E39E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14:paraId="2F20E741" w14:textId="01152471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2" w:type="pct"/>
            <w:vAlign w:val="center"/>
          </w:tcPr>
          <w:p w14:paraId="1C547E42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  <w:vAlign w:val="center"/>
          </w:tcPr>
          <w:p w14:paraId="707C750D" w14:textId="291BCD61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555EB704" w14:textId="77777777" w:rsidTr="002C047A">
        <w:trPr>
          <w:trHeight w:val="344"/>
          <w:tblHeader/>
        </w:trPr>
        <w:tc>
          <w:tcPr>
            <w:tcW w:w="1740" w:type="pct"/>
          </w:tcPr>
          <w:p w14:paraId="26A8DC96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left w:val="nil"/>
            </w:tcBorders>
          </w:tcPr>
          <w:p w14:paraId="37233EAF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14:paraId="5E289165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85B" w:rsidRPr="006666FA" w14:paraId="2C3D80BA" w14:textId="77777777" w:rsidTr="002C047A">
        <w:tc>
          <w:tcPr>
            <w:tcW w:w="1740" w:type="pct"/>
            <w:shd w:val="clear" w:color="auto" w:fill="auto"/>
          </w:tcPr>
          <w:p w14:paraId="2DA000CD" w14:textId="77777777" w:rsidR="0099085B" w:rsidRPr="00954B0D" w:rsidRDefault="0099085B" w:rsidP="00990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เจ้าหนี้การค้า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6E4B84F9" w14:textId="4E8EFA6D" w:rsidR="0099085B" w:rsidRPr="00954B0D" w:rsidRDefault="00C64585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01" w:type="pct"/>
            <w:shd w:val="clear" w:color="auto" w:fill="auto"/>
          </w:tcPr>
          <w:p w14:paraId="62392FC1" w14:textId="4EFA1C1A" w:rsidR="0099085B" w:rsidRPr="00954B0D" w:rsidRDefault="00C64585" w:rsidP="00FB272F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C0758D"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89" w:type="pct"/>
            <w:shd w:val="clear" w:color="auto" w:fill="auto"/>
          </w:tcPr>
          <w:p w14:paraId="46E9DD26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4D5D313" w14:textId="34819090" w:rsidR="0099085B" w:rsidRPr="00954B0D" w:rsidRDefault="00C64585" w:rsidP="00FB272F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</w:p>
        </w:tc>
        <w:tc>
          <w:tcPr>
            <w:tcW w:w="88" w:type="pct"/>
            <w:shd w:val="clear" w:color="auto" w:fill="auto"/>
          </w:tcPr>
          <w:p w14:paraId="6A0F3254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40AA3B8" w14:textId="1A630542" w:rsidR="0099085B" w:rsidRPr="00954B0D" w:rsidRDefault="00536DF8" w:rsidP="0099085B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0737B692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F63A1A7" w14:textId="62B78A11" w:rsidR="0099085B" w:rsidRPr="00954B0D" w:rsidRDefault="0099085B" w:rsidP="0099085B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85B" w:rsidRPr="006666FA" w14:paraId="50E24085" w14:textId="77777777" w:rsidTr="002C047A">
        <w:tc>
          <w:tcPr>
            <w:tcW w:w="1740" w:type="pct"/>
            <w:shd w:val="clear" w:color="auto" w:fill="auto"/>
          </w:tcPr>
          <w:p w14:paraId="4E801931" w14:textId="7067F192" w:rsidR="0099085B" w:rsidRPr="00954B0D" w:rsidRDefault="0099085B" w:rsidP="00990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23533A6E" w14:textId="77777777" w:rsidR="0099085B" w:rsidRPr="00954B0D" w:rsidRDefault="0099085B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4AF54854" w14:textId="31DE13CF" w:rsidR="0099085B" w:rsidRPr="00954B0D" w:rsidRDefault="00C64585" w:rsidP="0099085B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0758D"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C0758D"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89" w:type="pct"/>
            <w:shd w:val="clear" w:color="auto" w:fill="auto"/>
          </w:tcPr>
          <w:p w14:paraId="3EE4AB76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592ABC0" w14:textId="1BBDF6D5" w:rsidR="0099085B" w:rsidRPr="00954B0D" w:rsidRDefault="00C64585" w:rsidP="0099085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88" w:type="pct"/>
            <w:shd w:val="clear" w:color="auto" w:fill="auto"/>
          </w:tcPr>
          <w:p w14:paraId="46D3D571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B03115" w14:textId="63CD872C" w:rsidR="0099085B" w:rsidRPr="00954B0D" w:rsidRDefault="00536DF8" w:rsidP="0099085B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4D57D516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D967A65" w14:textId="030061AF" w:rsidR="0099085B" w:rsidRPr="00954B0D" w:rsidRDefault="0099085B" w:rsidP="0099085B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85B" w:rsidRPr="006666FA" w14:paraId="16D734E1" w14:textId="77777777" w:rsidTr="002C047A">
        <w:tc>
          <w:tcPr>
            <w:tcW w:w="1740" w:type="pct"/>
            <w:shd w:val="clear" w:color="auto" w:fill="auto"/>
          </w:tcPr>
          <w:p w14:paraId="12D20144" w14:textId="77777777" w:rsidR="0099085B" w:rsidRPr="00F600E3" w:rsidRDefault="0099085B" w:rsidP="00990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เจ้าหนี้อื่น - 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1D87441A" w14:textId="4C3D86D8" w:rsidR="0099085B" w:rsidRPr="00954B0D" w:rsidRDefault="00C64585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01" w:type="pct"/>
            <w:shd w:val="clear" w:color="auto" w:fill="auto"/>
          </w:tcPr>
          <w:p w14:paraId="694C6E56" w14:textId="43CD1CE2" w:rsidR="0099085B" w:rsidRPr="00954B0D" w:rsidRDefault="00C64367" w:rsidP="0099085B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0758D" w:rsidRPr="00C075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89" w:type="pct"/>
            <w:shd w:val="clear" w:color="auto" w:fill="auto"/>
          </w:tcPr>
          <w:p w14:paraId="3431D1BA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647A967" w14:textId="33F57D5F" w:rsidR="0099085B" w:rsidRPr="00954B0D" w:rsidRDefault="00C64585" w:rsidP="0099085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88" w:type="pct"/>
            <w:shd w:val="clear" w:color="auto" w:fill="auto"/>
          </w:tcPr>
          <w:p w14:paraId="363AD6A5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A494618" w14:textId="16860B8D" w:rsidR="0099085B" w:rsidRPr="00536DF8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6D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3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92" w:type="pct"/>
            <w:shd w:val="clear" w:color="auto" w:fill="auto"/>
          </w:tcPr>
          <w:p w14:paraId="3812CB81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415E3F6" w14:textId="239DE526" w:rsidR="0099085B" w:rsidRPr="00954B0D" w:rsidRDefault="00C64585" w:rsidP="0044662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</w:p>
        </w:tc>
      </w:tr>
      <w:tr w:rsidR="0099085B" w:rsidRPr="006666FA" w14:paraId="5BB10FFF" w14:textId="77777777" w:rsidTr="002C047A">
        <w:tc>
          <w:tcPr>
            <w:tcW w:w="1740" w:type="pct"/>
            <w:shd w:val="clear" w:color="auto" w:fill="auto"/>
          </w:tcPr>
          <w:p w14:paraId="0CC3BCD2" w14:textId="477A48D1" w:rsidR="0099085B" w:rsidRPr="00954B0D" w:rsidRDefault="0099085B" w:rsidP="00990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4C2F7AFC" w14:textId="77777777" w:rsidR="0099085B" w:rsidRPr="00954B0D" w:rsidRDefault="0099085B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548E0650" w14:textId="6D9FA4B0" w:rsidR="0099085B" w:rsidRPr="00B30E1D" w:rsidRDefault="00C64585" w:rsidP="0099085B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C0758D" w:rsidRPr="00C07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64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9" w:type="pct"/>
            <w:shd w:val="clear" w:color="auto" w:fill="auto"/>
          </w:tcPr>
          <w:p w14:paraId="67951310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D092B25" w14:textId="057EF9BA" w:rsidR="0099085B" w:rsidRPr="00B30E1D" w:rsidRDefault="00C64585" w:rsidP="0099085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88" w:type="pct"/>
            <w:shd w:val="clear" w:color="auto" w:fill="auto"/>
          </w:tcPr>
          <w:p w14:paraId="43C91E95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5A70270" w14:textId="5AA57964" w:rsidR="0099085B" w:rsidRPr="00B30E1D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536D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43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92" w:type="pct"/>
            <w:shd w:val="clear" w:color="auto" w:fill="auto"/>
          </w:tcPr>
          <w:p w14:paraId="43154107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16C882E" w14:textId="26E2B3BC" w:rsidR="0099085B" w:rsidRPr="00B30E1D" w:rsidRDefault="00C64585" w:rsidP="0044662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9085B" w:rsidRPr="00FB27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713</w:t>
            </w:r>
          </w:p>
        </w:tc>
      </w:tr>
      <w:tr w:rsidR="0099085B" w:rsidRPr="006666FA" w14:paraId="246BC656" w14:textId="77777777" w:rsidTr="002C047A">
        <w:tc>
          <w:tcPr>
            <w:tcW w:w="1740" w:type="pct"/>
            <w:shd w:val="clear" w:color="auto" w:fill="auto"/>
          </w:tcPr>
          <w:p w14:paraId="59144D6A" w14:textId="77777777" w:rsidR="0099085B" w:rsidRPr="00954B0D" w:rsidRDefault="0099085B" w:rsidP="00990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เงินรับล่วงหน้าและเงินมัดจำ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7AEAC5C1" w14:textId="77777777" w:rsidR="0099085B" w:rsidRPr="00954B0D" w:rsidRDefault="0099085B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1BB16CAF" w14:textId="07785FE3" w:rsidR="0099085B" w:rsidRPr="00954B0D" w:rsidRDefault="00C64585" w:rsidP="0099085B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472</w:t>
            </w:r>
            <w:r w:rsidR="00C0758D" w:rsidRPr="00C075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89" w:type="pct"/>
            <w:shd w:val="clear" w:color="auto" w:fill="auto"/>
          </w:tcPr>
          <w:p w14:paraId="00A33AE3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16CA9E" w14:textId="15041163" w:rsidR="0099085B" w:rsidRPr="00954B0D" w:rsidRDefault="00C64585" w:rsidP="0099085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88" w:type="pct"/>
            <w:shd w:val="clear" w:color="auto" w:fill="auto"/>
          </w:tcPr>
          <w:p w14:paraId="3267D310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418CC9D" w14:textId="10EAAD07" w:rsidR="0099085B" w:rsidRPr="00954B0D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36D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92" w:type="pct"/>
            <w:shd w:val="clear" w:color="auto" w:fill="auto"/>
          </w:tcPr>
          <w:p w14:paraId="566E8348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8AF3406" w14:textId="18924EF4" w:rsidR="0099085B" w:rsidRPr="00954B0D" w:rsidRDefault="00C64585" w:rsidP="0044662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</w:p>
        </w:tc>
      </w:tr>
      <w:tr w:rsidR="0099085B" w:rsidRPr="006666FA" w14:paraId="4E39FDDB" w14:textId="77777777" w:rsidTr="002C047A">
        <w:tc>
          <w:tcPr>
            <w:tcW w:w="1740" w:type="pct"/>
            <w:shd w:val="clear" w:color="auto" w:fill="auto"/>
          </w:tcPr>
          <w:p w14:paraId="55A4AA42" w14:textId="77777777" w:rsidR="0099085B" w:rsidRPr="00954B0D" w:rsidRDefault="0099085B" w:rsidP="00990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ในการดำเนินงาน</w:t>
            </w:r>
            <w:r w:rsidRPr="00954B0D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292477BA" w14:textId="77777777" w:rsidR="0099085B" w:rsidRPr="00954B0D" w:rsidRDefault="0099085B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7711D490" w14:textId="4F08259A" w:rsidR="0099085B" w:rsidRPr="00954B0D" w:rsidRDefault="00C64585" w:rsidP="0099085B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C0758D"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89" w:type="pct"/>
            <w:shd w:val="clear" w:color="auto" w:fill="auto"/>
          </w:tcPr>
          <w:p w14:paraId="021488C9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D02CDB" w14:textId="478635E5" w:rsidR="0099085B" w:rsidRPr="00954B0D" w:rsidRDefault="00C64585" w:rsidP="0099085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88" w:type="pct"/>
            <w:shd w:val="clear" w:color="auto" w:fill="auto"/>
          </w:tcPr>
          <w:p w14:paraId="1555C35A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6340C7E" w14:textId="179D1716" w:rsidR="0099085B" w:rsidRPr="00954B0D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36D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92" w:type="pct"/>
            <w:shd w:val="clear" w:color="auto" w:fill="auto"/>
          </w:tcPr>
          <w:p w14:paraId="65D00B79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95508A8" w14:textId="4B1DEFE1" w:rsidR="0099085B" w:rsidRPr="00954B0D" w:rsidRDefault="00C64585" w:rsidP="0044662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</w:tr>
      <w:tr w:rsidR="0099085B" w:rsidRPr="006666FA" w14:paraId="149E1EEF" w14:textId="77777777" w:rsidTr="002C047A">
        <w:tc>
          <w:tcPr>
            <w:tcW w:w="1740" w:type="pct"/>
            <w:shd w:val="clear" w:color="auto" w:fill="auto"/>
          </w:tcPr>
          <w:p w14:paraId="2101D731" w14:textId="77777777" w:rsidR="0099085B" w:rsidRPr="00954B0D" w:rsidRDefault="0099085B" w:rsidP="00990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ค่าใช้จ่ายเกี่ยวกับพนักงานค้างจ่าย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5EA946F2" w14:textId="77777777" w:rsidR="0099085B" w:rsidRPr="00954B0D" w:rsidRDefault="0099085B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1F138B15" w14:textId="002E1BD6" w:rsidR="0099085B" w:rsidRPr="00954B0D" w:rsidRDefault="00C64585" w:rsidP="0099085B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C0758D"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89" w:type="pct"/>
            <w:shd w:val="clear" w:color="auto" w:fill="auto"/>
          </w:tcPr>
          <w:p w14:paraId="4BCB5DF3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E00B64" w14:textId="4406F58C" w:rsidR="0099085B" w:rsidRPr="00954B0D" w:rsidRDefault="00C64585" w:rsidP="0099085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99085B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88" w:type="pct"/>
            <w:shd w:val="clear" w:color="auto" w:fill="auto"/>
          </w:tcPr>
          <w:p w14:paraId="5521EC8B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17C7BF2" w14:textId="6204CAF9" w:rsidR="0099085B" w:rsidRPr="00954B0D" w:rsidRDefault="00623EBC" w:rsidP="00623EBC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FABB885" w14:textId="77777777" w:rsidR="0099085B" w:rsidRPr="00954B0D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9D2BCB4" w14:textId="6CEB9549" w:rsidR="0099085B" w:rsidRPr="00954B0D" w:rsidRDefault="00623EBC" w:rsidP="00623EBC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C0665" w:rsidRPr="006666FA" w14:paraId="06502DD3" w14:textId="77777777" w:rsidTr="002C047A">
        <w:tc>
          <w:tcPr>
            <w:tcW w:w="1740" w:type="pct"/>
            <w:shd w:val="clear" w:color="auto" w:fill="auto"/>
          </w:tcPr>
          <w:p w14:paraId="4D42F101" w14:textId="5AF0F0F9" w:rsidR="00CC0665" w:rsidRPr="00954B0D" w:rsidRDefault="00CC0665" w:rsidP="00CC06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ค่าใช้จ่ายค้างจ่าย</w:t>
            </w:r>
            <w:r w:rsidRPr="00954B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โบนัส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1C249034" w14:textId="77777777" w:rsidR="00CC0665" w:rsidRPr="00954B0D" w:rsidRDefault="00CC0665" w:rsidP="00CC0665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41BCD064" w14:textId="38928CBC" w:rsidR="00CC0665" w:rsidRPr="00C0758D" w:rsidRDefault="00C64585" w:rsidP="007668D2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CC0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89" w:type="pct"/>
            <w:shd w:val="clear" w:color="auto" w:fill="auto"/>
          </w:tcPr>
          <w:p w14:paraId="03935A55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6FD25BA" w14:textId="54A295CB" w:rsidR="00CC0665" w:rsidRPr="00B30E1D" w:rsidRDefault="00C64585" w:rsidP="00CC066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CC0665" w:rsidRPr="00CC0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88" w:type="pct"/>
            <w:shd w:val="clear" w:color="auto" w:fill="auto"/>
          </w:tcPr>
          <w:p w14:paraId="789D28E8" w14:textId="77777777" w:rsidR="00CC0665" w:rsidRPr="00CC0665" w:rsidRDefault="00CC0665" w:rsidP="00CC066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shd w:val="clear" w:color="auto" w:fill="auto"/>
          </w:tcPr>
          <w:p w14:paraId="40375267" w14:textId="0B76C90A" w:rsidR="00CC0665" w:rsidRPr="00CC0665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CC0665" w:rsidRPr="004466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92" w:type="pct"/>
            <w:shd w:val="clear" w:color="auto" w:fill="auto"/>
          </w:tcPr>
          <w:p w14:paraId="256118A7" w14:textId="77777777" w:rsidR="00CC0665" w:rsidRPr="00CC0665" w:rsidRDefault="00CC0665" w:rsidP="00CC066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shd w:val="clear" w:color="auto" w:fill="auto"/>
          </w:tcPr>
          <w:p w14:paraId="18FB9357" w14:textId="6F6DBA27" w:rsidR="00CC0665" w:rsidRPr="00EA5CD2" w:rsidRDefault="00C64585" w:rsidP="0044662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CC0665" w:rsidRPr="00CC0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</w:p>
        </w:tc>
      </w:tr>
      <w:tr w:rsidR="00CC0665" w:rsidRPr="006666FA" w14:paraId="045DB72A" w14:textId="77777777" w:rsidTr="002C047A">
        <w:tc>
          <w:tcPr>
            <w:tcW w:w="1740" w:type="pct"/>
            <w:shd w:val="clear" w:color="auto" w:fill="auto"/>
          </w:tcPr>
          <w:p w14:paraId="11156CA0" w14:textId="77777777" w:rsidR="00CC0665" w:rsidRPr="00954B0D" w:rsidRDefault="00CC0665" w:rsidP="00CC06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รายได้รับล่วงหน้า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7DF4F9A2" w14:textId="77777777" w:rsidR="00CC0665" w:rsidRPr="00954B0D" w:rsidRDefault="00CC0665" w:rsidP="00CC0665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3A19AEF1" w14:textId="23BE91E4" w:rsidR="00CC0665" w:rsidRPr="00954B0D" w:rsidRDefault="00C64585" w:rsidP="00CC0665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0665" w:rsidRPr="00C07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  <w:tc>
          <w:tcPr>
            <w:tcW w:w="89" w:type="pct"/>
            <w:shd w:val="clear" w:color="auto" w:fill="auto"/>
          </w:tcPr>
          <w:p w14:paraId="06592D65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62F2700" w14:textId="7F7A32EA" w:rsidR="00CC0665" w:rsidRPr="00954B0D" w:rsidRDefault="00C64585" w:rsidP="00CC066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CC0665" w:rsidRPr="00954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88" w:type="pct"/>
            <w:shd w:val="clear" w:color="auto" w:fill="auto"/>
          </w:tcPr>
          <w:p w14:paraId="79F80463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ACD3E8E" w14:textId="62136429" w:rsidR="00CC0665" w:rsidRPr="00446621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C0665" w:rsidRPr="004466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92" w:type="pct"/>
            <w:shd w:val="clear" w:color="auto" w:fill="auto"/>
          </w:tcPr>
          <w:p w14:paraId="6EE59956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9386A94" w14:textId="384687D1" w:rsidR="00CC0665" w:rsidRPr="00EA5CD2" w:rsidRDefault="00CC0665" w:rsidP="00FB272F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27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C0665" w:rsidRPr="006666FA" w14:paraId="37EE936C" w14:textId="77777777" w:rsidTr="002C047A">
        <w:tc>
          <w:tcPr>
            <w:tcW w:w="1740" w:type="pct"/>
            <w:shd w:val="clear" w:color="auto" w:fill="auto"/>
          </w:tcPr>
          <w:p w14:paraId="0ED0F032" w14:textId="45F39328" w:rsidR="00CC0665" w:rsidRPr="00954B0D" w:rsidRDefault="00CC0665" w:rsidP="00CC06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B0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ดอกเบี้ยค้างจ่าย</w:t>
            </w:r>
            <w:r w:rsidRPr="00954B0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954B0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009B61CB" w14:textId="296CE6C3" w:rsidR="00CC0665" w:rsidRPr="00954B0D" w:rsidRDefault="00C64585" w:rsidP="00CC0665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01" w:type="pct"/>
            <w:shd w:val="clear" w:color="auto" w:fill="auto"/>
          </w:tcPr>
          <w:p w14:paraId="640361FD" w14:textId="75087A3A" w:rsidR="00CC0665" w:rsidRPr="00B30E1D" w:rsidRDefault="00CC0665" w:rsidP="00446621">
            <w:pPr>
              <w:tabs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</w:t>
            </w:r>
          </w:p>
        </w:tc>
        <w:tc>
          <w:tcPr>
            <w:tcW w:w="89" w:type="pct"/>
            <w:shd w:val="clear" w:color="auto" w:fill="auto"/>
          </w:tcPr>
          <w:p w14:paraId="70D31E6B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E42EFAC" w14:textId="02F06B63" w:rsidR="00CC0665" w:rsidRPr="00B30E1D" w:rsidRDefault="00CC0665" w:rsidP="0044662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18F17C9E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4678DE" w14:textId="28CB6686" w:rsidR="00CC0665" w:rsidRPr="00BD5E3A" w:rsidRDefault="00CC0665" w:rsidP="007668D2">
            <w:pPr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5E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41978A5B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DA39741" w14:textId="366E4515" w:rsidR="00CC0665" w:rsidRPr="00446621" w:rsidRDefault="00C64585" w:rsidP="0044662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0665" w:rsidRPr="004466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</w:tr>
      <w:tr w:rsidR="00CC0665" w:rsidRPr="00EA5CD2" w14:paraId="2EA75B15" w14:textId="77777777" w:rsidTr="002C047A">
        <w:tc>
          <w:tcPr>
            <w:tcW w:w="1740" w:type="pct"/>
            <w:shd w:val="clear" w:color="auto" w:fill="auto"/>
          </w:tcPr>
          <w:p w14:paraId="489D842D" w14:textId="3C1266F5" w:rsidR="00CC0665" w:rsidRPr="00954B0D" w:rsidRDefault="00CC0665" w:rsidP="00CC066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4B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ดอกเบี้ยค้างจ่าย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auto"/>
          </w:tcPr>
          <w:p w14:paraId="5DE49E8B" w14:textId="77777777" w:rsidR="00CC0665" w:rsidRPr="00954B0D" w:rsidRDefault="00CC0665" w:rsidP="00CC0665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26A31F6D" w14:textId="1E6CCFC1" w:rsidR="00CC0665" w:rsidRPr="00A26808" w:rsidRDefault="00C64585" w:rsidP="00CC0665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24</w:t>
            </w:r>
            <w:r w:rsidR="00CC0665" w:rsidRPr="00A2680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89" w:type="pct"/>
            <w:shd w:val="clear" w:color="auto" w:fill="auto"/>
          </w:tcPr>
          <w:p w14:paraId="5AF965C6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CC23A38" w14:textId="39AFFB28" w:rsidR="00CC0665" w:rsidRPr="00954B0D" w:rsidRDefault="00C64585" w:rsidP="00CC066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="00CC0665" w:rsidRPr="00A2680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88" w:type="pct"/>
            <w:shd w:val="clear" w:color="auto" w:fill="auto"/>
          </w:tcPr>
          <w:p w14:paraId="32402F4A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3630585" w14:textId="0BA37C2F" w:rsidR="00CC0665" w:rsidRPr="00954B0D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92" w:type="pct"/>
            <w:shd w:val="clear" w:color="auto" w:fill="auto"/>
          </w:tcPr>
          <w:p w14:paraId="68D79EC6" w14:textId="77777777" w:rsidR="00CC0665" w:rsidRPr="00954B0D" w:rsidRDefault="00CC0665" w:rsidP="00CC066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2F2FB81" w14:textId="70C657D5" w:rsidR="00CC0665" w:rsidRPr="00A26808" w:rsidRDefault="00C64585" w:rsidP="0044662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60</w:t>
            </w:r>
          </w:p>
        </w:tc>
      </w:tr>
      <w:tr w:rsidR="00CC0665" w:rsidRPr="006666FA" w14:paraId="5865D711" w14:textId="77777777" w:rsidTr="00BD5E3A">
        <w:tc>
          <w:tcPr>
            <w:tcW w:w="1740" w:type="pct"/>
            <w:shd w:val="clear" w:color="auto" w:fill="FFFFFF"/>
          </w:tcPr>
          <w:p w14:paraId="655DF896" w14:textId="77777777" w:rsidR="00CC0665" w:rsidRPr="006666FA" w:rsidRDefault="00CC0665" w:rsidP="00CC06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84" w:type="pct"/>
            <w:tcBorders>
              <w:left w:val="nil"/>
            </w:tcBorders>
            <w:shd w:val="clear" w:color="auto" w:fill="FFFFFF"/>
          </w:tcPr>
          <w:p w14:paraId="61168907" w14:textId="77777777" w:rsidR="00CC0665" w:rsidRPr="006666FA" w:rsidRDefault="00CC0665" w:rsidP="00CC0665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893B905" w14:textId="373CD32E" w:rsidR="00CC0665" w:rsidRPr="00A56D9E" w:rsidRDefault="00C64585" w:rsidP="00CC0665">
            <w:pPr>
              <w:tabs>
                <w:tab w:val="decimal" w:pos="9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CC06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  <w:r w:rsidR="00CC06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89" w:type="pct"/>
          </w:tcPr>
          <w:p w14:paraId="162DC8BD" w14:textId="77777777" w:rsidR="00CC0665" w:rsidRPr="006666FA" w:rsidRDefault="00CC0665" w:rsidP="00CC0665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57ABEEB" w14:textId="10A09FB4" w:rsidR="00CC0665" w:rsidRPr="00EC7164" w:rsidRDefault="00C64585" w:rsidP="00CC066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C06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</w:t>
            </w:r>
            <w:r w:rsidR="00CC066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88" w:type="pct"/>
          </w:tcPr>
          <w:p w14:paraId="00FB296C" w14:textId="77777777" w:rsidR="00CC0665" w:rsidRPr="006666FA" w:rsidRDefault="00CC0665" w:rsidP="00CC066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0C503" w14:textId="60EA3386" w:rsidR="00CC0665" w:rsidRPr="00BD5E3A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CC0665" w:rsidRPr="00BD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</w:p>
        </w:tc>
        <w:tc>
          <w:tcPr>
            <w:tcW w:w="92" w:type="pct"/>
          </w:tcPr>
          <w:p w14:paraId="0742E773" w14:textId="77777777" w:rsidR="00CC0665" w:rsidRPr="006666FA" w:rsidRDefault="00CC0665" w:rsidP="00CC066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5E02D" w14:textId="265AD321" w:rsidR="00CC0665" w:rsidRPr="006666FA" w:rsidRDefault="00C64585" w:rsidP="00446621">
            <w:pPr>
              <w:tabs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CC0665" w:rsidRPr="007F3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754</w:t>
            </w:r>
          </w:p>
        </w:tc>
      </w:tr>
    </w:tbl>
    <w:p w14:paraId="55F89445" w14:textId="77777777" w:rsidR="00B7766D" w:rsidRPr="003364CF" w:rsidRDefault="00B7766D" w:rsidP="00B7766D">
      <w:pPr>
        <w:spacing w:line="240" w:lineRule="auto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3C5D06E4" w14:textId="77777777" w:rsidR="00B7766D" w:rsidRPr="006666FA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เงินประกันตามสัญญาเช่าดำเนินงานระยะยาว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57DE1AEA" w14:textId="77777777" w:rsidR="00B7766D" w:rsidRPr="006666FA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EBB64C9" w14:textId="706EC81A" w:rsidR="00B7766D" w:rsidRPr="006666FA" w:rsidRDefault="00B7766D" w:rsidP="00432B88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ตามเงื่อนไขของสัญญาเช่าดำเนินงานระยะยาว </w:t>
      </w:r>
      <w:r w:rsidR="006527C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บริษัทจะหักเงินประกันความเสียหายจากลูกค้าในการเช่ารถในอัตราร้อยละต่าง ๆ กันของสัญญา โดย</w:t>
      </w:r>
      <w:r w:rsidR="006527C7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กลุ่ม</w:t>
      </w:r>
      <w:r w:rsidRPr="006666F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บริษัทจะคืนเงินประกันนี้แก่ลูกค้าเมื่อครบกำหนดการเช่าตามสัญญา</w:t>
      </w:r>
    </w:p>
    <w:p w14:paraId="761674CB" w14:textId="1DC952E9" w:rsidR="00B7766D" w:rsidRPr="005A1DAC" w:rsidRDefault="00B7766D" w:rsidP="005A1DAC">
      <w:pPr>
        <w:pStyle w:val="BodyText"/>
        <w:tabs>
          <w:tab w:val="left" w:pos="744"/>
        </w:tabs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70"/>
        <w:gridCol w:w="272"/>
        <w:gridCol w:w="1119"/>
        <w:gridCol w:w="166"/>
        <w:gridCol w:w="1184"/>
        <w:gridCol w:w="164"/>
        <w:gridCol w:w="1184"/>
        <w:gridCol w:w="171"/>
        <w:gridCol w:w="1181"/>
      </w:tblGrid>
      <w:tr w:rsidR="00B7766D" w:rsidRPr="006666FA" w14:paraId="5994336C" w14:textId="77777777" w:rsidTr="002C047A">
        <w:trPr>
          <w:tblHeader/>
        </w:trPr>
        <w:tc>
          <w:tcPr>
            <w:tcW w:w="2078" w:type="pct"/>
          </w:tcPr>
          <w:p w14:paraId="568B80A9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tcBorders>
              <w:left w:val="nil"/>
            </w:tcBorders>
          </w:tcPr>
          <w:p w14:paraId="40D3C968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17E277D8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661C63DF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6A304A03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766D" w:rsidRPr="006666FA" w14:paraId="3AB593BB" w14:textId="77777777" w:rsidTr="002C047A">
        <w:trPr>
          <w:trHeight w:val="308"/>
          <w:tblHeader/>
        </w:trPr>
        <w:tc>
          <w:tcPr>
            <w:tcW w:w="2078" w:type="pct"/>
          </w:tcPr>
          <w:p w14:paraId="2585AA60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13E5ED2F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  <w:vAlign w:val="center"/>
          </w:tcPr>
          <w:p w14:paraId="76C8E269" w14:textId="61A8CDFF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89" w:type="pct"/>
            <w:vAlign w:val="center"/>
          </w:tcPr>
          <w:p w14:paraId="13A2DB25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vAlign w:val="center"/>
          </w:tcPr>
          <w:p w14:paraId="69BDDDCD" w14:textId="53AE1F4E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88" w:type="pct"/>
          </w:tcPr>
          <w:p w14:paraId="33F2E6A0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center"/>
          </w:tcPr>
          <w:p w14:paraId="08866A36" w14:textId="3391DB07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2" w:type="pct"/>
            <w:vAlign w:val="center"/>
          </w:tcPr>
          <w:p w14:paraId="27A5442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4" w:type="pct"/>
            <w:vAlign w:val="center"/>
          </w:tcPr>
          <w:p w14:paraId="0A3552C9" w14:textId="11579894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506DBD35" w14:textId="77777777" w:rsidTr="002C047A">
        <w:trPr>
          <w:trHeight w:val="344"/>
          <w:tblHeader/>
        </w:trPr>
        <w:tc>
          <w:tcPr>
            <w:tcW w:w="2078" w:type="pct"/>
          </w:tcPr>
          <w:p w14:paraId="62F134F0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5A88CA61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6" w:type="pct"/>
            <w:gridSpan w:val="7"/>
          </w:tcPr>
          <w:p w14:paraId="4CC8DA5B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85B" w:rsidRPr="006666FA" w14:paraId="09504729" w14:textId="77777777" w:rsidTr="002C047A">
        <w:tc>
          <w:tcPr>
            <w:tcW w:w="2078" w:type="pct"/>
            <w:shd w:val="clear" w:color="auto" w:fill="auto"/>
          </w:tcPr>
          <w:p w14:paraId="1D008687" w14:textId="77777777" w:rsidR="0099085B" w:rsidRPr="006666FA" w:rsidRDefault="0099085B" w:rsidP="0099085B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ครบกำหนดภายในหนึ่งปี 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auto"/>
          </w:tcPr>
          <w:p w14:paraId="3835AE94" w14:textId="77777777" w:rsidR="0099085B" w:rsidRPr="006666FA" w:rsidRDefault="0099085B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7E772CD1" w14:textId="165149A6" w:rsidR="0099085B" w:rsidRPr="009F47DC" w:rsidRDefault="00C64585" w:rsidP="0099085B">
            <w:pPr>
              <w:tabs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93B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89" w:type="pct"/>
            <w:shd w:val="clear" w:color="auto" w:fill="auto"/>
          </w:tcPr>
          <w:p w14:paraId="3CFF51F3" w14:textId="77777777" w:rsidR="0099085B" w:rsidRPr="006666FA" w:rsidRDefault="0099085B" w:rsidP="0099085B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F7B337" w14:textId="2B6091C3" w:rsidR="0099085B" w:rsidRPr="006666FA" w:rsidRDefault="00C64585" w:rsidP="00BA40BB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99085B" w:rsidRPr="006C74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88" w:type="pct"/>
            <w:shd w:val="clear" w:color="auto" w:fill="auto"/>
          </w:tcPr>
          <w:p w14:paraId="1EA319F4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227585D" w14:textId="5BF077E0" w:rsidR="0099085B" w:rsidRPr="00F562CE" w:rsidRDefault="00593BBB" w:rsidP="0099085B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A75E6DC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8268886" w14:textId="77777777" w:rsidR="0099085B" w:rsidRPr="006666FA" w:rsidRDefault="0099085B" w:rsidP="007668D2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85B" w:rsidRPr="006666FA" w14:paraId="7E90C020" w14:textId="77777777" w:rsidTr="002C047A">
        <w:tc>
          <w:tcPr>
            <w:tcW w:w="2078" w:type="pct"/>
            <w:shd w:val="clear" w:color="auto" w:fill="FFFFFF"/>
          </w:tcPr>
          <w:p w14:paraId="67C6B87F" w14:textId="77777777" w:rsidR="0099085B" w:rsidRPr="006666FA" w:rsidRDefault="0099085B" w:rsidP="0099085B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ครบกำหนดหลังจากหนึ่งปีแต่ไม่เกินห้าปี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FFFFFF"/>
          </w:tcPr>
          <w:p w14:paraId="4DA0E0B7" w14:textId="77777777" w:rsidR="0099085B" w:rsidRPr="006666FA" w:rsidRDefault="0099085B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FD99AA2" w14:textId="69471AB5" w:rsidR="0099085B" w:rsidRPr="006666FA" w:rsidRDefault="00C64585" w:rsidP="0099085B">
            <w:pPr>
              <w:tabs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93B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</w:p>
        </w:tc>
        <w:tc>
          <w:tcPr>
            <w:tcW w:w="89" w:type="pct"/>
          </w:tcPr>
          <w:p w14:paraId="4A0DFDA3" w14:textId="77777777" w:rsidR="0099085B" w:rsidRPr="006666FA" w:rsidRDefault="0099085B" w:rsidP="0099085B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15C82651" w14:textId="0549768A" w:rsidR="0099085B" w:rsidRPr="006666FA" w:rsidRDefault="00C64585" w:rsidP="007668D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9085B" w:rsidRPr="006C74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88" w:type="pct"/>
          </w:tcPr>
          <w:p w14:paraId="3A72AB92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C2CD814" w14:textId="226450A6" w:rsidR="0099085B" w:rsidRPr="00F562CE" w:rsidRDefault="00593BBB" w:rsidP="0099085B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F6A6184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F2BCE28" w14:textId="77777777" w:rsidR="0099085B" w:rsidRPr="006666FA" w:rsidRDefault="0099085B" w:rsidP="007668D2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85B" w:rsidRPr="006666FA" w14:paraId="73199941" w14:textId="77777777" w:rsidTr="002C047A">
        <w:tc>
          <w:tcPr>
            <w:tcW w:w="2078" w:type="pct"/>
            <w:shd w:val="clear" w:color="auto" w:fill="FFFFFF"/>
          </w:tcPr>
          <w:p w14:paraId="12278589" w14:textId="77777777" w:rsidR="0099085B" w:rsidRPr="006666FA" w:rsidRDefault="0099085B" w:rsidP="0099085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46" w:type="pct"/>
            <w:tcBorders>
              <w:left w:val="nil"/>
            </w:tcBorders>
            <w:shd w:val="clear" w:color="auto" w:fill="FFFFFF"/>
          </w:tcPr>
          <w:p w14:paraId="113AA0A1" w14:textId="77777777" w:rsidR="0099085B" w:rsidRPr="006666FA" w:rsidRDefault="0099085B" w:rsidP="0099085B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130FB63" w14:textId="5E1B056A" w:rsidR="0099085B" w:rsidRPr="006C74A7" w:rsidRDefault="00C64585" w:rsidP="0099085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593B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89" w:type="pct"/>
          </w:tcPr>
          <w:p w14:paraId="1F28AF9A" w14:textId="77777777" w:rsidR="0099085B" w:rsidRPr="006666FA" w:rsidRDefault="0099085B" w:rsidP="0099085B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6E567FB" w14:textId="565DDAF2" w:rsidR="0099085B" w:rsidRPr="006666FA" w:rsidRDefault="00C64585" w:rsidP="007668D2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9908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88" w:type="pct"/>
          </w:tcPr>
          <w:p w14:paraId="59D2FB7F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E0725F6" w14:textId="4EA65C99" w:rsidR="0099085B" w:rsidRPr="00F562CE" w:rsidRDefault="00593BBB" w:rsidP="0099085B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347F448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A73448D" w14:textId="77777777" w:rsidR="0099085B" w:rsidRPr="006666FA" w:rsidRDefault="0099085B" w:rsidP="007668D2">
            <w:pPr>
              <w:tabs>
                <w:tab w:val="decimal" w:pos="7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819501E" w14:textId="77777777" w:rsidR="00B7766D" w:rsidRPr="006666FA" w:rsidRDefault="00B7766D" w:rsidP="00B776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DF53AB0" w14:textId="70AD86A4" w:rsidR="00885509" w:rsidRPr="006666FA" w:rsidRDefault="00BA104C" w:rsidP="00B7766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p w14:paraId="67D73FE7" w14:textId="31BCAF6D" w:rsidR="00B7766D" w:rsidRPr="006666FA" w:rsidRDefault="00B7766D" w:rsidP="000C1D51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ประมาณการหนี้สิน</w:t>
      </w:r>
      <w:r w:rsidR="00432B88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ไม่หมุนเวียน</w:t>
      </w:r>
      <w:r w:rsidRPr="006666FA">
        <w:rPr>
          <w:rFonts w:asciiTheme="majorBidi" w:hAnsiTheme="majorBidi" w:cstheme="majorBidi"/>
          <w:b w:val="0"/>
          <w:bCs/>
          <w:sz w:val="30"/>
          <w:szCs w:val="30"/>
          <w:cs/>
        </w:rPr>
        <w:t>สำหรับผลประโยชน์พนักงาน</w:t>
      </w:r>
    </w:p>
    <w:p w14:paraId="47BB6E50" w14:textId="77777777" w:rsidR="00B7766D" w:rsidRPr="005A1DAC" w:rsidRDefault="00B7766D" w:rsidP="00B7766D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pt-BR"/>
        </w:rPr>
      </w:pPr>
    </w:p>
    <w:tbl>
      <w:tblPr>
        <w:tblW w:w="916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29"/>
        <w:gridCol w:w="1118"/>
        <w:gridCol w:w="169"/>
        <w:gridCol w:w="1081"/>
        <w:gridCol w:w="169"/>
        <w:gridCol w:w="1111"/>
        <w:gridCol w:w="170"/>
        <w:gridCol w:w="1116"/>
      </w:tblGrid>
      <w:tr w:rsidR="000C1D51" w:rsidRPr="006666FA" w14:paraId="28670DE9" w14:textId="77777777" w:rsidTr="000C1D51">
        <w:trPr>
          <w:tblHeader/>
        </w:trPr>
        <w:tc>
          <w:tcPr>
            <w:tcW w:w="2308" w:type="pct"/>
          </w:tcPr>
          <w:p w14:paraId="7C83D464" w14:textId="77777777" w:rsidR="000C1D51" w:rsidRPr="006666FA" w:rsidRDefault="000C1D51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92" w:type="pct"/>
            <w:gridSpan w:val="3"/>
          </w:tcPr>
          <w:p w14:paraId="5E715676" w14:textId="77777777" w:rsidR="000C1D51" w:rsidRPr="006666FA" w:rsidRDefault="000C1D51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2" w:type="pct"/>
          </w:tcPr>
          <w:p w14:paraId="3D0EC821" w14:textId="77777777" w:rsidR="000C1D51" w:rsidRPr="006666FA" w:rsidRDefault="000C1D51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7B207CF7" w14:textId="77777777" w:rsidR="000C1D51" w:rsidRPr="006666FA" w:rsidRDefault="000C1D51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1D51" w:rsidRPr="006666FA" w14:paraId="6F864DB2" w14:textId="77777777" w:rsidTr="0099085B">
        <w:trPr>
          <w:trHeight w:val="308"/>
          <w:tblHeader/>
        </w:trPr>
        <w:tc>
          <w:tcPr>
            <w:tcW w:w="2308" w:type="pct"/>
          </w:tcPr>
          <w:p w14:paraId="148D78FE" w14:textId="56536A0B" w:rsidR="000C1D51" w:rsidRPr="00CD73FC" w:rsidRDefault="000C1D51" w:rsidP="000C1D5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73FC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ณ วั</w:t>
            </w:r>
            <w:r w:rsidRPr="0048174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นที่</w:t>
            </w:r>
            <w:r w:rsidRPr="004817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C64585" w:rsidRPr="00C6458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31</w:t>
            </w:r>
            <w:r w:rsidRPr="0048174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0" w:type="pct"/>
            <w:vAlign w:val="center"/>
          </w:tcPr>
          <w:p w14:paraId="2193CDCC" w14:textId="227682EB" w:rsidR="000C1D51" w:rsidRPr="006666FA" w:rsidRDefault="00C64585" w:rsidP="000C1D5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2" w:type="pct"/>
            <w:vAlign w:val="center"/>
          </w:tcPr>
          <w:p w14:paraId="3E4AC2DB" w14:textId="77777777" w:rsidR="000C1D51" w:rsidRPr="006666FA" w:rsidRDefault="000C1D51" w:rsidP="000C1D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vAlign w:val="center"/>
          </w:tcPr>
          <w:p w14:paraId="55222ACB" w14:textId="27ACF896" w:rsidR="000C1D51" w:rsidRPr="006666FA" w:rsidRDefault="00C64585" w:rsidP="000C1D5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2" w:type="pct"/>
          </w:tcPr>
          <w:p w14:paraId="1AD0826B" w14:textId="77777777" w:rsidR="000C1D51" w:rsidRPr="006666FA" w:rsidRDefault="000C1D51" w:rsidP="000C1D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4C280016" w14:textId="4D114FC9" w:rsidR="000C1D51" w:rsidRPr="006666FA" w:rsidRDefault="00C64585" w:rsidP="000C1D5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3" w:type="pct"/>
            <w:vAlign w:val="center"/>
          </w:tcPr>
          <w:p w14:paraId="35983531" w14:textId="77777777" w:rsidR="000C1D51" w:rsidRPr="006666FA" w:rsidRDefault="000C1D51" w:rsidP="000C1D5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vAlign w:val="center"/>
          </w:tcPr>
          <w:p w14:paraId="2B3D738A" w14:textId="15B1FD88" w:rsidR="000C1D51" w:rsidRPr="006666FA" w:rsidRDefault="00C64585" w:rsidP="000C1D51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0C1D51" w:rsidRPr="006666FA" w14:paraId="67F91399" w14:textId="77777777" w:rsidTr="000C1D51">
        <w:trPr>
          <w:trHeight w:val="344"/>
          <w:tblHeader/>
        </w:trPr>
        <w:tc>
          <w:tcPr>
            <w:tcW w:w="2308" w:type="pct"/>
          </w:tcPr>
          <w:p w14:paraId="0E5F9A55" w14:textId="77777777" w:rsidR="000C1D51" w:rsidRPr="006666FA" w:rsidRDefault="000C1D51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7CABDAE2" w14:textId="77777777" w:rsidR="000C1D51" w:rsidRPr="006666FA" w:rsidRDefault="000C1D51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085B" w:rsidRPr="006666FA" w14:paraId="3858DDBB" w14:textId="77777777" w:rsidTr="0099085B">
        <w:tc>
          <w:tcPr>
            <w:tcW w:w="2308" w:type="pct"/>
            <w:shd w:val="clear" w:color="auto" w:fill="FFFFFF"/>
          </w:tcPr>
          <w:p w14:paraId="5971CC64" w14:textId="77777777" w:rsidR="0099085B" w:rsidRPr="006666FA" w:rsidRDefault="0099085B" w:rsidP="009908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A75AFF1" w14:textId="5739B80F" w:rsidR="0099085B" w:rsidRPr="006666FA" w:rsidRDefault="00C64585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="00164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92" w:type="pct"/>
          </w:tcPr>
          <w:p w14:paraId="5FEB54E4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2248C56" w14:textId="02F4C985" w:rsidR="0099085B" w:rsidRPr="006666FA" w:rsidRDefault="00C64585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990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92" w:type="pct"/>
          </w:tcPr>
          <w:p w14:paraId="2F28B375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7795EC7" w14:textId="07EF3B99" w:rsidR="0099085B" w:rsidRPr="006666FA" w:rsidRDefault="00C64585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164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93" w:type="pct"/>
          </w:tcPr>
          <w:p w14:paraId="1635D8E1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ACDE863" w14:textId="4E773772" w:rsidR="0099085B" w:rsidRPr="006666FA" w:rsidRDefault="00C64585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90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</w:tr>
      <w:tr w:rsidR="0099085B" w:rsidRPr="006666FA" w14:paraId="06DC7A32" w14:textId="77777777" w:rsidTr="0099085B">
        <w:tc>
          <w:tcPr>
            <w:tcW w:w="2308" w:type="pct"/>
            <w:shd w:val="clear" w:color="auto" w:fill="FFFFFF"/>
          </w:tcPr>
          <w:p w14:paraId="443F1883" w14:textId="77777777" w:rsidR="0099085B" w:rsidRPr="006666FA" w:rsidRDefault="0099085B" w:rsidP="009908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C8FFC0F" w14:textId="1FAC9CBA" w:rsidR="0099085B" w:rsidRPr="006666FA" w:rsidRDefault="00C64585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 w:rsidR="0016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92" w:type="pct"/>
          </w:tcPr>
          <w:p w14:paraId="1AC5BB78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EB5B347" w14:textId="3C2E6128" w:rsidR="0099085B" w:rsidRPr="006666FA" w:rsidRDefault="00C64585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</w:t>
            </w:r>
            <w:r w:rsidR="00990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92" w:type="pct"/>
          </w:tcPr>
          <w:p w14:paraId="0BAB659D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9660210" w14:textId="59B2B9B6" w:rsidR="0099085B" w:rsidRPr="006666FA" w:rsidRDefault="00C64585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1643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</w:p>
        </w:tc>
        <w:tc>
          <w:tcPr>
            <w:tcW w:w="93" w:type="pct"/>
          </w:tcPr>
          <w:p w14:paraId="696A0B55" w14:textId="77777777" w:rsidR="0099085B" w:rsidRPr="006666FA" w:rsidRDefault="0099085B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441AED2" w14:textId="16FCD25D" w:rsidR="0099085B" w:rsidRPr="006666FA" w:rsidRDefault="00C64585" w:rsidP="009908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990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10848E42" w14:textId="77777777" w:rsidR="009057D0" w:rsidRPr="005A1DAC" w:rsidRDefault="009057D0" w:rsidP="00B7766D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bidi="th-TH"/>
        </w:rPr>
      </w:pPr>
    </w:p>
    <w:p w14:paraId="1FF1DC1F" w14:textId="77777777" w:rsidR="00B7766D" w:rsidRPr="006666FA" w:rsidRDefault="00B7766D" w:rsidP="00B7766D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โครงการผลประโยชน์ที่กำหนดไว้  </w:t>
      </w:r>
    </w:p>
    <w:p w14:paraId="1C966688" w14:textId="77777777" w:rsidR="00B7766D" w:rsidRPr="00703344" w:rsidRDefault="00B7766D" w:rsidP="00B7766D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C8FB583" w14:textId="5209D829" w:rsidR="00832EED" w:rsidRDefault="00B7766D" w:rsidP="003F788B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2541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67CD6333" w14:textId="3A9306E7" w:rsidR="00832EED" w:rsidRDefault="00832EE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57C9619" w14:textId="0797102E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954790C" w14:textId="48B48E03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1B8DBF6" w14:textId="3BDB4229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585F7E8" w14:textId="5F847764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E517AF" w14:textId="2ACA850B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65EC333" w14:textId="6C734AF3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E0F3ACD" w14:textId="494F7AF3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92CAA20" w14:textId="11874C0B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E7D013D" w14:textId="6CA54053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A18EB7" w14:textId="42ECBEF3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663A29" w14:textId="5FD1EE1D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A8C9B8" w14:textId="4D4F62FF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995B197" w14:textId="7ECAEFB4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5AC45A" w14:textId="77777777" w:rsidR="0001218D" w:rsidRDefault="0001218D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90"/>
        <w:gridCol w:w="540"/>
        <w:gridCol w:w="1171"/>
        <w:gridCol w:w="169"/>
        <w:gridCol w:w="1092"/>
        <w:gridCol w:w="180"/>
        <w:gridCol w:w="1080"/>
        <w:gridCol w:w="180"/>
        <w:gridCol w:w="1078"/>
      </w:tblGrid>
      <w:tr w:rsidR="00B7766D" w:rsidRPr="006666FA" w14:paraId="56ED9376" w14:textId="77777777" w:rsidTr="0001218D">
        <w:trPr>
          <w:tblHeader/>
        </w:trPr>
        <w:tc>
          <w:tcPr>
            <w:tcW w:w="2010" w:type="pct"/>
          </w:tcPr>
          <w:p w14:paraId="1E0886BE" w14:textId="77777777" w:rsidR="00B7766D" w:rsidRPr="006666FA" w:rsidRDefault="00B7766D" w:rsidP="00C16016">
            <w:pPr>
              <w:spacing w:line="240" w:lineRule="atLeast"/>
              <w:ind w:left="20" w:hanging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lastRenderedPageBreak/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825E37E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94" w:type="pct"/>
            <w:tcBorders>
              <w:left w:val="nil"/>
            </w:tcBorders>
          </w:tcPr>
          <w:p w14:paraId="709522A6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5F3E41" w14:textId="591BADC5" w:rsidR="00B7766D" w:rsidRPr="006666FA" w:rsidRDefault="00B7766D" w:rsidP="002C047A">
            <w:pPr>
              <w:spacing w:line="240" w:lineRule="atLeast"/>
              <w:ind w:left="-78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25" w:type="pct"/>
            <w:gridSpan w:val="3"/>
          </w:tcPr>
          <w:p w14:paraId="74E41881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8D0558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8" w:type="pct"/>
          </w:tcPr>
          <w:p w14:paraId="5613042B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3293C18F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755FEA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2701" w:rsidRPr="006666FA" w14:paraId="5328F3E3" w14:textId="77777777" w:rsidTr="008960F7">
        <w:trPr>
          <w:trHeight w:val="308"/>
          <w:tblHeader/>
        </w:trPr>
        <w:tc>
          <w:tcPr>
            <w:tcW w:w="2010" w:type="pct"/>
          </w:tcPr>
          <w:p w14:paraId="733EEE94" w14:textId="77777777" w:rsidR="00B7766D" w:rsidRPr="006666FA" w:rsidRDefault="00B7766D" w:rsidP="002C047A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5053A65D" w14:textId="1D23DFDB" w:rsidR="00B7766D" w:rsidRPr="006666FA" w:rsidRDefault="00B7766D" w:rsidP="001D58E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8" w:type="pct"/>
            <w:vAlign w:val="center"/>
          </w:tcPr>
          <w:p w14:paraId="34222EB4" w14:textId="07518BC4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2" w:type="pct"/>
            <w:vAlign w:val="center"/>
          </w:tcPr>
          <w:p w14:paraId="1E667EF8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vAlign w:val="center"/>
          </w:tcPr>
          <w:p w14:paraId="5D219FD2" w14:textId="6283B211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8" w:type="pct"/>
          </w:tcPr>
          <w:p w14:paraId="6DFD302D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52E15FA" w14:textId="0A7BA5D2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8" w:type="pct"/>
            <w:vAlign w:val="center"/>
          </w:tcPr>
          <w:p w14:paraId="740DD36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vAlign w:val="center"/>
          </w:tcPr>
          <w:p w14:paraId="51736650" w14:textId="27609E2C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5ED86216" w14:textId="77777777" w:rsidTr="008960F7">
        <w:trPr>
          <w:trHeight w:val="344"/>
          <w:tblHeader/>
        </w:trPr>
        <w:tc>
          <w:tcPr>
            <w:tcW w:w="2010" w:type="pct"/>
          </w:tcPr>
          <w:p w14:paraId="652129B9" w14:textId="77777777" w:rsidR="00B7766D" w:rsidRPr="006666FA" w:rsidRDefault="00B7766D" w:rsidP="002C047A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" w:type="pct"/>
            <w:tcBorders>
              <w:left w:val="nil"/>
            </w:tcBorders>
          </w:tcPr>
          <w:p w14:paraId="444A8B61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7AD1D4A9" w14:textId="77777777" w:rsidR="00B7766D" w:rsidRPr="006666FA" w:rsidRDefault="00B7766D" w:rsidP="002C047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6174" w:rsidRPr="006666FA" w14:paraId="144DECEE" w14:textId="77777777" w:rsidTr="008960F7">
        <w:tc>
          <w:tcPr>
            <w:tcW w:w="2010" w:type="pct"/>
            <w:shd w:val="clear" w:color="auto" w:fill="auto"/>
          </w:tcPr>
          <w:p w14:paraId="2E37C839" w14:textId="720C2E97" w:rsidR="00FE6174" w:rsidRPr="006666FA" w:rsidRDefault="00FE6174" w:rsidP="00FE6174">
            <w:pPr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2D091191" w14:textId="77777777" w:rsidR="00FE6174" w:rsidRPr="006666FA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4FF3BFDE" w14:textId="7BF66B66" w:rsidR="00FE6174" w:rsidRPr="006666FA" w:rsidRDefault="00C64585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105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92" w:type="pct"/>
            <w:shd w:val="clear" w:color="auto" w:fill="auto"/>
          </w:tcPr>
          <w:p w14:paraId="55147978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D84D7EC" w14:textId="658639D9" w:rsidR="00FE6174" w:rsidRPr="006666FA" w:rsidRDefault="00C64585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FE6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98" w:type="pct"/>
            <w:shd w:val="clear" w:color="auto" w:fill="auto"/>
          </w:tcPr>
          <w:p w14:paraId="3C5C3EB8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DEE559" w14:textId="3D1C8431" w:rsidR="00FE6174" w:rsidRPr="006666FA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F0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98" w:type="pct"/>
            <w:shd w:val="clear" w:color="auto" w:fill="auto"/>
          </w:tcPr>
          <w:p w14:paraId="37114C44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DA7AABD" w14:textId="72F554A4" w:rsidR="00FE6174" w:rsidRPr="006666FA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FE6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</w:tr>
      <w:tr w:rsidR="00FE6174" w:rsidRPr="006666FA" w14:paraId="1F93D606" w14:textId="77777777" w:rsidTr="008960F7">
        <w:tc>
          <w:tcPr>
            <w:tcW w:w="2010" w:type="pct"/>
            <w:shd w:val="clear" w:color="auto" w:fill="auto"/>
          </w:tcPr>
          <w:p w14:paraId="0C8718E4" w14:textId="77777777" w:rsidR="00FE6174" w:rsidRPr="002E0CCC" w:rsidRDefault="00FE6174" w:rsidP="00FE6174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35D29FAC" w14:textId="77777777" w:rsidR="00FE6174" w:rsidRPr="002E0CCC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6C444FD7" w14:textId="77777777" w:rsidR="00FE6174" w:rsidRPr="002E0CCC" w:rsidRDefault="00FE6174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  <w:shd w:val="clear" w:color="auto" w:fill="auto"/>
          </w:tcPr>
          <w:p w14:paraId="13B7DA74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shd w:val="clear" w:color="auto" w:fill="auto"/>
          </w:tcPr>
          <w:p w14:paraId="0F44449F" w14:textId="77777777" w:rsidR="00FE6174" w:rsidRPr="002E0CCC" w:rsidRDefault="00FE6174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49094F3E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0531E24E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65C38993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1981B1EF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FE6174" w:rsidRPr="006666FA" w14:paraId="164B38D0" w14:textId="77777777" w:rsidTr="008960F7">
        <w:tc>
          <w:tcPr>
            <w:tcW w:w="2010" w:type="pct"/>
            <w:shd w:val="clear" w:color="auto" w:fill="auto"/>
          </w:tcPr>
          <w:p w14:paraId="05866080" w14:textId="77777777" w:rsidR="00FE6174" w:rsidRPr="007918AE" w:rsidRDefault="00FE6174" w:rsidP="00FE617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หรือ</w:t>
            </w: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0F30CA72" w14:textId="77777777" w:rsidR="00FE6174" w:rsidRPr="006666FA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5DD336E0" w14:textId="77777777" w:rsidR="00FE6174" w:rsidRPr="006666FA" w:rsidRDefault="00FE6174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14:paraId="0AED29D0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69BC65" w14:textId="77777777" w:rsidR="00FE6174" w:rsidRPr="006666FA" w:rsidRDefault="00FE6174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3E6D527F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0302A9E2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  <w:shd w:val="clear" w:color="auto" w:fill="auto"/>
          </w:tcPr>
          <w:p w14:paraId="183BEB1E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4DB7913A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E6174" w:rsidRPr="006666FA" w14:paraId="7F4F9079" w14:textId="77777777" w:rsidTr="008960F7">
        <w:tc>
          <w:tcPr>
            <w:tcW w:w="2010" w:type="pct"/>
            <w:shd w:val="clear" w:color="auto" w:fill="auto"/>
          </w:tcPr>
          <w:p w14:paraId="5ECF35C3" w14:textId="77777777" w:rsidR="00FE6174" w:rsidRPr="004423F7" w:rsidRDefault="00FE6174" w:rsidP="00FE6174">
            <w:pPr>
              <w:spacing w:line="240" w:lineRule="atLeast"/>
              <w:ind w:lef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auto"/>
          </w:tcPr>
          <w:p w14:paraId="4E4E6E81" w14:textId="77777777" w:rsidR="00FE6174" w:rsidRPr="006666FA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shd w:val="clear" w:color="auto" w:fill="auto"/>
          </w:tcPr>
          <w:p w14:paraId="31F21D96" w14:textId="277A98DD" w:rsidR="00FE6174" w:rsidRPr="001643D3" w:rsidRDefault="00C64585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FA40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  <w:tc>
          <w:tcPr>
            <w:tcW w:w="92" w:type="pct"/>
            <w:shd w:val="clear" w:color="auto" w:fill="auto"/>
          </w:tcPr>
          <w:p w14:paraId="3065CB5A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C36F697" w14:textId="6C5606A4" w:rsidR="00FE6174" w:rsidRPr="006666FA" w:rsidRDefault="00C64585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FE6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98" w:type="pct"/>
            <w:shd w:val="clear" w:color="auto" w:fill="auto"/>
          </w:tcPr>
          <w:p w14:paraId="739ECFDA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2E98C599" w14:textId="53611705" w:rsidR="00FE6174" w:rsidRPr="00657D08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32C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98" w:type="pct"/>
            <w:shd w:val="clear" w:color="auto" w:fill="auto"/>
          </w:tcPr>
          <w:p w14:paraId="35E14B89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1F1B8F27" w14:textId="455B3C2A" w:rsidR="00FE6174" w:rsidRPr="006666FA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E6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</w:tr>
      <w:tr w:rsidR="00FE6174" w:rsidRPr="006666FA" w14:paraId="20299AFA" w14:textId="77777777" w:rsidTr="008960F7">
        <w:tc>
          <w:tcPr>
            <w:tcW w:w="2010" w:type="pct"/>
            <w:shd w:val="clear" w:color="auto" w:fill="FFFFFF"/>
          </w:tcPr>
          <w:p w14:paraId="2A6672D6" w14:textId="77777777" w:rsidR="00FE6174" w:rsidRPr="006666FA" w:rsidRDefault="00FE6174" w:rsidP="00FE6174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37503F67" w14:textId="77777777" w:rsidR="00FE6174" w:rsidRPr="006666FA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C9D2D15" w14:textId="42B0A69A" w:rsidR="00FE6174" w:rsidRPr="007A0E91" w:rsidRDefault="00C64585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A40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92" w:type="pct"/>
          </w:tcPr>
          <w:p w14:paraId="54D7503A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32D937D" w14:textId="134C1911" w:rsidR="00FE6174" w:rsidRPr="006666FA" w:rsidRDefault="00C64585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E6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98" w:type="pct"/>
          </w:tcPr>
          <w:p w14:paraId="66801B1E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B9D3FA3" w14:textId="54E6CB3A" w:rsidR="00FE6174" w:rsidRPr="00657D08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98" w:type="pct"/>
          </w:tcPr>
          <w:p w14:paraId="3A9F4614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B503C65" w14:textId="46D9B48C" w:rsidR="00FE6174" w:rsidRPr="006666FA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</w:tr>
      <w:tr w:rsidR="00FE6174" w:rsidRPr="006666FA" w14:paraId="30FBEBCF" w14:textId="77777777" w:rsidTr="008960F7">
        <w:tc>
          <w:tcPr>
            <w:tcW w:w="2010" w:type="pct"/>
            <w:shd w:val="clear" w:color="auto" w:fill="FFFFFF"/>
          </w:tcPr>
          <w:p w14:paraId="772B29B5" w14:textId="77777777" w:rsidR="00FE6174" w:rsidRPr="006666FA" w:rsidRDefault="00FE6174" w:rsidP="00FE6174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4DEBEA22" w14:textId="77777777" w:rsidR="00FE6174" w:rsidRPr="006666FA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E81EB0C" w14:textId="292B3C8A" w:rsidR="00FE6174" w:rsidRPr="007A0E91" w:rsidRDefault="00C64585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B13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92" w:type="pct"/>
          </w:tcPr>
          <w:p w14:paraId="09231D41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325FDB0" w14:textId="5C4E9F4E" w:rsidR="00FE6174" w:rsidRPr="006666FA" w:rsidRDefault="00C64585" w:rsidP="004D57A4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FE6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98" w:type="pct"/>
          </w:tcPr>
          <w:p w14:paraId="03820FD3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FA5BEB0" w14:textId="3F2FB6A8" w:rsidR="00FE6174" w:rsidRPr="000A3D9A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E32C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98" w:type="pct"/>
          </w:tcPr>
          <w:p w14:paraId="04911FC9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E7D1E30" w14:textId="266B0321" w:rsidR="00FE6174" w:rsidRPr="006666FA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E61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</w:t>
            </w:r>
          </w:p>
        </w:tc>
      </w:tr>
      <w:tr w:rsidR="00FE6174" w:rsidRPr="006666FA" w14:paraId="0E5D6E55" w14:textId="77777777" w:rsidTr="008960F7">
        <w:tc>
          <w:tcPr>
            <w:tcW w:w="2010" w:type="pct"/>
            <w:shd w:val="clear" w:color="auto" w:fill="FFFFFF"/>
          </w:tcPr>
          <w:p w14:paraId="1D3467A8" w14:textId="77777777" w:rsidR="00FE6174" w:rsidRPr="007918AE" w:rsidRDefault="00FE6174" w:rsidP="00FE6174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918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7E796162" w14:textId="77777777" w:rsidR="00FE6174" w:rsidRPr="006666FA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1199E623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581E982B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8C08017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7BFEBD5B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76B34570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567BE3C8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69DE4080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E6174" w:rsidRPr="006666FA" w14:paraId="13E9D1A3" w14:textId="77777777" w:rsidTr="008960F7">
        <w:tc>
          <w:tcPr>
            <w:tcW w:w="2010" w:type="pct"/>
            <w:shd w:val="clear" w:color="auto" w:fill="FFFFFF"/>
          </w:tcPr>
          <w:p w14:paraId="315E61B6" w14:textId="5A1C96EE" w:rsidR="00FE6174" w:rsidRPr="006666FA" w:rsidRDefault="00FE6174" w:rsidP="00FE6174">
            <w:pPr>
              <w:spacing w:line="240" w:lineRule="atLeast"/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ตามหลักคณิตศาสตร์ประกันภัย 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0CD74AC1" w14:textId="77777777" w:rsidR="00FE6174" w:rsidRPr="006666FA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3A5B741A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</w:tcPr>
          <w:p w14:paraId="6181E6CE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F80531D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8" w:type="pct"/>
          </w:tcPr>
          <w:p w14:paraId="0901570E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vAlign w:val="bottom"/>
          </w:tcPr>
          <w:p w14:paraId="13756D8F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" w:type="pct"/>
          </w:tcPr>
          <w:p w14:paraId="1AF8C6A4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</w:tcPr>
          <w:p w14:paraId="54E94430" w14:textId="77777777" w:rsidR="00FE6174" w:rsidRPr="006666FA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40450" w:rsidRPr="006666FA" w14:paraId="460309B4" w14:textId="77777777" w:rsidTr="008960F7">
        <w:tc>
          <w:tcPr>
            <w:tcW w:w="2010" w:type="pct"/>
            <w:shd w:val="clear" w:color="auto" w:fill="FFFFFF"/>
          </w:tcPr>
          <w:p w14:paraId="0C1C18C9" w14:textId="77777777" w:rsidR="00F40450" w:rsidRPr="006666FA" w:rsidRDefault="00F40450" w:rsidP="00F40450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right="-1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6666FA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2CEF7DD5" w14:textId="77777777" w:rsidR="00F40450" w:rsidRPr="006666FA" w:rsidRDefault="00F40450" w:rsidP="00F40450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7ABB31A9" w14:textId="2B7AF72F" w:rsidR="00F40450" w:rsidRPr="00657D08" w:rsidRDefault="00F40450" w:rsidP="0001218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7A6D2610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85A35D0" w14:textId="31A86089" w:rsidR="00F40450" w:rsidRPr="00657D08" w:rsidRDefault="00F40450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47CF4C19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A72542" w14:textId="0807BE0C" w:rsidR="00F40450" w:rsidRPr="00657D08" w:rsidRDefault="00F40450" w:rsidP="00BA40B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054D4E70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C6E31A" w14:textId="37D34D98" w:rsidR="00F40450" w:rsidRPr="00657D08" w:rsidRDefault="00F40450" w:rsidP="00BA40B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450" w:rsidRPr="006666FA" w14:paraId="70F33BFA" w14:textId="77777777" w:rsidTr="008960F7">
        <w:tc>
          <w:tcPr>
            <w:tcW w:w="2010" w:type="pct"/>
            <w:shd w:val="clear" w:color="auto" w:fill="FFFFFF"/>
          </w:tcPr>
          <w:p w14:paraId="7D980D24" w14:textId="77777777" w:rsidR="00F40450" w:rsidRPr="006666FA" w:rsidRDefault="00F40450" w:rsidP="00F40450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4D3D0B40" w14:textId="77777777" w:rsidR="00F40450" w:rsidRPr="006666FA" w:rsidRDefault="00F40450" w:rsidP="00F40450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39E562C1" w14:textId="27698C49" w:rsidR="00F40450" w:rsidRPr="00657D08" w:rsidRDefault="00F40450" w:rsidP="0001218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300A4B0C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5EDE966" w14:textId="52E2E27E" w:rsidR="00F40450" w:rsidRPr="00657D08" w:rsidRDefault="00F40450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631F9FF5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F4852CB" w14:textId="5E884A32" w:rsidR="00F40450" w:rsidRPr="00657D08" w:rsidRDefault="00F40450" w:rsidP="00BA40B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249D18F4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D30F00" w14:textId="3A9193D2" w:rsidR="00F40450" w:rsidRPr="00657D08" w:rsidRDefault="00F40450" w:rsidP="00BA40B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0450" w:rsidRPr="006666FA" w14:paraId="17418F70" w14:textId="77777777" w:rsidTr="008960F7">
        <w:tc>
          <w:tcPr>
            <w:tcW w:w="2010" w:type="pct"/>
            <w:shd w:val="clear" w:color="auto" w:fill="FFFFFF"/>
          </w:tcPr>
          <w:p w14:paraId="3E50E2E0" w14:textId="77777777" w:rsidR="00F40450" w:rsidRPr="006666FA" w:rsidRDefault="00F40450" w:rsidP="00F40450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401C8B5C" w14:textId="77777777" w:rsidR="00F40450" w:rsidRPr="006666FA" w:rsidRDefault="00F40450" w:rsidP="00F40450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21B160D" w14:textId="17378791" w:rsidR="00F40450" w:rsidRPr="00657D08" w:rsidRDefault="00F40450" w:rsidP="0001218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0429AB19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D957E4D" w14:textId="74234F72" w:rsidR="00F40450" w:rsidRPr="00657D08" w:rsidRDefault="00C64585" w:rsidP="009D089E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98" w:type="pct"/>
          </w:tcPr>
          <w:p w14:paraId="7B1B2DDB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CBB1B40" w14:textId="0707C8CD" w:rsidR="00F40450" w:rsidRPr="00657D08" w:rsidRDefault="00F40450" w:rsidP="00BA40B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11114749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EE8779C" w14:textId="5D0369DF" w:rsidR="00F40450" w:rsidRPr="00657D08" w:rsidRDefault="00F40450" w:rsidP="00BA40B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0450" w:rsidRPr="006666FA" w14:paraId="60C8DCEF" w14:textId="77777777" w:rsidTr="008960F7">
        <w:tc>
          <w:tcPr>
            <w:tcW w:w="2010" w:type="pct"/>
            <w:shd w:val="clear" w:color="auto" w:fill="FFFFFF"/>
          </w:tcPr>
          <w:p w14:paraId="49288784" w14:textId="77777777" w:rsidR="00F40450" w:rsidRPr="006666FA" w:rsidRDefault="00F40450" w:rsidP="00F4045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32E3A5E6" w14:textId="77777777" w:rsidR="00F40450" w:rsidRPr="006666FA" w:rsidRDefault="00F40450" w:rsidP="00F40450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62604550" w14:textId="77740FC6" w:rsidR="00F40450" w:rsidRPr="00657D08" w:rsidRDefault="00F40450" w:rsidP="0001218D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2500952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738260E8" w14:textId="3B2F6246" w:rsidR="00F40450" w:rsidRPr="00657D08" w:rsidRDefault="00F40450" w:rsidP="004709A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6BCCA77A" w14:textId="77777777" w:rsidR="00F40450" w:rsidRPr="00657D08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541F59F" w14:textId="69CDA9BA" w:rsidR="00F40450" w:rsidRPr="00F40450" w:rsidRDefault="00F40450" w:rsidP="00BA40B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8" w:type="pct"/>
          </w:tcPr>
          <w:p w14:paraId="6E78A9CE" w14:textId="77777777" w:rsidR="00F40450" w:rsidRPr="00F40450" w:rsidRDefault="00F40450" w:rsidP="00F4045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261723E5" w14:textId="78B99060" w:rsidR="00F40450" w:rsidRPr="00657D08" w:rsidRDefault="00F40450" w:rsidP="004D57A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4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</w:t>
            </w:r>
            <w:r w:rsidRPr="0044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E6174" w:rsidRPr="006666FA" w14:paraId="7DF740E6" w14:textId="77777777" w:rsidTr="008960F7">
        <w:tc>
          <w:tcPr>
            <w:tcW w:w="2010" w:type="pct"/>
            <w:shd w:val="clear" w:color="auto" w:fill="FFFFFF"/>
          </w:tcPr>
          <w:p w14:paraId="14D0A760" w14:textId="77777777" w:rsidR="00FE6174" w:rsidRPr="002E0CCC" w:rsidRDefault="00FE6174" w:rsidP="00FE6174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23B1CC98" w14:textId="77777777" w:rsidR="00FE6174" w:rsidRPr="002E0CCC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70297F7" w14:textId="77777777" w:rsidR="00FE6174" w:rsidRPr="002E0CCC" w:rsidRDefault="00FE6174" w:rsidP="004423F7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398CDA23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B9950D8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" w:type="pct"/>
          </w:tcPr>
          <w:p w14:paraId="73BF7064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247AB56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" w:type="pct"/>
          </w:tcPr>
          <w:p w14:paraId="6284B138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78FAD47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174" w:rsidRPr="00F562CE" w14:paraId="2456C581" w14:textId="77777777" w:rsidTr="008960F7">
        <w:tc>
          <w:tcPr>
            <w:tcW w:w="2010" w:type="pct"/>
            <w:shd w:val="clear" w:color="auto" w:fill="FFFFFF"/>
          </w:tcPr>
          <w:p w14:paraId="1181BC08" w14:textId="28F78038" w:rsidR="00FE6174" w:rsidRPr="00F562CE" w:rsidRDefault="00FE6174" w:rsidP="00FE6174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62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562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พนักงาน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391737C7" w14:textId="77777777" w:rsidR="00FE6174" w:rsidRPr="00F562CE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4AC3A1F6" w14:textId="3E635041" w:rsidR="00FE6174" w:rsidRPr="00F562CE" w:rsidRDefault="004423F7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2" w:type="pct"/>
          </w:tcPr>
          <w:p w14:paraId="4E293DF2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F3A561E" w14:textId="4CA8B6E5" w:rsidR="00FE6174" w:rsidRPr="00F562CE" w:rsidRDefault="00FE6174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1C067147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3462FF" w14:textId="1A3A07B7" w:rsidR="00FE6174" w:rsidRPr="00F562CE" w:rsidRDefault="00212328" w:rsidP="00BA40B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7AC69EEF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CC2FE9" w14:textId="07C302EA" w:rsidR="00FE6174" w:rsidRPr="00F562CE" w:rsidRDefault="00FE6174" w:rsidP="00BA40B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6174" w:rsidRPr="00F562CE" w14:paraId="781E2DF7" w14:textId="77777777" w:rsidTr="008960F7">
        <w:tc>
          <w:tcPr>
            <w:tcW w:w="2010" w:type="pct"/>
            <w:shd w:val="clear" w:color="auto" w:fill="FFFFFF"/>
          </w:tcPr>
          <w:p w14:paraId="710E3020" w14:textId="71A14A65" w:rsidR="00FE6174" w:rsidRPr="00F562CE" w:rsidRDefault="00FE6174" w:rsidP="008960F7">
            <w:pPr>
              <w:spacing w:line="240" w:lineRule="atLeast"/>
              <w:ind w:left="180" w:right="-72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รับโอน</w:t>
            </w:r>
            <w:r w:rsidR="008960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8960F7" w:rsidRPr="00F562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โอน</w:t>
            </w:r>
            <w:r w:rsidR="00896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F562C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หนี้สินให้กิจการที่เกี่ยวข้องกัน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48593456" w14:textId="7C2279EA" w:rsidR="00FE6174" w:rsidRPr="00F562CE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14:paraId="213992B2" w14:textId="00C83740" w:rsidR="00FE6174" w:rsidRPr="00F562CE" w:rsidRDefault="00C64585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42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92" w:type="pct"/>
          </w:tcPr>
          <w:p w14:paraId="38BD8D22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ADC1C5A" w14:textId="36528C95" w:rsidR="00FE6174" w:rsidRPr="00F562CE" w:rsidRDefault="00FE6174" w:rsidP="00BA40B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" w:type="pct"/>
          </w:tcPr>
          <w:p w14:paraId="4938A214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AEBCFF" w14:textId="2461F944" w:rsidR="00FE6174" w:rsidRPr="00F562CE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4D5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98" w:type="pct"/>
          </w:tcPr>
          <w:p w14:paraId="76955368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ADB5A4" w14:textId="170A944E" w:rsidR="00FE6174" w:rsidRPr="00F562CE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E6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</w:tr>
      <w:tr w:rsidR="00FE6174" w:rsidRPr="00F562CE" w14:paraId="1F147CA3" w14:textId="77777777" w:rsidTr="008960F7">
        <w:tc>
          <w:tcPr>
            <w:tcW w:w="2010" w:type="pct"/>
            <w:shd w:val="clear" w:color="auto" w:fill="FFFFFF"/>
          </w:tcPr>
          <w:p w14:paraId="38D65152" w14:textId="6789A8C7" w:rsidR="00FE6174" w:rsidRPr="002E0CCC" w:rsidRDefault="00FE6174" w:rsidP="00FE6174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10FA828B" w14:textId="77777777" w:rsidR="00FE6174" w:rsidRPr="002E0CCC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56EDA78" w14:textId="271CC943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pct"/>
          </w:tcPr>
          <w:p w14:paraId="38C034D7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0B7F0B3" w14:textId="1661E98E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</w:tcPr>
          <w:p w14:paraId="6B99DFA3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9255D8A" w14:textId="4549BABC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</w:tcPr>
          <w:p w14:paraId="79822B34" w14:textId="77777777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1C07350" w14:textId="388DA972" w:rsidR="00FE6174" w:rsidRPr="002E0CCC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174" w:rsidRPr="00F562CE" w14:paraId="5E23A1C7" w14:textId="77777777" w:rsidTr="008960F7">
        <w:tc>
          <w:tcPr>
            <w:tcW w:w="2010" w:type="pct"/>
            <w:shd w:val="clear" w:color="auto" w:fill="FFFFFF"/>
          </w:tcPr>
          <w:p w14:paraId="6FFE3202" w14:textId="3FB3DAC3" w:rsidR="00FE6174" w:rsidRPr="00F562CE" w:rsidRDefault="00FE6174" w:rsidP="00FE6174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562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4" w:type="pct"/>
            <w:tcBorders>
              <w:left w:val="nil"/>
            </w:tcBorders>
            <w:shd w:val="clear" w:color="auto" w:fill="FFFFFF"/>
          </w:tcPr>
          <w:p w14:paraId="05D16ACB" w14:textId="77777777" w:rsidR="00FE6174" w:rsidRPr="00F562CE" w:rsidRDefault="00FE6174" w:rsidP="00FE6174">
            <w:pPr>
              <w:pStyle w:val="acctfourfigures"/>
              <w:tabs>
                <w:tab w:val="clear" w:pos="765"/>
              </w:tabs>
              <w:spacing w:line="240" w:lineRule="atLeast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4DFAAF28" w14:textId="669F2D76" w:rsidR="00FE6174" w:rsidRPr="00D15043" w:rsidRDefault="00C64585" w:rsidP="0001218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 w:rsidR="00442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92" w:type="pct"/>
          </w:tcPr>
          <w:p w14:paraId="251E8154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E54274B" w14:textId="2426E6A4" w:rsidR="00FE6174" w:rsidRPr="00F562CE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</w:t>
            </w:r>
            <w:r w:rsidR="00FE6174" w:rsidRPr="00D15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98" w:type="pct"/>
          </w:tcPr>
          <w:p w14:paraId="1D742F6E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D4C57DF" w14:textId="60363A9A" w:rsidR="00FE6174" w:rsidRPr="00D15043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442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4D5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98" w:type="pct"/>
          </w:tcPr>
          <w:p w14:paraId="44D3AF5F" w14:textId="77777777" w:rsidR="00FE6174" w:rsidRPr="00F562CE" w:rsidRDefault="00FE6174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07FBB38B" w14:textId="2FC73CA7" w:rsidR="00FE6174" w:rsidRPr="00F562CE" w:rsidRDefault="00C64585" w:rsidP="00FE617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FE6174" w:rsidRPr="0044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677F9347" w14:textId="0F0B37FB" w:rsidR="004B72E4" w:rsidRPr="003C56BF" w:rsidRDefault="004B72E4">
      <w:pPr>
        <w:rPr>
          <w:rFonts w:asciiTheme="majorBidi" w:hAnsiTheme="majorBidi" w:cstheme="majorBidi"/>
          <w:sz w:val="24"/>
          <w:szCs w:val="22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89"/>
        <w:gridCol w:w="537"/>
        <w:gridCol w:w="1170"/>
        <w:gridCol w:w="182"/>
        <w:gridCol w:w="1080"/>
        <w:gridCol w:w="182"/>
        <w:gridCol w:w="1078"/>
        <w:gridCol w:w="182"/>
        <w:gridCol w:w="1080"/>
      </w:tblGrid>
      <w:tr w:rsidR="00B7766D" w:rsidRPr="006666FA" w14:paraId="6079EC9C" w14:textId="77777777" w:rsidTr="002E0CCC">
        <w:trPr>
          <w:trHeight w:val="848"/>
          <w:tblHeader/>
        </w:trPr>
        <w:tc>
          <w:tcPr>
            <w:tcW w:w="2010" w:type="pct"/>
          </w:tcPr>
          <w:p w14:paraId="1369F94C" w14:textId="58E515BB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666F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93" w:type="pct"/>
            <w:tcBorders>
              <w:left w:val="nil"/>
            </w:tcBorders>
          </w:tcPr>
          <w:p w14:paraId="638D9EF7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4B185913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01E0499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</w:tcPr>
          <w:p w14:paraId="1AA31B21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7E5487A5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E4B82A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E0CCC" w:rsidRPr="006666FA" w14:paraId="7EA13B0C" w14:textId="77777777" w:rsidTr="002E0CCC">
        <w:trPr>
          <w:trHeight w:val="306"/>
          <w:tblHeader/>
        </w:trPr>
        <w:tc>
          <w:tcPr>
            <w:tcW w:w="2010" w:type="pct"/>
          </w:tcPr>
          <w:p w14:paraId="40771635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" w:type="pct"/>
            <w:tcBorders>
              <w:left w:val="nil"/>
            </w:tcBorders>
          </w:tcPr>
          <w:p w14:paraId="339BBA8F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0" w:righ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vAlign w:val="center"/>
          </w:tcPr>
          <w:p w14:paraId="7850C87A" w14:textId="1858D4C8" w:rsidR="00B7766D" w:rsidRPr="006666FA" w:rsidRDefault="00C64585" w:rsidP="00A0596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9" w:type="pct"/>
            <w:vAlign w:val="center"/>
          </w:tcPr>
          <w:p w14:paraId="4E27E9E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vAlign w:val="center"/>
          </w:tcPr>
          <w:p w14:paraId="6C4621CE" w14:textId="31BB07B8" w:rsidR="00B7766D" w:rsidRPr="006666FA" w:rsidRDefault="00C64585" w:rsidP="00A0596C">
            <w:pPr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9" w:type="pct"/>
          </w:tcPr>
          <w:p w14:paraId="598BCD93" w14:textId="77777777" w:rsidR="00B7766D" w:rsidRPr="00A0596C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vAlign w:val="center"/>
          </w:tcPr>
          <w:p w14:paraId="635A766A" w14:textId="2FB586F5" w:rsidR="00B7766D" w:rsidRPr="006666FA" w:rsidRDefault="00C64585" w:rsidP="00A0596C">
            <w:pPr>
              <w:spacing w:line="240" w:lineRule="atLeas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9" w:type="pct"/>
            <w:vAlign w:val="center"/>
          </w:tcPr>
          <w:p w14:paraId="207D9D92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0E12B472" w14:textId="4B6A317C" w:rsidR="00B7766D" w:rsidRPr="006666FA" w:rsidRDefault="00C64585" w:rsidP="00A0596C">
            <w:pPr>
              <w:spacing w:line="240" w:lineRule="atLeast"/>
              <w:ind w:right="-5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1C7F1B79" w14:textId="77777777" w:rsidTr="002E0CCC">
        <w:trPr>
          <w:trHeight w:val="342"/>
          <w:tblHeader/>
        </w:trPr>
        <w:tc>
          <w:tcPr>
            <w:tcW w:w="2010" w:type="pct"/>
          </w:tcPr>
          <w:p w14:paraId="0A634010" w14:textId="77777777" w:rsidR="00B7766D" w:rsidRPr="006666FA" w:rsidRDefault="00B7766D" w:rsidP="002C047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" w:type="pct"/>
            <w:tcBorders>
              <w:left w:val="nil"/>
            </w:tcBorders>
          </w:tcPr>
          <w:p w14:paraId="1C9D4D4D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59AB523F" w14:textId="77777777" w:rsidR="00B7766D" w:rsidRPr="006666FA" w:rsidRDefault="00B7766D" w:rsidP="002C0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E0CCC" w:rsidRPr="006666FA" w14:paraId="167C5755" w14:textId="77777777" w:rsidTr="002E0CCC">
        <w:trPr>
          <w:trHeight w:val="394"/>
        </w:trPr>
        <w:tc>
          <w:tcPr>
            <w:tcW w:w="2010" w:type="pct"/>
            <w:shd w:val="clear" w:color="auto" w:fill="auto"/>
          </w:tcPr>
          <w:p w14:paraId="534DA99A" w14:textId="77777777" w:rsidR="00A812BA" w:rsidRPr="006666FA" w:rsidRDefault="00A812BA" w:rsidP="00A812B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93" w:type="pct"/>
            <w:tcBorders>
              <w:left w:val="nil"/>
            </w:tcBorders>
            <w:shd w:val="clear" w:color="auto" w:fill="auto"/>
          </w:tcPr>
          <w:p w14:paraId="65705F12" w14:textId="77777777" w:rsidR="00A812BA" w:rsidRPr="006666FA" w:rsidRDefault="00A812BA" w:rsidP="00A812BA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22FC257C" w14:textId="76A5FFD8" w:rsidR="00A812BA" w:rsidRPr="006666FA" w:rsidRDefault="00C64585" w:rsidP="003C56BF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99" w:type="pct"/>
            <w:shd w:val="clear" w:color="auto" w:fill="auto"/>
          </w:tcPr>
          <w:p w14:paraId="3E36C7C2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69A42C7" w14:textId="2A201869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99" w:type="pct"/>
            <w:shd w:val="clear" w:color="auto" w:fill="auto"/>
          </w:tcPr>
          <w:p w14:paraId="7700BC4F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24511BD" w14:textId="5C19D6B2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99" w:type="pct"/>
            <w:shd w:val="clear" w:color="auto" w:fill="auto"/>
          </w:tcPr>
          <w:p w14:paraId="5EC6875B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143861A" w14:textId="672A920E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</w:tr>
      <w:tr w:rsidR="002E0CCC" w:rsidRPr="006666FA" w14:paraId="1C277D7C" w14:textId="77777777" w:rsidTr="002E0CCC">
        <w:trPr>
          <w:trHeight w:val="406"/>
        </w:trPr>
        <w:tc>
          <w:tcPr>
            <w:tcW w:w="2010" w:type="pct"/>
            <w:shd w:val="clear" w:color="auto" w:fill="auto"/>
          </w:tcPr>
          <w:p w14:paraId="3B2F2116" w14:textId="77777777" w:rsidR="00A812BA" w:rsidRPr="006666FA" w:rsidRDefault="00A812BA" w:rsidP="00A812BA">
            <w:pPr>
              <w:pStyle w:val="BodyText"/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93" w:type="pct"/>
            <w:tcBorders>
              <w:left w:val="nil"/>
            </w:tcBorders>
            <w:shd w:val="clear" w:color="auto" w:fill="auto"/>
          </w:tcPr>
          <w:p w14:paraId="1A1519BB" w14:textId="77777777" w:rsidR="00A812BA" w:rsidRPr="006666FA" w:rsidRDefault="00A812BA" w:rsidP="00A812BA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3688D6BA" w14:textId="5EB487BC" w:rsidR="00A812BA" w:rsidRPr="006666FA" w:rsidRDefault="00C64585" w:rsidP="003C56BF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9" w:type="pct"/>
            <w:shd w:val="clear" w:color="auto" w:fill="auto"/>
          </w:tcPr>
          <w:p w14:paraId="3AA27576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5810C2F" w14:textId="3F3FDC51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9" w:type="pct"/>
            <w:shd w:val="clear" w:color="auto" w:fill="auto"/>
          </w:tcPr>
          <w:p w14:paraId="42BD1228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A6E7360" w14:textId="642E6EB8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99" w:type="pct"/>
            <w:shd w:val="clear" w:color="auto" w:fill="auto"/>
          </w:tcPr>
          <w:p w14:paraId="2A4D2AD4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D70D1A4" w14:textId="560D0E83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2E0CCC" w:rsidRPr="006666FA" w14:paraId="2C23DEF7" w14:textId="77777777" w:rsidTr="002E0CCC">
        <w:trPr>
          <w:trHeight w:val="406"/>
        </w:trPr>
        <w:tc>
          <w:tcPr>
            <w:tcW w:w="2010" w:type="pct"/>
            <w:shd w:val="clear" w:color="auto" w:fill="FFFFFF"/>
          </w:tcPr>
          <w:p w14:paraId="3205D018" w14:textId="77777777" w:rsidR="00A812BA" w:rsidRPr="006666FA" w:rsidRDefault="00A812BA" w:rsidP="00A812BA">
            <w:pPr>
              <w:pStyle w:val="BodyText"/>
              <w:spacing w:after="0"/>
              <w:ind w:right="-2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</w:t>
            </w:r>
          </w:p>
        </w:tc>
        <w:tc>
          <w:tcPr>
            <w:tcW w:w="293" w:type="pct"/>
            <w:tcBorders>
              <w:left w:val="nil"/>
            </w:tcBorders>
            <w:shd w:val="clear" w:color="auto" w:fill="FFFFFF"/>
          </w:tcPr>
          <w:p w14:paraId="240CFE97" w14:textId="77777777" w:rsidR="00A812BA" w:rsidRPr="006666FA" w:rsidRDefault="00A812BA" w:rsidP="00A812BA">
            <w:pPr>
              <w:pStyle w:val="acctfourfigures"/>
              <w:tabs>
                <w:tab w:val="clear" w:pos="765"/>
              </w:tabs>
              <w:spacing w:line="240" w:lineRule="auto"/>
              <w:ind w:left="-70" w:right="-79" w:hanging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218FA07A" w14:textId="05DA6997" w:rsidR="00A812BA" w:rsidRPr="006666FA" w:rsidRDefault="00C64585" w:rsidP="003C56BF">
            <w:pPr>
              <w:ind w:left="-7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99" w:type="pct"/>
          </w:tcPr>
          <w:p w14:paraId="1E0C35F3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7E65A5" w14:textId="63D5EA25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5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99" w:type="pct"/>
          </w:tcPr>
          <w:p w14:paraId="6D0E57E2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4E7D59" w14:textId="76C6373B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99" w:type="pct"/>
          </w:tcPr>
          <w:p w14:paraId="102BB01A" w14:textId="77777777" w:rsidR="00A812BA" w:rsidRPr="006666FA" w:rsidRDefault="00A812BA" w:rsidP="003C56BF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0F9714" w14:textId="0311ED55" w:rsidR="00A812BA" w:rsidRPr="006666FA" w:rsidRDefault="00C64585" w:rsidP="003C56BF">
            <w:pPr>
              <w:pStyle w:val="acctfourfigures"/>
              <w:tabs>
                <w:tab w:val="clear" w:pos="765"/>
              </w:tabs>
              <w:spacing w:line="240" w:lineRule="atLeast"/>
              <w:ind w:left="-104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A812B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</w:tbl>
    <w:p w14:paraId="772D7794" w14:textId="77777777" w:rsidR="00B7766D" w:rsidRPr="002E0CCC" w:rsidRDefault="00B7766D" w:rsidP="00B7766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6515E68" w14:textId="77777777" w:rsidR="00B7766D" w:rsidRPr="006666FA" w:rsidRDefault="00B7766D" w:rsidP="00B7766D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2847CBF" w14:textId="31557DB5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66</w:t>
      </w: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ถึง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13</w:t>
      </w:r>
      <w:r w:rsidR="000C1D5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51047">
        <w:rPr>
          <w:rFonts w:asciiTheme="majorBidi" w:hAnsiTheme="majorBidi" w:cstheme="majorBidi"/>
          <w:sz w:val="30"/>
          <w:szCs w:val="30"/>
          <w:cs/>
        </w:rPr>
        <w:t>ปี</w:t>
      </w:r>
      <w:r w:rsidRPr="006666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863447">
        <w:rPr>
          <w:rFonts w:asciiTheme="majorBidi" w:hAnsiTheme="majorBidi" w:cstheme="majorBidi"/>
          <w:i/>
          <w:iCs/>
          <w:sz w:val="30"/>
          <w:szCs w:val="30"/>
        </w:rPr>
        <w:t xml:space="preserve"> ถึง </w:t>
      </w:r>
      <w:r w:rsidR="00C64585" w:rsidRPr="00C64585">
        <w:rPr>
          <w:rFonts w:asciiTheme="majorBidi" w:hAnsiTheme="majorBidi" w:cstheme="majorBidi"/>
          <w:i/>
          <w:iCs/>
          <w:sz w:val="30"/>
          <w:szCs w:val="30"/>
          <w:lang w:val="en-US"/>
        </w:rPr>
        <w:t>13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86344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)</w:t>
      </w:r>
    </w:p>
    <w:p w14:paraId="5FB2AFA2" w14:textId="77777777" w:rsidR="00B7766D" w:rsidRPr="004D57A4" w:rsidRDefault="00B7766D" w:rsidP="00B7766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508CA9E" w14:textId="77777777" w:rsidR="00B7766D" w:rsidRPr="00DE501F" w:rsidRDefault="00B7766D" w:rsidP="00B7766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E501F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D51F767" w14:textId="77777777" w:rsidR="00B7766D" w:rsidRPr="004D57A4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6C8CE263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73D5E41A" w14:textId="77777777" w:rsidR="00B7766D" w:rsidRPr="004D57A4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1"/>
        <w:gridCol w:w="1269"/>
        <w:gridCol w:w="1260"/>
        <w:gridCol w:w="1260"/>
        <w:gridCol w:w="1260"/>
      </w:tblGrid>
      <w:tr w:rsidR="00B7766D" w:rsidRPr="006666FA" w14:paraId="32392690" w14:textId="77777777" w:rsidTr="00703344">
        <w:trPr>
          <w:cantSplit/>
          <w:tblHeader/>
        </w:trPr>
        <w:tc>
          <w:tcPr>
            <w:tcW w:w="4041" w:type="dxa"/>
          </w:tcPr>
          <w:p w14:paraId="6F9CA843" w14:textId="0C7DEA30" w:rsidR="00B7766D" w:rsidRPr="006666FA" w:rsidRDefault="00AF0CA9" w:rsidP="00AF0CA9">
            <w:pPr>
              <w:spacing w:line="240" w:lineRule="atLeast"/>
              <w:ind w:left="18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ผลกระทบต่อภาระผูกพันของโครงการ</w:t>
            </w: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9" w:type="dxa"/>
            <w:gridSpan w:val="2"/>
            <w:hideMark/>
          </w:tcPr>
          <w:p w14:paraId="67F0050E" w14:textId="73B931C2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FEC785" w14:textId="5CCCA6AA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766D" w:rsidRPr="006666FA" w14:paraId="282E19F0" w14:textId="77777777" w:rsidTr="00703344">
        <w:trPr>
          <w:cantSplit/>
          <w:tblHeader/>
        </w:trPr>
        <w:tc>
          <w:tcPr>
            <w:tcW w:w="4041" w:type="dxa"/>
            <w:hideMark/>
          </w:tcPr>
          <w:p w14:paraId="0BF48F55" w14:textId="558DDCF2" w:rsidR="00B7766D" w:rsidRPr="003E6ABA" w:rsidRDefault="008960F7" w:rsidP="008960F7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1269" w:type="dxa"/>
            <w:hideMark/>
          </w:tcPr>
          <w:p w14:paraId="402B708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D8954F8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60" w:type="dxa"/>
            <w:hideMark/>
          </w:tcPr>
          <w:p w14:paraId="788D8B14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91D6810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952AB3" w:rsidRPr="006666FA" w14:paraId="2B7957F9" w14:textId="77777777" w:rsidTr="00703344">
        <w:trPr>
          <w:cantSplit/>
        </w:trPr>
        <w:tc>
          <w:tcPr>
            <w:tcW w:w="4041" w:type="dxa"/>
          </w:tcPr>
          <w:p w14:paraId="1C777D02" w14:textId="4237DF78" w:rsidR="00952AB3" w:rsidRPr="003E6ABA" w:rsidRDefault="003D2CBD" w:rsidP="003D2CBD">
            <w:pPr>
              <w:spacing w:line="240" w:lineRule="atLeast"/>
              <w:ind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5049" w:type="dxa"/>
            <w:gridSpan w:val="4"/>
          </w:tcPr>
          <w:p w14:paraId="223D79E0" w14:textId="254BB36A" w:rsidR="00952AB3" w:rsidRPr="006666FA" w:rsidRDefault="00952AB3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766D" w:rsidRPr="006666FA" w14:paraId="5C139D3E" w14:textId="77777777" w:rsidTr="00703344">
        <w:trPr>
          <w:cantSplit/>
        </w:trPr>
        <w:tc>
          <w:tcPr>
            <w:tcW w:w="4041" w:type="dxa"/>
            <w:hideMark/>
          </w:tcPr>
          <w:p w14:paraId="0BA5C3CA" w14:textId="51B355D4" w:rsidR="00B7766D" w:rsidRPr="003E6AB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9" w:type="dxa"/>
          </w:tcPr>
          <w:p w14:paraId="7154C750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6F4B56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4AA0513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99173C7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7766D" w:rsidRPr="006666FA" w14:paraId="5BE8C004" w14:textId="77777777" w:rsidTr="00703344">
        <w:trPr>
          <w:cantSplit/>
          <w:trHeight w:val="263"/>
        </w:trPr>
        <w:tc>
          <w:tcPr>
            <w:tcW w:w="4041" w:type="dxa"/>
            <w:hideMark/>
          </w:tcPr>
          <w:p w14:paraId="7784286A" w14:textId="170C765E" w:rsidR="00B7766D" w:rsidRPr="006666FA" w:rsidRDefault="00B7766D" w:rsidP="002C047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240F62FF" w14:textId="6F34C9F2" w:rsidR="00B7766D" w:rsidRPr="006666FA" w:rsidRDefault="006C1600" w:rsidP="0070334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555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2250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D55871B" w14:textId="0CA66D0F" w:rsidR="00B7766D" w:rsidRPr="006666FA" w:rsidRDefault="00C64585" w:rsidP="004D57A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14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1260" w:type="dxa"/>
          </w:tcPr>
          <w:p w14:paraId="552D1908" w14:textId="4891EA8D" w:rsidR="00B7766D" w:rsidRPr="006666FA" w:rsidRDefault="0022505A" w:rsidP="0070334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4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4D57A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E263C6C" w14:textId="152A07EC" w:rsidR="00B7766D" w:rsidRPr="006666FA" w:rsidRDefault="00C64585" w:rsidP="004D57A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14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B7766D" w:rsidRPr="006666FA" w14:paraId="0FCD1B71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0B1B4FEB" w14:textId="77777777" w:rsidR="00B7766D" w:rsidRPr="006666FA" w:rsidRDefault="00B7766D" w:rsidP="002C047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69" w:type="dxa"/>
          </w:tcPr>
          <w:p w14:paraId="31D5A484" w14:textId="409F4DEE" w:rsidR="00B7766D" w:rsidRPr="006666FA" w:rsidRDefault="00B7766D" w:rsidP="00623EE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533FE" w14:textId="582FE634" w:rsidR="00B7766D" w:rsidRPr="006666FA" w:rsidRDefault="00B7766D" w:rsidP="0070334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788187" w14:textId="1E48569F" w:rsidR="00B7766D" w:rsidRPr="006666FA" w:rsidRDefault="00B7766D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DBB09" w14:textId="0B7EE5F3" w:rsidR="00B7766D" w:rsidRPr="006666FA" w:rsidRDefault="00B7766D" w:rsidP="0070334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AA8" w:rsidRPr="006666FA" w14:paraId="20E74F3C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4AA2895A" w14:textId="7E51291A" w:rsidR="00424AA8" w:rsidRPr="006666FA" w:rsidRDefault="00424AA8" w:rsidP="00424AA8">
            <w:pPr>
              <w:pStyle w:val="BodyText"/>
              <w:spacing w:after="0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587C3097" w14:textId="6AF30EC2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</w:p>
        </w:tc>
        <w:tc>
          <w:tcPr>
            <w:tcW w:w="1260" w:type="dxa"/>
          </w:tcPr>
          <w:p w14:paraId="2F60E41A" w14:textId="098A2B4F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31B8BB8" w14:textId="14AC1F70" w:rsidR="00424AA8" w:rsidRPr="006666FA" w:rsidRDefault="00424AA8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260" w:type="dxa"/>
          </w:tcPr>
          <w:p w14:paraId="42CBD641" w14:textId="2A3EC5D5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4AA8" w:rsidRPr="006666FA" w14:paraId="45626AC2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4D77F8B" w14:textId="77777777" w:rsidR="00424AA8" w:rsidRPr="006666FA" w:rsidRDefault="00424AA8" w:rsidP="00424AA8">
            <w:pPr>
              <w:pStyle w:val="BodyText"/>
              <w:spacing w:after="0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 (เปลี่ยนแปลงจาก</w:t>
            </w:r>
          </w:p>
        </w:tc>
        <w:tc>
          <w:tcPr>
            <w:tcW w:w="1269" w:type="dxa"/>
          </w:tcPr>
          <w:p w14:paraId="3A44F407" w14:textId="37A4B7D5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2860A" w14:textId="05E830CC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CEAC7" w14:textId="3E34AD46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7902A" w14:textId="47345884" w:rsidR="00424AA8" w:rsidRPr="006666FA" w:rsidRDefault="00424AA8" w:rsidP="00424AA8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054" w:rsidRPr="006666FA" w14:paraId="5DAE8293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BA66399" w14:textId="1E2478F5" w:rsidR="00A63054" w:rsidRPr="006666FA" w:rsidRDefault="00A63054" w:rsidP="00A63054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พื้นฐานสมมติฐานร้อยละ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69" w:type="dxa"/>
          </w:tcPr>
          <w:p w14:paraId="6947DD97" w14:textId="70DDAD95" w:rsidR="00A63054" w:rsidRPr="006666FA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50CD12F" w14:textId="03591EB9" w:rsidR="00A63054" w:rsidRPr="006666FA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260" w:type="dxa"/>
          </w:tcPr>
          <w:p w14:paraId="57C1BE0E" w14:textId="0CFC60C6" w:rsidR="00A63054" w:rsidRPr="006666FA" w:rsidRDefault="00A63054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EA511F4" w14:textId="49193CEF" w:rsidR="00A63054" w:rsidRPr="006666FA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A63054" w:rsidRPr="000C1D51" w14:paraId="034C7B19" w14:textId="77777777" w:rsidTr="00703344">
        <w:trPr>
          <w:cantSplit/>
          <w:trHeight w:val="56"/>
        </w:trPr>
        <w:tc>
          <w:tcPr>
            <w:tcW w:w="4041" w:type="dxa"/>
          </w:tcPr>
          <w:p w14:paraId="5665BF2A" w14:textId="77777777" w:rsidR="00A63054" w:rsidRPr="007367F6" w:rsidRDefault="00A63054" w:rsidP="00A63054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269" w:type="dxa"/>
          </w:tcPr>
          <w:p w14:paraId="18639AFB" w14:textId="77777777" w:rsidR="00A63054" w:rsidRPr="007367F6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0" w:type="dxa"/>
          </w:tcPr>
          <w:p w14:paraId="403D582A" w14:textId="77777777" w:rsidR="00A63054" w:rsidRPr="007367F6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6C19F4" w14:textId="77777777" w:rsidR="00A63054" w:rsidRPr="007367F6" w:rsidRDefault="00A63054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2C5F30" w14:textId="77777777" w:rsidR="00A63054" w:rsidRPr="007367F6" w:rsidRDefault="00A63054" w:rsidP="00A6305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67F6" w:rsidRPr="006666FA" w14:paraId="108DBAE5" w14:textId="77777777" w:rsidTr="00703344">
        <w:trPr>
          <w:cantSplit/>
          <w:trHeight w:val="110"/>
        </w:trPr>
        <w:tc>
          <w:tcPr>
            <w:tcW w:w="4041" w:type="dxa"/>
            <w:hideMark/>
          </w:tcPr>
          <w:p w14:paraId="281B2C93" w14:textId="29D259AD" w:rsidR="007367F6" w:rsidRPr="003E6ABA" w:rsidRDefault="007367F6" w:rsidP="007367F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E6A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9" w:type="dxa"/>
          </w:tcPr>
          <w:p w14:paraId="3589C99D" w14:textId="77777777" w:rsidR="007367F6" w:rsidRPr="007367F6" w:rsidRDefault="007367F6" w:rsidP="007367F6">
            <w:pPr>
              <w:pStyle w:val="acctmergecolhdg"/>
              <w:tabs>
                <w:tab w:val="decimal" w:pos="985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2085E16" w14:textId="77777777" w:rsidR="007367F6" w:rsidRPr="007367F6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60E2180" w14:textId="77777777" w:rsidR="007367F6" w:rsidRPr="007367F6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727E520" w14:textId="77777777" w:rsidR="007367F6" w:rsidRPr="007367F6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367F6" w:rsidRPr="006666FA" w14:paraId="59EC7106" w14:textId="77777777" w:rsidTr="00703344">
        <w:trPr>
          <w:cantSplit/>
          <w:trHeight w:val="263"/>
        </w:trPr>
        <w:tc>
          <w:tcPr>
            <w:tcW w:w="4041" w:type="dxa"/>
            <w:hideMark/>
          </w:tcPr>
          <w:p w14:paraId="2847947F" w14:textId="1B7B075E" w:rsidR="007367F6" w:rsidRPr="006666FA" w:rsidRDefault="007367F6" w:rsidP="007367F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5D18938B" w14:textId="1F975090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2E1194F" w14:textId="44370D54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260" w:type="dxa"/>
          </w:tcPr>
          <w:p w14:paraId="6094AF0F" w14:textId="1DCDBC22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30CB79A" w14:textId="693E038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7367F6" w:rsidRPr="006666FA" w14:paraId="64F3D884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5EB8EA77" w14:textId="77777777" w:rsidR="007367F6" w:rsidRPr="006666FA" w:rsidRDefault="007367F6" w:rsidP="007367F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การเพิ่มขึ้นของเงินเดือนในอนาคต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269" w:type="dxa"/>
          </w:tcPr>
          <w:p w14:paraId="7707B7A9" w14:textId="7777777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DC5D4" w14:textId="7777777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B4489" w14:textId="7777777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1129D" w14:textId="7777777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7F6" w:rsidRPr="006666FA" w14:paraId="71FF1247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79C624BA" w14:textId="179F8BDD" w:rsidR="007367F6" w:rsidRPr="006666FA" w:rsidRDefault="007367F6" w:rsidP="007367F6">
            <w:pPr>
              <w:pStyle w:val="BodyText"/>
              <w:spacing w:after="0"/>
              <w:ind w:left="11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เปลี่ยนแปลงร้อยละ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66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9" w:type="dxa"/>
          </w:tcPr>
          <w:p w14:paraId="417BFF89" w14:textId="6F635925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260" w:type="dxa"/>
          </w:tcPr>
          <w:p w14:paraId="4D07104C" w14:textId="141899BC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309122C" w14:textId="1F991C54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260" w:type="dxa"/>
          </w:tcPr>
          <w:p w14:paraId="2E0ADE4E" w14:textId="63BEBF45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67F6" w:rsidRPr="006666FA" w14:paraId="398DA662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616D139E" w14:textId="77777777" w:rsidR="007367F6" w:rsidRPr="006666FA" w:rsidRDefault="007367F6" w:rsidP="007367F6">
            <w:pPr>
              <w:pStyle w:val="BodyText"/>
              <w:spacing w:after="0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อัตราหมุนเวียนของพนักงาน (เปลี่ยนแปลงจาก</w:t>
            </w:r>
          </w:p>
        </w:tc>
        <w:tc>
          <w:tcPr>
            <w:tcW w:w="1269" w:type="dxa"/>
          </w:tcPr>
          <w:p w14:paraId="30968EE8" w14:textId="7777777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F53373" w14:textId="7777777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37C19" w14:textId="7777777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7CA333" w14:textId="77777777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7F6" w:rsidRPr="006666FA" w14:paraId="67A8DF67" w14:textId="77777777" w:rsidTr="00703344">
        <w:trPr>
          <w:cantSplit/>
          <w:trHeight w:val="164"/>
        </w:trPr>
        <w:tc>
          <w:tcPr>
            <w:tcW w:w="4041" w:type="dxa"/>
            <w:hideMark/>
          </w:tcPr>
          <w:p w14:paraId="0A34C2B0" w14:textId="0C62B057" w:rsidR="007367F6" w:rsidRPr="006666FA" w:rsidRDefault="007367F6" w:rsidP="007367F6">
            <w:pPr>
              <w:pStyle w:val="BodyText"/>
              <w:spacing w:after="0"/>
              <w:ind w:firstLine="1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พื้นฐานสมมติฐานร้อยละ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69" w:type="dxa"/>
          </w:tcPr>
          <w:p w14:paraId="251D9F8C" w14:textId="2A797516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C7E8DE1" w14:textId="250F6D83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260" w:type="dxa"/>
          </w:tcPr>
          <w:p w14:paraId="1E15F0A5" w14:textId="14FAD64E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ABD9FD1" w14:textId="122CF1E9" w:rsidR="007367F6" w:rsidRPr="006666FA" w:rsidRDefault="007367F6" w:rsidP="007367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D57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7A4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</w:tbl>
    <w:p w14:paraId="548F6163" w14:textId="77777777" w:rsidR="00B7766D" w:rsidRPr="00D90F98" w:rsidRDefault="00B7766D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178AC37B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7EDFB0FF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267CF8F6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5E9F2BC8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3863BD5E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602589E2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42D6AED7" w14:textId="77777777" w:rsidR="00A0596C" w:rsidRDefault="00A0596C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548C5FC0" w14:textId="77777777" w:rsidR="003F788B" w:rsidRDefault="003F788B" w:rsidP="00B7766D">
      <w:pPr>
        <w:tabs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0"/>
        </w:rPr>
      </w:pPr>
    </w:p>
    <w:p w14:paraId="0AC2FD37" w14:textId="7C7658A3" w:rsidR="00070096" w:rsidRDefault="00070096">
      <w:pPr>
        <w:spacing w:line="240" w:lineRule="auto"/>
        <w:rPr>
          <w:rFonts w:asciiTheme="majorBidi" w:hAnsiTheme="majorBidi" w:cstheme="majorBidi"/>
          <w:sz w:val="20"/>
          <w:lang w:val="en-US"/>
        </w:rPr>
      </w:pPr>
      <w:r>
        <w:rPr>
          <w:rFonts w:asciiTheme="majorBidi" w:hAnsiTheme="majorBidi" w:cstheme="majorBidi"/>
          <w:sz w:val="20"/>
          <w:lang w:val="en-US"/>
        </w:rPr>
        <w:br w:type="page"/>
      </w:r>
    </w:p>
    <w:p w14:paraId="1B97ED2E" w14:textId="77777777" w:rsidR="00B7766D" w:rsidRPr="006666FA" w:rsidRDefault="00B7766D" w:rsidP="00623EE5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ทุนเรือนหุ้น</w:t>
      </w:r>
    </w:p>
    <w:p w14:paraId="2E72CBDD" w14:textId="1B13432C" w:rsidR="00B7766D" w:rsidRPr="00703344" w:rsidRDefault="00B7766D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2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1"/>
        <w:gridCol w:w="858"/>
        <w:gridCol w:w="237"/>
        <w:gridCol w:w="1068"/>
        <w:gridCol w:w="261"/>
        <w:gridCol w:w="1002"/>
        <w:gridCol w:w="266"/>
        <w:gridCol w:w="1084"/>
        <w:gridCol w:w="261"/>
        <w:gridCol w:w="1046"/>
      </w:tblGrid>
      <w:tr w:rsidR="00FC7713" w:rsidRPr="00FC7713" w14:paraId="38FE0492" w14:textId="77777777" w:rsidTr="004760F0">
        <w:trPr>
          <w:tblHeader/>
        </w:trPr>
        <w:tc>
          <w:tcPr>
            <w:tcW w:w="1666" w:type="pct"/>
          </w:tcPr>
          <w:p w14:paraId="24DFEEB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0" w:type="pct"/>
          </w:tcPr>
          <w:p w14:paraId="3DD5C6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มูลค่าหุ้น</w:t>
            </w:r>
          </w:p>
        </w:tc>
        <w:tc>
          <w:tcPr>
            <w:tcW w:w="130" w:type="pct"/>
          </w:tcPr>
          <w:p w14:paraId="4D21D66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7" w:type="pct"/>
            <w:gridSpan w:val="3"/>
            <w:tcBorders>
              <w:bottom w:val="single" w:sz="4" w:space="0" w:color="auto"/>
            </w:tcBorders>
          </w:tcPr>
          <w:p w14:paraId="262A8CD3" w14:textId="7E337B1B" w:rsidR="00FC7713" w:rsidRPr="00FC7713" w:rsidRDefault="00FE6174" w:rsidP="00FE6174">
            <w:pPr>
              <w:tabs>
                <w:tab w:val="left" w:pos="227"/>
                <w:tab w:val="left" w:pos="454"/>
                <w:tab w:val="left" w:pos="680"/>
                <w:tab w:val="left" w:pos="907"/>
                <w:tab w:val="center" w:pos="1057"/>
                <w:tab w:val="left" w:pos="1644"/>
                <w:tab w:val="left" w:pos="1871"/>
                <w:tab w:val="right" w:pos="2223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</w:p>
        </w:tc>
        <w:tc>
          <w:tcPr>
            <w:tcW w:w="146" w:type="pct"/>
          </w:tcPr>
          <w:p w14:paraId="496953F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10" w:type="pct"/>
            <w:gridSpan w:val="3"/>
            <w:tcBorders>
              <w:bottom w:val="single" w:sz="4" w:space="0" w:color="auto"/>
            </w:tcBorders>
          </w:tcPr>
          <w:p w14:paraId="68C71859" w14:textId="52A651D7" w:rsidR="00FC7713" w:rsidRPr="00FC7713" w:rsidRDefault="00C64585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FC7713" w:rsidRPr="00FC7713" w14:paraId="2BD05929" w14:textId="77777777" w:rsidTr="004760F0">
        <w:trPr>
          <w:tblHeader/>
        </w:trPr>
        <w:tc>
          <w:tcPr>
            <w:tcW w:w="1666" w:type="pct"/>
          </w:tcPr>
          <w:p w14:paraId="040220A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0" w:type="pct"/>
          </w:tcPr>
          <w:p w14:paraId="60AB17FB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ต่อหุ้น</w:t>
            </w:r>
          </w:p>
        </w:tc>
        <w:tc>
          <w:tcPr>
            <w:tcW w:w="130" w:type="pct"/>
          </w:tcPr>
          <w:p w14:paraId="1EC3E14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BA7677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0394348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FD6EF1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46" w:type="pct"/>
          </w:tcPr>
          <w:p w14:paraId="239ECEE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E731D8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1416A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594781B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FC7713" w:rsidRPr="00FC7713" w14:paraId="387DBC08" w14:textId="77777777" w:rsidTr="004760F0">
        <w:trPr>
          <w:tblHeader/>
        </w:trPr>
        <w:tc>
          <w:tcPr>
            <w:tcW w:w="1666" w:type="pct"/>
          </w:tcPr>
          <w:p w14:paraId="72F939F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0" w:type="pct"/>
          </w:tcPr>
          <w:p w14:paraId="5E31517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0" w:type="pct"/>
          </w:tcPr>
          <w:p w14:paraId="250ECD3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33" w:type="pct"/>
            <w:gridSpan w:val="7"/>
          </w:tcPr>
          <w:p w14:paraId="43E4B843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(พันหุ้น / พันบาท)</w:t>
            </w:r>
          </w:p>
        </w:tc>
      </w:tr>
      <w:tr w:rsidR="00FC7713" w:rsidRPr="00FC7713" w14:paraId="2B3BC736" w14:textId="77777777" w:rsidTr="004760F0">
        <w:tc>
          <w:tcPr>
            <w:tcW w:w="1666" w:type="pct"/>
          </w:tcPr>
          <w:p w14:paraId="4AA342A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ทุนจดทะเบียน</w:t>
            </w:r>
          </w:p>
        </w:tc>
        <w:tc>
          <w:tcPr>
            <w:tcW w:w="470" w:type="pct"/>
          </w:tcPr>
          <w:p w14:paraId="74406F3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66F7381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352FC3AA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4722D8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B491C36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ECC15B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666AD07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ACD7400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6E7F201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7713" w:rsidRPr="00FC7713" w14:paraId="1ADD1193" w14:textId="77777777" w:rsidTr="004760F0">
        <w:tc>
          <w:tcPr>
            <w:tcW w:w="1666" w:type="pct"/>
          </w:tcPr>
          <w:p w14:paraId="2F563AF6" w14:textId="24655DB6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470" w:type="pct"/>
          </w:tcPr>
          <w:p w14:paraId="1A20A8C4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1F71FEC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30908DD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49DE9D7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9209F32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387FC95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72F1BB8A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3EB48E0D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FBA585F" w14:textId="77777777" w:rsidR="00FC7713" w:rsidRPr="00FC7713" w:rsidRDefault="00FC7713" w:rsidP="00FC7713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A182E" w:rsidRPr="00FC7713" w14:paraId="44F130EF" w14:textId="77777777" w:rsidTr="004760F0">
        <w:tc>
          <w:tcPr>
            <w:tcW w:w="1666" w:type="pct"/>
          </w:tcPr>
          <w:p w14:paraId="2DF7FECF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</w:tc>
        <w:tc>
          <w:tcPr>
            <w:tcW w:w="470" w:type="pct"/>
          </w:tcPr>
          <w:p w14:paraId="1DF70CD7" w14:textId="6160C256" w:rsidR="003A182E" w:rsidRPr="00FC7713" w:rsidRDefault="00C64585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29B44C14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04D7690C" w14:textId="613D7A32" w:rsidR="003A182E" w:rsidRPr="00C66161" w:rsidRDefault="003A182E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6E5934D" w14:textId="77777777" w:rsidR="003A182E" w:rsidRPr="00C66161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050D5AD" w14:textId="0E85C1FC" w:rsidR="003A182E" w:rsidRPr="00C66161" w:rsidRDefault="003A182E" w:rsidP="0086002F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222C7B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52115455" w14:textId="0690A643" w:rsidR="003A182E" w:rsidRPr="00FC7713" w:rsidRDefault="00C64585" w:rsidP="00FA2707">
            <w:pPr>
              <w:tabs>
                <w:tab w:val="decimal" w:pos="8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182E" w:rsidRPr="00C661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3" w:type="pct"/>
          </w:tcPr>
          <w:p w14:paraId="7DDD1F36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7034EC2" w14:textId="238F1081" w:rsidR="003A182E" w:rsidRPr="00FC7713" w:rsidRDefault="00C64585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="003A182E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3A182E" w:rsidRPr="00FC7713" w14:paraId="3BD25214" w14:textId="77777777" w:rsidTr="004760F0">
        <w:tc>
          <w:tcPr>
            <w:tcW w:w="1666" w:type="pct"/>
          </w:tcPr>
          <w:p w14:paraId="3905530E" w14:textId="6298899C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4DD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4DDB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0" w:type="pct"/>
          </w:tcPr>
          <w:p w14:paraId="1C500027" w14:textId="3596BF29" w:rsidR="003A182E" w:rsidRPr="00B30E1D" w:rsidRDefault="00C64585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A182E" w:rsidRPr="001A26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44229742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E119690" w14:textId="0AF9C5A8" w:rsidR="003A182E" w:rsidRPr="00C66161" w:rsidRDefault="00C64585" w:rsidP="003A182E">
            <w:pPr>
              <w:tabs>
                <w:tab w:val="decimal" w:pos="77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18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3A18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</w:tcPr>
          <w:p w14:paraId="03CA1F7B" w14:textId="77777777" w:rsidR="003A182E" w:rsidRPr="00C66161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7C266D40" w14:textId="5025EB1E" w:rsidR="003A182E" w:rsidRPr="00C66161" w:rsidRDefault="00C64585" w:rsidP="003A182E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 w:rsidR="003A18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6" w:type="pct"/>
          </w:tcPr>
          <w:p w14:paraId="693A1999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74F4EB67" w14:textId="281BFE2A" w:rsidR="003A182E" w:rsidRPr="0086002F" w:rsidRDefault="003A182E" w:rsidP="00FA270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F7D30A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86813F4" w14:textId="54F252BF" w:rsidR="003A182E" w:rsidRPr="0086002F" w:rsidRDefault="003A182E" w:rsidP="001A26DE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82E" w:rsidRPr="00FC7713" w14:paraId="1C06701F" w14:textId="77777777" w:rsidTr="003A182E">
        <w:tc>
          <w:tcPr>
            <w:tcW w:w="1666" w:type="pct"/>
          </w:tcPr>
          <w:p w14:paraId="73EF0D19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ออกหุ้นสามัญใหม่</w:t>
            </w:r>
          </w:p>
        </w:tc>
        <w:tc>
          <w:tcPr>
            <w:tcW w:w="470" w:type="pct"/>
          </w:tcPr>
          <w:p w14:paraId="34D674D7" w14:textId="504067A8" w:rsidR="003A182E" w:rsidRPr="00FC7713" w:rsidRDefault="00C64585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224D2038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03D9BC18" w14:textId="55D19681" w:rsidR="003A182E" w:rsidRPr="00C66161" w:rsidRDefault="003A182E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3119D97" w14:textId="77777777" w:rsidR="003A182E" w:rsidRPr="00C66161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5D77E86" w14:textId="6487B697" w:rsidR="003A182E" w:rsidRPr="00C66161" w:rsidRDefault="003A182E" w:rsidP="0086002F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71DBE43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6B18D32C" w14:textId="389AE1C8" w:rsidR="003A182E" w:rsidRPr="00FC7713" w:rsidRDefault="00C64585" w:rsidP="00FA2707">
            <w:pPr>
              <w:tabs>
                <w:tab w:val="decimal" w:pos="8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A182E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326A4016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12964A2" w14:textId="2B49BCA2" w:rsidR="003A182E" w:rsidRPr="00FC7713" w:rsidRDefault="00C64585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3A182E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3A182E" w:rsidRPr="00FC7713" w14:paraId="19A0DDAD" w14:textId="77777777" w:rsidTr="003A182E">
        <w:tc>
          <w:tcPr>
            <w:tcW w:w="1666" w:type="pct"/>
          </w:tcPr>
          <w:p w14:paraId="3E0823DD" w14:textId="77777777" w:rsidR="003A182E" w:rsidRPr="00FC7713" w:rsidRDefault="003A182E" w:rsidP="001A26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เปลี่ยนแปลง</w:t>
            </w:r>
            <w:r w:rsidRPr="001A26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มูลค่าหุ้นที่ตราไว้</w:t>
            </w:r>
          </w:p>
        </w:tc>
        <w:tc>
          <w:tcPr>
            <w:tcW w:w="470" w:type="pct"/>
          </w:tcPr>
          <w:p w14:paraId="59549D84" w14:textId="352B9D53" w:rsidR="003A182E" w:rsidRPr="00FC7713" w:rsidRDefault="00C64585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1E2BAEB1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0CD978B2" w14:textId="4574B5FE" w:rsidR="003A182E" w:rsidRPr="00C66161" w:rsidRDefault="003A182E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DF80794" w14:textId="77777777" w:rsidR="003A182E" w:rsidRPr="00C66161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7F47741B" w14:textId="2976A3C5" w:rsidR="003A182E" w:rsidRPr="00C66161" w:rsidRDefault="003A182E" w:rsidP="0086002F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33E2A9D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32F5BE26" w14:textId="018DB16B" w:rsidR="003A182E" w:rsidRPr="001A26DE" w:rsidRDefault="001A26DE" w:rsidP="00FA270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(4,200)</w:t>
            </w:r>
          </w:p>
        </w:tc>
        <w:tc>
          <w:tcPr>
            <w:tcW w:w="143" w:type="pct"/>
          </w:tcPr>
          <w:p w14:paraId="188C8E0D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63323ED2" w14:textId="34307FB9" w:rsidR="003A182E" w:rsidRPr="00FC7713" w:rsidRDefault="003A182E" w:rsidP="003A182E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82E" w:rsidRPr="00FC7713" w14:paraId="780385AE" w14:textId="77777777" w:rsidTr="001A26DE">
        <w:tc>
          <w:tcPr>
            <w:tcW w:w="1666" w:type="pct"/>
          </w:tcPr>
          <w:p w14:paraId="4B64F217" w14:textId="77777777" w:rsidR="003A182E" w:rsidRPr="00FC7713" w:rsidRDefault="003A182E" w:rsidP="001A26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เปลี่ยนแปลง</w:t>
            </w:r>
            <w:r w:rsidRPr="001A26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มูลค่าหุ้นที่ตราไว้</w:t>
            </w:r>
          </w:p>
        </w:tc>
        <w:tc>
          <w:tcPr>
            <w:tcW w:w="470" w:type="pct"/>
          </w:tcPr>
          <w:p w14:paraId="7AA837B1" w14:textId="102ED51F" w:rsidR="003A182E" w:rsidRPr="00FC7713" w:rsidRDefault="00C64585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A182E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226D6B40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5AB84A18" w14:textId="477595E1" w:rsidR="003A182E" w:rsidRPr="00C66161" w:rsidRDefault="003A182E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AFF5E5F" w14:textId="77777777" w:rsidR="003A182E" w:rsidRPr="00C66161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1D452AD" w14:textId="0503C65D" w:rsidR="003A182E" w:rsidRPr="00C66161" w:rsidRDefault="003A182E" w:rsidP="0086002F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974B3E8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7D2684D3" w14:textId="56C6B696" w:rsidR="003A182E" w:rsidRPr="00FC7713" w:rsidRDefault="00C64585" w:rsidP="00FA2707">
            <w:pPr>
              <w:tabs>
                <w:tab w:val="decimal" w:pos="8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  <w:r w:rsidR="003A182E"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49C27FAC" w14:textId="77777777" w:rsidR="003A182E" w:rsidRPr="00FC7713" w:rsidRDefault="003A182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45A8CE6A" w14:textId="6FA7FC6A" w:rsidR="003A182E" w:rsidRPr="00FC7713" w:rsidRDefault="003A182E" w:rsidP="003A182E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61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A26DE" w:rsidRPr="00FC7713" w14:paraId="3B90D60D" w14:textId="77777777" w:rsidTr="001A26DE">
        <w:tc>
          <w:tcPr>
            <w:tcW w:w="1666" w:type="pct"/>
          </w:tcPr>
          <w:p w14:paraId="2D74C6E8" w14:textId="132AFC14" w:rsidR="001A26DE" w:rsidRPr="00FC7713" w:rsidRDefault="001A26DE" w:rsidP="001A26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26DE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ออกหุ้นสามัญใหม่</w:t>
            </w:r>
          </w:p>
        </w:tc>
        <w:tc>
          <w:tcPr>
            <w:tcW w:w="470" w:type="pct"/>
          </w:tcPr>
          <w:p w14:paraId="73FF78A3" w14:textId="0768AFB8" w:rsidR="001A26DE" w:rsidRPr="00C64585" w:rsidRDefault="001A26D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30" w:type="pct"/>
          </w:tcPr>
          <w:p w14:paraId="2AC3F48F" w14:textId="77777777" w:rsidR="001A26DE" w:rsidRPr="00FC7713" w:rsidRDefault="001A26DE" w:rsidP="003A18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A89E8CB" w14:textId="5629EC6D" w:rsidR="001A26DE" w:rsidRPr="0086002F" w:rsidRDefault="001A26DE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7B47B3A" w14:textId="77777777" w:rsidR="001A26DE" w:rsidRPr="00C66161" w:rsidRDefault="001A26D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1E844D9" w14:textId="215FEF7C" w:rsidR="001A26DE" w:rsidRPr="0086002F" w:rsidRDefault="001A26DE" w:rsidP="0086002F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6A61E70" w14:textId="77777777" w:rsidR="001A26DE" w:rsidRPr="00FC7713" w:rsidRDefault="001A26DE" w:rsidP="003A182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</w:tcPr>
          <w:p w14:paraId="2DEA6DDA" w14:textId="25F82FE9" w:rsidR="001A26DE" w:rsidRPr="00C64585" w:rsidRDefault="001A26DE" w:rsidP="00FA2707">
            <w:pPr>
              <w:tabs>
                <w:tab w:val="decimal" w:pos="85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280,000</w:t>
            </w:r>
          </w:p>
        </w:tc>
        <w:tc>
          <w:tcPr>
            <w:tcW w:w="143" w:type="pct"/>
          </w:tcPr>
          <w:p w14:paraId="158522C2" w14:textId="77777777" w:rsidR="001A26DE" w:rsidRPr="00FC7713" w:rsidRDefault="001A26DE" w:rsidP="003A182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F9328CC" w14:textId="0EB1259B" w:rsidR="001A26DE" w:rsidRPr="00C66161" w:rsidRDefault="001A26DE" w:rsidP="001A26D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140,000</w:t>
            </w:r>
          </w:p>
        </w:tc>
      </w:tr>
      <w:tr w:rsidR="0086002F" w:rsidRPr="00FC7713" w14:paraId="24C69F34" w14:textId="77777777" w:rsidTr="001A26DE">
        <w:tc>
          <w:tcPr>
            <w:tcW w:w="1666" w:type="pct"/>
          </w:tcPr>
          <w:p w14:paraId="668EFE42" w14:textId="4347CAC6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70" w:type="pct"/>
          </w:tcPr>
          <w:p w14:paraId="16BD186C" w14:textId="79AC11CE" w:rsidR="0086002F" w:rsidRPr="00FC7713" w:rsidRDefault="00C64585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6002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6F5EB708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A098E8" w14:textId="5E8DC8FE" w:rsidR="0086002F" w:rsidRPr="00893DAC" w:rsidRDefault="00C64585" w:rsidP="0086002F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6F16BE71" w14:textId="77777777" w:rsidR="0086002F" w:rsidRPr="00893DAC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694DDCD" w14:textId="06222CD4" w:rsidR="0086002F" w:rsidRPr="00893DAC" w:rsidRDefault="00C64585" w:rsidP="0086002F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280DD8EA" w14:textId="77777777" w:rsidR="0086002F" w:rsidRPr="00893DAC" w:rsidRDefault="0086002F" w:rsidP="0086002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64761E0" w14:textId="0D1D38CD" w:rsidR="0086002F" w:rsidRPr="001A26DE" w:rsidRDefault="00C64585" w:rsidP="00FA2707">
            <w:pPr>
              <w:tabs>
                <w:tab w:val="decimal" w:pos="85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2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6002F" w:rsidRPr="001A2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2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86002F" w:rsidRPr="001A2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2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6B82922F" w14:textId="77777777" w:rsidR="0086002F" w:rsidRPr="00893DAC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B2EFDAD" w14:textId="35F0A245" w:rsidR="0086002F" w:rsidRPr="00893DAC" w:rsidRDefault="00C64585" w:rsidP="0086002F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86002F" w:rsidRPr="00FC7713" w14:paraId="2E4048DA" w14:textId="77777777" w:rsidTr="00FC7713">
        <w:trPr>
          <w:trHeight w:val="179"/>
        </w:trPr>
        <w:tc>
          <w:tcPr>
            <w:tcW w:w="1666" w:type="pct"/>
          </w:tcPr>
          <w:p w14:paraId="7FCB3D80" w14:textId="20B7ACD1" w:rsidR="002F3426" w:rsidRPr="002F3426" w:rsidRDefault="002F3426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8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470" w:type="pct"/>
          </w:tcPr>
          <w:p w14:paraId="33035814" w14:textId="77777777" w:rsidR="0086002F" w:rsidRPr="002F3426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2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256C56B" w14:textId="77777777" w:rsidR="0086002F" w:rsidRPr="002F3426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2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75E05EA7" w14:textId="77777777" w:rsidR="0086002F" w:rsidRPr="002F3426" w:rsidRDefault="0086002F" w:rsidP="0086002F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3" w:type="pct"/>
          </w:tcPr>
          <w:p w14:paraId="3B9C2321" w14:textId="77777777" w:rsidR="0086002F" w:rsidRPr="002F3426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9" w:type="pct"/>
          </w:tcPr>
          <w:p w14:paraId="6FFC8991" w14:textId="77777777" w:rsidR="0086002F" w:rsidRPr="002F3426" w:rsidRDefault="0086002F" w:rsidP="0086002F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6" w:type="pct"/>
          </w:tcPr>
          <w:p w14:paraId="4636850C" w14:textId="77777777" w:rsidR="0086002F" w:rsidRPr="002F3426" w:rsidRDefault="0086002F" w:rsidP="0086002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94" w:type="pct"/>
          </w:tcPr>
          <w:p w14:paraId="349B037D" w14:textId="77777777" w:rsidR="0086002F" w:rsidRPr="002F3426" w:rsidRDefault="0086002F" w:rsidP="00FA2707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3" w:type="pct"/>
          </w:tcPr>
          <w:p w14:paraId="39E19BFE" w14:textId="77777777" w:rsidR="0086002F" w:rsidRPr="002F3426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73" w:type="pct"/>
          </w:tcPr>
          <w:p w14:paraId="1F2A20FD" w14:textId="77777777" w:rsidR="0086002F" w:rsidRPr="002F3426" w:rsidRDefault="0086002F" w:rsidP="0086002F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6002F" w:rsidRPr="00FC7713" w14:paraId="1E045495" w14:textId="77777777" w:rsidTr="004760F0">
        <w:tc>
          <w:tcPr>
            <w:tcW w:w="1666" w:type="pct"/>
          </w:tcPr>
          <w:p w14:paraId="73379CD9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ทุนที่ออกและชำระแล้ว</w:t>
            </w:r>
          </w:p>
        </w:tc>
        <w:tc>
          <w:tcPr>
            <w:tcW w:w="470" w:type="pct"/>
          </w:tcPr>
          <w:p w14:paraId="37891FE0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298B5B5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577FB8B8" w14:textId="77777777" w:rsidR="0086002F" w:rsidRPr="00FC7713" w:rsidRDefault="0086002F" w:rsidP="0086002F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9DE4E1F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067EEF4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E46CB7F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2CF9C491" w14:textId="77777777" w:rsidR="0086002F" w:rsidRPr="00FC7713" w:rsidRDefault="0086002F" w:rsidP="00FA2707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4F6CB37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73" w:type="pct"/>
          </w:tcPr>
          <w:p w14:paraId="0ADEBCF9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</w:tr>
      <w:tr w:rsidR="0086002F" w:rsidRPr="00FC7713" w14:paraId="2EE15F91" w14:textId="77777777" w:rsidTr="004760F0">
        <w:tc>
          <w:tcPr>
            <w:tcW w:w="1666" w:type="pct"/>
          </w:tcPr>
          <w:p w14:paraId="272D8D7B" w14:textId="352EF181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470" w:type="pct"/>
          </w:tcPr>
          <w:p w14:paraId="199967C0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30" w:type="pct"/>
          </w:tcPr>
          <w:p w14:paraId="2D2DEFD7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5656E2B2" w14:textId="77777777" w:rsidR="0086002F" w:rsidRPr="00FC7713" w:rsidRDefault="0086002F" w:rsidP="0086002F">
            <w:pPr>
              <w:tabs>
                <w:tab w:val="decimal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E43AD77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5629029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1415E3F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13C95934" w14:textId="77777777" w:rsidR="0086002F" w:rsidRPr="00FC7713" w:rsidRDefault="0086002F" w:rsidP="00FA2707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E6FC9DA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73" w:type="pct"/>
          </w:tcPr>
          <w:p w14:paraId="119F7F3F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decimal" w:pos="690"/>
                <w:tab w:val="decimal" w:pos="78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</w:tr>
      <w:tr w:rsidR="0086002F" w:rsidRPr="00FC7713" w14:paraId="1EA5680E" w14:textId="77777777" w:rsidTr="004760F0">
        <w:tc>
          <w:tcPr>
            <w:tcW w:w="1666" w:type="pct"/>
          </w:tcPr>
          <w:p w14:paraId="171C02B0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</w:tc>
        <w:tc>
          <w:tcPr>
            <w:tcW w:w="470" w:type="pct"/>
          </w:tcPr>
          <w:p w14:paraId="289FD894" w14:textId="20FA0066" w:rsidR="0086002F" w:rsidRPr="00FC7713" w:rsidRDefault="00C64585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174479EA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3905B8CF" w14:textId="005F2FC6" w:rsidR="0086002F" w:rsidRPr="006F48EF" w:rsidRDefault="0086002F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B8FBCE2" w14:textId="77777777" w:rsidR="0086002F" w:rsidRPr="006F48EF" w:rsidRDefault="0086002F" w:rsidP="003E5C5E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444E0238" w14:textId="5EB85E06" w:rsidR="0086002F" w:rsidRPr="006F48EF" w:rsidRDefault="0086002F" w:rsidP="001A26DE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FB7E932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4D7A0E9C" w14:textId="23D05F04" w:rsidR="0086002F" w:rsidRPr="00FC7713" w:rsidRDefault="00C64585" w:rsidP="00FA2707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6002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43" w:type="pct"/>
          </w:tcPr>
          <w:p w14:paraId="5E8F62CB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DCDE3B5" w14:textId="5E0C3C12" w:rsidR="0086002F" w:rsidRPr="00FC7713" w:rsidRDefault="00C64585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 w:rsidR="0086002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86002F" w:rsidRPr="00FC7713" w14:paraId="5CBB2B26" w14:textId="77777777" w:rsidTr="004760F0">
        <w:tc>
          <w:tcPr>
            <w:tcW w:w="1666" w:type="pct"/>
          </w:tcPr>
          <w:p w14:paraId="4A9597A2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ab/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หุ้นสามัญ</w:t>
            </w:r>
            <w:r w:rsidRPr="00FC771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ab/>
            </w:r>
          </w:p>
        </w:tc>
        <w:tc>
          <w:tcPr>
            <w:tcW w:w="470" w:type="pct"/>
          </w:tcPr>
          <w:p w14:paraId="67E704AE" w14:textId="63AF648E" w:rsidR="0086002F" w:rsidRPr="00FC7713" w:rsidRDefault="00C64585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24AB7775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61127AB9" w14:textId="24B1B952" w:rsidR="0086002F" w:rsidRPr="006F48EF" w:rsidRDefault="00C64585" w:rsidP="001A26DE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  <w:r w:rsidR="0086002F" w:rsidRPr="001A26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</w:tcPr>
          <w:p w14:paraId="1CFB0664" w14:textId="77777777" w:rsidR="0086002F" w:rsidRPr="006F48EF" w:rsidRDefault="0086002F" w:rsidP="003E5C5E">
            <w:pPr>
              <w:tabs>
                <w:tab w:val="left" w:pos="454"/>
                <w:tab w:val="decimal" w:pos="590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6530F57B" w14:textId="1EB045B5" w:rsidR="0086002F" w:rsidRPr="006F48EF" w:rsidRDefault="00C64585" w:rsidP="001A26DE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 w:rsidR="00860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6" w:type="pct"/>
          </w:tcPr>
          <w:p w14:paraId="224650A5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7E907F10" w14:textId="79AF0885" w:rsidR="0086002F" w:rsidRPr="00FC7713" w:rsidRDefault="0086002F" w:rsidP="00FA270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86780B4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05C11E7C" w14:textId="14D1BD4A" w:rsidR="0086002F" w:rsidRPr="00FC7713" w:rsidRDefault="0086002F" w:rsidP="005D4789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002F" w:rsidRPr="00FC7713" w14:paraId="787713BF" w14:textId="77777777" w:rsidTr="004760F0">
        <w:tc>
          <w:tcPr>
            <w:tcW w:w="1666" w:type="pct"/>
          </w:tcPr>
          <w:p w14:paraId="1373422D" w14:textId="5A6C069D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ออกหุ้นสามัญใหม่</w:t>
            </w:r>
          </w:p>
        </w:tc>
        <w:tc>
          <w:tcPr>
            <w:tcW w:w="470" w:type="pct"/>
          </w:tcPr>
          <w:p w14:paraId="47BE6501" w14:textId="27118BBD" w:rsidR="0086002F" w:rsidRPr="00FC7713" w:rsidRDefault="00C64585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6E35BB17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1E57587E" w14:textId="75F367A5" w:rsidR="0086002F" w:rsidRPr="006F48EF" w:rsidRDefault="0086002F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7EAAC6C" w14:textId="77777777" w:rsidR="0086002F" w:rsidRPr="006F48EF" w:rsidRDefault="0086002F" w:rsidP="003E5C5E">
            <w:pPr>
              <w:tabs>
                <w:tab w:val="decimal" w:pos="510"/>
                <w:tab w:val="decimal" w:pos="59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0E56C20" w14:textId="15DC243F" w:rsidR="0086002F" w:rsidRPr="006F48EF" w:rsidRDefault="0086002F" w:rsidP="005D4789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C71C6A4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53DE5233" w14:textId="6C6BEEEF" w:rsidR="0086002F" w:rsidRPr="00FC7713" w:rsidRDefault="00C64585" w:rsidP="00FA2707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6002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13045974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28E87256" w14:textId="32CDEE9F" w:rsidR="0086002F" w:rsidRPr="00FC7713" w:rsidRDefault="00C64585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86002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86002F" w:rsidRPr="00FC7713" w14:paraId="41764488" w14:textId="77777777" w:rsidTr="004760F0">
        <w:tc>
          <w:tcPr>
            <w:tcW w:w="1666" w:type="pct"/>
          </w:tcPr>
          <w:p w14:paraId="0B3D83AC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7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ออกหุ้นสามัญใหม่</w:t>
            </w:r>
          </w:p>
        </w:tc>
        <w:tc>
          <w:tcPr>
            <w:tcW w:w="470" w:type="pct"/>
          </w:tcPr>
          <w:p w14:paraId="51F10592" w14:textId="67E0D8BC" w:rsidR="0086002F" w:rsidRPr="00FC7713" w:rsidRDefault="00C64585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266F92B3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5" w:type="pct"/>
          </w:tcPr>
          <w:p w14:paraId="215B9CA5" w14:textId="6AA18706" w:rsidR="0086002F" w:rsidRPr="006F48EF" w:rsidRDefault="00C64585" w:rsidP="003E5C5E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860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3" w:type="pct"/>
          </w:tcPr>
          <w:p w14:paraId="52952195" w14:textId="77777777" w:rsidR="0086002F" w:rsidRPr="006F48EF" w:rsidRDefault="0086002F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3E364172" w14:textId="5484CA47" w:rsidR="0086002F" w:rsidRPr="006F48EF" w:rsidRDefault="00C64585" w:rsidP="003E5C5E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  <w:r w:rsidR="008600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6" w:type="pct"/>
          </w:tcPr>
          <w:p w14:paraId="427996F8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</w:tcPr>
          <w:p w14:paraId="4DA178CA" w14:textId="5A023094" w:rsidR="0086002F" w:rsidRPr="00FC7713" w:rsidRDefault="0086002F" w:rsidP="00FA270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6A3CF46" w14:textId="77777777" w:rsidR="0086002F" w:rsidRPr="00FC7713" w:rsidRDefault="0086002F" w:rsidP="003E5C5E">
            <w:pPr>
              <w:tabs>
                <w:tab w:val="decimal" w:pos="59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5538DDE" w14:textId="210E8911" w:rsidR="0086002F" w:rsidRPr="00FC7713" w:rsidRDefault="0086002F" w:rsidP="00C62324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002F" w:rsidRPr="00FC7713" w14:paraId="34903205" w14:textId="77777777" w:rsidTr="004760F0">
        <w:tc>
          <w:tcPr>
            <w:tcW w:w="1666" w:type="pct"/>
          </w:tcPr>
          <w:p w14:paraId="712FE8CC" w14:textId="77777777" w:rsidR="0086002F" w:rsidRPr="00FC7713" w:rsidRDefault="0086002F" w:rsidP="0086002F">
            <w:pPr>
              <w:spacing w:line="240" w:lineRule="atLeast"/>
              <w:ind w:left="150" w:right="-288" w:hanging="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เปลี่ยนแปลง</w:t>
            </w:r>
            <w:r w:rsidRPr="00FC771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มูลค่าหุ้นที่ตราไว้</w:t>
            </w:r>
          </w:p>
        </w:tc>
        <w:tc>
          <w:tcPr>
            <w:tcW w:w="470" w:type="pct"/>
          </w:tcPr>
          <w:p w14:paraId="5602E0AE" w14:textId="1F7D7A0B" w:rsidR="0086002F" w:rsidRPr="00FC7713" w:rsidRDefault="00C64585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30" w:type="pct"/>
          </w:tcPr>
          <w:p w14:paraId="477255BE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08502E65" w14:textId="60B084C7" w:rsidR="0086002F" w:rsidRPr="006F48EF" w:rsidRDefault="0086002F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710A067" w14:textId="77777777" w:rsidR="0086002F" w:rsidRPr="006F48EF" w:rsidRDefault="0086002F" w:rsidP="003E5C5E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23E63C61" w14:textId="6EE2BCAD" w:rsidR="0086002F" w:rsidRPr="006F48EF" w:rsidRDefault="0086002F" w:rsidP="005D4789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2A7081D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4" w:type="pct"/>
          </w:tcPr>
          <w:p w14:paraId="6CEF272F" w14:textId="73FEA477" w:rsidR="0086002F" w:rsidRPr="00FC7713" w:rsidRDefault="0086002F" w:rsidP="00FA270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86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2DBF306F" w14:textId="77777777" w:rsidR="0086002F" w:rsidRPr="00FC7713" w:rsidRDefault="0086002F" w:rsidP="003E5C5E">
            <w:pPr>
              <w:tabs>
                <w:tab w:val="left" w:pos="454"/>
                <w:tab w:val="decimal" w:pos="59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AB1DDA1" w14:textId="264245FF" w:rsidR="0086002F" w:rsidRPr="00FC7713" w:rsidRDefault="0086002F" w:rsidP="00C62324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002F" w:rsidRPr="00FC7713" w14:paraId="10A81721" w14:textId="77777777" w:rsidTr="0086002F">
        <w:tc>
          <w:tcPr>
            <w:tcW w:w="1666" w:type="pct"/>
          </w:tcPr>
          <w:p w14:paraId="1ADBBD10" w14:textId="77777777" w:rsidR="0086002F" w:rsidRPr="00FC7713" w:rsidRDefault="0086002F" w:rsidP="0086002F">
            <w:pPr>
              <w:spacing w:line="240" w:lineRule="atLeast"/>
              <w:ind w:left="150" w:right="-288" w:hanging="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C771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เปลี่ยนแปลง</w:t>
            </w:r>
            <w:r w:rsidRPr="00FC7713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มูลค่าหุ้นที่ตราไว้</w:t>
            </w:r>
          </w:p>
        </w:tc>
        <w:tc>
          <w:tcPr>
            <w:tcW w:w="470" w:type="pct"/>
          </w:tcPr>
          <w:p w14:paraId="7AF0E115" w14:textId="7692BD69" w:rsidR="0086002F" w:rsidRPr="00FC7713" w:rsidRDefault="00C64585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6002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05F7CD68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E8FBC1E" w14:textId="0B6D38C1" w:rsidR="0086002F" w:rsidRPr="006F48EF" w:rsidRDefault="0086002F" w:rsidP="001A26DE">
            <w:pPr>
              <w:tabs>
                <w:tab w:val="decimal" w:pos="594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B307A41" w14:textId="77777777" w:rsidR="0086002F" w:rsidRPr="006F48EF" w:rsidRDefault="0086002F" w:rsidP="003E5C5E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4DCEE1A9" w14:textId="7826F9FC" w:rsidR="0086002F" w:rsidRPr="006F48EF" w:rsidRDefault="0086002F" w:rsidP="005D4789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00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4B3E644" w14:textId="77777777" w:rsidR="0086002F" w:rsidRPr="00FC7713" w:rsidRDefault="0086002F" w:rsidP="003E5C5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4957852" w14:textId="12151425" w:rsidR="0086002F" w:rsidRPr="00FC7713" w:rsidRDefault="00C64585" w:rsidP="00FA2707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  <w:r w:rsidR="0086002F"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0535D5C8" w14:textId="77777777" w:rsidR="0086002F" w:rsidRPr="00FC7713" w:rsidRDefault="0086002F" w:rsidP="003E5C5E">
            <w:pPr>
              <w:tabs>
                <w:tab w:val="left" w:pos="454"/>
                <w:tab w:val="decimal" w:pos="59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D571406" w14:textId="1F7E8B5E" w:rsidR="0086002F" w:rsidRPr="00FC7713" w:rsidRDefault="0086002F" w:rsidP="00C62324">
            <w:pPr>
              <w:tabs>
                <w:tab w:val="decimal" w:pos="510"/>
              </w:tabs>
              <w:spacing w:line="240" w:lineRule="atLeas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6002F" w:rsidRPr="00FC7713" w14:paraId="2DDDDCB9" w14:textId="77777777" w:rsidTr="0086002F">
        <w:tc>
          <w:tcPr>
            <w:tcW w:w="1666" w:type="pct"/>
          </w:tcPr>
          <w:p w14:paraId="4D4524F2" w14:textId="2C28468E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FC77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70" w:type="pct"/>
          </w:tcPr>
          <w:p w14:paraId="70A733A0" w14:textId="52D9D41D" w:rsidR="0086002F" w:rsidRPr="00FC7713" w:rsidRDefault="00C64585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6002F" w:rsidRPr="00FC7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5974678D" w14:textId="77777777" w:rsidR="0086002F" w:rsidRPr="00FC7713" w:rsidRDefault="0086002F" w:rsidP="008600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1B571C0" w14:textId="42075AAB" w:rsidR="0086002F" w:rsidRPr="00893DAC" w:rsidRDefault="00C64585" w:rsidP="003E5C5E">
            <w:pPr>
              <w:tabs>
                <w:tab w:val="decimal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08D9B150" w14:textId="77777777" w:rsidR="0086002F" w:rsidRPr="00893DAC" w:rsidRDefault="0086002F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22740662" w14:textId="67CE5B9A" w:rsidR="0086002F" w:rsidRPr="00893DAC" w:rsidRDefault="00C64585" w:rsidP="003E5C5E">
            <w:pPr>
              <w:tabs>
                <w:tab w:val="decimal" w:pos="7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560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6" w:type="pct"/>
          </w:tcPr>
          <w:p w14:paraId="5825998B" w14:textId="77777777" w:rsidR="0086002F" w:rsidRPr="00893DAC" w:rsidRDefault="0086002F" w:rsidP="003E5C5E">
            <w:pPr>
              <w:tabs>
                <w:tab w:val="left" w:pos="227"/>
                <w:tab w:val="left" w:pos="454"/>
                <w:tab w:val="decimal" w:pos="6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5804F53" w14:textId="50F6B6B8" w:rsidR="0086002F" w:rsidRPr="00893DAC" w:rsidRDefault="00C64585" w:rsidP="00FA2707">
            <w:pPr>
              <w:tabs>
                <w:tab w:val="decimal" w:pos="853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840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166FF73A" w14:textId="77777777" w:rsidR="0086002F" w:rsidRPr="00893DAC" w:rsidRDefault="0086002F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06C17E7" w14:textId="0992E603" w:rsidR="0086002F" w:rsidRPr="00893DAC" w:rsidRDefault="00C64585" w:rsidP="003E5C5E">
            <w:pPr>
              <w:tabs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420</w:t>
            </w:r>
            <w:r w:rsidR="0086002F" w:rsidRPr="00893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4D049ECA" w14:textId="3E53E2A6" w:rsidR="00FC7713" w:rsidRPr="006139A1" w:rsidRDefault="00FC7713" w:rsidP="00B7766D">
      <w:pPr>
        <w:pStyle w:val="BodyText"/>
        <w:spacing w:after="0"/>
        <w:rPr>
          <w:rFonts w:asciiTheme="majorBidi" w:hAnsiTheme="majorBidi" w:cstheme="majorBidi"/>
          <w:sz w:val="30"/>
          <w:szCs w:val="30"/>
          <w:lang w:bidi="th-TH"/>
        </w:rPr>
      </w:pPr>
    </w:p>
    <w:p w14:paraId="21231BB4" w14:textId="77777777" w:rsidR="006139A1" w:rsidRPr="006139A1" w:rsidRDefault="006139A1" w:rsidP="006139A1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ในการประชุมสามัญผู้ถือหุ้นของบริษัท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17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2565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ผู้ถือหุ้นมีมติอนุมัติการเพิ่มทุนจดทะเบียนจำนวน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100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320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ล้านบาทเป็น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420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หุ้นสามัญจำนวน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4.2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ล้านหุ้น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มูลค่าหุ้นละ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100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)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บริษัทได้รับชำระค่าหุ้นเต็มจำนวนจากผู้ถือหุ้นจำนวน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100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และบริษัทได้จดทะเบียนการเพิ่มทุนกับกระทรวงพาณิชย์เมื่อวันที่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31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2565</w:t>
      </w:r>
    </w:p>
    <w:p w14:paraId="5AEA9C3C" w14:textId="46382B06" w:rsidR="006139A1" w:rsidRDefault="006139A1" w:rsidP="006139A1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76CBA" w14:textId="77777777" w:rsidR="006139A1" w:rsidRPr="006139A1" w:rsidRDefault="006139A1" w:rsidP="006139A1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AD0C6" w14:textId="3CB8414E" w:rsidR="006139A1" w:rsidRDefault="006139A1" w:rsidP="006139A1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ในการประชุมวิสามัญผู้ถือหุ้นของบริษัท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30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พฤษภาคม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2565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ผู้ถือหุ้นมีมติอนุมัติการเปลี่ยนแปลงมูลค่าหุ้นที่ตราไว้ของบริษัท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จากมูลค่าหุ้นที่ตราไว้หุ้นละ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100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เป็นจำนวนรวม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4.2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ล้านหุ้น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เป็นมูลค่าหุ้นที่ตราไว้หุ้นละ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0.5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เป็นจำนวนรวม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840.0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ล้านหุ้น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และเพิ่มทุนจดทะเบียนของบริษัทอีกจำนวน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140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จากทุนจดทะเบียนเดิมจำนวน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420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เป็นทุนจดทะเบียนใหม่จำนวน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560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โดยการออกหุ้นสามัญเพิ่มทุนจำนวน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280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ล้านหุ้น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มูลค่าหุ้นที่ตราไว้หุ้นละ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0.5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และจัดสรรหุ้นสามัญเพิ่มทุนจำนวนไม่เกิน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280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ล้านหุ้น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เพื่อเสนอขายต่อประชาชนทั่วไปเป็นครั้งแรก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6139A1">
        <w:rPr>
          <w:rFonts w:asciiTheme="majorBidi" w:hAnsiTheme="majorBidi" w:cstheme="majorBidi"/>
          <w:sz w:val="30"/>
          <w:szCs w:val="30"/>
        </w:rPr>
        <w:t xml:space="preserve">IPO)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บริษัทได้จดทะเบียนเปลี่ยนแปลงมูลค่าหุ้นที่ตราไว้และการเพิ่มทุนกับกระทรวงพาณิชย์เมื่อวันที่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 xml:space="preserve">6 </w:t>
      </w:r>
      <w:r w:rsidRPr="006139A1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Pr="006139A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6139A1">
        <w:rPr>
          <w:rFonts w:asciiTheme="majorBidi" w:hAnsiTheme="majorBidi" w:cstheme="majorBidi"/>
          <w:sz w:val="30"/>
          <w:szCs w:val="30"/>
        </w:rPr>
        <w:t>2565</w:t>
      </w:r>
    </w:p>
    <w:p w14:paraId="03AE2AA1" w14:textId="77777777" w:rsidR="006139A1" w:rsidRPr="006139A1" w:rsidRDefault="006139A1" w:rsidP="006139A1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A269074" w14:textId="77777777" w:rsidR="007F653A" w:rsidRDefault="007F653A" w:rsidP="007F653A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pacing w:val="-6"/>
          <w:sz w:val="30"/>
          <w:szCs w:val="30"/>
          <w:cs/>
        </w:rPr>
        <w:t>การเสนอขายหุ้นสามัญของบริษัทต่อประชาชนทั่วไปเป็นครั้งแรก</w:t>
      </w:r>
    </w:p>
    <w:p w14:paraId="24808517" w14:textId="77777777" w:rsidR="007F653A" w:rsidRPr="006139A1" w:rsidRDefault="007F653A" w:rsidP="007F653A">
      <w:pPr>
        <w:ind w:left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717E79C0" w14:textId="61572350" w:rsidR="007F653A" w:rsidRDefault="007F653A" w:rsidP="007F653A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075F8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บริษัทได้เสนอขายหุ้นสามัญแก่ประชาชนทั่วไปเป็นครั้งแรกจำนวน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280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โดยเสนอขายในราคาหุ้นละ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075F8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95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 (มูลค่าที่ตราไว้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075F8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 และส่วนเกินมูลค่าหุ้น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075F8"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45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บาท) บริษัทได้รับเงินจากการขายหุ้นสามัญที่ออกใหม่เป็นจำนวนเงินรวม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075F8">
        <w:rPr>
          <w:rFonts w:asciiTheme="majorBidi" w:hAnsiTheme="majorBidi" w:cstheme="majorBidi"/>
          <w:sz w:val="30"/>
          <w:szCs w:val="30"/>
        </w:rPr>
        <w:t>,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226</w:t>
      </w:r>
      <w:r>
        <w:rPr>
          <w:rFonts w:asciiTheme="majorBidi" w:hAnsiTheme="majorBidi" w:cstheme="majorBidi"/>
          <w:sz w:val="30"/>
          <w:szCs w:val="30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ค่าใช้จ่ายที่เกี่ยวข้องโดยตรงกับการเสนอขายหุ้นจำนวน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54</w:t>
      </w:r>
      <w:r w:rsidRPr="002F6F88">
        <w:rPr>
          <w:rFonts w:asciiTheme="majorBidi" w:hAnsiTheme="majorBidi" w:cs="Angsana New"/>
          <w:sz w:val="30"/>
          <w:szCs w:val="30"/>
        </w:rPr>
        <w:t>.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6</w:t>
      </w:r>
      <w:r w:rsidRPr="002F6F88">
        <w:rPr>
          <w:rFonts w:asciiTheme="majorBidi" w:hAnsiTheme="majorBidi" w:cs="Angsana New"/>
          <w:sz w:val="30"/>
          <w:szCs w:val="30"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แสดงหักจากส่วนเกินมูลค่าหุ้น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ทำให้บริษัทรับรู้ส่วนเกินมูลค่าหุ้น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2</w:t>
      </w:r>
      <w:r w:rsidRPr="002F6F88">
        <w:rPr>
          <w:rFonts w:asciiTheme="majorBidi" w:hAnsiTheme="majorBidi" w:cs="Angsana New"/>
          <w:sz w:val="30"/>
          <w:szCs w:val="30"/>
        </w:rPr>
        <w:t>,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031</w:t>
      </w:r>
      <w:r w:rsidRPr="002F6F88">
        <w:rPr>
          <w:rFonts w:asciiTheme="majorBidi" w:hAnsiTheme="majorBidi" w:cs="Angsana New"/>
          <w:sz w:val="30"/>
          <w:szCs w:val="30"/>
        </w:rPr>
        <w:t>.</w:t>
      </w:r>
      <w:r w:rsidR="00C64585" w:rsidRPr="00C64585">
        <w:rPr>
          <w:rFonts w:asciiTheme="majorBidi" w:hAnsiTheme="majorBidi" w:cs="Angsana New"/>
          <w:sz w:val="30"/>
          <w:szCs w:val="30"/>
          <w:lang w:val="en-US"/>
        </w:rPr>
        <w:t>4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F6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6F88">
        <w:rPr>
          <w:rFonts w:asciiTheme="majorBidi" w:hAnsiTheme="majorBidi" w:cs="Angsana New"/>
          <w:sz w:val="30"/>
          <w:szCs w:val="30"/>
        </w:rPr>
        <w:t xml:space="preserve">          </w:t>
      </w:r>
      <w:r w:rsidRPr="002F6F88">
        <w:rPr>
          <w:rFonts w:asciiTheme="majorBidi" w:hAnsiTheme="majorBidi" w:cs="Angsana New" w:hint="cs"/>
          <w:sz w:val="30"/>
          <w:szCs w:val="30"/>
          <w:cs/>
        </w:rPr>
        <w:t>ในงบแสดงฐานะการเงิน</w:t>
      </w:r>
      <w:r w:rsidRPr="002F6F8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บริษัทได้จดทะเบียนเพิ่มทุนที่ชำระแล้ว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กับกระทรวงพาณิชย์เมื่อวันที่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A075F8">
        <w:rPr>
          <w:rFonts w:asciiTheme="majorBidi" w:hAnsiTheme="majorBidi" w:cstheme="majorBidi"/>
          <w:sz w:val="30"/>
          <w:szCs w:val="30"/>
        </w:rPr>
        <w:t xml:space="preserve"> 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และหุ้นของบริษัทเริ่มการซื้อขายในตลาดหลักทรัพย์ในวันที่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A075F8">
        <w:rPr>
          <w:rFonts w:asciiTheme="majorBidi" w:hAnsiTheme="majorBidi" w:cstheme="majorBidi" w:hint="cs"/>
          <w:sz w:val="30"/>
          <w:szCs w:val="30"/>
          <w:cs/>
        </w:rPr>
        <w:t xml:space="preserve"> เมษายน</w:t>
      </w:r>
      <w:r w:rsidRPr="00A075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66F2ADE5" w14:textId="77777777" w:rsidR="006139A1" w:rsidRDefault="006139A1" w:rsidP="007F653A">
      <w:pPr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7F9D0" w14:textId="77777777" w:rsidR="00B7766D" w:rsidRPr="006666FA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สำรอง</w:t>
      </w:r>
      <w:r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ตามกฎหมาย</w:t>
      </w: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และส่วนเกินทุน</w:t>
      </w:r>
    </w:p>
    <w:p w14:paraId="13678053" w14:textId="77777777" w:rsidR="00B7766D" w:rsidRPr="004E07D1" w:rsidRDefault="00B7766D" w:rsidP="00B7766D">
      <w:pPr>
        <w:ind w:left="540"/>
        <w:rPr>
          <w:rFonts w:asciiTheme="majorBidi" w:hAnsiTheme="majorBidi" w:cstheme="majorBidi"/>
          <w:sz w:val="30"/>
          <w:szCs w:val="30"/>
          <w:lang w:bidi="th-TH"/>
        </w:rPr>
      </w:pPr>
    </w:p>
    <w:p w14:paraId="04B2A8E1" w14:textId="77777777" w:rsidR="00B7766D" w:rsidRPr="006666FA" w:rsidRDefault="00B7766D" w:rsidP="00B7766D">
      <w:pPr>
        <w:ind w:left="540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สำรองและส่วนเกินทุนประกอบด้วย</w:t>
      </w:r>
    </w:p>
    <w:p w14:paraId="5505601B" w14:textId="77777777" w:rsidR="00B7766D" w:rsidRPr="004E07D1" w:rsidRDefault="00B7766D" w:rsidP="00B7766D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A44D7A1" w14:textId="77777777" w:rsidR="00B7766D" w:rsidRPr="006666FA" w:rsidRDefault="00B7766D" w:rsidP="00B7766D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4E1123F0" w14:textId="77777777" w:rsidR="00B7766D" w:rsidRPr="004E07D1" w:rsidRDefault="00B7766D" w:rsidP="00B7766D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029C8FF9" w14:textId="77777777" w:rsidR="00B7766D" w:rsidRPr="006666FA" w:rsidRDefault="00B7766D" w:rsidP="00B7766D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66FA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4B4BF882" w14:textId="77777777" w:rsidR="00B7766D" w:rsidRPr="004E07D1" w:rsidRDefault="00B7766D" w:rsidP="00B7766D">
      <w:pPr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C895DC8" w14:textId="4E0B9F52" w:rsidR="00B7766D" w:rsidRDefault="00B7766D" w:rsidP="00B776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="00AB7C2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พระราชบัญญัติบริษัทมหาชนจำกัด </w:t>
      </w:r>
      <w:r w:rsidR="00AB7C2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</w:t>
      </w:r>
      <w:r w:rsidR="00AB7C28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AB7C2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ศ</w:t>
      </w:r>
      <w:r w:rsidR="00AB7C28">
        <w:rPr>
          <w:rFonts w:asciiTheme="majorBidi" w:hAnsiTheme="majorBidi" w:cstheme="majorBidi"/>
          <w:sz w:val="30"/>
          <w:szCs w:val="30"/>
          <w:lang w:val="en-US" w:bidi="th-TH"/>
        </w:rPr>
        <w:t xml:space="preserve">.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2535</w:t>
      </w:r>
      <w:r w:rsidR="00AB7C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B7C2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มาตรา</w:t>
      </w:r>
      <w:r w:rsidR="00AB7C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116</w:t>
      </w:r>
      <w:r w:rsidR="00AB7C2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 (</w:t>
      </w:r>
      <w:r w:rsidRPr="006666FA">
        <w:rPr>
          <w:rFonts w:asciiTheme="majorBidi" w:hAnsiTheme="majorBidi" w:cstheme="majorBidi"/>
          <w:sz w:val="30"/>
          <w:szCs w:val="30"/>
        </w:rPr>
        <w:t>“</w:t>
      </w:r>
      <w:r w:rsidRPr="006666F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666FA">
        <w:rPr>
          <w:rFonts w:asciiTheme="majorBidi" w:hAnsiTheme="majorBidi" w:cstheme="majorBidi"/>
          <w:sz w:val="30"/>
          <w:szCs w:val="30"/>
        </w:rPr>
        <w:t>”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105FFD">
        <w:rPr>
          <w:rFonts w:asciiTheme="majorBidi" w:hAnsiTheme="majorBidi" w:cstheme="majorBidi" w:hint="cs"/>
          <w:sz w:val="30"/>
          <w:szCs w:val="30"/>
          <w:cs/>
          <w:lang w:bidi="th-TH"/>
        </w:rPr>
        <w:t>ประจำปีหลังจาก</w:t>
      </w:r>
      <w:r w:rsidR="00FC2D1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หักขาดทุนสะสมยกมา </w:t>
      </w:r>
      <w:r w:rsidR="00FC2D16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FC2D1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ถ้ามี</w:t>
      </w:r>
      <w:r w:rsidR="00FC2D16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6666FA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666FA">
        <w:rPr>
          <w:rFonts w:asciiTheme="majorBidi" w:hAnsiTheme="majorBidi" w:cstheme="majorBidi"/>
          <w:sz w:val="30"/>
          <w:szCs w:val="30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F23DD86" w14:textId="77777777" w:rsidR="00AB7C28" w:rsidRPr="004E07D1" w:rsidRDefault="00AB7C28" w:rsidP="00A7340A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B45D2D3" w14:textId="77777777" w:rsidR="00B7766D" w:rsidRPr="006666FA" w:rsidRDefault="00B7766D" w:rsidP="00B7766D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66FA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ผลต่างจากการรวมธุรกิจภายใต้การควบคุมเดียวกัน</w:t>
      </w:r>
    </w:p>
    <w:p w14:paraId="30B5B801" w14:textId="77777777" w:rsidR="00B7766D" w:rsidRPr="004E07D1" w:rsidRDefault="00B7766D" w:rsidP="00B7766D">
      <w:pPr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660BF8D" w14:textId="77777777" w:rsidR="00B7766D" w:rsidRPr="006666FA" w:rsidRDefault="00B7766D" w:rsidP="00B7766D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ผลต่างจากการรวมธุรกิจภายใต้การควบคุมเดียวกันที่บันทึกในส่วนของผู้ถือหุ้นคือ ผลต่างระหว่างมูลค่าตามบัญชีของสินทรัพย์สุทธิของบริษัทย่อย ณ วันที่ซื้อธุรกิจ กับจำนวนเงินที่บริษัทจ่ายซื้อ</w:t>
      </w:r>
    </w:p>
    <w:p w14:paraId="31CA9BAD" w14:textId="43041F3E" w:rsidR="00B7766D" w:rsidRPr="006666FA" w:rsidRDefault="00AB7C28" w:rsidP="00B7766D">
      <w:pPr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ผลต่าง</w:t>
      </w:r>
      <w:r w:rsidR="009E38E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จากการเปลี่ยนแปลงสัดส่วนการถือหุ้น</w:t>
      </w:r>
      <w:r w:rsidR="00B7766D" w:rsidRPr="006666F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ใน</w:t>
      </w:r>
      <w:r w:rsidR="00B7766D" w:rsidRPr="006666FA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</w:p>
    <w:p w14:paraId="44C301E8" w14:textId="77777777" w:rsidR="00B7766D" w:rsidRPr="004E07D1" w:rsidRDefault="00B7766D" w:rsidP="00B7766D">
      <w:pPr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82CF4C1" w14:textId="56DC07A3" w:rsidR="00B7766D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ส่วนเกิน</w:t>
      </w:r>
      <w:r w:rsidR="009E38E3">
        <w:rPr>
          <w:rFonts w:asciiTheme="majorBidi" w:hAnsiTheme="majorBidi" w:cstheme="majorBidi" w:hint="cs"/>
          <w:sz w:val="30"/>
          <w:szCs w:val="30"/>
          <w:cs/>
          <w:lang w:bidi="th-TH"/>
        </w:rPr>
        <w:t>จากการเปลี่ยนแปลงสัดส่วนการถือหุ้น</w:t>
      </w:r>
      <w:r w:rsidRPr="006666FA">
        <w:rPr>
          <w:rFonts w:asciiTheme="majorBidi" w:hAnsiTheme="majorBidi" w:cstheme="majorBidi"/>
          <w:sz w:val="30"/>
          <w:szCs w:val="30"/>
          <w:cs/>
        </w:rPr>
        <w:t>ในบริษัทย่อยที่บันทึกในส่วนของผู้ถือหุ้นคือ ผลต่างระหว่างมูลค่าตามบัญชีของสินทรัพย์สุทธิของบริษัทย่อย ณ วันที่ขายกับจำนวนเงินที่บริษัทได้รับ</w:t>
      </w:r>
    </w:p>
    <w:p w14:paraId="3FB22830" w14:textId="77777777" w:rsidR="007F653A" w:rsidRPr="006666FA" w:rsidRDefault="007F653A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74B9F8" w14:textId="11A27848" w:rsidR="00B7766D" w:rsidRPr="00327821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2782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ส่วนงานดำเนินงาน</w:t>
      </w:r>
      <w:r w:rsidR="00915F8C" w:rsidRPr="00327821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0E0F49A5" w14:textId="77777777" w:rsidR="00B7766D" w:rsidRPr="00915F8C" w:rsidRDefault="00B7766D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A4FF6" w14:textId="138E78D7" w:rsidR="00915F8C" w:rsidRPr="00915F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15F8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 เช่น 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  <w:r w:rsidRPr="00915F8C">
        <w:rPr>
          <w:rFonts w:asciiTheme="majorBidi" w:hAnsiTheme="majorBidi" w:cstheme="majorBidi"/>
          <w:sz w:val="30"/>
          <w:szCs w:val="30"/>
        </w:rPr>
        <w:t xml:space="preserve"> </w:t>
      </w:r>
    </w:p>
    <w:p w14:paraId="473A7D3D" w14:textId="77777777" w:rsidR="00915F8C" w:rsidRPr="00915F8C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DD489" w14:textId="06D9572B" w:rsidR="00BC2F5E" w:rsidRDefault="00915F8C" w:rsidP="00915F8C">
      <w:pPr>
        <w:ind w:left="5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5F8C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Pr="00915F8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15F8C">
        <w:rPr>
          <w:rFonts w:asciiTheme="majorBidi" w:hAnsiTheme="majorBidi" w:cstheme="majorBidi"/>
          <w:sz w:val="30"/>
          <w:szCs w:val="30"/>
          <w:cs/>
        </w:rPr>
        <w:t xml:space="preserve">มี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4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15F8C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="00424AA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การดำเนินงานของแต่ละส่วนงานที่รายงานของกลุ่มบริษัท โดยสรุปมีดังนี้</w:t>
      </w:r>
    </w:p>
    <w:p w14:paraId="555CB953" w14:textId="77777777" w:rsidR="00FC7713" w:rsidRPr="00FC7713" w:rsidRDefault="00FC7713" w:rsidP="00AE4BA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13E7D7E" w14:textId="171367B1" w:rsidR="00FC7713" w:rsidRPr="00FC7713" w:rsidRDefault="00FC7713" w:rsidP="00FC7713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ธุรกิจจำหน่ายยานยนต์ </w:t>
      </w:r>
      <w:r w:rsidR="0016021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อุปกรณ์ตกแต่</w:t>
      </w:r>
      <w:r w:rsidR="00CA1CE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งและเครื่องแต่งกายที่เกี่ยวข้อง</w:t>
      </w:r>
    </w:p>
    <w:p w14:paraId="35612A88" w14:textId="20C3F8A4" w:rsidR="00FC7713" w:rsidRPr="00FC7713" w:rsidRDefault="00FC7713" w:rsidP="00FC7713">
      <w:pPr>
        <w:tabs>
          <w:tab w:val="left" w:pos="189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ธุรกิจให้บริการหลังการขาย จำหน่ายอะไหล่ยานยนต์ และให้บริการซ่อมบำรุงรถยนต์อิสระ</w:t>
      </w:r>
    </w:p>
    <w:p w14:paraId="6BA9827D" w14:textId="5CDE11FC" w:rsidR="00FC7713" w:rsidRPr="00FC7713" w:rsidRDefault="00FC7713" w:rsidP="00FC771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ธุรกิจให้บริการเช่ารถยนต์และคนขับ</w:t>
      </w:r>
    </w:p>
    <w:p w14:paraId="2CE43106" w14:textId="032CCF5D" w:rsidR="00FC7713" w:rsidRPr="00FC7713" w:rsidRDefault="00FC7713" w:rsidP="00AE4BA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ส่วนงาน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FC7713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FC77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FC77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ธุรกิจอื่นๆ</w:t>
      </w:r>
    </w:p>
    <w:p w14:paraId="3FFBBF6B" w14:textId="77777777" w:rsidR="00BC2F5E" w:rsidRPr="00BC2F5E" w:rsidRDefault="00BC2F5E" w:rsidP="00BC2F5E">
      <w:pPr>
        <w:pStyle w:val="ListParagraph"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5FD08" w14:textId="508085DA" w:rsidR="00BC2F5E" w:rsidRPr="00BC2F5E" w:rsidRDefault="00BC2F5E" w:rsidP="00BC2F5E">
      <w:pPr>
        <w:pStyle w:val="ListParagraph"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C2F5E" w:rsidRPr="00BC2F5E" w:rsidSect="00764735">
          <w:footerReference w:type="default" r:id="rId15"/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BC2F5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BC2F5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2F5E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5416" w:type="pct"/>
        <w:tblInd w:w="-56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917"/>
        <w:gridCol w:w="847"/>
        <w:gridCol w:w="176"/>
        <w:gridCol w:w="879"/>
        <w:gridCol w:w="161"/>
        <w:gridCol w:w="6"/>
        <w:gridCol w:w="819"/>
        <w:gridCol w:w="173"/>
        <w:gridCol w:w="847"/>
        <w:gridCol w:w="170"/>
        <w:gridCol w:w="803"/>
        <w:gridCol w:w="173"/>
        <w:gridCol w:w="797"/>
        <w:gridCol w:w="173"/>
        <w:gridCol w:w="816"/>
        <w:gridCol w:w="176"/>
        <w:gridCol w:w="860"/>
        <w:gridCol w:w="183"/>
        <w:gridCol w:w="778"/>
        <w:gridCol w:w="173"/>
        <w:gridCol w:w="803"/>
        <w:gridCol w:w="179"/>
        <w:gridCol w:w="822"/>
        <w:gridCol w:w="176"/>
        <w:gridCol w:w="819"/>
        <w:gridCol w:w="173"/>
        <w:gridCol w:w="822"/>
        <w:gridCol w:w="176"/>
        <w:gridCol w:w="847"/>
      </w:tblGrid>
      <w:tr w:rsidR="00424AA8" w:rsidRPr="00394066" w14:paraId="0B6D8F59" w14:textId="77777777" w:rsidTr="00424AA8">
        <w:trPr>
          <w:trHeight w:val="227"/>
          <w:tblHeader/>
        </w:trPr>
        <w:tc>
          <w:tcPr>
            <w:tcW w:w="609" w:type="pct"/>
          </w:tcPr>
          <w:p w14:paraId="1D700546" w14:textId="72D08B60" w:rsidR="00424AA8" w:rsidRPr="00394066" w:rsidRDefault="00424AA8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391" w:type="pct"/>
            <w:gridSpan w:val="28"/>
          </w:tcPr>
          <w:p w14:paraId="4EA42D60" w14:textId="457FE693" w:rsidR="00424AA8" w:rsidRPr="00424AA8" w:rsidRDefault="00424AA8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94066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B0778E" w:rsidRPr="00394066" w14:paraId="69B62520" w14:textId="77777777" w:rsidTr="00424AA8">
        <w:trPr>
          <w:trHeight w:val="1101"/>
          <w:tblHeader/>
        </w:trPr>
        <w:tc>
          <w:tcPr>
            <w:tcW w:w="608" w:type="pct"/>
            <w:vAlign w:val="bottom"/>
          </w:tcPr>
          <w:p w14:paraId="05210A26" w14:textId="77777777" w:rsidR="003F6A1F" w:rsidRPr="00AD3338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>สำหรับปีสิ้นสุดวันที่</w:t>
            </w:r>
          </w:p>
        </w:tc>
        <w:tc>
          <w:tcPr>
            <w:tcW w:w="604" w:type="pct"/>
            <w:gridSpan w:val="3"/>
            <w:shd w:val="clear" w:color="auto" w:fill="auto"/>
            <w:vAlign w:val="bottom"/>
          </w:tcPr>
          <w:p w14:paraId="5F8F0BD9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  <w:p w14:paraId="7D22B0AC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 xml:space="preserve">ธุรกิจจำหน่ายยานยนต์ </w:t>
            </w:r>
          </w:p>
          <w:p w14:paraId="63DC0621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อุปกรณ์ ตกแต่งและ</w:t>
            </w:r>
          </w:p>
          <w:p w14:paraId="0DC67EF1" w14:textId="36E0A9BA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เครื่องแต่งกายที่เกี่ยวข้อง</w:t>
            </w:r>
          </w:p>
        </w:tc>
        <w:tc>
          <w:tcPr>
            <w:tcW w:w="53" w:type="pct"/>
            <w:gridSpan w:val="2"/>
            <w:vAlign w:val="bottom"/>
          </w:tcPr>
          <w:p w14:paraId="1300A7BD" w14:textId="77777777" w:rsidR="003F6A1F" w:rsidRPr="009965F2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1B2FBC61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54" w:type="pct"/>
            <w:vAlign w:val="bottom"/>
          </w:tcPr>
          <w:p w14:paraId="115A89FE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3" w:type="pct"/>
            <w:gridSpan w:val="3"/>
            <w:vAlign w:val="bottom"/>
          </w:tcPr>
          <w:p w14:paraId="3EF2ACDE" w14:textId="77777777" w:rsidR="00B0778E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  <w:r w:rsidRPr="009965F2">
              <w:rPr>
                <w:rFonts w:asciiTheme="majorBidi" w:hAnsiTheme="majorBidi" w:cs="Angsana New" w:hint="cs"/>
                <w:szCs w:val="22"/>
                <w:cs/>
              </w:rPr>
              <w:t>รายได้จากการจำหน่าย</w:t>
            </w:r>
          </w:p>
          <w:p w14:paraId="596C83F4" w14:textId="35B369E8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="Angsana New" w:hint="cs"/>
                <w:szCs w:val="22"/>
                <w:cs/>
              </w:rPr>
              <w:t>และบริการหลังการขาย</w:t>
            </w:r>
          </w:p>
        </w:tc>
        <w:tc>
          <w:tcPr>
            <w:tcW w:w="55" w:type="pct"/>
            <w:vAlign w:val="bottom"/>
          </w:tcPr>
          <w:p w14:paraId="330F07B3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pct"/>
            <w:gridSpan w:val="3"/>
            <w:vAlign w:val="bottom"/>
          </w:tcPr>
          <w:p w14:paraId="3BEDC9B0" w14:textId="77777777" w:rsidR="00B0778E" w:rsidRDefault="003F6A1F" w:rsidP="004760F0">
            <w:pPr>
              <w:shd w:val="clear" w:color="auto" w:fill="FFFFFF"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ธุรกิจให้บริการเช่ารถยนต์</w:t>
            </w:r>
          </w:p>
          <w:p w14:paraId="62A7329F" w14:textId="7EDE9457" w:rsidR="003F6A1F" w:rsidRPr="009965F2" w:rsidRDefault="003F6A1F" w:rsidP="004760F0">
            <w:pPr>
              <w:shd w:val="clear" w:color="auto" w:fill="FFFFFF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และคนขับ</w:t>
            </w:r>
          </w:p>
        </w:tc>
        <w:tc>
          <w:tcPr>
            <w:tcW w:w="58" w:type="pct"/>
            <w:vAlign w:val="bottom"/>
          </w:tcPr>
          <w:p w14:paraId="434DDA60" w14:textId="77777777" w:rsidR="003F6A1F" w:rsidRPr="009965F2" w:rsidRDefault="003F6A1F" w:rsidP="004760F0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pct"/>
            <w:gridSpan w:val="3"/>
            <w:vAlign w:val="bottom"/>
          </w:tcPr>
          <w:p w14:paraId="1CBF5BD6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32D4BD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ธุรกิจอื่นๆ</w:t>
            </w:r>
          </w:p>
        </w:tc>
        <w:tc>
          <w:tcPr>
            <w:tcW w:w="57" w:type="pct"/>
          </w:tcPr>
          <w:p w14:paraId="5D18591C" w14:textId="77777777" w:rsidR="003F6A1F" w:rsidRPr="009965F2" w:rsidRDefault="003F6A1F" w:rsidP="004760F0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7" w:type="pct"/>
            <w:gridSpan w:val="3"/>
            <w:vAlign w:val="bottom"/>
          </w:tcPr>
          <w:p w14:paraId="0A1F6A28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23831FB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55" w:type="pct"/>
          </w:tcPr>
          <w:p w14:paraId="70E265E3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7" w:type="pct"/>
            <w:gridSpan w:val="3"/>
            <w:vAlign w:val="bottom"/>
          </w:tcPr>
          <w:p w14:paraId="386BB179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6843A1D" w14:textId="77777777" w:rsidR="003F6A1F" w:rsidRPr="009965F2" w:rsidRDefault="003F6A1F" w:rsidP="004760F0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9965F2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</w:tr>
      <w:tr w:rsidR="0028347D" w:rsidRPr="00394066" w14:paraId="44D70A69" w14:textId="77777777" w:rsidTr="00424AA8">
        <w:trPr>
          <w:trHeight w:val="310"/>
          <w:tblHeader/>
        </w:trPr>
        <w:tc>
          <w:tcPr>
            <w:tcW w:w="608" w:type="pct"/>
            <w:vAlign w:val="bottom"/>
          </w:tcPr>
          <w:p w14:paraId="0BBB3E7B" w14:textId="0B0B7145" w:rsidR="0028347D" w:rsidRPr="00394066" w:rsidRDefault="0028347D" w:rsidP="0028347D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Pr="002A6A9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29589FD8" w14:textId="71A94261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56" w:type="pct"/>
            <w:vAlign w:val="bottom"/>
          </w:tcPr>
          <w:p w14:paraId="47F8ECEC" w14:textId="77777777" w:rsidR="0028347D" w:rsidRPr="00394066" w:rsidRDefault="0028347D" w:rsidP="0028347D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3A5F034" w14:textId="77E3281C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1" w:type="pct"/>
            <w:vAlign w:val="bottom"/>
          </w:tcPr>
          <w:p w14:paraId="7FFCC5E4" w14:textId="77777777" w:rsidR="0028347D" w:rsidRPr="00394066" w:rsidRDefault="0028347D" w:rsidP="0028347D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bottom"/>
          </w:tcPr>
          <w:p w14:paraId="1F40B537" w14:textId="208DA709" w:rsidR="0028347D" w:rsidRPr="00394066" w:rsidRDefault="00C64585" w:rsidP="0028347D">
            <w:pPr>
              <w:shd w:val="clear" w:color="auto" w:fill="FFFFFF"/>
              <w:tabs>
                <w:tab w:val="decimal" w:pos="288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55" w:type="pct"/>
            <w:vAlign w:val="bottom"/>
          </w:tcPr>
          <w:p w14:paraId="1074BC5A" w14:textId="77777777" w:rsidR="0028347D" w:rsidRPr="00394066" w:rsidRDefault="0028347D" w:rsidP="0028347D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696A731A" w14:textId="46D30F68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4" w:type="pct"/>
            <w:vAlign w:val="bottom"/>
          </w:tcPr>
          <w:p w14:paraId="33CEA54E" w14:textId="77777777" w:rsidR="0028347D" w:rsidRPr="00394066" w:rsidRDefault="0028347D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9A87AA7" w14:textId="12B63828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55" w:type="pct"/>
            <w:vAlign w:val="bottom"/>
          </w:tcPr>
          <w:p w14:paraId="6F761FEC" w14:textId="77777777" w:rsidR="0028347D" w:rsidRPr="00394066" w:rsidRDefault="0028347D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21B396F9" w14:textId="37A240EB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5" w:type="pct"/>
            <w:vAlign w:val="bottom"/>
          </w:tcPr>
          <w:p w14:paraId="01B39A37" w14:textId="77777777" w:rsidR="0028347D" w:rsidRPr="00394066" w:rsidRDefault="0028347D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22FD598" w14:textId="060B45A4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56" w:type="pct"/>
            <w:vAlign w:val="bottom"/>
          </w:tcPr>
          <w:p w14:paraId="6022091A" w14:textId="77777777" w:rsidR="0028347D" w:rsidRPr="00394066" w:rsidRDefault="0028347D" w:rsidP="0028347D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4C415F8" w14:textId="0ACE6FB2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8" w:type="pct"/>
            <w:vAlign w:val="bottom"/>
          </w:tcPr>
          <w:p w14:paraId="418B97AC" w14:textId="77777777" w:rsidR="0028347D" w:rsidRPr="00394066" w:rsidRDefault="0028347D" w:rsidP="0028347D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7" w:type="pct"/>
            <w:vAlign w:val="bottom"/>
          </w:tcPr>
          <w:p w14:paraId="23466D64" w14:textId="0F613FBB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55" w:type="pct"/>
            <w:vAlign w:val="bottom"/>
          </w:tcPr>
          <w:p w14:paraId="5FDF48E1" w14:textId="77777777" w:rsidR="0028347D" w:rsidRPr="00394066" w:rsidRDefault="0028347D" w:rsidP="0028347D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3FBB862" w14:textId="64E7B20E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7" w:type="pct"/>
            <w:vAlign w:val="bottom"/>
          </w:tcPr>
          <w:p w14:paraId="3ADD3682" w14:textId="77777777" w:rsidR="0028347D" w:rsidRPr="00394066" w:rsidRDefault="0028347D" w:rsidP="0028347D">
            <w:pPr>
              <w:shd w:val="clear" w:color="auto" w:fill="FFFFFF"/>
              <w:tabs>
                <w:tab w:val="left" w:pos="0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380E7D3" w14:textId="4F3D8C99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56" w:type="pct"/>
            <w:vAlign w:val="bottom"/>
          </w:tcPr>
          <w:p w14:paraId="134A7840" w14:textId="77777777" w:rsidR="0028347D" w:rsidRPr="00394066" w:rsidRDefault="0028347D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AF3E6A0" w14:textId="6301B025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55" w:type="pct"/>
          </w:tcPr>
          <w:p w14:paraId="69E34484" w14:textId="77777777" w:rsidR="0028347D" w:rsidRPr="00394066" w:rsidRDefault="0028347D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EC8653A" w14:textId="2E113E74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56" w:type="pct"/>
            <w:vAlign w:val="bottom"/>
          </w:tcPr>
          <w:p w14:paraId="78E043C6" w14:textId="77777777" w:rsidR="0028347D" w:rsidRPr="00394066" w:rsidRDefault="0028347D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pct"/>
            <w:vAlign w:val="bottom"/>
          </w:tcPr>
          <w:p w14:paraId="4E94FDBD" w14:textId="1631DA8C" w:rsidR="0028347D" w:rsidRPr="00394066" w:rsidRDefault="00C64585" w:rsidP="0028347D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  <w:tr w:rsidR="00B0778E" w:rsidRPr="00394066" w14:paraId="078E4918" w14:textId="77777777" w:rsidTr="00F474F7">
        <w:trPr>
          <w:trHeight w:val="321"/>
          <w:tblHeader/>
        </w:trPr>
        <w:tc>
          <w:tcPr>
            <w:tcW w:w="608" w:type="pct"/>
            <w:vAlign w:val="center"/>
          </w:tcPr>
          <w:p w14:paraId="08B73451" w14:textId="77777777" w:rsidR="003F6A1F" w:rsidRPr="00394066" w:rsidRDefault="003F6A1F" w:rsidP="004760F0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4392" w:type="pct"/>
            <w:gridSpan w:val="28"/>
          </w:tcPr>
          <w:p w14:paraId="775EB68D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394066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(พันบาท)</w:t>
            </w:r>
          </w:p>
        </w:tc>
      </w:tr>
      <w:tr w:rsidR="00B0778E" w:rsidRPr="00394066" w14:paraId="48DE925D" w14:textId="77777777" w:rsidTr="00424AA8">
        <w:trPr>
          <w:trHeight w:val="310"/>
          <w:tblHeader/>
        </w:trPr>
        <w:tc>
          <w:tcPr>
            <w:tcW w:w="877" w:type="pct"/>
            <w:gridSpan w:val="2"/>
            <w:vAlign w:val="center"/>
          </w:tcPr>
          <w:p w14:paraId="7896D995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  <w:r w:rsidRPr="0039406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56" w:type="pct"/>
            <w:vAlign w:val="bottom"/>
          </w:tcPr>
          <w:p w14:paraId="4E262E5A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29CD0B0A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A2D3807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bottom"/>
          </w:tcPr>
          <w:p w14:paraId="73CB43A0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7EE3E38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bottom"/>
          </w:tcPr>
          <w:p w14:paraId="69D5D62A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B85F1B5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C968E88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6E6F92E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45F24AA1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B25D20F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74F885E7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7D35E3E1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17741D69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5C99038F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vAlign w:val="bottom"/>
          </w:tcPr>
          <w:p w14:paraId="752A6A8D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74688BF" w14:textId="77777777" w:rsidR="003F6A1F" w:rsidRPr="005D1AC0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7F90C62" w14:textId="77777777" w:rsidR="003F6A1F" w:rsidRPr="00394066" w:rsidRDefault="003F6A1F" w:rsidP="004760F0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" w:type="pct"/>
          </w:tcPr>
          <w:p w14:paraId="585CF553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</w:tcPr>
          <w:p w14:paraId="013C564F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02C7D06C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</w:tcPr>
          <w:p w14:paraId="469369CB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</w:tcPr>
          <w:p w14:paraId="204E7CAE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</w:tcPr>
          <w:p w14:paraId="7E11E7F6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</w:tcPr>
          <w:p w14:paraId="0FFCD6E2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pct"/>
          </w:tcPr>
          <w:p w14:paraId="71CC6228" w14:textId="77777777" w:rsidR="003F6A1F" w:rsidRPr="00394066" w:rsidRDefault="003F6A1F" w:rsidP="004760F0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28347D" w:rsidRPr="00394066" w14:paraId="165BAF5B" w14:textId="77777777" w:rsidTr="00424AA8">
        <w:trPr>
          <w:trHeight w:val="263"/>
          <w:tblHeader/>
        </w:trPr>
        <w:tc>
          <w:tcPr>
            <w:tcW w:w="608" w:type="pct"/>
            <w:vAlign w:val="center"/>
          </w:tcPr>
          <w:p w14:paraId="6645DB84" w14:textId="6C53E676" w:rsidR="0028347D" w:rsidRPr="000D2357" w:rsidRDefault="0028347D" w:rsidP="0028347D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269" w:type="pct"/>
            <w:vAlign w:val="center"/>
          </w:tcPr>
          <w:p w14:paraId="210349D2" w14:textId="2A4C280D" w:rsidR="0028347D" w:rsidRPr="00B31EC6" w:rsidRDefault="00C64585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19</w:t>
            </w:r>
            <w:r w:rsidR="0089196C" w:rsidRPr="0089196C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735</w:t>
            </w:r>
            <w:r w:rsidR="001E4287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043</w:t>
            </w:r>
          </w:p>
        </w:tc>
        <w:tc>
          <w:tcPr>
            <w:tcW w:w="56" w:type="pct"/>
            <w:vAlign w:val="center"/>
          </w:tcPr>
          <w:p w14:paraId="1633C23A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5AAEE2BE" w14:textId="28BE7892" w:rsidR="0028347D" w:rsidRPr="000D2357" w:rsidRDefault="00C64585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18</w:t>
            </w:r>
            <w:r w:rsidR="0028347D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152</w:t>
            </w:r>
            <w:r w:rsidR="0028347D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941</w:t>
            </w:r>
          </w:p>
        </w:tc>
        <w:tc>
          <w:tcPr>
            <w:tcW w:w="51" w:type="pct"/>
            <w:vAlign w:val="center"/>
          </w:tcPr>
          <w:p w14:paraId="023D6B4B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0949CEAD" w14:textId="41F71C98" w:rsidR="0028347D" w:rsidRPr="000D2357" w:rsidRDefault="00C64585" w:rsidP="0028347D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4877F5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747</w:t>
            </w:r>
            <w:r w:rsidR="00E26AB5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348</w:t>
            </w:r>
          </w:p>
        </w:tc>
        <w:tc>
          <w:tcPr>
            <w:tcW w:w="55" w:type="pct"/>
            <w:vAlign w:val="center"/>
          </w:tcPr>
          <w:p w14:paraId="6F8A7FB0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2F5186A7" w14:textId="667A6860" w:rsidR="0028347D" w:rsidRPr="000C08FA" w:rsidRDefault="00C64585" w:rsidP="0028347D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418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501</w:t>
            </w:r>
          </w:p>
        </w:tc>
        <w:tc>
          <w:tcPr>
            <w:tcW w:w="54" w:type="pct"/>
            <w:vAlign w:val="center"/>
          </w:tcPr>
          <w:p w14:paraId="65A78BCF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67AB678D" w14:textId="400E301F" w:rsidR="0028347D" w:rsidRPr="000D2357" w:rsidRDefault="00C64585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23</w:t>
            </w:r>
            <w:r w:rsidR="00F437C5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482</w:t>
            </w:r>
            <w:r w:rsidR="00E611F2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391</w:t>
            </w:r>
          </w:p>
        </w:tc>
        <w:tc>
          <w:tcPr>
            <w:tcW w:w="55" w:type="pct"/>
            <w:vAlign w:val="center"/>
          </w:tcPr>
          <w:p w14:paraId="35B086E2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50334CD7" w14:textId="2DC375BE" w:rsidR="0028347D" w:rsidRPr="000D2357" w:rsidRDefault="00C64585" w:rsidP="0028347D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21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571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442</w:t>
            </w:r>
          </w:p>
        </w:tc>
        <w:tc>
          <w:tcPr>
            <w:tcW w:w="55" w:type="pct"/>
            <w:vAlign w:val="center"/>
          </w:tcPr>
          <w:p w14:paraId="5B17AB8C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361CF2BA" w14:textId="1CE814FC" w:rsidR="0028347D" w:rsidRPr="000D2357" w:rsidRDefault="00C64585" w:rsidP="0028347D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6E70AC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516</w:t>
            </w:r>
            <w:r w:rsidR="00CC2FCB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539</w:t>
            </w:r>
          </w:p>
        </w:tc>
        <w:tc>
          <w:tcPr>
            <w:tcW w:w="56" w:type="pct"/>
            <w:vAlign w:val="center"/>
          </w:tcPr>
          <w:p w14:paraId="0F988D62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A74AAD6" w14:textId="36399ED8" w:rsidR="0028347D" w:rsidRPr="00112484" w:rsidRDefault="00C64585" w:rsidP="0028347D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368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050</w:t>
            </w:r>
          </w:p>
        </w:tc>
        <w:tc>
          <w:tcPr>
            <w:tcW w:w="58" w:type="pct"/>
            <w:vAlign w:val="center"/>
          </w:tcPr>
          <w:p w14:paraId="18CAC377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35B9590A" w14:textId="527AB2C1" w:rsidR="0028347D" w:rsidRPr="00112484" w:rsidRDefault="00C64585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34</w:t>
            </w:r>
            <w:r w:rsidR="00704FA8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356</w:t>
            </w:r>
          </w:p>
        </w:tc>
        <w:tc>
          <w:tcPr>
            <w:tcW w:w="55" w:type="pct"/>
            <w:vAlign w:val="center"/>
          </w:tcPr>
          <w:p w14:paraId="22999FF0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A9982B7" w14:textId="620B28E3" w:rsidR="0028347D" w:rsidRPr="00BB311A" w:rsidRDefault="00C64585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41</w:t>
            </w:r>
            <w:r w:rsidR="0028347D"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515</w:t>
            </w:r>
          </w:p>
        </w:tc>
        <w:tc>
          <w:tcPr>
            <w:tcW w:w="57" w:type="pct"/>
            <w:vAlign w:val="center"/>
          </w:tcPr>
          <w:p w14:paraId="6E38A016" w14:textId="77777777" w:rsidR="0028347D" w:rsidRPr="00BB311A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0D6264B5" w14:textId="2B178B14" w:rsidR="0028347D" w:rsidRPr="0097315C" w:rsidRDefault="0090346C" w:rsidP="00F474F7">
            <w:pPr>
              <w:tabs>
                <w:tab w:val="decimal" w:pos="51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97315C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  <w:vAlign w:val="center"/>
          </w:tcPr>
          <w:p w14:paraId="12BE18D9" w14:textId="77777777" w:rsidR="0028347D" w:rsidRPr="00BB311A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21CBECF0" w14:textId="56895C70" w:rsidR="0028347D" w:rsidRPr="00BB311A" w:rsidRDefault="0028347D" w:rsidP="00F474F7">
            <w:pPr>
              <w:tabs>
                <w:tab w:val="decimal" w:pos="498"/>
              </w:tabs>
              <w:ind w:right="-61"/>
              <w:contextualSpacing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BB311A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center"/>
          </w:tcPr>
          <w:p w14:paraId="274D7E31" w14:textId="77777777" w:rsidR="0028347D" w:rsidRPr="00BB311A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62EEF0D2" w14:textId="2DE48374" w:rsidR="0028347D" w:rsidRPr="00BB311A" w:rsidRDefault="00C64585" w:rsidP="0028347D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25</w:t>
            </w:r>
            <w:r w:rsidR="007B33A8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033</w:t>
            </w:r>
            <w:r w:rsidR="007B33A8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286</w:t>
            </w:r>
          </w:p>
        </w:tc>
        <w:tc>
          <w:tcPr>
            <w:tcW w:w="56" w:type="pct"/>
            <w:vAlign w:val="center"/>
          </w:tcPr>
          <w:p w14:paraId="03998C06" w14:textId="77777777" w:rsidR="0028347D" w:rsidRPr="00BB311A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349D6C97" w14:textId="2928EE65" w:rsidR="0028347D" w:rsidRPr="00BB311A" w:rsidRDefault="00C64585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22</w:t>
            </w:r>
            <w:r w:rsidR="0028347D" w:rsidRPr="00BB311A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981</w:t>
            </w:r>
            <w:r w:rsidR="0028347D" w:rsidRPr="00BB311A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007</w:t>
            </w:r>
          </w:p>
        </w:tc>
      </w:tr>
      <w:tr w:rsidR="0028347D" w:rsidRPr="00394066" w14:paraId="2288AE4C" w14:textId="77777777" w:rsidTr="00424AA8">
        <w:trPr>
          <w:trHeight w:val="317"/>
          <w:tblHeader/>
        </w:trPr>
        <w:tc>
          <w:tcPr>
            <w:tcW w:w="608" w:type="pct"/>
            <w:vAlign w:val="center"/>
          </w:tcPr>
          <w:p w14:paraId="2B91DF59" w14:textId="143EE14E" w:rsidR="0028347D" w:rsidRPr="000D2357" w:rsidRDefault="0028347D" w:rsidP="0028347D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0D2357">
              <w:rPr>
                <w:rFonts w:asciiTheme="majorBidi" w:hAnsiTheme="majorBidi" w:cs="Angsana New" w:hint="cs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269" w:type="pct"/>
            <w:vAlign w:val="center"/>
          </w:tcPr>
          <w:p w14:paraId="16322935" w14:textId="74FA739E" w:rsidR="0028347D" w:rsidRPr="000D2357" w:rsidRDefault="0089196C" w:rsidP="00F474F7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cs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  <w:vAlign w:val="center"/>
          </w:tcPr>
          <w:p w14:paraId="1D63A1DC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124532F7" w14:textId="0E964A69" w:rsidR="0028347D" w:rsidRPr="000D2357" w:rsidRDefault="0028347D" w:rsidP="00F474F7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1" w:type="pct"/>
            <w:vAlign w:val="center"/>
          </w:tcPr>
          <w:p w14:paraId="03C0F07F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14:paraId="1BD6E58C" w14:textId="6D7BE55D" w:rsidR="0028347D" w:rsidRPr="000D2357" w:rsidRDefault="00C64585" w:rsidP="0028347D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142</w:t>
            </w:r>
            <w:r w:rsidR="00D67658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815</w:t>
            </w:r>
          </w:p>
        </w:tc>
        <w:tc>
          <w:tcPr>
            <w:tcW w:w="55" w:type="pct"/>
            <w:vAlign w:val="center"/>
          </w:tcPr>
          <w:p w14:paraId="1E30E22F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5461F300" w14:textId="0279E219" w:rsidR="0028347D" w:rsidRPr="000C08FA" w:rsidRDefault="00C64585" w:rsidP="0028347D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111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625</w:t>
            </w:r>
          </w:p>
        </w:tc>
        <w:tc>
          <w:tcPr>
            <w:tcW w:w="54" w:type="pct"/>
            <w:vAlign w:val="center"/>
          </w:tcPr>
          <w:p w14:paraId="4CB41D3E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34D2AFFC" w14:textId="3C23C336" w:rsidR="0028347D" w:rsidRPr="000D2357" w:rsidRDefault="00C64585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142</w:t>
            </w:r>
            <w:r w:rsidR="00FE6C73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815</w:t>
            </w:r>
          </w:p>
        </w:tc>
        <w:tc>
          <w:tcPr>
            <w:tcW w:w="55" w:type="pct"/>
            <w:vAlign w:val="center"/>
          </w:tcPr>
          <w:p w14:paraId="11B635EF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163FCE12" w14:textId="6D26B506" w:rsidR="0028347D" w:rsidRPr="000D2357" w:rsidRDefault="00C64585" w:rsidP="0028347D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111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625</w:t>
            </w:r>
          </w:p>
        </w:tc>
        <w:tc>
          <w:tcPr>
            <w:tcW w:w="55" w:type="pct"/>
            <w:vAlign w:val="center"/>
          </w:tcPr>
          <w:p w14:paraId="28D13D84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7E31B489" w14:textId="2B6B0C94" w:rsidR="0028347D" w:rsidRPr="000D2357" w:rsidRDefault="00C64585" w:rsidP="0028347D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118</w:t>
            </w:r>
            <w:r w:rsidR="00905BF9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373</w:t>
            </w:r>
          </w:p>
        </w:tc>
        <w:tc>
          <w:tcPr>
            <w:tcW w:w="56" w:type="pct"/>
            <w:vAlign w:val="center"/>
          </w:tcPr>
          <w:p w14:paraId="53E7E5D4" w14:textId="77777777" w:rsidR="0028347D" w:rsidRPr="0011382D" w:rsidRDefault="0028347D" w:rsidP="0028347D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0268CBD0" w14:textId="3217706C" w:rsidR="0028347D" w:rsidRPr="00112484" w:rsidRDefault="00C64585" w:rsidP="0028347D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107</w:t>
            </w:r>
            <w:r w:rsidR="0028347D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921</w:t>
            </w:r>
          </w:p>
        </w:tc>
        <w:tc>
          <w:tcPr>
            <w:tcW w:w="58" w:type="pct"/>
            <w:vAlign w:val="center"/>
          </w:tcPr>
          <w:p w14:paraId="095F9D38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341F18BB" w14:textId="70DBAFF7" w:rsidR="0028347D" w:rsidRPr="00112484" w:rsidRDefault="00C64585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321</w:t>
            </w:r>
            <w:r w:rsidR="0090346C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233</w:t>
            </w:r>
          </w:p>
        </w:tc>
        <w:tc>
          <w:tcPr>
            <w:tcW w:w="55" w:type="pct"/>
            <w:vAlign w:val="center"/>
          </w:tcPr>
          <w:p w14:paraId="28048EEC" w14:textId="77777777" w:rsidR="0028347D" w:rsidRPr="000D2357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51EBCBE3" w14:textId="73EF57C1" w:rsidR="0028347D" w:rsidRPr="00BB311A" w:rsidRDefault="00C64585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265</w:t>
            </w:r>
            <w:r w:rsidR="0028347D"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805</w:t>
            </w:r>
          </w:p>
        </w:tc>
        <w:tc>
          <w:tcPr>
            <w:tcW w:w="57" w:type="pct"/>
            <w:vAlign w:val="center"/>
          </w:tcPr>
          <w:p w14:paraId="5DF9A4FC" w14:textId="77777777" w:rsidR="0028347D" w:rsidRPr="00BB311A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4D3B2DB7" w14:textId="1B3B1AB3" w:rsidR="0028347D" w:rsidRPr="0097315C" w:rsidRDefault="00915FA3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97315C">
              <w:rPr>
                <w:rFonts w:asciiTheme="majorBidi" w:hAnsiTheme="majorBidi" w:cstheme="majorBidi"/>
                <w:szCs w:val="22"/>
              </w:rPr>
              <w:t>(</w:t>
            </w:r>
            <w:r w:rsidR="00C64585" w:rsidRPr="00C64585">
              <w:rPr>
                <w:rFonts w:asciiTheme="majorBidi" w:hAnsiTheme="majorBidi" w:cstheme="majorBidi"/>
                <w:szCs w:val="22"/>
                <w:lang w:val="en-US"/>
              </w:rPr>
              <w:t>582</w:t>
            </w:r>
            <w:r w:rsidR="006673D2" w:rsidRPr="0097315C">
              <w:rPr>
                <w:rFonts w:asciiTheme="majorBidi" w:hAnsiTheme="majorBidi" w:cstheme="majorBidi"/>
                <w:szCs w:val="22"/>
              </w:rPr>
              <w:t>,</w:t>
            </w:r>
            <w:r w:rsidR="00C64585" w:rsidRPr="00C64585">
              <w:rPr>
                <w:rFonts w:asciiTheme="majorBidi" w:hAnsiTheme="majorBidi" w:cstheme="majorBidi"/>
                <w:szCs w:val="22"/>
                <w:lang w:val="en-US"/>
              </w:rPr>
              <w:t>421</w:t>
            </w:r>
            <w:r w:rsidR="006673D2" w:rsidRPr="0097315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72559AF9" w14:textId="77777777" w:rsidR="0028347D" w:rsidRPr="00BB311A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92725F6" w14:textId="41EA8829" w:rsidR="0028347D" w:rsidRPr="00BB311A" w:rsidRDefault="0028347D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</w:rPr>
              <w:t>(</w:t>
            </w:r>
            <w:r w:rsidR="00C64585" w:rsidRPr="00C64585">
              <w:rPr>
                <w:rFonts w:asciiTheme="majorBidi" w:hAnsiTheme="majorBidi" w:cs="Angsana New"/>
                <w:szCs w:val="22"/>
                <w:lang w:val="en-US"/>
              </w:rPr>
              <w:t>485</w:t>
            </w:r>
            <w:r w:rsidRPr="00BB311A">
              <w:rPr>
                <w:rFonts w:asciiTheme="majorBidi" w:hAnsiTheme="majorBidi" w:cs="Angsana New"/>
                <w:szCs w:val="22"/>
              </w:rPr>
              <w:t>,</w:t>
            </w:r>
            <w:r w:rsidR="00C64585" w:rsidRPr="00C64585">
              <w:rPr>
                <w:rFonts w:asciiTheme="majorBidi" w:hAnsiTheme="majorBidi" w:cs="Angsana New"/>
                <w:szCs w:val="22"/>
                <w:lang w:val="en-US"/>
              </w:rPr>
              <w:t>351</w:t>
            </w:r>
            <w:r w:rsidRPr="00BB311A">
              <w:rPr>
                <w:rFonts w:asciiTheme="majorBidi" w:hAnsiTheme="majorBidi" w:cs="Angsana New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4DE83099" w14:textId="77777777" w:rsidR="0028347D" w:rsidRPr="00BB311A" w:rsidRDefault="0028347D" w:rsidP="0028347D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5F9D3C71" w14:textId="6B8F0681" w:rsidR="0028347D" w:rsidRPr="00BB311A" w:rsidRDefault="006673D2" w:rsidP="0028347D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  <w:vAlign w:val="center"/>
          </w:tcPr>
          <w:p w14:paraId="2E24933E" w14:textId="77777777" w:rsidR="0028347D" w:rsidRPr="00BB311A" w:rsidRDefault="0028347D" w:rsidP="0028347D">
            <w:pPr>
              <w:tabs>
                <w:tab w:val="decimal" w:pos="453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4C318358" w14:textId="342B66DB" w:rsidR="0028347D" w:rsidRPr="00BB311A" w:rsidRDefault="0028347D" w:rsidP="003C7151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B311A">
              <w:rPr>
                <w:rFonts w:asciiTheme="majorBidi" w:hAnsiTheme="majorBidi" w:cs="Angsana New"/>
                <w:szCs w:val="22"/>
              </w:rPr>
              <w:t>-</w:t>
            </w:r>
          </w:p>
        </w:tc>
      </w:tr>
      <w:tr w:rsidR="003C7151" w:rsidRPr="00394066" w14:paraId="5FDD8E09" w14:textId="77777777" w:rsidTr="00424AA8">
        <w:trPr>
          <w:trHeight w:val="80"/>
          <w:tblHeader/>
        </w:trPr>
        <w:tc>
          <w:tcPr>
            <w:tcW w:w="608" w:type="pct"/>
          </w:tcPr>
          <w:p w14:paraId="70935F97" w14:textId="77777777" w:rsidR="003C7151" w:rsidRPr="00F86F53" w:rsidRDefault="003C7151" w:rsidP="003C71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86F53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F86F53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716B8" w14:textId="55F21B34" w:rsidR="003C7151" w:rsidRPr="008164CE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043</w:t>
            </w:r>
          </w:p>
        </w:tc>
        <w:tc>
          <w:tcPr>
            <w:tcW w:w="56" w:type="pct"/>
            <w:vAlign w:val="center"/>
          </w:tcPr>
          <w:p w14:paraId="50BF7C37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0D2EFB" w14:textId="51B22AB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18</w:t>
            </w:r>
            <w:r w:rsidRPr="008164CE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152</w:t>
            </w:r>
            <w:r w:rsidRPr="008164CE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941</w:t>
            </w:r>
          </w:p>
        </w:tc>
        <w:tc>
          <w:tcPr>
            <w:tcW w:w="51" w:type="pct"/>
            <w:vAlign w:val="center"/>
          </w:tcPr>
          <w:p w14:paraId="5DD04DB1" w14:textId="77777777" w:rsidR="003C7151" w:rsidRPr="00F86F53" w:rsidRDefault="003C7151" w:rsidP="003C7151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415878" w14:textId="60F533DF" w:rsidR="003C7151" w:rsidRPr="00F86F53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890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163</w:t>
            </w:r>
          </w:p>
        </w:tc>
        <w:tc>
          <w:tcPr>
            <w:tcW w:w="55" w:type="pct"/>
            <w:vAlign w:val="center"/>
          </w:tcPr>
          <w:p w14:paraId="34EBACEA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55651F" w14:textId="0DAA9716" w:rsidR="003C7151" w:rsidRPr="00F86F53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530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126</w:t>
            </w:r>
          </w:p>
        </w:tc>
        <w:tc>
          <w:tcPr>
            <w:tcW w:w="54" w:type="pct"/>
            <w:vAlign w:val="center"/>
          </w:tcPr>
          <w:p w14:paraId="7715477A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63FEC5" w14:textId="25481E5D" w:rsidR="003C7151" w:rsidRPr="008164CE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206</w:t>
            </w:r>
          </w:p>
        </w:tc>
        <w:tc>
          <w:tcPr>
            <w:tcW w:w="55" w:type="pct"/>
            <w:vAlign w:val="center"/>
          </w:tcPr>
          <w:p w14:paraId="45319153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A0FB1D" w14:textId="1D3DA289" w:rsidR="003C7151" w:rsidRPr="00F86F53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</w:p>
        </w:tc>
        <w:tc>
          <w:tcPr>
            <w:tcW w:w="55" w:type="pct"/>
            <w:vAlign w:val="center"/>
          </w:tcPr>
          <w:p w14:paraId="4FCE58D5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2C04A" w14:textId="5B87E012" w:rsidR="003C7151" w:rsidRPr="00F86F53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912</w:t>
            </w:r>
          </w:p>
        </w:tc>
        <w:tc>
          <w:tcPr>
            <w:tcW w:w="56" w:type="pct"/>
            <w:vAlign w:val="center"/>
          </w:tcPr>
          <w:p w14:paraId="4807B9B7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6C6B5C" w14:textId="6EB2A12B" w:rsidR="003C7151" w:rsidRP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3C715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1,475,971</w:t>
            </w:r>
          </w:p>
        </w:tc>
        <w:tc>
          <w:tcPr>
            <w:tcW w:w="58" w:type="pct"/>
            <w:vAlign w:val="center"/>
          </w:tcPr>
          <w:p w14:paraId="395F8602" w14:textId="77777777" w:rsidR="003C7151" w:rsidRPr="00160CB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4CF9F" w14:textId="76587D20" w:rsidR="003C7151" w:rsidRPr="00160CB6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589</w:t>
            </w:r>
          </w:p>
        </w:tc>
        <w:tc>
          <w:tcPr>
            <w:tcW w:w="55" w:type="pct"/>
            <w:vAlign w:val="center"/>
          </w:tcPr>
          <w:p w14:paraId="6DBDD8E1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3632F1" w14:textId="0A34DBB7" w:rsidR="003C7151" w:rsidRPr="00BB311A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307</w:t>
            </w:r>
            <w:r w:rsidRPr="00112484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320</w:t>
            </w:r>
          </w:p>
        </w:tc>
        <w:tc>
          <w:tcPr>
            <w:tcW w:w="57" w:type="pct"/>
            <w:vAlign w:val="center"/>
          </w:tcPr>
          <w:p w14:paraId="654CFD1F" w14:textId="77777777" w:rsidR="003C7151" w:rsidRPr="00BB311A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78998" w14:textId="6FBC74E1" w:rsidR="003C7151" w:rsidRPr="0097315C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7315C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582</w:t>
            </w:r>
            <w:r w:rsidRPr="0097315C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421</w:t>
            </w:r>
            <w:r w:rsidRPr="0097315C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3186654F" w14:textId="77777777" w:rsidR="003C7151" w:rsidRPr="00BB311A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E9606B" w14:textId="52AC6132" w:rsidR="003C7151" w:rsidRPr="00BB311A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(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485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351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13249EBF" w14:textId="77777777" w:rsidR="003C7151" w:rsidRPr="00BB311A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ACFDD" w14:textId="5C14D899" w:rsidR="003C7151" w:rsidRPr="00BB311A" w:rsidRDefault="003C7151" w:rsidP="00F474F7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25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033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286</w:t>
            </w:r>
          </w:p>
        </w:tc>
        <w:tc>
          <w:tcPr>
            <w:tcW w:w="56" w:type="pct"/>
            <w:vAlign w:val="center"/>
          </w:tcPr>
          <w:p w14:paraId="11354042" w14:textId="77777777" w:rsidR="003C7151" w:rsidRPr="00BB311A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EED7E7" w14:textId="695F226C" w:rsidR="003C7151" w:rsidRPr="00BB311A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22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981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007</w:t>
            </w:r>
          </w:p>
        </w:tc>
      </w:tr>
      <w:tr w:rsidR="003C7151" w:rsidRPr="00394066" w14:paraId="5E599415" w14:textId="77777777" w:rsidTr="00424AA8">
        <w:trPr>
          <w:trHeight w:val="300"/>
          <w:tblHeader/>
        </w:trPr>
        <w:tc>
          <w:tcPr>
            <w:tcW w:w="608" w:type="pct"/>
            <w:vAlign w:val="bottom"/>
          </w:tcPr>
          <w:p w14:paraId="519ED64C" w14:textId="77777777" w:rsidR="003C7151" w:rsidRPr="00394066" w:rsidRDefault="003C7151" w:rsidP="003C7151">
            <w:pPr>
              <w:spacing w:line="200" w:lineRule="atLeas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69" w:type="pct"/>
            <w:vAlign w:val="center"/>
          </w:tcPr>
          <w:p w14:paraId="558FF215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0E46EC9E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51F02CD5" w14:textId="77777777" w:rsidR="003C7151" w:rsidRPr="00394066" w:rsidRDefault="003C7151" w:rsidP="003C7151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center"/>
          </w:tcPr>
          <w:p w14:paraId="05F4D381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1C62B376" w14:textId="77777777" w:rsidR="003C7151" w:rsidRPr="00394066" w:rsidRDefault="003C7151" w:rsidP="003C7151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118B872B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30CD332C" w14:textId="77777777" w:rsidR="003C7151" w:rsidRPr="00394066" w:rsidRDefault="003C7151" w:rsidP="003C7151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center"/>
          </w:tcPr>
          <w:p w14:paraId="4B30DB73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C5FBB05" w14:textId="77777777" w:rsidR="003C7151" w:rsidRPr="00394066" w:rsidRDefault="003C7151" w:rsidP="003C7151">
            <w:pPr>
              <w:tabs>
                <w:tab w:val="decimal" w:pos="696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F968C66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7D95203C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5D028F50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4640D118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3FA2682D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548353BF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4D30B894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6125D8B6" w14:textId="77777777" w:rsidR="003C7151" w:rsidRPr="00394066" w:rsidRDefault="003C7151" w:rsidP="003C7151">
            <w:pPr>
              <w:tabs>
                <w:tab w:val="decimal" w:pos="552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03F79AE2" w14:textId="77777777" w:rsidR="003C7151" w:rsidRPr="00394066" w:rsidRDefault="003C7151" w:rsidP="003C7151">
            <w:pPr>
              <w:tabs>
                <w:tab w:val="decimal" w:pos="590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4CFD7EA2" w14:textId="77777777" w:rsidR="003C7151" w:rsidRPr="00394066" w:rsidRDefault="003C7151" w:rsidP="003C7151">
            <w:pPr>
              <w:tabs>
                <w:tab w:val="decimal" w:pos="594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33EFDEF9" w14:textId="77777777" w:rsidR="003C7151" w:rsidRPr="00394066" w:rsidRDefault="003C7151" w:rsidP="003C7151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1449D34C" w14:textId="77777777" w:rsidR="003C7151" w:rsidRPr="00394066" w:rsidRDefault="003C7151" w:rsidP="00F474F7">
            <w:pPr>
              <w:tabs>
                <w:tab w:val="decimal" w:pos="696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6F3BC01B" w14:textId="77777777" w:rsidR="003C7151" w:rsidRPr="00394066" w:rsidRDefault="003C7151" w:rsidP="003C7151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6245C02C" w14:textId="77777777" w:rsidR="003C7151" w:rsidRPr="00394066" w:rsidRDefault="003C7151" w:rsidP="00F474F7">
            <w:pPr>
              <w:tabs>
                <w:tab w:val="decimal" w:pos="678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8EA3546" w14:textId="77777777" w:rsidR="003C7151" w:rsidRPr="00394066" w:rsidRDefault="003C7151" w:rsidP="003C7151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C0A7760" w14:textId="77777777" w:rsidR="003C7151" w:rsidRPr="00394066" w:rsidRDefault="003C7151" w:rsidP="003C7151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78927982" w14:textId="77777777" w:rsidR="003C7151" w:rsidRPr="00394066" w:rsidRDefault="003C7151" w:rsidP="003C7151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264C760D" w14:textId="77777777" w:rsidR="003C7151" w:rsidRPr="00394066" w:rsidRDefault="003C7151" w:rsidP="003C7151">
            <w:pPr>
              <w:tabs>
                <w:tab w:val="decimal" w:pos="645"/>
                <w:tab w:val="decimal" w:pos="762"/>
              </w:tabs>
              <w:spacing w:line="200" w:lineRule="atLeast"/>
              <w:ind w:right="-61"/>
              <w:rPr>
                <w:rFonts w:asciiTheme="majorBidi" w:hAnsiTheme="majorBidi" w:cstheme="majorBidi"/>
                <w:szCs w:val="22"/>
              </w:rPr>
            </w:pPr>
          </w:p>
        </w:tc>
      </w:tr>
      <w:tr w:rsidR="003C7151" w:rsidRPr="00394066" w14:paraId="3EFA18E9" w14:textId="77777777" w:rsidTr="00424AA8">
        <w:trPr>
          <w:trHeight w:val="300"/>
          <w:tblHeader/>
        </w:trPr>
        <w:tc>
          <w:tcPr>
            <w:tcW w:w="877" w:type="pct"/>
            <w:gridSpan w:val="2"/>
            <w:vAlign w:val="center"/>
          </w:tcPr>
          <w:p w14:paraId="3AC6A759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3837A1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6" w:type="pct"/>
            <w:vAlign w:val="center"/>
          </w:tcPr>
          <w:p w14:paraId="720EDB51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3F00B866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" w:type="pct"/>
            <w:vAlign w:val="center"/>
          </w:tcPr>
          <w:p w14:paraId="19AEF234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678E83DD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165A05B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12C5B28E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" w:type="pct"/>
            <w:vAlign w:val="center"/>
          </w:tcPr>
          <w:p w14:paraId="455FAFDA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02EA15DE" w14:textId="77777777" w:rsidR="003C7151" w:rsidRPr="00394066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95586B1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111D121E" w14:textId="77777777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34CBCE7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51F79FA4" w14:textId="77777777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23B4397C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540E1AE5" w14:textId="77777777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3C2A9CA8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49C8AE39" w14:textId="77777777" w:rsidR="003C7151" w:rsidRPr="00112484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32D0AEB4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0ACAFBBF" w14:textId="77777777" w:rsidR="003C7151" w:rsidRPr="00512F68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28288563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591E6E1" w14:textId="77777777" w:rsidR="003C7151" w:rsidRPr="00394066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39531D41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44962672" w14:textId="77777777" w:rsidR="003C7151" w:rsidRPr="00394066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4F4DC977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7636C334" w14:textId="77777777" w:rsidR="003C7151" w:rsidRPr="00C75D58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2DEB8E17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40B6C6EC" w14:textId="77777777" w:rsidR="003C7151" w:rsidRPr="001A3199" w:rsidRDefault="003C7151" w:rsidP="003C7151">
            <w:pPr>
              <w:tabs>
                <w:tab w:val="decimal" w:pos="645"/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</w:p>
        </w:tc>
      </w:tr>
      <w:tr w:rsidR="003C7151" w:rsidRPr="00394066" w14:paraId="4705F085" w14:textId="77777777" w:rsidTr="00424AA8">
        <w:trPr>
          <w:trHeight w:val="300"/>
          <w:tblHeader/>
        </w:trPr>
        <w:tc>
          <w:tcPr>
            <w:tcW w:w="608" w:type="pct"/>
            <w:vAlign w:val="center"/>
          </w:tcPr>
          <w:p w14:paraId="1B9A7FEF" w14:textId="77777777" w:rsidR="003C7151" w:rsidRPr="007D66D7" w:rsidRDefault="003C7151" w:rsidP="003C7151">
            <w:pPr>
              <w:contextualSpacing/>
              <w:rPr>
                <w:rFonts w:asciiTheme="majorBidi" w:hAnsi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ณ</w:t>
            </w:r>
            <w:r w:rsidRPr="007D66D7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Pr="007D66D7">
              <w:rPr>
                <w:rFonts w:asciiTheme="majorBidi" w:hAnsiTheme="majorBidi" w:cs="Angsana New" w:hint="cs"/>
                <w:szCs w:val="22"/>
                <w:cs/>
              </w:rPr>
              <w:t>เวลาใดเวลาหนึ่ง</w:t>
            </w:r>
          </w:p>
        </w:tc>
        <w:tc>
          <w:tcPr>
            <w:tcW w:w="269" w:type="pct"/>
            <w:vAlign w:val="center"/>
          </w:tcPr>
          <w:p w14:paraId="112AACC6" w14:textId="1C7DE1E4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19</w:t>
            </w:r>
            <w:r w:rsidRPr="0089196C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735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043</w:t>
            </w:r>
          </w:p>
        </w:tc>
        <w:tc>
          <w:tcPr>
            <w:tcW w:w="56" w:type="pct"/>
            <w:vAlign w:val="center"/>
          </w:tcPr>
          <w:p w14:paraId="2D32DD35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135CF35A" w14:textId="1C9D5FCC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18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152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941</w:t>
            </w:r>
          </w:p>
        </w:tc>
        <w:tc>
          <w:tcPr>
            <w:tcW w:w="51" w:type="pct"/>
            <w:vAlign w:val="center"/>
          </w:tcPr>
          <w:p w14:paraId="6FF086E7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7974497F" w14:textId="20DFDBA7" w:rsidR="003C7151" w:rsidRPr="00160CB6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BC02E6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890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163</w:t>
            </w:r>
          </w:p>
        </w:tc>
        <w:tc>
          <w:tcPr>
            <w:tcW w:w="55" w:type="pct"/>
            <w:vAlign w:val="center"/>
          </w:tcPr>
          <w:p w14:paraId="7D347775" w14:textId="77777777" w:rsidR="003C7151" w:rsidRPr="00160CB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60D7BA1D" w14:textId="100AA61C" w:rsidR="003C7151" w:rsidRPr="00160CB6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160CB6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530</w:t>
            </w:r>
            <w:r w:rsidRPr="00160CB6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126</w:t>
            </w:r>
          </w:p>
        </w:tc>
        <w:tc>
          <w:tcPr>
            <w:tcW w:w="54" w:type="pct"/>
            <w:vAlign w:val="center"/>
          </w:tcPr>
          <w:p w14:paraId="4F0BD90E" w14:textId="77777777" w:rsidR="003C7151" w:rsidRPr="00160CB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1492C4DB" w14:textId="4205EF68" w:rsidR="003C7151" w:rsidRPr="00160CB6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Pr="00B74CCC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625</w:t>
            </w:r>
            <w:r w:rsidRPr="00B74CCC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206</w:t>
            </w:r>
          </w:p>
        </w:tc>
        <w:tc>
          <w:tcPr>
            <w:tcW w:w="55" w:type="pct"/>
            <w:vAlign w:val="center"/>
          </w:tcPr>
          <w:p w14:paraId="5D96C612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7C39896F" w14:textId="36481CD9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21</w:t>
            </w:r>
            <w:r w:rsidRPr="00160CB6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683</w:t>
            </w:r>
            <w:r w:rsidRPr="00160CB6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067</w:t>
            </w:r>
          </w:p>
        </w:tc>
        <w:tc>
          <w:tcPr>
            <w:tcW w:w="55" w:type="pct"/>
            <w:vAlign w:val="center"/>
          </w:tcPr>
          <w:p w14:paraId="465A72EA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16F76423" w14:textId="4F10D2F4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359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197</w:t>
            </w:r>
          </w:p>
        </w:tc>
        <w:tc>
          <w:tcPr>
            <w:tcW w:w="56" w:type="pct"/>
            <w:vAlign w:val="center"/>
          </w:tcPr>
          <w:p w14:paraId="2BC9401F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2ADC1F2" w14:textId="74F9C480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334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220</w:t>
            </w:r>
          </w:p>
        </w:tc>
        <w:tc>
          <w:tcPr>
            <w:tcW w:w="58" w:type="pct"/>
            <w:vAlign w:val="center"/>
          </w:tcPr>
          <w:p w14:paraId="3EF65534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0B2F8223" w14:textId="341440D0" w:rsidR="003C7151" w:rsidRPr="00112484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10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393</w:t>
            </w:r>
          </w:p>
        </w:tc>
        <w:tc>
          <w:tcPr>
            <w:tcW w:w="55" w:type="pct"/>
            <w:vAlign w:val="center"/>
          </w:tcPr>
          <w:p w14:paraId="38A02ED0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430C0F1" w14:textId="301424D9" w:rsidR="003C7151" w:rsidRPr="00512F68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8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781</w:t>
            </w:r>
          </w:p>
        </w:tc>
        <w:tc>
          <w:tcPr>
            <w:tcW w:w="57" w:type="pct"/>
            <w:vAlign w:val="center"/>
          </w:tcPr>
          <w:p w14:paraId="0D66E686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FA657A8" w14:textId="21D2EF4A" w:rsidR="003C7151" w:rsidRPr="00394066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88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583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6B7D8B9D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4A620018" w14:textId="226C6B2B" w:rsidR="003C7151" w:rsidRPr="00394066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111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937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2CAA6E83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215E709B" w14:textId="1AE7279E" w:rsidR="003C7151" w:rsidRPr="00512F68" w:rsidRDefault="003C7151" w:rsidP="003C7151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23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906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213</w:t>
            </w:r>
          </w:p>
        </w:tc>
        <w:tc>
          <w:tcPr>
            <w:tcW w:w="56" w:type="pct"/>
            <w:vAlign w:val="center"/>
          </w:tcPr>
          <w:p w14:paraId="3F12BC0E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4CC54571" w14:textId="39FA500D" w:rsidR="003C7151" w:rsidRPr="001A3199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21</w:t>
            </w:r>
            <w:r w:rsidRPr="00512F68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914</w:t>
            </w:r>
            <w:r w:rsidRPr="00512F68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131</w:t>
            </w:r>
          </w:p>
        </w:tc>
      </w:tr>
      <w:tr w:rsidR="003C7151" w:rsidRPr="00394066" w14:paraId="3ACE421B" w14:textId="77777777" w:rsidTr="00424AA8">
        <w:trPr>
          <w:trHeight w:val="300"/>
          <w:tblHeader/>
        </w:trPr>
        <w:tc>
          <w:tcPr>
            <w:tcW w:w="608" w:type="pct"/>
            <w:vAlign w:val="center"/>
          </w:tcPr>
          <w:p w14:paraId="49E8EA71" w14:textId="77777777" w:rsidR="003C7151" w:rsidRPr="007D66D7" w:rsidRDefault="003C7151" w:rsidP="003C7151">
            <w:pPr>
              <w:contextualSpacing/>
              <w:rPr>
                <w:rFonts w:asciiTheme="majorBidi" w:hAnsiTheme="majorBidi"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szCs w:val="22"/>
                <w:cs/>
              </w:rPr>
              <w:t>ตลอดช่วงเวลาหนึ่ง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776DFE0" w14:textId="3564F9E3" w:rsidR="003C7151" w:rsidRPr="000F2327" w:rsidRDefault="003C7151" w:rsidP="00F474F7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6" w:type="pct"/>
            <w:vAlign w:val="center"/>
          </w:tcPr>
          <w:p w14:paraId="76773A49" w14:textId="77777777" w:rsidR="003C7151" w:rsidRPr="000F2327" w:rsidRDefault="003C7151" w:rsidP="003C7151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5703FF46" w14:textId="6534F8B2" w:rsidR="003C7151" w:rsidRPr="000F2327" w:rsidRDefault="003C7151" w:rsidP="00F474F7">
            <w:pPr>
              <w:tabs>
                <w:tab w:val="decimal" w:pos="2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1" w:type="pct"/>
            <w:vAlign w:val="center"/>
          </w:tcPr>
          <w:p w14:paraId="4F650AE7" w14:textId="77777777" w:rsidR="003C7151" w:rsidRPr="000F2327" w:rsidRDefault="003C7151" w:rsidP="003C7151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2" w:type="pct"/>
            <w:gridSpan w:val="2"/>
            <w:tcBorders>
              <w:bottom w:val="single" w:sz="4" w:space="0" w:color="auto"/>
            </w:tcBorders>
            <w:vAlign w:val="center"/>
          </w:tcPr>
          <w:p w14:paraId="72601E06" w14:textId="27F663E1" w:rsidR="003C7151" w:rsidRPr="000F2327" w:rsidRDefault="003C7151" w:rsidP="00F474F7">
            <w:pPr>
              <w:tabs>
                <w:tab w:val="decimal" w:pos="156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center"/>
          </w:tcPr>
          <w:p w14:paraId="6C6CD1C6" w14:textId="77777777" w:rsidR="003C7151" w:rsidRPr="000F2327" w:rsidRDefault="003C7151" w:rsidP="003C7151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25B8940A" w14:textId="3805CCE5" w:rsidR="003C7151" w:rsidRPr="000F2327" w:rsidRDefault="003C7151" w:rsidP="00F474F7">
            <w:pPr>
              <w:tabs>
                <w:tab w:val="decimal" w:pos="1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4" w:type="pct"/>
            <w:vAlign w:val="center"/>
          </w:tcPr>
          <w:p w14:paraId="351407E5" w14:textId="77777777" w:rsidR="003C7151" w:rsidRPr="000F2327" w:rsidRDefault="003C7151" w:rsidP="003C7151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5C7FA1E0" w14:textId="3EDB79FB" w:rsidR="003C7151" w:rsidRPr="000F2327" w:rsidRDefault="00F474F7" w:rsidP="00F474F7">
            <w:pPr>
              <w:tabs>
                <w:tab w:val="decimal" w:pos="12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center"/>
          </w:tcPr>
          <w:p w14:paraId="2771E55E" w14:textId="77777777" w:rsidR="003C7151" w:rsidRPr="000F2327" w:rsidRDefault="003C7151" w:rsidP="003C7151">
            <w:pPr>
              <w:tabs>
                <w:tab w:val="decimal" w:pos="300"/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57791C91" w14:textId="6C45C530" w:rsidR="003C7151" w:rsidRPr="000F2327" w:rsidRDefault="003C7151" w:rsidP="003C7151">
            <w:pPr>
              <w:tabs>
                <w:tab w:val="decimal" w:pos="30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0F2327">
              <w:rPr>
                <w:rFonts w:asciiTheme="majorBidi" w:hAnsiTheme="majorBidi" w:cs="Angsana New"/>
                <w:szCs w:val="22"/>
              </w:rPr>
              <w:t>-</w:t>
            </w:r>
          </w:p>
        </w:tc>
        <w:tc>
          <w:tcPr>
            <w:tcW w:w="55" w:type="pct"/>
            <w:vAlign w:val="center"/>
          </w:tcPr>
          <w:p w14:paraId="5C49C336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14D2D4F9" w14:textId="5888D0E6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275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715</w:t>
            </w:r>
          </w:p>
        </w:tc>
        <w:tc>
          <w:tcPr>
            <w:tcW w:w="56" w:type="pct"/>
            <w:vAlign w:val="center"/>
          </w:tcPr>
          <w:p w14:paraId="77410C93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158C657B" w14:textId="35287E8E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141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751</w:t>
            </w:r>
          </w:p>
        </w:tc>
        <w:tc>
          <w:tcPr>
            <w:tcW w:w="58" w:type="pct"/>
            <w:vAlign w:val="center"/>
          </w:tcPr>
          <w:p w14:paraId="461DDFBF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vAlign w:val="center"/>
          </w:tcPr>
          <w:p w14:paraId="031D87D8" w14:textId="26183E54" w:rsidR="003C7151" w:rsidRPr="00112484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345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196</w:t>
            </w:r>
          </w:p>
        </w:tc>
        <w:tc>
          <w:tcPr>
            <w:tcW w:w="55" w:type="pct"/>
            <w:vAlign w:val="center"/>
          </w:tcPr>
          <w:p w14:paraId="1EF11AB3" w14:textId="77777777" w:rsidR="003C7151" w:rsidRPr="00394066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center"/>
          </w:tcPr>
          <w:p w14:paraId="229A0578" w14:textId="7952A018" w:rsidR="003C7151" w:rsidRPr="00512F68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298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539</w:t>
            </w:r>
          </w:p>
        </w:tc>
        <w:tc>
          <w:tcPr>
            <w:tcW w:w="57" w:type="pct"/>
            <w:vAlign w:val="center"/>
          </w:tcPr>
          <w:p w14:paraId="09D09F2B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2376EE8B" w14:textId="0682619C" w:rsidR="003C7151" w:rsidRPr="00394066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493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838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24AA0DA2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2AD9D01A" w14:textId="2AE995E4" w:rsidR="003C7151" w:rsidRPr="00394066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373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414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01113D88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0D7233D8" w14:textId="3F946F09" w:rsidR="003C7151" w:rsidRPr="00512F68" w:rsidRDefault="003C7151" w:rsidP="003C7151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127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073</w:t>
            </w:r>
          </w:p>
        </w:tc>
        <w:tc>
          <w:tcPr>
            <w:tcW w:w="56" w:type="pct"/>
            <w:vAlign w:val="center"/>
          </w:tcPr>
          <w:p w14:paraId="713BAA1A" w14:textId="77777777" w:rsidR="003C7151" w:rsidRPr="00394066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18F99B79" w14:textId="5E6C04C8" w:rsidR="003C7151" w:rsidRPr="001A3199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 w:rsidRPr="00512F68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066</w:t>
            </w:r>
            <w:r w:rsidRPr="00512F68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876</w:t>
            </w:r>
          </w:p>
        </w:tc>
      </w:tr>
      <w:tr w:rsidR="003C7151" w:rsidRPr="00394066" w14:paraId="27360914" w14:textId="77777777" w:rsidTr="00424AA8">
        <w:trPr>
          <w:trHeight w:val="300"/>
          <w:tblHeader/>
        </w:trPr>
        <w:tc>
          <w:tcPr>
            <w:tcW w:w="608" w:type="pct"/>
            <w:vAlign w:val="center"/>
          </w:tcPr>
          <w:p w14:paraId="15CAD4C9" w14:textId="77777777" w:rsidR="003C7151" w:rsidRPr="007D66D7" w:rsidRDefault="003C7151" w:rsidP="003C7151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7D66D7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รวมรายได้</w:t>
            </w: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1E7BB" w14:textId="33695EA1" w:rsidR="003C7151" w:rsidRPr="000F2327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043</w:t>
            </w:r>
          </w:p>
        </w:tc>
        <w:tc>
          <w:tcPr>
            <w:tcW w:w="56" w:type="pct"/>
            <w:vAlign w:val="center"/>
          </w:tcPr>
          <w:p w14:paraId="5E33BA10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75DC72" w14:textId="7CBCD3F5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18</w:t>
            </w:r>
            <w:r w:rsidRPr="008164CE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152</w:t>
            </w:r>
            <w:r w:rsidRPr="008164CE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941</w:t>
            </w:r>
          </w:p>
        </w:tc>
        <w:tc>
          <w:tcPr>
            <w:tcW w:w="51" w:type="pct"/>
            <w:vAlign w:val="center"/>
          </w:tcPr>
          <w:p w14:paraId="2196B2B8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30441" w14:textId="3B1BF259" w:rsidR="003C7151" w:rsidRPr="00F86F53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890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163</w:t>
            </w:r>
          </w:p>
        </w:tc>
        <w:tc>
          <w:tcPr>
            <w:tcW w:w="55" w:type="pct"/>
            <w:vAlign w:val="center"/>
          </w:tcPr>
          <w:p w14:paraId="64D6F48F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10A53" w14:textId="6F5D5B23" w:rsidR="003C7151" w:rsidRPr="00F86F53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530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126</w:t>
            </w:r>
          </w:p>
        </w:tc>
        <w:tc>
          <w:tcPr>
            <w:tcW w:w="54" w:type="pct"/>
            <w:vAlign w:val="center"/>
          </w:tcPr>
          <w:p w14:paraId="7CA5D163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5ECEDC" w14:textId="64F65F58" w:rsidR="003C7151" w:rsidRPr="00F86F53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206</w:t>
            </w:r>
          </w:p>
        </w:tc>
        <w:tc>
          <w:tcPr>
            <w:tcW w:w="55" w:type="pct"/>
            <w:vAlign w:val="center"/>
          </w:tcPr>
          <w:p w14:paraId="50328631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2EF74" w14:textId="5E1FD520" w:rsidR="003C7151" w:rsidRPr="00F86F53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683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067</w:t>
            </w:r>
          </w:p>
        </w:tc>
        <w:tc>
          <w:tcPr>
            <w:tcW w:w="55" w:type="pct"/>
            <w:vAlign w:val="center"/>
          </w:tcPr>
          <w:p w14:paraId="31B8FB5A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8F66BE" w14:textId="4633445C" w:rsidR="003C7151" w:rsidRPr="00112484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634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912</w:t>
            </w:r>
          </w:p>
        </w:tc>
        <w:tc>
          <w:tcPr>
            <w:tcW w:w="56" w:type="pct"/>
            <w:vAlign w:val="center"/>
          </w:tcPr>
          <w:p w14:paraId="38653F98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458961" w14:textId="35D301B8" w:rsidR="003C7151" w:rsidRP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C715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1,475,971</w:t>
            </w:r>
          </w:p>
        </w:tc>
        <w:tc>
          <w:tcPr>
            <w:tcW w:w="58" w:type="pct"/>
            <w:vAlign w:val="center"/>
          </w:tcPr>
          <w:p w14:paraId="49B41BF0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0ADE4" w14:textId="13A48BF8" w:rsidR="003C7151" w:rsidRPr="00F86F53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589</w:t>
            </w:r>
          </w:p>
        </w:tc>
        <w:tc>
          <w:tcPr>
            <w:tcW w:w="55" w:type="pct"/>
            <w:vAlign w:val="center"/>
          </w:tcPr>
          <w:p w14:paraId="383BC64A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2E324" w14:textId="499E856C" w:rsidR="003C7151" w:rsidRPr="00512F68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Cs w:val="22"/>
              </w:rPr>
              <w:t>307,320</w:t>
            </w:r>
          </w:p>
        </w:tc>
        <w:tc>
          <w:tcPr>
            <w:tcW w:w="57" w:type="pct"/>
            <w:vAlign w:val="center"/>
          </w:tcPr>
          <w:p w14:paraId="0340C941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568AD" w14:textId="404ADBD0" w:rsidR="003C7151" w:rsidRPr="00F86F53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582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421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1E3D992E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4C82" w14:textId="5A3C36FE" w:rsidR="003C7151" w:rsidRPr="00F86F53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(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485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351</w:t>
            </w:r>
            <w:r w:rsidRPr="00BB311A">
              <w:rPr>
                <w:rFonts w:asciiTheme="majorBidi" w:hAnsiTheme="majorBidi" w:cs="Angsana New"/>
                <w:b/>
                <w:bCs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3DC5E60D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75DDB" w14:textId="00C8F7B4" w:rsidR="003C7151" w:rsidRPr="00F86F53" w:rsidRDefault="003C7151" w:rsidP="00F474F7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25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033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286</w:t>
            </w:r>
          </w:p>
        </w:tc>
        <w:tc>
          <w:tcPr>
            <w:tcW w:w="56" w:type="pct"/>
            <w:vAlign w:val="center"/>
          </w:tcPr>
          <w:p w14:paraId="5778924B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12B46" w14:textId="0BEFF575" w:rsidR="003C7151" w:rsidRPr="00F86F53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22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981</w:t>
            </w:r>
            <w:r>
              <w:rPr>
                <w:rFonts w:asciiTheme="majorBidi" w:hAnsiTheme="majorBidi" w:cs="Angsana New"/>
                <w:b/>
                <w:bCs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007</w:t>
            </w:r>
          </w:p>
        </w:tc>
      </w:tr>
      <w:tr w:rsidR="003C7151" w:rsidRPr="00394066" w14:paraId="3078C0F1" w14:textId="77777777" w:rsidTr="00424AA8">
        <w:trPr>
          <w:trHeight w:val="300"/>
          <w:tblHeader/>
        </w:trPr>
        <w:tc>
          <w:tcPr>
            <w:tcW w:w="608" w:type="pct"/>
            <w:vAlign w:val="center"/>
          </w:tcPr>
          <w:p w14:paraId="62CEABD2" w14:textId="77777777" w:rsidR="003C7151" w:rsidRPr="007D66D7" w:rsidRDefault="003C7151" w:rsidP="003C7151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vAlign w:val="center"/>
          </w:tcPr>
          <w:p w14:paraId="2DA29180" w14:textId="77777777" w:rsidR="003C7151" w:rsidRPr="00B30E1D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50B498CA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vAlign w:val="center"/>
          </w:tcPr>
          <w:p w14:paraId="3B566D8D" w14:textId="77777777" w:rsidR="003C7151" w:rsidRPr="00B30E1D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7DB590D6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tcBorders>
              <w:top w:val="double" w:sz="4" w:space="0" w:color="auto"/>
            </w:tcBorders>
            <w:vAlign w:val="center"/>
          </w:tcPr>
          <w:p w14:paraId="3982610C" w14:textId="77777777" w:rsidR="003C7151" w:rsidRPr="00B30E1D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59D1D436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vAlign w:val="center"/>
          </w:tcPr>
          <w:p w14:paraId="61C70710" w14:textId="77777777" w:rsidR="003C7151" w:rsidRPr="00B30E1D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2B66DCC9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vAlign w:val="center"/>
          </w:tcPr>
          <w:p w14:paraId="2430DB0C" w14:textId="77777777" w:rsidR="003C7151" w:rsidRPr="00B30E1D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01500E8A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  <w:vAlign w:val="center"/>
          </w:tcPr>
          <w:p w14:paraId="774A79EE" w14:textId="77777777" w:rsidR="003C7151" w:rsidRPr="00B30E1D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7F348955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vAlign w:val="center"/>
          </w:tcPr>
          <w:p w14:paraId="1D858096" w14:textId="77777777" w:rsid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5A2B3F7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center"/>
          </w:tcPr>
          <w:p w14:paraId="6DDECA6B" w14:textId="77777777" w:rsid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170853D9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tcBorders>
              <w:top w:val="double" w:sz="4" w:space="0" w:color="auto"/>
            </w:tcBorders>
            <w:vAlign w:val="center"/>
          </w:tcPr>
          <w:p w14:paraId="358571BE" w14:textId="77777777" w:rsidR="003C7151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5B694B8E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vAlign w:val="center"/>
          </w:tcPr>
          <w:p w14:paraId="71847600" w14:textId="77777777" w:rsidR="003C7151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01AFE207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center"/>
          </w:tcPr>
          <w:p w14:paraId="537EDC1E" w14:textId="77777777" w:rsidR="003C7151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44CF3FDF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vAlign w:val="center"/>
          </w:tcPr>
          <w:p w14:paraId="5DD217BD" w14:textId="77777777" w:rsidR="003C7151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5FE5A3AC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center"/>
          </w:tcPr>
          <w:p w14:paraId="07C4DA8D" w14:textId="77777777" w:rsidR="003C7151" w:rsidRPr="00B30E1D" w:rsidRDefault="003C7151" w:rsidP="003C7151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600F744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center"/>
          </w:tcPr>
          <w:p w14:paraId="0E1AAD58" w14:textId="77777777" w:rsidR="003C7151" w:rsidRPr="00B30E1D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3C7151" w:rsidRPr="00394066" w14:paraId="7BF679D0" w14:textId="77777777" w:rsidTr="00424AA8">
        <w:trPr>
          <w:trHeight w:val="300"/>
          <w:tblHeader/>
        </w:trPr>
        <w:tc>
          <w:tcPr>
            <w:tcW w:w="608" w:type="pct"/>
            <w:vAlign w:val="center"/>
          </w:tcPr>
          <w:p w14:paraId="2C6F7168" w14:textId="252A97A5" w:rsidR="003C7151" w:rsidRDefault="003C7151" w:rsidP="003C7151">
            <w:pPr>
              <w:contextualSpacing/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</w:pPr>
            <w:r w:rsidRPr="00E67D43">
              <w:rPr>
                <w:rFonts w:asciiTheme="majorBidi" w:hAnsiTheme="majorBidi" w:cs="Angsana New" w:hint="cs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269" w:type="pct"/>
            <w:vAlign w:val="center"/>
          </w:tcPr>
          <w:p w14:paraId="4A5E7D25" w14:textId="77777777" w:rsidR="003C7151" w:rsidRPr="00B30E1D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5F3D088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1593ADF4" w14:textId="77777777" w:rsidR="003C7151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" w:type="pct"/>
            <w:vAlign w:val="center"/>
          </w:tcPr>
          <w:p w14:paraId="5D851420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5561E917" w14:textId="77777777" w:rsidR="003C7151" w:rsidRPr="00B30E1D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2837EC8D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047AA4DC" w14:textId="77777777" w:rsidR="003C7151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" w:type="pct"/>
            <w:vAlign w:val="center"/>
          </w:tcPr>
          <w:p w14:paraId="701331E8" w14:textId="77777777" w:rsidR="003C7151" w:rsidRPr="009655BB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B6E9502" w14:textId="44CAD443" w:rsidR="003C7151" w:rsidRPr="009655BB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240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629</w:t>
            </w:r>
          </w:p>
        </w:tc>
        <w:tc>
          <w:tcPr>
            <w:tcW w:w="55" w:type="pct"/>
            <w:vAlign w:val="center"/>
          </w:tcPr>
          <w:p w14:paraId="4C572DCA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478483D6" w14:textId="7810254F" w:rsid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525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128</w:t>
            </w:r>
          </w:p>
        </w:tc>
        <w:tc>
          <w:tcPr>
            <w:tcW w:w="55" w:type="pct"/>
            <w:vAlign w:val="center"/>
          </w:tcPr>
          <w:p w14:paraId="41C28055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5DC223AE" w14:textId="432F7ED8" w:rsidR="003C7151" w:rsidRPr="00602E69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95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107</w:t>
            </w:r>
          </w:p>
        </w:tc>
        <w:tc>
          <w:tcPr>
            <w:tcW w:w="56" w:type="pct"/>
            <w:vAlign w:val="center"/>
          </w:tcPr>
          <w:p w14:paraId="7BDFAC24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4EDBCA6D" w14:textId="02DE119C" w:rsid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148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208</w:t>
            </w:r>
          </w:p>
        </w:tc>
        <w:tc>
          <w:tcPr>
            <w:tcW w:w="58" w:type="pct"/>
            <w:vAlign w:val="center"/>
          </w:tcPr>
          <w:p w14:paraId="60F1A06C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30A42D7F" w14:textId="0EA983DE" w:rsidR="003C7151" w:rsidRPr="00AE1559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116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387</w:t>
            </w:r>
          </w:p>
        </w:tc>
        <w:tc>
          <w:tcPr>
            <w:tcW w:w="55" w:type="pct"/>
            <w:vAlign w:val="center"/>
          </w:tcPr>
          <w:p w14:paraId="257227F2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7733B58" w14:textId="3366702B" w:rsidR="003C7151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284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431</w:t>
            </w:r>
          </w:p>
        </w:tc>
        <w:tc>
          <w:tcPr>
            <w:tcW w:w="57" w:type="pct"/>
            <w:vAlign w:val="center"/>
          </w:tcPr>
          <w:p w14:paraId="0AB85CF0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5DD21EFB" w14:textId="59B1576D" w:rsidR="003C7151" w:rsidRPr="00485CC5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118</w:t>
            </w:r>
            <w:r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441</w:t>
            </w:r>
            <w:r>
              <w:rPr>
                <w:rFonts w:asciiTheme="majorBidi" w:hAnsiTheme="majorBidi" w:cs="Angsana New"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60FB5B13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25E1C437" w14:textId="2E6D6AC0" w:rsidR="003C7151" w:rsidRPr="00B74B1D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="Angsana New"/>
                <w:szCs w:val="22"/>
              </w:rPr>
            </w:pPr>
            <w:r w:rsidRPr="00B74B1D">
              <w:rPr>
                <w:rFonts w:asciiTheme="majorBidi" w:hAnsiTheme="majorBidi" w:cs="Angsana New"/>
                <w:szCs w:val="22"/>
              </w:rPr>
              <w:t>(327,934)</w:t>
            </w:r>
          </w:p>
        </w:tc>
        <w:tc>
          <w:tcPr>
            <w:tcW w:w="55" w:type="pct"/>
            <w:vAlign w:val="center"/>
          </w:tcPr>
          <w:p w14:paraId="6131436D" w14:textId="2A397AE1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9F49772" w14:textId="0F491869" w:rsidR="003C7151" w:rsidRPr="0009040F" w:rsidRDefault="003C7151" w:rsidP="006A04F7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333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682</w:t>
            </w:r>
          </w:p>
        </w:tc>
        <w:tc>
          <w:tcPr>
            <w:tcW w:w="56" w:type="pct"/>
            <w:vAlign w:val="center"/>
          </w:tcPr>
          <w:p w14:paraId="7762CB00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2412AFFE" w14:textId="7603E6AC" w:rsidR="003C7151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629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833</w:t>
            </w:r>
          </w:p>
        </w:tc>
      </w:tr>
      <w:tr w:rsidR="003C7151" w:rsidRPr="00394066" w14:paraId="3860F387" w14:textId="77777777" w:rsidTr="00424AA8">
        <w:trPr>
          <w:trHeight w:val="300"/>
          <w:tblHeader/>
        </w:trPr>
        <w:tc>
          <w:tcPr>
            <w:tcW w:w="608" w:type="pct"/>
            <w:vAlign w:val="bottom"/>
          </w:tcPr>
          <w:p w14:paraId="39AC18E6" w14:textId="77777777" w:rsidR="003C7151" w:rsidRDefault="003C7151" w:rsidP="003C7151">
            <w:pPr>
              <w:contextualSpacing/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269" w:type="pct"/>
            <w:vAlign w:val="center"/>
          </w:tcPr>
          <w:p w14:paraId="1A43FE9B" w14:textId="77777777" w:rsidR="003C7151" w:rsidRPr="00B30E1D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3D8B4BFD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23EEEDEC" w14:textId="77777777" w:rsidR="003C7151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1" w:type="pct"/>
            <w:vAlign w:val="center"/>
          </w:tcPr>
          <w:p w14:paraId="202A3560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0E4E7806" w14:textId="77777777" w:rsidR="003C7151" w:rsidRPr="00B30E1D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735F30FA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25E6ECDE" w14:textId="77777777" w:rsidR="003C7151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" w:type="pct"/>
            <w:vAlign w:val="center"/>
          </w:tcPr>
          <w:p w14:paraId="2719D8D7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5A081EE" w14:textId="77777777" w:rsidR="003C7151" w:rsidRPr="00B30E1D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19A5486D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74D84394" w14:textId="77777777" w:rsid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" w:type="pct"/>
            <w:vAlign w:val="center"/>
          </w:tcPr>
          <w:p w14:paraId="27A577A2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11EB46DD" w14:textId="77777777" w:rsid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0A0A4AEE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47E93A3E" w14:textId="77777777" w:rsidR="003C7151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" w:type="pct"/>
            <w:vAlign w:val="center"/>
          </w:tcPr>
          <w:p w14:paraId="596C35B0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2754809F" w14:textId="77777777" w:rsidR="003C7151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FD72BE0" w14:textId="77777777" w:rsidR="003C7151" w:rsidRPr="00F86F53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CBB2198" w14:textId="77777777" w:rsidR="003C7151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" w:type="pct"/>
            <w:vAlign w:val="center"/>
          </w:tcPr>
          <w:p w14:paraId="22048961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61" w:type="pct"/>
            <w:vAlign w:val="center"/>
          </w:tcPr>
          <w:p w14:paraId="23171AD1" w14:textId="77777777" w:rsidR="003C7151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486C8FD4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07D691EF" w14:textId="77777777" w:rsidR="003C7151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4DA9301A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6EA72AB6" w14:textId="77777777" w:rsidR="003C7151" w:rsidRPr="00B30E1D" w:rsidRDefault="003C7151" w:rsidP="003C7151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1E1E7D15" w14:textId="77777777" w:rsidR="003C7151" w:rsidRPr="00F86F53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12B156F0" w14:textId="77777777" w:rsidR="003C7151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C7151" w:rsidRPr="00394066" w14:paraId="547A64A7" w14:textId="77777777" w:rsidTr="00424AA8">
        <w:trPr>
          <w:trHeight w:val="300"/>
          <w:tblHeader/>
        </w:trPr>
        <w:tc>
          <w:tcPr>
            <w:tcW w:w="608" w:type="pct"/>
            <w:vAlign w:val="bottom"/>
          </w:tcPr>
          <w:p w14:paraId="238EAB54" w14:textId="04D9399F" w:rsidR="003C7151" w:rsidRPr="007D66D7" w:rsidRDefault="003C7151" w:rsidP="003C7151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  <w:t>สินทรัพย์ส่วนงาน</w:t>
            </w:r>
          </w:p>
        </w:tc>
        <w:tc>
          <w:tcPr>
            <w:tcW w:w="269" w:type="pct"/>
            <w:vAlign w:val="center"/>
          </w:tcPr>
          <w:p w14:paraId="334F7DD3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0B9AC5FF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4BAA7FE8" w14:textId="2083D976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66F9D0EE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18D118A6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28AB5825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506153FD" w14:textId="1C7DC88F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40DFF4DD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6AC1A7F6" w14:textId="44DF5729" w:rsidR="003C7151" w:rsidRPr="00D628EB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0,025</w:t>
            </w:r>
          </w:p>
        </w:tc>
        <w:tc>
          <w:tcPr>
            <w:tcW w:w="55" w:type="pct"/>
            <w:vAlign w:val="center"/>
          </w:tcPr>
          <w:p w14:paraId="225574DE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43711CB9" w14:textId="646BB20C" w:rsidR="003C7151" w:rsidRPr="004E2AD7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665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884</w:t>
            </w:r>
          </w:p>
        </w:tc>
        <w:tc>
          <w:tcPr>
            <w:tcW w:w="55" w:type="pct"/>
            <w:vAlign w:val="center"/>
          </w:tcPr>
          <w:p w14:paraId="6567C843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597A911F" w14:textId="18B0B610" w:rsidR="003C7151" w:rsidRPr="00A05A98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</w:t>
            </w:r>
            <w:r w:rsidRPr="00A05A98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052</w:t>
            </w:r>
            <w:r w:rsidRPr="00A05A98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401</w:t>
            </w:r>
          </w:p>
        </w:tc>
        <w:tc>
          <w:tcPr>
            <w:tcW w:w="56" w:type="pct"/>
            <w:vAlign w:val="center"/>
          </w:tcPr>
          <w:p w14:paraId="4E1E49D9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7B03DFC6" w14:textId="5EBDC76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122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984</w:t>
            </w:r>
          </w:p>
        </w:tc>
        <w:tc>
          <w:tcPr>
            <w:tcW w:w="58" w:type="pct"/>
            <w:vAlign w:val="center"/>
          </w:tcPr>
          <w:p w14:paraId="5EAC95E1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1DFEC8C2" w14:textId="76874F90" w:rsidR="003C7151" w:rsidRPr="00E73158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E73158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486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443</w:t>
            </w:r>
          </w:p>
        </w:tc>
        <w:tc>
          <w:tcPr>
            <w:tcW w:w="55" w:type="pct"/>
            <w:vAlign w:val="center"/>
          </w:tcPr>
          <w:p w14:paraId="52688328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0E7C76B7" w14:textId="7BEB4AB8" w:rsidR="003C7151" w:rsidRPr="008A2540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368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514</w:t>
            </w:r>
          </w:p>
        </w:tc>
        <w:tc>
          <w:tcPr>
            <w:tcW w:w="57" w:type="pct"/>
            <w:vAlign w:val="center"/>
          </w:tcPr>
          <w:p w14:paraId="57E31482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3D96AAC0" w14:textId="4F86ADA4" w:rsidR="003C7151" w:rsidRPr="00592232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299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022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58215453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11ACE66C" w14:textId="1ED4F32F" w:rsidR="003C7151" w:rsidRPr="004E2AD7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419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391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311070C9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5EC3A7A8" w14:textId="2F69ACD9" w:rsidR="003C7151" w:rsidRPr="00617ADC" w:rsidRDefault="003C7151" w:rsidP="006A04F7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14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89,847</w:t>
            </w:r>
          </w:p>
        </w:tc>
        <w:tc>
          <w:tcPr>
            <w:tcW w:w="56" w:type="pct"/>
            <w:vAlign w:val="center"/>
          </w:tcPr>
          <w:p w14:paraId="1303D3AA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14DBEF5C" w14:textId="7976B03A" w:rsidR="003C7151" w:rsidRPr="008A2540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12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023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189</w:t>
            </w:r>
          </w:p>
        </w:tc>
      </w:tr>
      <w:tr w:rsidR="003C7151" w:rsidRPr="00394066" w14:paraId="0A1AD010" w14:textId="77777777" w:rsidTr="00424AA8">
        <w:trPr>
          <w:trHeight w:val="300"/>
          <w:tblHeader/>
        </w:trPr>
        <w:tc>
          <w:tcPr>
            <w:tcW w:w="608" w:type="pct"/>
            <w:vAlign w:val="bottom"/>
          </w:tcPr>
          <w:p w14:paraId="76743866" w14:textId="1C8447DB" w:rsidR="003C7151" w:rsidRPr="007D66D7" w:rsidRDefault="003C7151" w:rsidP="003C7151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จำนวนที่ไม่ได้ปันส่วน</w:t>
            </w:r>
          </w:p>
        </w:tc>
        <w:tc>
          <w:tcPr>
            <w:tcW w:w="269" w:type="pct"/>
            <w:vAlign w:val="center"/>
          </w:tcPr>
          <w:p w14:paraId="63A4AA2C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3F214369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7A23DC6C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4CCC0DCD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4B3A40F9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14DB5F96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3EEEA9C6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64F3F82E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E84E216" w14:textId="77777777" w:rsidR="003C7151" w:rsidRPr="00D628EB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4AE25CFA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6915CDBE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0482D396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29FBC1A3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3A406122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52DB23CD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3BF95021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6683E7F7" w14:textId="77777777" w:rsidR="003C7151" w:rsidRPr="00E73158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D66D0BC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1C62AC9E" w14:textId="77777777" w:rsidR="003C7151" w:rsidRPr="008A2540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1084E7AB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55B83C6C" w14:textId="77777777" w:rsidR="003C7151" w:rsidRPr="00592232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17F2E902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CE1A92C" w14:textId="77777777" w:rsidR="003C7151" w:rsidRPr="004E2AD7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5823E6B5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745692E7" w14:textId="22623295" w:rsidR="003C7151" w:rsidRPr="00617ADC" w:rsidRDefault="003C7151" w:rsidP="006A04F7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052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25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4</w:t>
            </w:r>
          </w:p>
        </w:tc>
        <w:tc>
          <w:tcPr>
            <w:tcW w:w="56" w:type="pct"/>
            <w:vAlign w:val="center"/>
          </w:tcPr>
          <w:p w14:paraId="384EB05D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3DD0B0C8" w14:textId="5F893109" w:rsidR="003C7151" w:rsidRPr="008A2540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305</w:t>
            </w:r>
            <w:r w:rsidRPr="00617ADC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005</w:t>
            </w:r>
          </w:p>
        </w:tc>
      </w:tr>
      <w:tr w:rsidR="003C7151" w:rsidRPr="00394066" w14:paraId="3F3351C8" w14:textId="77777777" w:rsidTr="00424AA8">
        <w:trPr>
          <w:trHeight w:val="300"/>
          <w:tblHeader/>
        </w:trPr>
        <w:tc>
          <w:tcPr>
            <w:tcW w:w="608" w:type="pct"/>
            <w:vAlign w:val="bottom"/>
          </w:tcPr>
          <w:p w14:paraId="41AC9C67" w14:textId="19C54DCA" w:rsidR="003C7151" w:rsidRPr="007D66D7" w:rsidRDefault="003C7151" w:rsidP="003C7151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สินทรัพย์รวม</w:t>
            </w:r>
          </w:p>
        </w:tc>
        <w:tc>
          <w:tcPr>
            <w:tcW w:w="269" w:type="pct"/>
            <w:vAlign w:val="center"/>
          </w:tcPr>
          <w:p w14:paraId="15F8E3CD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0847F4C9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4B86772B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009696A6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2C1E129B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18BC95E9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15CFC335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5E8082E2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032A0A42" w14:textId="77777777" w:rsidR="003C7151" w:rsidRPr="00D628EB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7ED84237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497139AF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17BEC92A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0D381AE4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3C6C4D02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21D317B3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3A40FCED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6A33F433" w14:textId="77777777" w:rsidR="003C7151" w:rsidRPr="00E73158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662C3C24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4A0C1555" w14:textId="77777777" w:rsidR="003C7151" w:rsidRPr="008A2540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4C9B3911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79E91D2F" w14:textId="77777777" w:rsidR="003C7151" w:rsidRPr="00592232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7F11965F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60C2B5EB" w14:textId="77777777" w:rsidR="003C7151" w:rsidRPr="008A2540" w:rsidRDefault="003C7151" w:rsidP="00F474F7">
            <w:pPr>
              <w:tabs>
                <w:tab w:val="decimal" w:pos="496"/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8C9D881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83A86D" w14:textId="18FE41C3" w:rsidR="003C7151" w:rsidRPr="008A2540" w:rsidRDefault="003C7151" w:rsidP="006A04F7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15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44</w:t>
            </w:r>
            <w:r w:rsidR="002D2563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="00F474F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101</w:t>
            </w:r>
          </w:p>
        </w:tc>
        <w:tc>
          <w:tcPr>
            <w:tcW w:w="56" w:type="pct"/>
            <w:vAlign w:val="center"/>
          </w:tcPr>
          <w:p w14:paraId="6FE13616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E4D7B0" w14:textId="42A2CED4" w:rsidR="003C7151" w:rsidRPr="008A2540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12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328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194</w:t>
            </w:r>
          </w:p>
        </w:tc>
      </w:tr>
      <w:tr w:rsidR="003C7151" w:rsidRPr="00DB72F9" w14:paraId="00898071" w14:textId="77777777" w:rsidTr="00424AA8">
        <w:trPr>
          <w:trHeight w:val="300"/>
          <w:tblHeader/>
        </w:trPr>
        <w:tc>
          <w:tcPr>
            <w:tcW w:w="608" w:type="pct"/>
            <w:vAlign w:val="center"/>
          </w:tcPr>
          <w:p w14:paraId="102EBBA6" w14:textId="77777777" w:rsidR="003C7151" w:rsidRPr="007D66D7" w:rsidRDefault="003C7151" w:rsidP="003C7151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</w:p>
        </w:tc>
        <w:tc>
          <w:tcPr>
            <w:tcW w:w="269" w:type="pct"/>
            <w:vAlign w:val="center"/>
          </w:tcPr>
          <w:p w14:paraId="6BE18C25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46CA542A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5B0B9850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66DF12B9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16DE1EFF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6257E3AB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60C5F874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25D9521C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1D2FB917" w14:textId="77777777" w:rsidR="003C7151" w:rsidRPr="00D628EB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4ADC74AE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06752270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56B6D364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3ED87FB7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12A867E6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1A6A2EB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50C4EC55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2DAB665A" w14:textId="77777777" w:rsidR="003C7151" w:rsidRPr="00E73158" w:rsidRDefault="003C7151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3824CA2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58C2B6B2" w14:textId="77777777" w:rsidR="003C7151" w:rsidRPr="008A2540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40E7AE52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13174999" w14:textId="77777777" w:rsidR="003C7151" w:rsidRPr="00592232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7F6F22D5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659844AE" w14:textId="77777777" w:rsidR="003C7151" w:rsidRPr="008A2540" w:rsidRDefault="003C7151" w:rsidP="00F474F7">
            <w:pPr>
              <w:tabs>
                <w:tab w:val="decimal" w:pos="496"/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1D8FB86E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vAlign w:val="center"/>
          </w:tcPr>
          <w:p w14:paraId="2DA3190C" w14:textId="77777777" w:rsidR="003C7151" w:rsidRPr="008A2540" w:rsidRDefault="003C7151" w:rsidP="003C7151">
            <w:pPr>
              <w:tabs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6504A6F7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center"/>
          </w:tcPr>
          <w:p w14:paraId="7E86481D" w14:textId="77777777" w:rsidR="003C7151" w:rsidRPr="008A2540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3C7151" w:rsidRPr="00394066" w14:paraId="76ACEB60" w14:textId="77777777" w:rsidTr="00424AA8">
        <w:trPr>
          <w:trHeight w:val="300"/>
          <w:tblHeader/>
        </w:trPr>
        <w:tc>
          <w:tcPr>
            <w:tcW w:w="608" w:type="pct"/>
            <w:vAlign w:val="bottom"/>
          </w:tcPr>
          <w:p w14:paraId="4DADBB86" w14:textId="0F716AC4" w:rsidR="003C7151" w:rsidRPr="007D66D7" w:rsidRDefault="003C7151" w:rsidP="003C7151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  <w:lang w:bidi="th-TH"/>
              </w:rPr>
              <w:t>หนี้สินส่วนงาน</w:t>
            </w:r>
          </w:p>
        </w:tc>
        <w:tc>
          <w:tcPr>
            <w:tcW w:w="269" w:type="pct"/>
            <w:vAlign w:val="center"/>
          </w:tcPr>
          <w:p w14:paraId="1CFFE83C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07D167F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79D4D1A9" w14:textId="4EC6FB8D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747C4431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5E50F91F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6371F4B3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25C55A16" w14:textId="64027ECA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1F1DB66A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51EBD1BB" w14:textId="4AAB0758" w:rsidR="003C7151" w:rsidRPr="00D628EB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129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865</w:t>
            </w:r>
          </w:p>
        </w:tc>
        <w:tc>
          <w:tcPr>
            <w:tcW w:w="55" w:type="pct"/>
            <w:vAlign w:val="center"/>
          </w:tcPr>
          <w:p w14:paraId="5ED9C8E0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63FC2053" w14:textId="6C1A7583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891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662</w:t>
            </w:r>
          </w:p>
        </w:tc>
        <w:tc>
          <w:tcPr>
            <w:tcW w:w="55" w:type="pct"/>
            <w:vAlign w:val="center"/>
          </w:tcPr>
          <w:p w14:paraId="5A710005" w14:textId="77777777" w:rsidR="003C7151" w:rsidRPr="00A05A98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3C1AA0ED" w14:textId="7CFF51F2" w:rsidR="003C7151" w:rsidRPr="00A05A98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543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339</w:t>
            </w:r>
          </w:p>
        </w:tc>
        <w:tc>
          <w:tcPr>
            <w:tcW w:w="56" w:type="pct"/>
            <w:vAlign w:val="center"/>
          </w:tcPr>
          <w:p w14:paraId="649C6728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5F2E592C" w14:textId="5CBD4FF4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661</w:t>
            </w:r>
            <w:r w:rsidRPr="008A2540"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469</w:t>
            </w:r>
          </w:p>
        </w:tc>
        <w:tc>
          <w:tcPr>
            <w:tcW w:w="58" w:type="pct"/>
            <w:vAlign w:val="center"/>
          </w:tcPr>
          <w:p w14:paraId="101FDF8E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31CFF3A6" w14:textId="0BBD04D4" w:rsidR="003C7151" w:rsidRPr="00E73158" w:rsidRDefault="006A04F7" w:rsidP="003C7151">
            <w:pPr>
              <w:tabs>
                <w:tab w:val="decimal" w:pos="552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342,172</w:t>
            </w:r>
          </w:p>
        </w:tc>
        <w:tc>
          <w:tcPr>
            <w:tcW w:w="55" w:type="pct"/>
            <w:vAlign w:val="center"/>
          </w:tcPr>
          <w:p w14:paraId="11C2EF77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E6958A1" w14:textId="080B1014" w:rsidR="003C7151" w:rsidRPr="008A2540" w:rsidRDefault="003C7151" w:rsidP="003C7151">
            <w:pPr>
              <w:tabs>
                <w:tab w:val="decimal" w:pos="594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907</w:t>
            </w:r>
            <w:r w:rsidRPr="00112484">
              <w:rPr>
                <w:rFonts w:asciiTheme="majorBidi" w:hAnsiTheme="majorBidi" w:cs="Angsana New"/>
                <w:szCs w:val="22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705</w:t>
            </w:r>
          </w:p>
        </w:tc>
        <w:tc>
          <w:tcPr>
            <w:tcW w:w="57" w:type="pct"/>
            <w:vAlign w:val="center"/>
          </w:tcPr>
          <w:p w14:paraId="2A7A25BB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2B06398C" w14:textId="0B0FCAB6" w:rsidR="003C7151" w:rsidRPr="00592232" w:rsidRDefault="003C7151" w:rsidP="00F474F7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291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162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6" w:type="pct"/>
            <w:vAlign w:val="center"/>
          </w:tcPr>
          <w:p w14:paraId="28DA75B2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FE1EC3A" w14:textId="2F1C0C75" w:rsidR="003C7151" w:rsidRPr="004E2AD7" w:rsidRDefault="003C7151" w:rsidP="00F474F7">
            <w:pPr>
              <w:tabs>
                <w:tab w:val="decimal" w:pos="678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410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C64585">
              <w:rPr>
                <w:rFonts w:asciiTheme="majorBidi" w:hAnsiTheme="majorBidi" w:cstheme="majorBidi"/>
                <w:szCs w:val="22"/>
                <w:lang w:val="en-US"/>
              </w:rPr>
              <w:t>936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55" w:type="pct"/>
            <w:vAlign w:val="center"/>
          </w:tcPr>
          <w:p w14:paraId="7930609B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4FF71DF5" w14:textId="6188E554" w:rsidR="003C7151" w:rsidRPr="00F449C9" w:rsidRDefault="003C7151" w:rsidP="006A04F7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11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7</w:t>
            </w:r>
            <w:r w:rsidR="00F474F7">
              <w:rPr>
                <w:rFonts w:asciiTheme="majorBidi" w:hAnsiTheme="majorBidi" w:cs="Angsana New"/>
                <w:szCs w:val="22"/>
                <w:lang w:val="en-US"/>
              </w:rPr>
              <w:t>24,214</w:t>
            </w:r>
          </w:p>
        </w:tc>
        <w:tc>
          <w:tcPr>
            <w:tcW w:w="56" w:type="pct"/>
            <w:vAlign w:val="center"/>
          </w:tcPr>
          <w:p w14:paraId="56451F63" w14:textId="77777777" w:rsidR="003C7151" w:rsidRPr="00F449C9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pct"/>
            <w:vAlign w:val="center"/>
          </w:tcPr>
          <w:p w14:paraId="34D1FB92" w14:textId="1430C15A" w:rsidR="003C7151" w:rsidRPr="008A2540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11</w:t>
            </w:r>
            <w:r w:rsidRPr="00F449C9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049</w:t>
            </w:r>
            <w:r w:rsidRPr="00F449C9"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szCs w:val="22"/>
                <w:lang w:val="en-US"/>
              </w:rPr>
              <w:t>900</w:t>
            </w:r>
          </w:p>
        </w:tc>
      </w:tr>
      <w:tr w:rsidR="003C7151" w:rsidRPr="00394066" w14:paraId="447D0CA4" w14:textId="77777777" w:rsidTr="00424AA8">
        <w:trPr>
          <w:trHeight w:val="300"/>
          <w:tblHeader/>
        </w:trPr>
        <w:tc>
          <w:tcPr>
            <w:tcW w:w="608" w:type="pct"/>
            <w:vAlign w:val="bottom"/>
          </w:tcPr>
          <w:p w14:paraId="2E22149C" w14:textId="0D199668" w:rsidR="003C7151" w:rsidRPr="007D66D7" w:rsidRDefault="003C7151" w:rsidP="003C7151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จำนวนที่ไม่ได้ปันส่วน</w:t>
            </w:r>
          </w:p>
        </w:tc>
        <w:tc>
          <w:tcPr>
            <w:tcW w:w="269" w:type="pct"/>
            <w:vAlign w:val="center"/>
          </w:tcPr>
          <w:p w14:paraId="6C7D76DE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24460674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2D7267E2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1908177B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66797D02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5DBD9FD3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4EA94349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4E8714FF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F3D4D6F" w14:textId="77777777" w:rsidR="003C7151" w:rsidRPr="008A2540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5DD06A26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1F8510F1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4EE7BEEC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2B94479E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728C30BE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0736D9A5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5E4842B7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15345407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13885974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70DC6080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516EF287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285B11C4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48C5552F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561C2C4" w14:textId="77777777" w:rsidR="003C7151" w:rsidRPr="004E2AD7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2279B91D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32BF5432" w14:textId="5FDBA55A" w:rsidR="003C7151" w:rsidRPr="0017469B" w:rsidRDefault="003C7151" w:rsidP="00F474F7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="Angsana New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-</w:t>
            </w:r>
          </w:p>
        </w:tc>
        <w:tc>
          <w:tcPr>
            <w:tcW w:w="56" w:type="pct"/>
            <w:vAlign w:val="center"/>
          </w:tcPr>
          <w:p w14:paraId="710DC0A7" w14:textId="77777777" w:rsidR="003C7151" w:rsidRPr="0017469B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center"/>
          </w:tcPr>
          <w:p w14:paraId="37A4B33D" w14:textId="0405A431" w:rsidR="003C7151" w:rsidRPr="0017469B" w:rsidRDefault="003C7151" w:rsidP="00F474F7">
            <w:pPr>
              <w:tabs>
                <w:tab w:val="decimal" w:pos="520"/>
              </w:tabs>
              <w:ind w:right="-61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17469B">
              <w:rPr>
                <w:rFonts w:asciiTheme="majorBidi" w:hAnsiTheme="majorBidi" w:cs="Angsana New"/>
                <w:szCs w:val="22"/>
                <w:lang w:val="en-US"/>
              </w:rPr>
              <w:t>-</w:t>
            </w:r>
          </w:p>
        </w:tc>
      </w:tr>
      <w:tr w:rsidR="003C7151" w:rsidRPr="00394066" w14:paraId="08CBA91A" w14:textId="77777777" w:rsidTr="00424AA8">
        <w:trPr>
          <w:trHeight w:val="300"/>
          <w:tblHeader/>
        </w:trPr>
        <w:tc>
          <w:tcPr>
            <w:tcW w:w="608" w:type="pct"/>
            <w:vAlign w:val="bottom"/>
          </w:tcPr>
          <w:p w14:paraId="0C5AD57C" w14:textId="29ABC5E9" w:rsidR="003C7151" w:rsidRPr="007D66D7" w:rsidRDefault="003C7151" w:rsidP="003C7151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หนี้สินรวม</w:t>
            </w:r>
          </w:p>
        </w:tc>
        <w:tc>
          <w:tcPr>
            <w:tcW w:w="269" w:type="pct"/>
            <w:vAlign w:val="center"/>
          </w:tcPr>
          <w:p w14:paraId="13BCAAB9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47EE4948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9" w:type="pct"/>
            <w:vAlign w:val="center"/>
          </w:tcPr>
          <w:p w14:paraId="1B7E3357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1" w:type="pct"/>
            <w:vAlign w:val="center"/>
          </w:tcPr>
          <w:p w14:paraId="53843E76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gridSpan w:val="2"/>
            <w:vAlign w:val="center"/>
          </w:tcPr>
          <w:p w14:paraId="135D1501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74FB7C8F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pct"/>
            <w:vAlign w:val="center"/>
          </w:tcPr>
          <w:p w14:paraId="6EE678CD" w14:textId="77777777" w:rsidR="003C7151" w:rsidRPr="008A2540" w:rsidRDefault="003C7151" w:rsidP="003C7151">
            <w:pPr>
              <w:tabs>
                <w:tab w:val="decimal" w:pos="71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4" w:type="pct"/>
            <w:vAlign w:val="center"/>
          </w:tcPr>
          <w:p w14:paraId="1AB53E3F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3621AE69" w14:textId="77777777" w:rsidR="003C7151" w:rsidRPr="008A2540" w:rsidRDefault="003C7151" w:rsidP="003C7151">
            <w:pPr>
              <w:tabs>
                <w:tab w:val="decimal" w:pos="696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452CBC79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60474EFD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5" w:type="pct"/>
            <w:vAlign w:val="center"/>
          </w:tcPr>
          <w:p w14:paraId="2AAE225E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center"/>
          </w:tcPr>
          <w:p w14:paraId="75693D8C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56" w:type="pct"/>
            <w:vAlign w:val="center"/>
          </w:tcPr>
          <w:p w14:paraId="616B160C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3" w:type="pct"/>
            <w:vAlign w:val="center"/>
          </w:tcPr>
          <w:p w14:paraId="6439C3AB" w14:textId="77777777" w:rsidR="003C7151" w:rsidRPr="008A2540" w:rsidRDefault="003C7151" w:rsidP="003C7151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" w:type="pct"/>
            <w:vAlign w:val="center"/>
          </w:tcPr>
          <w:p w14:paraId="171453E3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pct"/>
            <w:vAlign w:val="center"/>
          </w:tcPr>
          <w:p w14:paraId="01E2DA00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76D1DDC1" w14:textId="77777777" w:rsidR="003C7151" w:rsidRPr="008A2540" w:rsidRDefault="003C7151" w:rsidP="003C7151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6C353850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7" w:type="pct"/>
            <w:vAlign w:val="center"/>
          </w:tcPr>
          <w:p w14:paraId="50BE47ED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2EDA3A79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</w:p>
        </w:tc>
        <w:tc>
          <w:tcPr>
            <w:tcW w:w="56" w:type="pct"/>
            <w:vAlign w:val="center"/>
          </w:tcPr>
          <w:p w14:paraId="0501F29A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36C4ABBA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" w:type="pct"/>
            <w:vAlign w:val="center"/>
          </w:tcPr>
          <w:p w14:paraId="31FCD7BC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D26FB" w14:textId="38220554" w:rsidR="003C7151" w:rsidRPr="008A2540" w:rsidRDefault="003C7151" w:rsidP="006A04F7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11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7</w:t>
            </w:r>
            <w:r w:rsidR="00F474F7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24,214</w:t>
            </w:r>
          </w:p>
        </w:tc>
        <w:tc>
          <w:tcPr>
            <w:tcW w:w="56" w:type="pct"/>
            <w:vAlign w:val="center"/>
          </w:tcPr>
          <w:p w14:paraId="63FD434C" w14:textId="77777777" w:rsidR="003C7151" w:rsidRPr="008A2540" w:rsidRDefault="003C7151" w:rsidP="003C7151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0BABD4" w14:textId="3D5019E9" w:rsidR="003C7151" w:rsidRPr="008A2540" w:rsidRDefault="003C7151" w:rsidP="003C7151">
            <w:pPr>
              <w:tabs>
                <w:tab w:val="decimal" w:pos="762"/>
              </w:tabs>
              <w:ind w:right="-61"/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11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049</w:t>
            </w:r>
            <w:r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Cs w:val="22"/>
                <w:lang w:val="en-US"/>
              </w:rPr>
              <w:t>900</w:t>
            </w:r>
          </w:p>
        </w:tc>
      </w:tr>
    </w:tbl>
    <w:p w14:paraId="16C76E05" w14:textId="77777777" w:rsidR="00B7766D" w:rsidRPr="000D5C05" w:rsidRDefault="00B7766D" w:rsidP="00B7766D">
      <w:pPr>
        <w:tabs>
          <w:tab w:val="left" w:pos="540"/>
        </w:tabs>
        <w:spacing w:line="240" w:lineRule="atLeast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  <w:sectPr w:rsidR="00B7766D" w:rsidRPr="000D5C05" w:rsidSect="00764735">
          <w:footerReference w:type="default" r:id="rId16"/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360"/>
        </w:sectPr>
      </w:pPr>
    </w:p>
    <w:tbl>
      <w:tblPr>
        <w:tblW w:w="915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3"/>
        <w:gridCol w:w="1368"/>
        <w:gridCol w:w="180"/>
        <w:gridCol w:w="1330"/>
        <w:gridCol w:w="9"/>
      </w:tblGrid>
      <w:tr w:rsidR="00355408" w14:paraId="41F218BA" w14:textId="77777777" w:rsidTr="00355408">
        <w:trPr>
          <w:cantSplit/>
          <w:trHeight w:val="288"/>
        </w:trPr>
        <w:tc>
          <w:tcPr>
            <w:tcW w:w="6263" w:type="dxa"/>
            <w:hideMark/>
          </w:tcPr>
          <w:p w14:paraId="71B4227B" w14:textId="77777777" w:rsidR="00355408" w:rsidRDefault="00355408">
            <w:pPr>
              <w:shd w:val="clear" w:color="auto" w:fill="FFFFFF"/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lastRenderedPageBreak/>
              <w:tab/>
            </w:r>
          </w:p>
        </w:tc>
        <w:tc>
          <w:tcPr>
            <w:tcW w:w="2887" w:type="dxa"/>
            <w:gridSpan w:val="4"/>
            <w:hideMark/>
          </w:tcPr>
          <w:p w14:paraId="269BCC1C" w14:textId="77777777" w:rsidR="00355408" w:rsidRDefault="00355408">
            <w:pPr>
              <w:pStyle w:val="acctfourfigures"/>
              <w:tabs>
                <w:tab w:val="left" w:pos="720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5408" w14:paraId="71C32CA0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  <w:hideMark/>
          </w:tcPr>
          <w:p w14:paraId="7FAB6724" w14:textId="428A84CA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center"/>
            <w:hideMark/>
          </w:tcPr>
          <w:p w14:paraId="6DA0CC88" w14:textId="52BE4C15" w:rsidR="00355408" w:rsidRDefault="00C6458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CD3725E" w14:textId="77777777" w:rsidR="00355408" w:rsidRDefault="0035540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0" w:type="dxa"/>
            <w:vAlign w:val="center"/>
            <w:hideMark/>
          </w:tcPr>
          <w:p w14:paraId="66D76ED1" w14:textId="7A0613FC" w:rsidR="00355408" w:rsidRDefault="00C64585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355408" w14:paraId="642651B3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</w:tcPr>
          <w:p w14:paraId="6793FB1F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8" w:type="dxa"/>
            <w:gridSpan w:val="3"/>
            <w:vAlign w:val="bottom"/>
            <w:hideMark/>
          </w:tcPr>
          <w:p w14:paraId="3315BDFD" w14:textId="77777777" w:rsidR="00355408" w:rsidRDefault="00355408">
            <w:pPr>
              <w:tabs>
                <w:tab w:val="decimal" w:pos="731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55408" w14:paraId="4B864227" w14:textId="77777777" w:rsidTr="00355408">
        <w:trPr>
          <w:gridAfter w:val="1"/>
          <w:wAfter w:w="9" w:type="dxa"/>
          <w:cantSplit/>
          <w:trHeight w:val="351"/>
        </w:trPr>
        <w:tc>
          <w:tcPr>
            <w:tcW w:w="6263" w:type="dxa"/>
            <w:hideMark/>
          </w:tcPr>
          <w:p w14:paraId="2D19221C" w14:textId="77777777" w:rsidR="00355408" w:rsidRDefault="003554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2878" w:type="dxa"/>
            <w:gridSpan w:val="3"/>
            <w:vAlign w:val="bottom"/>
          </w:tcPr>
          <w:p w14:paraId="383E5D18" w14:textId="77777777" w:rsidR="00355408" w:rsidRDefault="00355408" w:rsidP="005A2E45">
            <w:pPr>
              <w:tabs>
                <w:tab w:val="decimal" w:pos="731"/>
              </w:tabs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8347D" w14:paraId="77FD860C" w14:textId="77777777" w:rsidTr="0028347D">
        <w:trPr>
          <w:gridAfter w:val="1"/>
          <w:wAfter w:w="9" w:type="dxa"/>
          <w:cantSplit/>
          <w:trHeight w:val="245"/>
        </w:trPr>
        <w:tc>
          <w:tcPr>
            <w:tcW w:w="6263" w:type="dxa"/>
            <w:vAlign w:val="bottom"/>
            <w:hideMark/>
          </w:tcPr>
          <w:p w14:paraId="78A4A33D" w14:textId="77777777" w:rsidR="0028347D" w:rsidRDefault="0028347D" w:rsidP="002834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74987" w14:textId="29CE6F91" w:rsidR="0028347D" w:rsidRPr="0085303F" w:rsidRDefault="00C64585" w:rsidP="00FC2E3A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="00D707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0" w:type="dxa"/>
            <w:vAlign w:val="bottom"/>
          </w:tcPr>
          <w:p w14:paraId="1B6CAF50" w14:textId="77777777" w:rsidR="0028347D" w:rsidRDefault="0028347D" w:rsidP="0028347D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hideMark/>
          </w:tcPr>
          <w:p w14:paraId="338E5FCA" w14:textId="791C565E" w:rsidR="0028347D" w:rsidRDefault="00C64585" w:rsidP="0028347D">
            <w:pPr>
              <w:tabs>
                <w:tab w:val="decimal" w:pos="1132"/>
              </w:tabs>
              <w:ind w:left="-115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="002834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28347D" w14:paraId="22771B1A" w14:textId="77777777" w:rsidTr="0028347D">
        <w:trPr>
          <w:gridAfter w:val="1"/>
          <w:wAfter w:w="9" w:type="dxa"/>
          <w:cantSplit/>
          <w:trHeight w:val="288"/>
        </w:trPr>
        <w:tc>
          <w:tcPr>
            <w:tcW w:w="6263" w:type="dxa"/>
            <w:vAlign w:val="bottom"/>
            <w:hideMark/>
          </w:tcPr>
          <w:p w14:paraId="540C6701" w14:textId="0BCCAAB8" w:rsidR="0028347D" w:rsidRDefault="0028347D" w:rsidP="002834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879E3" w14:textId="1F77E0C4" w:rsidR="0028347D" w:rsidRDefault="00C64585" w:rsidP="0028347D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233</w:t>
            </w:r>
            <w:r w:rsidR="00FC2E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0" w:type="dxa"/>
            <w:vAlign w:val="bottom"/>
          </w:tcPr>
          <w:p w14:paraId="5DC8E237" w14:textId="77777777" w:rsidR="0028347D" w:rsidRDefault="0028347D" w:rsidP="0028347D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9B2F6B" w14:textId="25437A68" w:rsidR="0028347D" w:rsidRDefault="00C64585" w:rsidP="0028347D">
            <w:pPr>
              <w:tabs>
                <w:tab w:val="decimal" w:pos="488"/>
              </w:tabs>
              <w:ind w:left="-115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  <w:r w:rsidR="002834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</w:p>
        </w:tc>
      </w:tr>
    </w:tbl>
    <w:p w14:paraId="26E63EA4" w14:textId="77777777" w:rsidR="00355408" w:rsidRPr="00762F78" w:rsidRDefault="00355408" w:rsidP="00245FFC">
      <w:pPr>
        <w:pStyle w:val="BodyText"/>
        <w:widowControl w:val="0"/>
        <w:spacing w:after="0" w:line="240" w:lineRule="auto"/>
        <w:ind w:firstLine="547"/>
        <w:contextualSpacing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3985663D" w14:textId="7087DAEA" w:rsidR="00B7766D" w:rsidRPr="006666FA" w:rsidRDefault="00B7766D" w:rsidP="00245FFC">
      <w:pPr>
        <w:pStyle w:val="BodyText"/>
        <w:widowControl w:val="0"/>
        <w:spacing w:after="0" w:line="240" w:lineRule="auto"/>
        <w:ind w:firstLine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ส่วนงานภูมิศาสตร์</w:t>
      </w:r>
    </w:p>
    <w:p w14:paraId="4DB013F1" w14:textId="77777777" w:rsidR="00B7766D" w:rsidRPr="00762F78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18"/>
          <w:szCs w:val="18"/>
          <w:lang w:bidi="th-TH"/>
        </w:rPr>
      </w:pPr>
    </w:p>
    <w:p w14:paraId="76F9DFF6" w14:textId="77777777" w:rsidR="00B7766D" w:rsidRPr="006666F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6666FA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6B11D148" w14:textId="77777777" w:rsidR="00B7766D" w:rsidRPr="00762F78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18"/>
          <w:szCs w:val="18"/>
          <w:lang w:bidi="th-TH"/>
        </w:rPr>
      </w:pPr>
    </w:p>
    <w:p w14:paraId="2596AD2C" w14:textId="77777777" w:rsidR="00B7766D" w:rsidRPr="006666FA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207E27C2" w14:textId="77777777" w:rsidR="00B7766D" w:rsidRPr="00762F78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18"/>
          <w:szCs w:val="18"/>
          <w:highlight w:val="yellow"/>
          <w:lang w:bidi="th-TH"/>
        </w:rPr>
      </w:pPr>
    </w:p>
    <w:p w14:paraId="71076C00" w14:textId="7C74E38C" w:rsidR="006E2E80" w:rsidRDefault="00B7766D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กลุ่มบริษัทไม่มีรายได้จากลูกค้ารายใหญ่ที่มีมูลค่ามากกว่าหรือเท่ากับร้อยละ</w:t>
      </w:r>
      <w:r w:rsidRPr="00456DA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ของรายได้รวมของกลุ่มบริษัท</w:t>
      </w:r>
    </w:p>
    <w:p w14:paraId="2999F16F" w14:textId="77777777" w:rsidR="006E2E80" w:rsidRPr="00762F78" w:rsidRDefault="006E2E80" w:rsidP="00B7766D">
      <w:pPr>
        <w:pStyle w:val="BodyText"/>
        <w:widowControl w:val="0"/>
        <w:spacing w:after="0" w:line="240" w:lineRule="auto"/>
        <w:ind w:left="547"/>
        <w:contextualSpacing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FEE7EB5" w14:textId="77777777" w:rsidR="00B7766D" w:rsidRPr="00183C52" w:rsidRDefault="00B7766D" w:rsidP="00F25212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183C52">
        <w:rPr>
          <w:rFonts w:asciiTheme="majorBidi" w:hAnsiTheme="majorBidi" w:cstheme="majorBidi"/>
          <w:b w:val="0"/>
          <w:bCs/>
          <w:sz w:val="30"/>
          <w:szCs w:val="30"/>
          <w:cs/>
        </w:rPr>
        <w:t>ค่าใช้จ่ายผลประโยชน์ของพนักงาน</w:t>
      </w:r>
    </w:p>
    <w:p w14:paraId="2B7FEAD4" w14:textId="77777777" w:rsidR="00B7766D" w:rsidRPr="00762F78" w:rsidRDefault="00B7766D" w:rsidP="00B7766D">
      <w:pPr>
        <w:pStyle w:val="BodyText"/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9"/>
        <w:gridCol w:w="1134"/>
        <w:gridCol w:w="180"/>
        <w:gridCol w:w="1143"/>
        <w:gridCol w:w="178"/>
        <w:gridCol w:w="1145"/>
        <w:gridCol w:w="180"/>
        <w:gridCol w:w="1143"/>
      </w:tblGrid>
      <w:tr w:rsidR="00B7766D" w:rsidRPr="006666FA" w14:paraId="4AB55749" w14:textId="77777777" w:rsidTr="00F25212">
        <w:trPr>
          <w:cantSplit/>
          <w:tblHeader/>
        </w:trPr>
        <w:tc>
          <w:tcPr>
            <w:tcW w:w="4059" w:type="dxa"/>
          </w:tcPr>
          <w:p w14:paraId="44B1DE21" w14:textId="77777777" w:rsidR="00B7766D" w:rsidRPr="006666FA" w:rsidRDefault="00B7766D" w:rsidP="002C047A">
            <w:pPr>
              <w:spacing w:line="23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76A37E90" w14:textId="77777777" w:rsidR="00B7766D" w:rsidRPr="006666FA" w:rsidRDefault="00B7766D" w:rsidP="002C047A">
            <w:pPr>
              <w:pStyle w:val="acctmergecolhdg"/>
              <w:spacing w:line="23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93B4DB3" w14:textId="77777777" w:rsidR="00B7766D" w:rsidRPr="006666FA" w:rsidRDefault="00B7766D" w:rsidP="002C047A">
            <w:pPr>
              <w:pStyle w:val="acctmergecolhdg"/>
              <w:spacing w:line="238" w:lineRule="auto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7320C1BD" w14:textId="77777777" w:rsidR="00B7766D" w:rsidRPr="006666FA" w:rsidRDefault="00B7766D" w:rsidP="002C047A">
            <w:pPr>
              <w:pStyle w:val="acctmergecolhdg"/>
              <w:spacing w:line="23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6666FA" w14:paraId="3B85585B" w14:textId="77777777" w:rsidTr="00F25212">
        <w:trPr>
          <w:cantSplit/>
          <w:tblHeader/>
        </w:trPr>
        <w:tc>
          <w:tcPr>
            <w:tcW w:w="4059" w:type="dxa"/>
          </w:tcPr>
          <w:p w14:paraId="29E26D74" w14:textId="77777777" w:rsidR="00B7766D" w:rsidRPr="006666FA" w:rsidRDefault="00B7766D" w:rsidP="002C047A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6E8DBE20" w14:textId="4C46C9CC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EC3BA4D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vAlign w:val="center"/>
          </w:tcPr>
          <w:p w14:paraId="45CEEC5F" w14:textId="0B756D90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E4ECE88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center"/>
          </w:tcPr>
          <w:p w14:paraId="2055FEF7" w14:textId="531864FB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1E230F1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vAlign w:val="center"/>
          </w:tcPr>
          <w:p w14:paraId="4207AD04" w14:textId="59D02B44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1C31C1B6" w14:textId="77777777" w:rsidTr="00F25212">
        <w:trPr>
          <w:cantSplit/>
          <w:tblHeader/>
        </w:trPr>
        <w:tc>
          <w:tcPr>
            <w:tcW w:w="4059" w:type="dxa"/>
          </w:tcPr>
          <w:p w14:paraId="059B761A" w14:textId="77777777" w:rsidR="00B7766D" w:rsidRPr="006666FA" w:rsidRDefault="00B7766D" w:rsidP="002C047A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03" w:type="dxa"/>
            <w:gridSpan w:val="7"/>
          </w:tcPr>
          <w:p w14:paraId="380E6B28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38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766D" w:rsidRPr="006666FA" w14:paraId="5B167FAB" w14:textId="77777777" w:rsidTr="00F25212">
        <w:trPr>
          <w:cantSplit/>
        </w:trPr>
        <w:tc>
          <w:tcPr>
            <w:tcW w:w="4059" w:type="dxa"/>
          </w:tcPr>
          <w:p w14:paraId="3BE13756" w14:textId="77777777" w:rsidR="00B7766D" w:rsidRPr="006666FA" w:rsidRDefault="00B7766D" w:rsidP="002C047A">
            <w:pPr>
              <w:spacing w:line="23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ผู้บริหาร</w:t>
            </w:r>
          </w:p>
        </w:tc>
        <w:tc>
          <w:tcPr>
            <w:tcW w:w="1134" w:type="dxa"/>
          </w:tcPr>
          <w:p w14:paraId="4A14BE60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D84471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</w:tcPr>
          <w:p w14:paraId="3BC6552E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2BE8D0B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335B5D7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8DC096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F221F44" w14:textId="77777777" w:rsidR="00B7766D" w:rsidRPr="006666FA" w:rsidRDefault="00B7766D" w:rsidP="00F25212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976" w:rsidRPr="006666FA" w14:paraId="0BAB139A" w14:textId="77777777" w:rsidTr="00F25212">
        <w:trPr>
          <w:cantSplit/>
        </w:trPr>
        <w:tc>
          <w:tcPr>
            <w:tcW w:w="4059" w:type="dxa"/>
          </w:tcPr>
          <w:p w14:paraId="092CA8A7" w14:textId="77777777" w:rsidR="00610976" w:rsidRPr="006666FA" w:rsidRDefault="00610976" w:rsidP="00610976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</w:tcPr>
          <w:p w14:paraId="114EC6DE" w14:textId="75C64056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="00623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80" w:type="dxa"/>
          </w:tcPr>
          <w:p w14:paraId="162FEEF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EF5C09" w14:textId="6273DCA5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610976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78" w:type="dxa"/>
          </w:tcPr>
          <w:p w14:paraId="44AAAB19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272B226" w14:textId="4572E8C5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28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180" w:type="dxa"/>
          </w:tcPr>
          <w:p w14:paraId="6529545D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D965796" w14:textId="398DE1C5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610976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</w:t>
            </w:r>
          </w:p>
        </w:tc>
      </w:tr>
      <w:tr w:rsidR="00610976" w:rsidRPr="006666FA" w14:paraId="78022513" w14:textId="77777777">
        <w:trPr>
          <w:cantSplit/>
        </w:trPr>
        <w:tc>
          <w:tcPr>
            <w:tcW w:w="4059" w:type="dxa"/>
          </w:tcPr>
          <w:p w14:paraId="3D1BA308" w14:textId="77777777" w:rsidR="00610976" w:rsidRPr="006666FA" w:rsidRDefault="00610976" w:rsidP="00610976">
            <w:pPr>
              <w:spacing w:line="238" w:lineRule="auto"/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โครงการ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134" w:type="dxa"/>
            <w:shd w:val="clear" w:color="auto" w:fill="auto"/>
          </w:tcPr>
          <w:p w14:paraId="684A4A90" w14:textId="5CD86F82" w:rsidR="00610976" w:rsidRPr="005B46F7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231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180" w:type="dxa"/>
          </w:tcPr>
          <w:p w14:paraId="051B5C4B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B064E5" w14:textId="79BA13A1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10976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178" w:type="dxa"/>
          </w:tcPr>
          <w:p w14:paraId="5B1B48C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C40536" w14:textId="12DE2ACB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</w:p>
        </w:tc>
        <w:tc>
          <w:tcPr>
            <w:tcW w:w="180" w:type="dxa"/>
          </w:tcPr>
          <w:p w14:paraId="3B08B951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8BA23F4" w14:textId="44E9735B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</w:p>
        </w:tc>
      </w:tr>
      <w:tr w:rsidR="00610976" w:rsidRPr="006666FA" w14:paraId="49E8667A" w14:textId="77777777">
        <w:trPr>
          <w:cantSplit/>
        </w:trPr>
        <w:tc>
          <w:tcPr>
            <w:tcW w:w="4059" w:type="dxa"/>
          </w:tcPr>
          <w:p w14:paraId="05553727" w14:textId="77777777" w:rsidR="00610976" w:rsidRPr="006666FA" w:rsidRDefault="00610976" w:rsidP="00610976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โครงการสมทบเงินกองทุนสำรองเลี้ยงชีพ</w:t>
            </w:r>
          </w:p>
        </w:tc>
        <w:tc>
          <w:tcPr>
            <w:tcW w:w="1134" w:type="dxa"/>
            <w:shd w:val="clear" w:color="auto" w:fill="auto"/>
          </w:tcPr>
          <w:p w14:paraId="3131805A" w14:textId="260410E6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231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  <w:tc>
          <w:tcPr>
            <w:tcW w:w="180" w:type="dxa"/>
          </w:tcPr>
          <w:p w14:paraId="5315C47A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1F569D" w14:textId="224678CD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10976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  <w:tc>
          <w:tcPr>
            <w:tcW w:w="178" w:type="dxa"/>
          </w:tcPr>
          <w:p w14:paraId="1E4A73CB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948F369" w14:textId="48B503FC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180" w:type="dxa"/>
          </w:tcPr>
          <w:p w14:paraId="6EAED39D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F93162" w14:textId="1FC803E4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  <w:tr w:rsidR="00610976" w:rsidRPr="006666FA" w14:paraId="61504FBE" w14:textId="77777777" w:rsidTr="00F25212">
        <w:trPr>
          <w:cantSplit/>
        </w:trPr>
        <w:tc>
          <w:tcPr>
            <w:tcW w:w="4059" w:type="dxa"/>
          </w:tcPr>
          <w:p w14:paraId="73B0230B" w14:textId="77777777" w:rsidR="00610976" w:rsidRPr="006666FA" w:rsidRDefault="00610976" w:rsidP="00610976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3D5D33" w14:textId="5E89011B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180" w:type="dxa"/>
          </w:tcPr>
          <w:p w14:paraId="182D3F47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AE140CA" w14:textId="4D542BFD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10976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  <w:tc>
          <w:tcPr>
            <w:tcW w:w="178" w:type="dxa"/>
          </w:tcPr>
          <w:p w14:paraId="4E7F4F7D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5193A8B" w14:textId="660FB891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180" w:type="dxa"/>
          </w:tcPr>
          <w:p w14:paraId="33E78897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46FD522" w14:textId="749DBA37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0976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610976" w:rsidRPr="006666FA" w14:paraId="415EB7A0" w14:textId="77777777">
        <w:trPr>
          <w:cantSplit/>
        </w:trPr>
        <w:tc>
          <w:tcPr>
            <w:tcW w:w="4059" w:type="dxa"/>
          </w:tcPr>
          <w:p w14:paraId="6110166B" w14:textId="77777777" w:rsidR="00610976" w:rsidRPr="006666FA" w:rsidRDefault="00610976" w:rsidP="00610976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390460" w14:textId="72E1A638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  <w:r w:rsidR="00282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006</w:t>
            </w:r>
          </w:p>
        </w:tc>
        <w:tc>
          <w:tcPr>
            <w:tcW w:w="180" w:type="dxa"/>
          </w:tcPr>
          <w:p w14:paraId="4369BA3B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4A1A3DBA" w14:textId="1DDE61E3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610976" w:rsidRPr="007B44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78" w:type="dxa"/>
          </w:tcPr>
          <w:p w14:paraId="6BBEEFAB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16FD70EE" w14:textId="2DC72D99" w:rsidR="00610976" w:rsidRPr="002808CD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282C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180" w:type="dxa"/>
          </w:tcPr>
          <w:p w14:paraId="13E20D0A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B0369" w14:textId="431C7ABF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610976" w:rsidRPr="00063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</w:tr>
      <w:tr w:rsidR="00610976" w:rsidRPr="006666FA" w14:paraId="1B07C576" w14:textId="77777777" w:rsidTr="00F25212">
        <w:trPr>
          <w:cantSplit/>
        </w:trPr>
        <w:tc>
          <w:tcPr>
            <w:tcW w:w="4059" w:type="dxa"/>
          </w:tcPr>
          <w:p w14:paraId="69B73EDA" w14:textId="77777777" w:rsidR="00610976" w:rsidRPr="006666FA" w:rsidRDefault="00610976" w:rsidP="00610976">
            <w:pPr>
              <w:spacing w:line="238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พนักงานอื่น</w:t>
            </w:r>
          </w:p>
        </w:tc>
        <w:tc>
          <w:tcPr>
            <w:tcW w:w="1134" w:type="dxa"/>
          </w:tcPr>
          <w:p w14:paraId="35F32735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33F950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3" w:type="dxa"/>
          </w:tcPr>
          <w:p w14:paraId="00F062D5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C4705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F0D42C9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C818A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66E264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976" w:rsidRPr="006666FA" w14:paraId="454BDAB0" w14:textId="77777777">
        <w:trPr>
          <w:cantSplit/>
        </w:trPr>
        <w:tc>
          <w:tcPr>
            <w:tcW w:w="4059" w:type="dxa"/>
          </w:tcPr>
          <w:p w14:paraId="142EFD03" w14:textId="77777777" w:rsidR="00610976" w:rsidRPr="006666FA" w:rsidRDefault="00610976" w:rsidP="00610976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</w:tcPr>
          <w:p w14:paraId="69AD17F5" w14:textId="598CE024" w:rsidR="00610976" w:rsidRPr="004A0BF7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633D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130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3DF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307CF0DD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431267A" w14:textId="35117B63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  <w:r w:rsidR="00610976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  <w:tc>
          <w:tcPr>
            <w:tcW w:w="178" w:type="dxa"/>
          </w:tcPr>
          <w:p w14:paraId="2C9DE825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DF9468" w14:textId="4F8FED34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33D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42A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3DF2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C4D1FC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5C86EB5" w14:textId="51D12981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610976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</w:tr>
      <w:tr w:rsidR="00610976" w:rsidRPr="006666FA" w14:paraId="5B70B941" w14:textId="77777777">
        <w:trPr>
          <w:cantSplit/>
        </w:trPr>
        <w:tc>
          <w:tcPr>
            <w:tcW w:w="4059" w:type="dxa"/>
          </w:tcPr>
          <w:p w14:paraId="0A116FFA" w14:textId="77777777" w:rsidR="00610976" w:rsidRPr="006666FA" w:rsidRDefault="00610976" w:rsidP="00610976">
            <w:pPr>
              <w:spacing w:line="238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โครงการ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ผลประโยชน์ที่กำหนดไว้</w:t>
            </w:r>
          </w:p>
        </w:tc>
        <w:tc>
          <w:tcPr>
            <w:tcW w:w="1134" w:type="dxa"/>
            <w:shd w:val="clear" w:color="auto" w:fill="auto"/>
          </w:tcPr>
          <w:p w14:paraId="5A017BB9" w14:textId="7E4CD97D" w:rsidR="00610976" w:rsidRPr="004A0BF7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9130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  <w:tc>
          <w:tcPr>
            <w:tcW w:w="180" w:type="dxa"/>
          </w:tcPr>
          <w:p w14:paraId="05F44100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66E59D8" w14:textId="09E0B84A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610976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178" w:type="dxa"/>
          </w:tcPr>
          <w:p w14:paraId="527979D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9438300" w14:textId="67DC7515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42A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  <w:tc>
          <w:tcPr>
            <w:tcW w:w="180" w:type="dxa"/>
          </w:tcPr>
          <w:p w14:paraId="4E054754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B8E416D" w14:textId="6E7618E6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10976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610976" w:rsidRPr="006666FA" w14:paraId="7E982DA8" w14:textId="77777777">
        <w:trPr>
          <w:cantSplit/>
        </w:trPr>
        <w:tc>
          <w:tcPr>
            <w:tcW w:w="4059" w:type="dxa"/>
          </w:tcPr>
          <w:p w14:paraId="0E7FD778" w14:textId="77777777" w:rsidR="00610976" w:rsidRPr="006666FA" w:rsidRDefault="00610976" w:rsidP="00610976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โครงการสมทบเงินกองทุนสำรองเลี้ยงชีพ</w:t>
            </w:r>
          </w:p>
        </w:tc>
        <w:tc>
          <w:tcPr>
            <w:tcW w:w="1134" w:type="dxa"/>
            <w:shd w:val="clear" w:color="auto" w:fill="auto"/>
          </w:tcPr>
          <w:p w14:paraId="5979DCCD" w14:textId="066F4BCD" w:rsidR="00610976" w:rsidRPr="004A0BF7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130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180" w:type="dxa"/>
          </w:tcPr>
          <w:p w14:paraId="331885E1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ED4E7AC" w14:textId="768BC4B7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10976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178" w:type="dxa"/>
          </w:tcPr>
          <w:p w14:paraId="58C890A4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161D7A5" w14:textId="74B474E8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42A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</w:p>
        </w:tc>
        <w:tc>
          <w:tcPr>
            <w:tcW w:w="180" w:type="dxa"/>
          </w:tcPr>
          <w:p w14:paraId="419A9647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840A9E" w14:textId="72E1E83A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0976" w:rsidRPr="004C6D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779</w:t>
            </w:r>
          </w:p>
        </w:tc>
      </w:tr>
      <w:tr w:rsidR="00610976" w:rsidRPr="006666FA" w14:paraId="2DFD7C6F" w14:textId="77777777">
        <w:trPr>
          <w:cantSplit/>
        </w:trPr>
        <w:tc>
          <w:tcPr>
            <w:tcW w:w="4059" w:type="dxa"/>
          </w:tcPr>
          <w:p w14:paraId="2F1C7334" w14:textId="77777777" w:rsidR="00610976" w:rsidRPr="006666FA" w:rsidRDefault="00610976" w:rsidP="00610976">
            <w:pPr>
              <w:spacing w:line="238" w:lineRule="auto"/>
              <w:ind w:left="281" w:hanging="2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ผลประโยชน์อื่น</w:t>
            </w:r>
            <w:r w:rsidRPr="006666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17C5E64" w14:textId="3E3C004C" w:rsidR="00610976" w:rsidRPr="004A0BF7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="009130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80" w:type="dxa"/>
          </w:tcPr>
          <w:p w14:paraId="4B3E0DA0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69D9129" w14:textId="007331F8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610976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</w:t>
            </w:r>
          </w:p>
        </w:tc>
        <w:tc>
          <w:tcPr>
            <w:tcW w:w="178" w:type="dxa"/>
          </w:tcPr>
          <w:p w14:paraId="05D6AA2A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74ABFB0" w14:textId="632608FF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42A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  <w:tc>
          <w:tcPr>
            <w:tcW w:w="180" w:type="dxa"/>
          </w:tcPr>
          <w:p w14:paraId="29A87FC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03AE204" w14:textId="34C899F1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10976" w:rsidRPr="004C6D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</w:p>
        </w:tc>
      </w:tr>
      <w:tr w:rsidR="00610976" w:rsidRPr="006666FA" w14:paraId="681B2354" w14:textId="77777777">
        <w:trPr>
          <w:cantSplit/>
        </w:trPr>
        <w:tc>
          <w:tcPr>
            <w:tcW w:w="4059" w:type="dxa"/>
          </w:tcPr>
          <w:p w14:paraId="709B8503" w14:textId="77777777" w:rsidR="00610976" w:rsidRPr="006666FA" w:rsidRDefault="00610976" w:rsidP="00610976">
            <w:pPr>
              <w:spacing w:line="238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CA5D" w14:textId="0C90E5D6" w:rsidR="00610976" w:rsidRPr="004A0BF7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633D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130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3DF2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65421871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08BE8" w14:textId="0EA6F6D0" w:rsidR="00610976" w:rsidRPr="00EC282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  <w:r w:rsidR="00610976" w:rsidRPr="00D87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178" w:type="dxa"/>
          </w:tcPr>
          <w:p w14:paraId="16F4097E" w14:textId="77777777" w:rsidR="00610976" w:rsidRPr="00EC282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  <w:highlight w:val="red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CE1D2" w14:textId="204EBA6E" w:rsidR="00610976" w:rsidRPr="00063B6D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33D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34,640</w:t>
            </w:r>
          </w:p>
        </w:tc>
        <w:tc>
          <w:tcPr>
            <w:tcW w:w="180" w:type="dxa"/>
          </w:tcPr>
          <w:p w14:paraId="0E0FEDDD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424F015" w14:textId="550F0CFE" w:rsidR="00610976" w:rsidRPr="006666F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="00610976" w:rsidRPr="00063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</w:tr>
      <w:tr w:rsidR="00610976" w:rsidRPr="006666FA" w14:paraId="4DB91D68" w14:textId="77777777">
        <w:trPr>
          <w:cantSplit/>
          <w:trHeight w:val="164"/>
        </w:trPr>
        <w:tc>
          <w:tcPr>
            <w:tcW w:w="4059" w:type="dxa"/>
          </w:tcPr>
          <w:p w14:paraId="74273537" w14:textId="77777777" w:rsidR="00610976" w:rsidRPr="006666FA" w:rsidRDefault="00610976" w:rsidP="00610976">
            <w:pPr>
              <w:pStyle w:val="BodyText"/>
              <w:spacing w:after="0" w:line="23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167CF" w14:textId="415F0626" w:rsidR="00610976" w:rsidRPr="004A0BF7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  <w:r w:rsidR="00633D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130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33D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568282C" w14:textId="77777777" w:rsidR="00610976" w:rsidRPr="006666F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9EDC3" w14:textId="58D988F4" w:rsidR="00610976" w:rsidRPr="00EC282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 w:rsidR="00610976" w:rsidRPr="00063B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216</w:t>
            </w:r>
          </w:p>
        </w:tc>
        <w:tc>
          <w:tcPr>
            <w:tcW w:w="178" w:type="dxa"/>
          </w:tcPr>
          <w:p w14:paraId="0E831A26" w14:textId="77777777" w:rsidR="00610976" w:rsidRPr="00EC282A" w:rsidRDefault="00610976" w:rsidP="00610976">
            <w:pPr>
              <w:tabs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568EE225" w14:textId="7CAC9CF6" w:rsidR="00610976" w:rsidRPr="00063B6D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33D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90,876</w:t>
            </w:r>
          </w:p>
        </w:tc>
        <w:tc>
          <w:tcPr>
            <w:tcW w:w="180" w:type="dxa"/>
          </w:tcPr>
          <w:p w14:paraId="4286841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D85B68D" w14:textId="7F305738" w:rsidR="00610976" w:rsidRPr="00CA228A" w:rsidRDefault="00C64585" w:rsidP="00610976">
            <w:pPr>
              <w:pStyle w:val="acctfourfigures"/>
              <w:tabs>
                <w:tab w:val="clear" w:pos="765"/>
                <w:tab w:val="decimal" w:pos="910"/>
              </w:tabs>
              <w:spacing w:line="238" w:lineRule="auto"/>
              <w:ind w:left="-70" w:right="-90" w:firstLine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610976" w:rsidRPr="00063B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</w:t>
            </w:r>
          </w:p>
        </w:tc>
      </w:tr>
    </w:tbl>
    <w:p w14:paraId="028E0819" w14:textId="6038D2B5" w:rsidR="00B7766D" w:rsidRPr="00F62E2A" w:rsidRDefault="006F2974" w:rsidP="00E850D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lastRenderedPageBreak/>
        <w:tab/>
      </w:r>
      <w:r w:rsidR="00B7766D" w:rsidRPr="00F62E2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โครงการสมทบเงินที่กำหนดไว้</w:t>
      </w:r>
    </w:p>
    <w:p w14:paraId="1DD964AD" w14:textId="77777777" w:rsidR="00B7766D" w:rsidRPr="00F62E2A" w:rsidRDefault="00B7766D" w:rsidP="00F62E2A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2B97C10" w14:textId="6C093F44" w:rsidR="00B7766D" w:rsidRDefault="00B7766D" w:rsidP="00614E3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2E2A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โดยพนักงานและบริษัทจะจ่ายเงินสะสมในอัตราร้อยละ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62E2A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62E2A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5C52C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62E2A">
        <w:rPr>
          <w:rFonts w:asciiTheme="majorBidi" w:hAnsiTheme="majorBidi" w:cstheme="majorBidi"/>
          <w:sz w:val="30"/>
          <w:szCs w:val="30"/>
          <w:cs/>
        </w:rPr>
        <w:t>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F61CC7C" w14:textId="77777777" w:rsidR="00355408" w:rsidRPr="008A2540" w:rsidRDefault="00355408" w:rsidP="00614E3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0D955B1" w14:textId="77777777" w:rsidR="00B7766D" w:rsidRPr="00A0358E" w:rsidRDefault="00B7766D" w:rsidP="00F62E2A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uto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A0358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ค่าใช้จ่ายตามลักษณะ</w:t>
      </w:r>
    </w:p>
    <w:p w14:paraId="1CB94603" w14:textId="77777777" w:rsidR="00B7766D" w:rsidRPr="00F62E2A" w:rsidRDefault="00B7766D" w:rsidP="00F62E2A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4"/>
        <w:gridCol w:w="1260"/>
        <w:gridCol w:w="180"/>
        <w:gridCol w:w="1188"/>
        <w:gridCol w:w="178"/>
        <w:gridCol w:w="1226"/>
        <w:gridCol w:w="178"/>
        <w:gridCol w:w="1172"/>
      </w:tblGrid>
      <w:tr w:rsidR="00B7766D" w:rsidRPr="006666FA" w14:paraId="4D25901F" w14:textId="77777777" w:rsidTr="004B72E4">
        <w:trPr>
          <w:cantSplit/>
          <w:tblHeader/>
        </w:trPr>
        <w:tc>
          <w:tcPr>
            <w:tcW w:w="3744" w:type="dxa"/>
          </w:tcPr>
          <w:p w14:paraId="0ABFAB5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61D2908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7BBFE7B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76" w:type="dxa"/>
            <w:gridSpan w:val="3"/>
          </w:tcPr>
          <w:p w14:paraId="621EA82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6666FA" w14:paraId="649DD9E5" w14:textId="77777777" w:rsidTr="004B72E4">
        <w:trPr>
          <w:cantSplit/>
          <w:tblHeader/>
        </w:trPr>
        <w:tc>
          <w:tcPr>
            <w:tcW w:w="3744" w:type="dxa"/>
          </w:tcPr>
          <w:p w14:paraId="3516D8B1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883D990" w14:textId="2713569D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53E4C4C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4201B110" w14:textId="777800EA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5F28828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545E3C19" w14:textId="63E70CB0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3E34758E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7D8EA6B1" w14:textId="43B75E5F" w:rsidR="00B7766D" w:rsidRPr="006666F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2957229C" w14:textId="77777777" w:rsidTr="004B72E4">
        <w:trPr>
          <w:cantSplit/>
          <w:tblHeader/>
        </w:trPr>
        <w:tc>
          <w:tcPr>
            <w:tcW w:w="3744" w:type="dxa"/>
          </w:tcPr>
          <w:p w14:paraId="16BD214D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82" w:type="dxa"/>
            <w:gridSpan w:val="7"/>
          </w:tcPr>
          <w:p w14:paraId="70B34B28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0976" w:rsidRPr="006666FA" w14:paraId="26671E28" w14:textId="77777777" w:rsidTr="004B72E4">
        <w:trPr>
          <w:cantSplit/>
        </w:trPr>
        <w:tc>
          <w:tcPr>
            <w:tcW w:w="3744" w:type="dxa"/>
          </w:tcPr>
          <w:p w14:paraId="0ED795DD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ต้นทุนขาย</w:t>
            </w:r>
            <w:r w:rsidRPr="00FC2A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F9CF4EE" w14:textId="3A10D16C" w:rsidR="00610976" w:rsidRPr="006D525E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0C5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  <w:r w:rsidR="000C5C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80" w:type="dxa"/>
            <w:vAlign w:val="bottom"/>
          </w:tcPr>
          <w:p w14:paraId="436D50C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3C01DE2" w14:textId="3E04EEB8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610976" w:rsidRPr="00252B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  <w:r w:rsidR="00610976" w:rsidRPr="00252B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178" w:type="dxa"/>
            <w:vAlign w:val="bottom"/>
          </w:tcPr>
          <w:p w14:paraId="0C47472A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2581C47E" w14:textId="5DA7229D" w:rsidR="00610976" w:rsidRPr="006666FA" w:rsidRDefault="004645D7" w:rsidP="0061097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BCC05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22AEC924" w14:textId="68D41FEB" w:rsidR="00610976" w:rsidRPr="006666FA" w:rsidRDefault="00610976" w:rsidP="0061097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0976" w:rsidRPr="006666FA" w14:paraId="5B151738" w14:textId="77777777" w:rsidTr="004B72E4">
        <w:trPr>
          <w:cantSplit/>
        </w:trPr>
        <w:tc>
          <w:tcPr>
            <w:tcW w:w="3744" w:type="dxa"/>
          </w:tcPr>
          <w:p w14:paraId="5CFCA139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62C1E67D" w14:textId="618FC6D4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80" w:type="dxa"/>
            <w:vAlign w:val="bottom"/>
          </w:tcPr>
          <w:p w14:paraId="43B440FF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52E4C94" w14:textId="7B949B9A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0C3CB0B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0F544C80" w14:textId="6FE7BE05" w:rsidR="00610976" w:rsidRPr="006666FA" w:rsidRDefault="004645D7" w:rsidP="0061097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07932F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2DA62CE5" w14:textId="30F04976" w:rsidR="00610976" w:rsidRPr="006666FA" w:rsidRDefault="00610976" w:rsidP="0061097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0976" w:rsidRPr="006666FA" w14:paraId="63D07B24" w14:textId="77777777" w:rsidTr="004B72E4">
        <w:trPr>
          <w:cantSplit/>
        </w:trPr>
        <w:tc>
          <w:tcPr>
            <w:tcW w:w="3744" w:type="dxa"/>
          </w:tcPr>
          <w:p w14:paraId="5328AADD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ต้นทุนในการให้บริการ</w:t>
            </w:r>
          </w:p>
        </w:tc>
        <w:tc>
          <w:tcPr>
            <w:tcW w:w="1260" w:type="dxa"/>
            <w:vAlign w:val="bottom"/>
          </w:tcPr>
          <w:p w14:paraId="5A2FD339" w14:textId="579C8462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 w:rsidR="00A33B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77C723F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DBBE15F" w14:textId="2D93BB9A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 w:rsidR="00610976" w:rsidRPr="00252B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894</w:t>
            </w:r>
          </w:p>
        </w:tc>
        <w:tc>
          <w:tcPr>
            <w:tcW w:w="178" w:type="dxa"/>
            <w:vAlign w:val="bottom"/>
          </w:tcPr>
          <w:p w14:paraId="1BC1D22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5A7F76F" w14:textId="2871AF9E" w:rsidR="00610976" w:rsidRPr="006666FA" w:rsidRDefault="004645D7" w:rsidP="0061097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CC524A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47DA931" w14:textId="3C66C2EC" w:rsidR="00610976" w:rsidRPr="006666FA" w:rsidRDefault="00610976" w:rsidP="0061097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0976" w:rsidRPr="006666FA" w14:paraId="19FB8281" w14:textId="77777777" w:rsidTr="004B72E4">
        <w:trPr>
          <w:cantSplit/>
        </w:trPr>
        <w:tc>
          <w:tcPr>
            <w:tcW w:w="3744" w:type="dxa"/>
          </w:tcPr>
          <w:p w14:paraId="41951A57" w14:textId="66D61AA1" w:rsidR="00610976" w:rsidRPr="00FC2A5B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ต้นทุนทางตรงจากการให้เช่าและบริการจาก</w:t>
            </w:r>
          </w:p>
        </w:tc>
        <w:tc>
          <w:tcPr>
            <w:tcW w:w="1260" w:type="dxa"/>
            <w:vAlign w:val="bottom"/>
          </w:tcPr>
          <w:p w14:paraId="10206422" w14:textId="77777777" w:rsidR="00610976" w:rsidRPr="00EC0575" w:rsidRDefault="00610976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AE2EBD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643DFF4" w14:textId="77777777" w:rsidR="00610976" w:rsidRPr="00CA67FC" w:rsidRDefault="00610976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F35E92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77FD317" w14:textId="77777777" w:rsidR="00610976" w:rsidRPr="00A75AA4" w:rsidRDefault="00610976" w:rsidP="0061097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D20134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7C851ECC" w14:textId="77777777" w:rsidR="00610976" w:rsidRPr="00A75AA4" w:rsidRDefault="00610976" w:rsidP="0061097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10976" w:rsidRPr="006666FA" w14:paraId="545B2047" w14:textId="77777777" w:rsidTr="004B72E4">
        <w:trPr>
          <w:cantSplit/>
        </w:trPr>
        <w:tc>
          <w:tcPr>
            <w:tcW w:w="3744" w:type="dxa"/>
          </w:tcPr>
          <w:p w14:paraId="5010F2B6" w14:textId="3A65609B" w:rsidR="00610976" w:rsidRPr="006666FA" w:rsidRDefault="0019798F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610976" w:rsidRPr="00FC2A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</w:t>
            </w:r>
            <w:r w:rsidR="0061097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าเช่าดำเนินงาน</w:t>
            </w:r>
          </w:p>
        </w:tc>
        <w:tc>
          <w:tcPr>
            <w:tcW w:w="1260" w:type="dxa"/>
            <w:vAlign w:val="bottom"/>
          </w:tcPr>
          <w:p w14:paraId="353C19C4" w14:textId="0DC8A1F7" w:rsidR="00610976" w:rsidRPr="006D5A98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127</w:t>
            </w:r>
            <w:r w:rsidR="006D5A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180" w:type="dxa"/>
            <w:vAlign w:val="bottom"/>
          </w:tcPr>
          <w:p w14:paraId="5DB5526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26862C" w14:textId="0E6F2C8B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="00610976" w:rsidRPr="00252B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78" w:type="dxa"/>
            <w:vAlign w:val="bottom"/>
          </w:tcPr>
          <w:p w14:paraId="30F5F02C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660B8593" w14:textId="2C6B0628" w:rsidR="00610976" w:rsidRPr="006666FA" w:rsidRDefault="004645D7" w:rsidP="0061097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103E14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12A71C4" w14:textId="725C10E2" w:rsidR="00610976" w:rsidRPr="006666FA" w:rsidRDefault="00610976" w:rsidP="0061097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0976" w:rsidRPr="006666FA" w14:paraId="51A2D9AD" w14:textId="77777777" w:rsidTr="004B72E4">
        <w:trPr>
          <w:cantSplit/>
        </w:trPr>
        <w:tc>
          <w:tcPr>
            <w:tcW w:w="3744" w:type="dxa"/>
          </w:tcPr>
          <w:p w14:paraId="46F226D9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ค่าใช้จ่ายในการนำเข้าสินค้า</w:t>
            </w:r>
          </w:p>
        </w:tc>
        <w:tc>
          <w:tcPr>
            <w:tcW w:w="1260" w:type="dxa"/>
            <w:vAlign w:val="bottom"/>
          </w:tcPr>
          <w:p w14:paraId="52C93D14" w14:textId="631D6C54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501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80" w:type="dxa"/>
            <w:vAlign w:val="bottom"/>
          </w:tcPr>
          <w:p w14:paraId="0D3917D6" w14:textId="77777777" w:rsidR="00610976" w:rsidRPr="00EC0575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625431F9" w14:textId="58845C22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10976" w:rsidRPr="005319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530E175D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EA338EE" w14:textId="20D80A7E" w:rsidR="00610976" w:rsidRPr="006666FA" w:rsidRDefault="004645D7" w:rsidP="0061097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CBDCC0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5E086DE" w14:textId="08A6507C" w:rsidR="00610976" w:rsidRPr="006666FA" w:rsidRDefault="00610976" w:rsidP="0061097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0976" w:rsidRPr="006666FA" w14:paraId="09036657" w14:textId="77777777" w:rsidTr="004B72E4">
        <w:trPr>
          <w:cantSplit/>
        </w:trPr>
        <w:tc>
          <w:tcPr>
            <w:tcW w:w="3744" w:type="dxa"/>
          </w:tcPr>
          <w:p w14:paraId="6F859251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ต้นทุนศูนย์บริการและการซ่อม</w:t>
            </w:r>
          </w:p>
        </w:tc>
        <w:tc>
          <w:tcPr>
            <w:tcW w:w="1260" w:type="dxa"/>
            <w:vAlign w:val="bottom"/>
          </w:tcPr>
          <w:p w14:paraId="724B30C6" w14:textId="2AD4C3CE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 w:rsidR="008E68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80" w:type="dxa"/>
            <w:vAlign w:val="bottom"/>
          </w:tcPr>
          <w:p w14:paraId="499B05CE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3A7CA3" w14:textId="079B91DD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 w:rsidR="00610976" w:rsidRPr="005319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78" w:type="dxa"/>
            <w:vAlign w:val="bottom"/>
          </w:tcPr>
          <w:p w14:paraId="6DCC5A05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3A665BB" w14:textId="1B175513" w:rsidR="00610976" w:rsidRPr="006666FA" w:rsidRDefault="004645D7" w:rsidP="0061097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9990C6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B53CD99" w14:textId="1E92BC22" w:rsidR="00610976" w:rsidRPr="006666FA" w:rsidRDefault="00610976" w:rsidP="0061097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5A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0976" w:rsidRPr="006666FA" w14:paraId="5414A490" w14:textId="77777777" w:rsidTr="004B72E4">
        <w:trPr>
          <w:cantSplit/>
        </w:trPr>
        <w:tc>
          <w:tcPr>
            <w:tcW w:w="3744" w:type="dxa"/>
          </w:tcPr>
          <w:p w14:paraId="6279BF8A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vAlign w:val="bottom"/>
          </w:tcPr>
          <w:p w14:paraId="73B60A37" w14:textId="792ECF02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  <w:r w:rsidR="00664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80" w:type="dxa"/>
            <w:vAlign w:val="bottom"/>
          </w:tcPr>
          <w:p w14:paraId="29B2CE34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9D5BDC" w14:textId="2F515DCA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  <w:r w:rsidR="00610976" w:rsidRPr="005319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78" w:type="dxa"/>
            <w:vAlign w:val="bottom"/>
          </w:tcPr>
          <w:p w14:paraId="6ED9DEE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37488DBF" w14:textId="0E05FD74" w:rsidR="00610976" w:rsidRPr="00CF3BEB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0335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178" w:type="dxa"/>
            <w:vAlign w:val="bottom"/>
          </w:tcPr>
          <w:p w14:paraId="7572A5C9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A4F0236" w14:textId="2113BDE3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="00610976" w:rsidRPr="003F1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610976" w:rsidRPr="006666FA" w14:paraId="21CD0912" w14:textId="77777777" w:rsidTr="004B72E4">
        <w:trPr>
          <w:cantSplit/>
        </w:trPr>
        <w:tc>
          <w:tcPr>
            <w:tcW w:w="3744" w:type="dxa"/>
          </w:tcPr>
          <w:p w14:paraId="36FA0513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30A17ECC" w14:textId="7AE2921F" w:rsidR="00610976" w:rsidRPr="005D7313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841</w:t>
            </w:r>
            <w:r w:rsidR="00D24E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180" w:type="dxa"/>
            <w:vAlign w:val="bottom"/>
          </w:tcPr>
          <w:p w14:paraId="3E8A2A3B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582F645" w14:textId="0BA3FEAE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  <w:r w:rsidR="00610976"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78" w:type="dxa"/>
            <w:vAlign w:val="bottom"/>
          </w:tcPr>
          <w:p w14:paraId="1C2E90EE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417AC876" w14:textId="72162A1F" w:rsidR="00610976" w:rsidRPr="00CF3BEB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36046A" w:rsidRPr="00CF3B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  <w:tc>
          <w:tcPr>
            <w:tcW w:w="178" w:type="dxa"/>
            <w:vAlign w:val="bottom"/>
          </w:tcPr>
          <w:p w14:paraId="1E693415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4FFBB9B" w14:textId="1779F95E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610976" w:rsidRPr="003F1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</w:tr>
      <w:tr w:rsidR="00610976" w:rsidRPr="006666FA" w14:paraId="6F1067A8" w14:textId="77777777" w:rsidTr="004B72E4">
        <w:trPr>
          <w:cantSplit/>
          <w:trHeight w:val="173"/>
        </w:trPr>
        <w:tc>
          <w:tcPr>
            <w:tcW w:w="3744" w:type="dxa"/>
          </w:tcPr>
          <w:p w14:paraId="51E1B042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1260" w:type="dxa"/>
            <w:vAlign w:val="bottom"/>
          </w:tcPr>
          <w:p w14:paraId="5A33C112" w14:textId="531B8CAC" w:rsidR="00610976" w:rsidRPr="005D7313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A226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180" w:type="dxa"/>
            <w:vAlign w:val="bottom"/>
          </w:tcPr>
          <w:p w14:paraId="0E82BB5D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85AA0DF" w14:textId="7199113A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610976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78" w:type="dxa"/>
            <w:vAlign w:val="bottom"/>
          </w:tcPr>
          <w:p w14:paraId="57DA6CCB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18C8328" w14:textId="5980CF32" w:rsidR="00610976" w:rsidRPr="00CF3BEB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  <w:tc>
          <w:tcPr>
            <w:tcW w:w="178" w:type="dxa"/>
            <w:vAlign w:val="bottom"/>
          </w:tcPr>
          <w:p w14:paraId="3690867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182B96D" w14:textId="4028DEF4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610976" w:rsidRPr="00CD73FC" w14:paraId="0A8CE4BC" w14:textId="77777777" w:rsidTr="004B72E4">
        <w:trPr>
          <w:cantSplit/>
        </w:trPr>
        <w:tc>
          <w:tcPr>
            <w:tcW w:w="3744" w:type="dxa"/>
          </w:tcPr>
          <w:p w14:paraId="636588CC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ค่าคอมมิชชั่น</w:t>
            </w:r>
          </w:p>
        </w:tc>
        <w:tc>
          <w:tcPr>
            <w:tcW w:w="1260" w:type="dxa"/>
            <w:vAlign w:val="bottom"/>
          </w:tcPr>
          <w:p w14:paraId="493DE22F" w14:textId="30128F58" w:rsidR="00610976" w:rsidRPr="005D7313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  <w:r w:rsidR="00B437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80" w:type="dxa"/>
            <w:vAlign w:val="bottom"/>
          </w:tcPr>
          <w:p w14:paraId="661B0A60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69F4E5" w14:textId="5756265C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  <w:r w:rsidR="00610976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78" w:type="dxa"/>
            <w:vAlign w:val="bottom"/>
          </w:tcPr>
          <w:p w14:paraId="19E4BDE0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7754F531" w14:textId="4A1D1660" w:rsidR="00610976" w:rsidRPr="00CD73FC" w:rsidRDefault="00427B37" w:rsidP="006109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4F4932" w14:textId="77777777" w:rsidR="00610976" w:rsidRPr="00CD73FC" w:rsidRDefault="00610976" w:rsidP="00610976">
            <w:pPr>
              <w:pStyle w:val="acctfourfigures"/>
              <w:tabs>
                <w:tab w:val="clear" w:pos="765"/>
                <w:tab w:val="decimal" w:pos="727"/>
                <w:tab w:val="decimal" w:pos="85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9B7C853" w14:textId="2A8E0E83" w:rsidR="00610976" w:rsidRPr="006666FA" w:rsidRDefault="00610976" w:rsidP="0061097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10976" w:rsidRPr="006666FA" w14:paraId="7B0FD0DD" w14:textId="77777777" w:rsidTr="004B72E4">
        <w:trPr>
          <w:cantSplit/>
        </w:trPr>
        <w:tc>
          <w:tcPr>
            <w:tcW w:w="3744" w:type="dxa"/>
          </w:tcPr>
          <w:p w14:paraId="5A2FA5D6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ค่าใช้จ่ายการตลาด</w:t>
            </w:r>
          </w:p>
        </w:tc>
        <w:tc>
          <w:tcPr>
            <w:tcW w:w="1260" w:type="dxa"/>
            <w:vAlign w:val="bottom"/>
          </w:tcPr>
          <w:p w14:paraId="70F9DCA7" w14:textId="7DB18889" w:rsidR="00610976" w:rsidRPr="005D7313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  <w:r w:rsidR="00B437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80" w:type="dxa"/>
            <w:vAlign w:val="bottom"/>
          </w:tcPr>
          <w:p w14:paraId="3C92F1AC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C4E28D3" w14:textId="2AA8F008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="00610976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178" w:type="dxa"/>
            <w:vAlign w:val="bottom"/>
          </w:tcPr>
          <w:p w14:paraId="0D812296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2E1898C1" w14:textId="4C256577" w:rsidR="00610976" w:rsidRPr="00CF3BEB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793783" w:rsidRPr="00CF3B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178" w:type="dxa"/>
            <w:vAlign w:val="bottom"/>
          </w:tcPr>
          <w:p w14:paraId="00A8E9CD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6B1E0E19" w14:textId="3DA8E614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10976" w:rsidRPr="003F1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</w:tr>
      <w:tr w:rsidR="00610976" w:rsidRPr="006666FA" w14:paraId="43423B77" w14:textId="77777777" w:rsidTr="004B72E4">
        <w:trPr>
          <w:cantSplit/>
        </w:trPr>
        <w:tc>
          <w:tcPr>
            <w:tcW w:w="3744" w:type="dxa"/>
          </w:tcPr>
          <w:p w14:paraId="28CC965D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แซมและบำรุง</w:t>
            </w:r>
          </w:p>
        </w:tc>
        <w:tc>
          <w:tcPr>
            <w:tcW w:w="1260" w:type="dxa"/>
            <w:vAlign w:val="bottom"/>
          </w:tcPr>
          <w:p w14:paraId="4BB12CCD" w14:textId="42F14627" w:rsidR="00610976" w:rsidRPr="005D7313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B437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180" w:type="dxa"/>
            <w:vAlign w:val="bottom"/>
          </w:tcPr>
          <w:p w14:paraId="6710851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FCED4A3" w14:textId="62CB755D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610976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78" w:type="dxa"/>
            <w:vAlign w:val="bottom"/>
          </w:tcPr>
          <w:p w14:paraId="3CC0792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3EF3FA5F" w14:textId="6C9C07A1" w:rsidR="00610976" w:rsidRPr="00CF3BEB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214</w:t>
            </w:r>
          </w:p>
        </w:tc>
        <w:tc>
          <w:tcPr>
            <w:tcW w:w="178" w:type="dxa"/>
            <w:vAlign w:val="bottom"/>
          </w:tcPr>
          <w:p w14:paraId="30D8F35E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0DFD235C" w14:textId="15763F00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10976" w:rsidRPr="00CD73FC" w14:paraId="33E8BBC8" w14:textId="77777777" w:rsidTr="004B72E4">
        <w:trPr>
          <w:cantSplit/>
        </w:trPr>
        <w:tc>
          <w:tcPr>
            <w:tcW w:w="3744" w:type="dxa"/>
          </w:tcPr>
          <w:p w14:paraId="5EF0232A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260" w:type="dxa"/>
            <w:vAlign w:val="bottom"/>
          </w:tcPr>
          <w:p w14:paraId="3D81E16B" w14:textId="016A51DA" w:rsidR="00610976" w:rsidRPr="005D7313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1C1B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  <w:tc>
          <w:tcPr>
            <w:tcW w:w="180" w:type="dxa"/>
            <w:vAlign w:val="bottom"/>
          </w:tcPr>
          <w:p w14:paraId="3AB19393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772FBD" w14:textId="40F32A9D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610976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178" w:type="dxa"/>
            <w:vAlign w:val="bottom"/>
          </w:tcPr>
          <w:p w14:paraId="7C6F4E7B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5522C94E" w14:textId="37CFC5D8" w:rsidR="00610976" w:rsidRPr="003F19F7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78" w:type="dxa"/>
            <w:vAlign w:val="bottom"/>
          </w:tcPr>
          <w:p w14:paraId="3291A2A8" w14:textId="77777777" w:rsidR="00610976" w:rsidRPr="003F19F7" w:rsidRDefault="00610976" w:rsidP="00610976">
            <w:pPr>
              <w:pStyle w:val="acctfourfigures"/>
              <w:tabs>
                <w:tab w:val="clear" w:pos="765"/>
                <w:tab w:val="decimal" w:pos="727"/>
                <w:tab w:val="decimal" w:pos="850"/>
                <w:tab w:val="decimal" w:pos="10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819E166" w14:textId="25A729CF" w:rsidR="00610976" w:rsidRPr="006666FA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610976" w:rsidRPr="006666FA" w14:paraId="7EB2B266" w14:textId="77777777" w:rsidTr="004B72E4">
        <w:trPr>
          <w:cantSplit/>
        </w:trPr>
        <w:tc>
          <w:tcPr>
            <w:tcW w:w="3744" w:type="dxa"/>
          </w:tcPr>
          <w:p w14:paraId="0278A434" w14:textId="77777777" w:rsidR="00610976" w:rsidRPr="006666FA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ค่าใช้จ่ายสาธารณูปโภค</w:t>
            </w:r>
          </w:p>
        </w:tc>
        <w:tc>
          <w:tcPr>
            <w:tcW w:w="1260" w:type="dxa"/>
            <w:vAlign w:val="bottom"/>
          </w:tcPr>
          <w:p w14:paraId="6940095F" w14:textId="6E2378BD" w:rsidR="00610976" w:rsidRPr="005D7313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5B34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180" w:type="dxa"/>
            <w:vAlign w:val="bottom"/>
          </w:tcPr>
          <w:p w14:paraId="58B48157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D2D2CE" w14:textId="4C0A7AD3" w:rsidR="00610976" w:rsidRPr="00FC2A5B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610976" w:rsidRPr="005D7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178" w:type="dxa"/>
            <w:vAlign w:val="bottom"/>
          </w:tcPr>
          <w:p w14:paraId="75EDE766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vAlign w:val="bottom"/>
          </w:tcPr>
          <w:p w14:paraId="42D32798" w14:textId="0D1D9606" w:rsidR="00610976" w:rsidRPr="00CF3BEB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563B" w:rsidRPr="00CF3B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  <w:tc>
          <w:tcPr>
            <w:tcW w:w="178" w:type="dxa"/>
            <w:vAlign w:val="bottom"/>
          </w:tcPr>
          <w:p w14:paraId="39A2CFA8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360526EA" w14:textId="14F3428A" w:rsidR="00610976" w:rsidRPr="006666FA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10976" w:rsidRPr="003F19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</w:tr>
      <w:tr w:rsidR="00610976" w:rsidRPr="00421A6A" w14:paraId="025FBDC0" w14:textId="77777777" w:rsidTr="004B72E4">
        <w:trPr>
          <w:cantSplit/>
        </w:trPr>
        <w:tc>
          <w:tcPr>
            <w:tcW w:w="3744" w:type="dxa"/>
          </w:tcPr>
          <w:p w14:paraId="2872F9A1" w14:textId="03D6A8C0" w:rsidR="00610976" w:rsidRPr="00194B4E" w:rsidRDefault="00610976" w:rsidP="0061097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DF51A7" w14:textId="3D09B9B5" w:rsidR="00610976" w:rsidRPr="005D7313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E172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180" w:type="dxa"/>
            <w:vAlign w:val="bottom"/>
          </w:tcPr>
          <w:p w14:paraId="5B4C6E66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E342D20" w14:textId="3551AB1A" w:rsidR="00610976" w:rsidRPr="00CA67FC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="00610976" w:rsidRPr="005D7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78" w:type="dxa"/>
            <w:vAlign w:val="bottom"/>
          </w:tcPr>
          <w:p w14:paraId="52B3F7F2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D3BD827" w14:textId="453FCAAC" w:rsidR="00610976" w:rsidRPr="00194B4E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E00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DC68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5BE036D1" w14:textId="77777777" w:rsidR="00610976" w:rsidRPr="006666FA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3A3EA49" w14:textId="6D9F9161" w:rsidR="00610976" w:rsidRPr="00A75AA4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610976" w:rsidRPr="003F19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</w:tr>
      <w:tr w:rsidR="00610976" w:rsidRPr="006666FA" w14:paraId="149853A1" w14:textId="77777777" w:rsidTr="004B72E4">
        <w:trPr>
          <w:cantSplit/>
        </w:trPr>
        <w:tc>
          <w:tcPr>
            <w:tcW w:w="3744" w:type="dxa"/>
          </w:tcPr>
          <w:p w14:paraId="2DFF3050" w14:textId="6A5E8A4C" w:rsidR="00610976" w:rsidRPr="006666FA" w:rsidRDefault="00610976" w:rsidP="00610976">
            <w:pPr>
              <w:pStyle w:val="BodyText"/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D446F" w14:textId="178E5876" w:rsidR="00610976" w:rsidRPr="003F19F7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CF3B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421</w:t>
            </w:r>
            <w:r w:rsidR="00E172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180" w:type="dxa"/>
            <w:vAlign w:val="bottom"/>
          </w:tcPr>
          <w:p w14:paraId="766718DC" w14:textId="77777777" w:rsidR="00610976" w:rsidRPr="003F19F7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19526" w14:textId="059A7424" w:rsidR="00610976" w:rsidRPr="003F19F7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610976" w:rsidRPr="005C5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  <w:r w:rsidR="00610976" w:rsidRPr="005C5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</w:p>
        </w:tc>
        <w:tc>
          <w:tcPr>
            <w:tcW w:w="178" w:type="dxa"/>
            <w:vAlign w:val="bottom"/>
          </w:tcPr>
          <w:p w14:paraId="4533BBEE" w14:textId="77777777" w:rsidR="00610976" w:rsidRPr="003F19F7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D6D4E" w14:textId="6249AE1D" w:rsidR="00610976" w:rsidRPr="00CF3BEB" w:rsidRDefault="00C64585" w:rsidP="0061097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  <w:r w:rsidR="000335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</w:t>
            </w:r>
            <w:r w:rsidR="00DC68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3A172CFE" w14:textId="77777777" w:rsidR="00610976" w:rsidRPr="003F19F7" w:rsidRDefault="00610976" w:rsidP="0061097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5D63B" w14:textId="0FE60C35" w:rsidR="00610976" w:rsidRPr="003F19F7" w:rsidRDefault="00C64585" w:rsidP="0061097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  <w:r w:rsidR="00610976" w:rsidRPr="00F71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</w:p>
        </w:tc>
      </w:tr>
    </w:tbl>
    <w:p w14:paraId="19B625A4" w14:textId="503DC693" w:rsidR="00B7766D" w:rsidRPr="00DC689E" w:rsidRDefault="00B7766D" w:rsidP="00B7766D">
      <w:pPr>
        <w:spacing w:line="240" w:lineRule="auto"/>
        <w:rPr>
          <w:rFonts w:asciiTheme="majorBidi" w:hAnsiTheme="majorBidi" w:cstheme="majorBidi"/>
          <w:sz w:val="30"/>
          <w:szCs w:val="30"/>
          <w:lang w:bidi="th-TH"/>
        </w:rPr>
      </w:pPr>
    </w:p>
    <w:p w14:paraId="6CF7C3ED" w14:textId="77777777" w:rsidR="00DC689E" w:rsidRPr="00DC689E" w:rsidRDefault="00DC689E" w:rsidP="00B7766D">
      <w:pPr>
        <w:spacing w:line="240" w:lineRule="auto"/>
        <w:rPr>
          <w:rFonts w:asciiTheme="majorBidi" w:hAnsiTheme="majorBidi" w:cstheme="majorBidi"/>
          <w:sz w:val="30"/>
          <w:szCs w:val="30"/>
          <w:lang w:bidi="th-TH"/>
        </w:rPr>
      </w:pPr>
    </w:p>
    <w:p w14:paraId="7BCEC8AF" w14:textId="77777777" w:rsidR="00B7766D" w:rsidRPr="006666FA" w:rsidRDefault="00B7766D" w:rsidP="004B72E4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666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ต้นทุนทางการเงิน</w:t>
      </w:r>
    </w:p>
    <w:p w14:paraId="46F5E60C" w14:textId="77777777" w:rsidR="00B7766D" w:rsidRPr="00DC689E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810"/>
        <w:gridCol w:w="1195"/>
        <w:gridCol w:w="180"/>
        <w:gridCol w:w="1207"/>
        <w:gridCol w:w="178"/>
        <w:gridCol w:w="1217"/>
        <w:gridCol w:w="180"/>
        <w:gridCol w:w="1170"/>
      </w:tblGrid>
      <w:tr w:rsidR="007E16FE" w:rsidRPr="006666FA" w14:paraId="1159E599" w14:textId="77777777" w:rsidTr="00DF1BFD">
        <w:trPr>
          <w:cantSplit/>
        </w:trPr>
        <w:tc>
          <w:tcPr>
            <w:tcW w:w="3240" w:type="dxa"/>
          </w:tcPr>
          <w:p w14:paraId="2EED697E" w14:textId="77777777" w:rsidR="007E16FE" w:rsidRPr="006666FA" w:rsidRDefault="007E16FE" w:rsidP="00DF1BF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4F4D79E" w14:textId="77777777" w:rsidR="007E16FE" w:rsidRPr="006666FA" w:rsidRDefault="007E16FE" w:rsidP="00DF1B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82" w:type="dxa"/>
            <w:gridSpan w:val="3"/>
          </w:tcPr>
          <w:p w14:paraId="2000C83A" w14:textId="77777777" w:rsidR="007E16FE" w:rsidRPr="006666FA" w:rsidRDefault="007E16FE" w:rsidP="00DF1B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90E2E43" w14:textId="77777777" w:rsidR="007E16FE" w:rsidRPr="006666FA" w:rsidRDefault="007E16FE" w:rsidP="00DF1BF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3"/>
          </w:tcPr>
          <w:p w14:paraId="1011AE56" w14:textId="77777777" w:rsidR="007E16FE" w:rsidRPr="006666FA" w:rsidRDefault="007E16FE" w:rsidP="00DF1BF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6FE" w:rsidRPr="006666FA" w14:paraId="5A4F0524" w14:textId="77777777" w:rsidTr="00DF1BFD">
        <w:trPr>
          <w:cantSplit/>
        </w:trPr>
        <w:tc>
          <w:tcPr>
            <w:tcW w:w="3240" w:type="dxa"/>
          </w:tcPr>
          <w:p w14:paraId="40C9D594" w14:textId="77777777" w:rsidR="007E16FE" w:rsidRPr="006666FA" w:rsidRDefault="007E16FE" w:rsidP="00DF1BF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1A13750C" w14:textId="77777777" w:rsidR="007E16FE" w:rsidRPr="00C64585" w:rsidRDefault="007E16FE" w:rsidP="00DF1BFD">
            <w:pPr>
              <w:spacing w:line="240" w:lineRule="atLeast"/>
              <w:ind w:left="-7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95" w:type="dxa"/>
            <w:vAlign w:val="center"/>
          </w:tcPr>
          <w:p w14:paraId="777DFE82" w14:textId="77777777" w:rsidR="007E16FE" w:rsidRPr="006666FA" w:rsidRDefault="007E16FE" w:rsidP="00DF1BFD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3799C76D" w14:textId="77777777" w:rsidR="007E16FE" w:rsidRPr="006666FA" w:rsidRDefault="007E16FE" w:rsidP="00DF1BF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vAlign w:val="center"/>
          </w:tcPr>
          <w:p w14:paraId="2184605D" w14:textId="77777777" w:rsidR="007E16FE" w:rsidRPr="006666FA" w:rsidRDefault="007E16FE" w:rsidP="00DF1BFD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E71995D" w14:textId="77777777" w:rsidR="007E16FE" w:rsidRPr="006666FA" w:rsidRDefault="007E16FE" w:rsidP="00DF1B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center"/>
          </w:tcPr>
          <w:p w14:paraId="17156CDD" w14:textId="77777777" w:rsidR="007E16FE" w:rsidRPr="006666FA" w:rsidRDefault="007E16FE" w:rsidP="00DF1BFD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BFE194D" w14:textId="77777777" w:rsidR="007E16FE" w:rsidRPr="006666FA" w:rsidRDefault="007E16FE" w:rsidP="00DF1BF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E1D6F98" w14:textId="77777777" w:rsidR="007E16FE" w:rsidRPr="006666FA" w:rsidRDefault="007E16FE" w:rsidP="00DF1BFD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7E16FE" w:rsidRPr="006666FA" w14:paraId="779B6812" w14:textId="77777777" w:rsidTr="00DF1BFD">
        <w:trPr>
          <w:cantSplit/>
        </w:trPr>
        <w:tc>
          <w:tcPr>
            <w:tcW w:w="3240" w:type="dxa"/>
          </w:tcPr>
          <w:p w14:paraId="248517A3" w14:textId="77777777" w:rsidR="007E16FE" w:rsidRPr="006666FA" w:rsidRDefault="007E16FE" w:rsidP="00DF1BF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20E88EB9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7" w:type="dxa"/>
            <w:gridSpan w:val="7"/>
          </w:tcPr>
          <w:p w14:paraId="14B82620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16FE" w:rsidRPr="006666FA" w14:paraId="4B65D4E1" w14:textId="77777777" w:rsidTr="00DF1BFD">
        <w:trPr>
          <w:cantSplit/>
        </w:trPr>
        <w:tc>
          <w:tcPr>
            <w:tcW w:w="3240" w:type="dxa"/>
          </w:tcPr>
          <w:p w14:paraId="1FF48190" w14:textId="77777777" w:rsidR="007E16FE" w:rsidRPr="006666FA" w:rsidRDefault="007E16FE" w:rsidP="00DF1BF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810" w:type="dxa"/>
          </w:tcPr>
          <w:p w14:paraId="021B3115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83695D8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1F678D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7" w:type="dxa"/>
          </w:tcPr>
          <w:p w14:paraId="7CD43BCC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5070E6C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AC13541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24C75E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1494D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6FE" w:rsidRPr="006666FA" w14:paraId="2F2EB51F" w14:textId="77777777" w:rsidTr="00DF1BFD">
        <w:trPr>
          <w:cantSplit/>
        </w:trPr>
        <w:tc>
          <w:tcPr>
            <w:tcW w:w="3240" w:type="dxa"/>
          </w:tcPr>
          <w:p w14:paraId="1CA4A7A3" w14:textId="77777777" w:rsidR="007E16FE" w:rsidRPr="006666FA" w:rsidRDefault="007E16FE" w:rsidP="00DF1BF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บุคคลและ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3BFE144" w14:textId="77777777" w:rsidR="007E16FE" w:rsidRPr="003123D6" w:rsidRDefault="007E16FE" w:rsidP="00DF1BFD">
            <w:pPr>
              <w:spacing w:line="240" w:lineRule="atLeast"/>
              <w:ind w:left="-7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123D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95" w:type="dxa"/>
            <w:vAlign w:val="bottom"/>
          </w:tcPr>
          <w:p w14:paraId="2331F1BB" w14:textId="77777777" w:rsidR="007E16FE" w:rsidRPr="00165CCB" w:rsidRDefault="007E16FE" w:rsidP="00DF1BFD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134882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54D17832" w14:textId="77777777" w:rsidR="007E16FE" w:rsidRPr="00BE6C17" w:rsidRDefault="007E16FE" w:rsidP="00DF1BFD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2FCEF42" w14:textId="77777777" w:rsidR="007E16FE" w:rsidRPr="00BE6C17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C736954" w14:textId="77777777" w:rsidR="007E16FE" w:rsidRPr="00B12C08" w:rsidRDefault="007E16FE" w:rsidP="00DF1B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1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0" w:type="dxa"/>
          </w:tcPr>
          <w:p w14:paraId="329C97C1" w14:textId="77777777" w:rsidR="007E16FE" w:rsidRPr="00BE6C17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76A898" w14:textId="77777777" w:rsidR="007E16FE" w:rsidRPr="00DB4059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</w:tr>
      <w:tr w:rsidR="007E16FE" w:rsidRPr="006666FA" w14:paraId="4272D8FA" w14:textId="77777777" w:rsidTr="00DF1BFD">
        <w:trPr>
          <w:cantSplit/>
        </w:trPr>
        <w:tc>
          <w:tcPr>
            <w:tcW w:w="3240" w:type="dxa"/>
          </w:tcPr>
          <w:p w14:paraId="2DE7414D" w14:textId="77777777" w:rsidR="007E16FE" w:rsidRPr="006666FA" w:rsidRDefault="007E16FE" w:rsidP="00DF1BF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</w:t>
            </w:r>
          </w:p>
        </w:tc>
        <w:tc>
          <w:tcPr>
            <w:tcW w:w="810" w:type="dxa"/>
          </w:tcPr>
          <w:p w14:paraId="1BC0F50D" w14:textId="77777777" w:rsidR="007E16FE" w:rsidRPr="003123D6" w:rsidRDefault="007E16FE" w:rsidP="00DF1BFD">
            <w:pPr>
              <w:spacing w:line="240" w:lineRule="atLeast"/>
              <w:ind w:left="-7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5485B18A" w14:textId="7A82A263" w:rsidR="007E16FE" w:rsidRPr="00B12C08" w:rsidRDefault="007E16FE" w:rsidP="00DF1BFD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  <w:r w:rsidRPr="00B1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4711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7F8CF5B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0F378FD5" w14:textId="77777777" w:rsidR="007E16FE" w:rsidRPr="00B12C08" w:rsidRDefault="007E16FE" w:rsidP="00DF1BFD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78" w:type="dxa"/>
            <w:vAlign w:val="bottom"/>
          </w:tcPr>
          <w:p w14:paraId="61959394" w14:textId="77777777" w:rsidR="007E16FE" w:rsidRPr="00BE6C17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424B6D42" w14:textId="77777777" w:rsidR="007E16FE" w:rsidRPr="00145C02" w:rsidRDefault="007E16FE" w:rsidP="00DF1B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180" w:type="dxa"/>
          </w:tcPr>
          <w:p w14:paraId="62AB444E" w14:textId="77777777" w:rsidR="007E16FE" w:rsidRPr="00BE6C17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8618A" w14:textId="77777777" w:rsidR="007E16FE" w:rsidRPr="00BE6C17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7E16FE" w:rsidRPr="006666FA" w14:paraId="6414449A" w14:textId="77777777" w:rsidTr="00DF1BFD">
        <w:trPr>
          <w:cantSplit/>
        </w:trPr>
        <w:tc>
          <w:tcPr>
            <w:tcW w:w="3240" w:type="dxa"/>
          </w:tcPr>
          <w:p w14:paraId="4AFAD399" w14:textId="77777777" w:rsidR="007E16FE" w:rsidRPr="006666FA" w:rsidRDefault="007E16FE" w:rsidP="00DF1BF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13947A30" w14:textId="77777777" w:rsidR="007E16FE" w:rsidRPr="003123D6" w:rsidRDefault="007E16FE" w:rsidP="00DF1BFD">
            <w:pPr>
              <w:spacing w:line="240" w:lineRule="atLeast"/>
              <w:ind w:left="-7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4220429A" w14:textId="77777777" w:rsidR="007E16FE" w:rsidRPr="00B12C08" w:rsidRDefault="007E16FE" w:rsidP="00DF1BFD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B1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AA7EC81" w14:textId="77777777" w:rsidR="007E16FE" w:rsidRPr="006666FA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4728F38B" w14:textId="77777777" w:rsidR="007E16FE" w:rsidRPr="00B12C08" w:rsidRDefault="007E16FE" w:rsidP="00DF1BFD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178" w:type="dxa"/>
            <w:vAlign w:val="bottom"/>
          </w:tcPr>
          <w:p w14:paraId="0913FDCE" w14:textId="77777777" w:rsidR="007E16FE" w:rsidRPr="00BE6C17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5EFC874C" w14:textId="77777777" w:rsidR="007E16FE" w:rsidRPr="00B12C08" w:rsidRDefault="007E16FE" w:rsidP="00DF1B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1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80" w:type="dxa"/>
          </w:tcPr>
          <w:p w14:paraId="18DF690B" w14:textId="77777777" w:rsidR="007E16FE" w:rsidRPr="00BE6C17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D9D31" w14:textId="77777777" w:rsidR="007E16FE" w:rsidRPr="00BE6C17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</w:tr>
      <w:tr w:rsidR="007E16FE" w:rsidRPr="006666FA" w14:paraId="4DFDE3CE" w14:textId="77777777" w:rsidTr="00DF1BFD">
        <w:trPr>
          <w:cantSplit/>
        </w:trPr>
        <w:tc>
          <w:tcPr>
            <w:tcW w:w="3240" w:type="dxa"/>
          </w:tcPr>
          <w:p w14:paraId="7898C60C" w14:textId="77777777" w:rsidR="007E16FE" w:rsidRPr="006666FA" w:rsidRDefault="007E16FE" w:rsidP="00DF1BFD">
            <w:pPr>
              <w:spacing w:line="240" w:lineRule="atLeast"/>
              <w:ind w:left="197" w:hanging="1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บุคคลและ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7F2AF1A" w14:textId="77777777" w:rsidR="007E16FE" w:rsidRDefault="007E16FE" w:rsidP="00DF1BFD">
            <w:pPr>
              <w:spacing w:line="240" w:lineRule="atLeast"/>
              <w:ind w:left="-7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4342BEC" w14:textId="77777777" w:rsidR="007E16FE" w:rsidRPr="003123D6" w:rsidRDefault="007E16FE" w:rsidP="00DF1BFD">
            <w:pPr>
              <w:spacing w:line="240" w:lineRule="atLeast"/>
              <w:ind w:left="-7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085CE67" w14:textId="77777777" w:rsidR="007E16FE" w:rsidRPr="00B12C08" w:rsidRDefault="007E16FE" w:rsidP="00DF1BFD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0,871</w:t>
            </w:r>
          </w:p>
        </w:tc>
        <w:tc>
          <w:tcPr>
            <w:tcW w:w="180" w:type="dxa"/>
            <w:vAlign w:val="bottom"/>
          </w:tcPr>
          <w:p w14:paraId="584C452B" w14:textId="77777777" w:rsidR="007E16FE" w:rsidRPr="006666FA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106774A" w14:textId="77777777" w:rsidR="007E16FE" w:rsidRPr="00B12C08" w:rsidRDefault="007E16FE" w:rsidP="00DF1BFD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78" w:type="dxa"/>
            <w:vAlign w:val="bottom"/>
          </w:tcPr>
          <w:p w14:paraId="701AFE3D" w14:textId="77777777" w:rsidR="007E16FE" w:rsidRPr="00BE6C17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6985861" w14:textId="77777777" w:rsidR="007E16FE" w:rsidRPr="00B12C08" w:rsidRDefault="007E16FE" w:rsidP="00DF1B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12C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,274</w:t>
            </w:r>
          </w:p>
        </w:tc>
        <w:tc>
          <w:tcPr>
            <w:tcW w:w="180" w:type="dxa"/>
          </w:tcPr>
          <w:p w14:paraId="2D836E1C" w14:textId="77777777" w:rsidR="007E16FE" w:rsidRPr="00BE6C17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23FF17" w14:textId="77777777" w:rsidR="007E16FE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</w:tr>
      <w:tr w:rsidR="007E16FE" w:rsidRPr="006666FA" w14:paraId="33AC3FC4" w14:textId="77777777" w:rsidTr="00DF1BFD">
        <w:trPr>
          <w:cantSplit/>
        </w:trPr>
        <w:tc>
          <w:tcPr>
            <w:tcW w:w="3240" w:type="dxa"/>
          </w:tcPr>
          <w:p w14:paraId="2019367F" w14:textId="77777777" w:rsidR="007E16FE" w:rsidRPr="006666FA" w:rsidRDefault="007E16FE" w:rsidP="00DF1BF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10" w:type="dxa"/>
          </w:tcPr>
          <w:p w14:paraId="024C65C1" w14:textId="77777777" w:rsidR="007E16FE" w:rsidRPr="003123D6" w:rsidRDefault="007E16FE" w:rsidP="00DF1BFD">
            <w:pPr>
              <w:spacing w:line="240" w:lineRule="atLeast"/>
              <w:ind w:left="-7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858C2" w14:textId="77777777" w:rsidR="007E16FE" w:rsidRPr="00B12C08" w:rsidRDefault="007E16FE" w:rsidP="00DF1BFD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12C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386,773</w:t>
            </w:r>
          </w:p>
        </w:tc>
        <w:tc>
          <w:tcPr>
            <w:tcW w:w="180" w:type="dxa"/>
            <w:vAlign w:val="bottom"/>
          </w:tcPr>
          <w:p w14:paraId="37A1D46F" w14:textId="77777777" w:rsidR="007E16FE" w:rsidRPr="006666FA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F7B84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281</w:t>
            </w:r>
            <w:r w:rsidRPr="00063B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78" w:type="dxa"/>
            <w:vAlign w:val="bottom"/>
          </w:tcPr>
          <w:p w14:paraId="281264F3" w14:textId="77777777" w:rsidR="007E16FE" w:rsidRPr="006666FA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78AA1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180" w:type="dxa"/>
          </w:tcPr>
          <w:p w14:paraId="704E1FD9" w14:textId="77777777" w:rsidR="007E16FE" w:rsidRPr="006666FA" w:rsidRDefault="007E16FE" w:rsidP="00DF1BFD">
            <w:pPr>
              <w:tabs>
                <w:tab w:val="decimal" w:pos="927"/>
              </w:tabs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8AE1D" w14:textId="77777777" w:rsidR="007E16FE" w:rsidRPr="006666FA" w:rsidRDefault="007E16FE" w:rsidP="00DF1BFD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505</w:t>
            </w:r>
          </w:p>
        </w:tc>
      </w:tr>
    </w:tbl>
    <w:p w14:paraId="7F9269AF" w14:textId="77777777" w:rsidR="007E16FE" w:rsidRPr="006666FA" w:rsidRDefault="007E16FE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380A5542" w14:textId="77777777" w:rsidR="00B7766D" w:rsidRPr="007E16FE" w:rsidRDefault="00B7766D" w:rsidP="004B72E4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E16FE">
        <w:rPr>
          <w:rFonts w:asciiTheme="majorBidi" w:hAnsiTheme="majorBidi" w:cstheme="majorBidi"/>
          <w:b w:val="0"/>
          <w:bCs/>
          <w:sz w:val="30"/>
          <w:szCs w:val="30"/>
          <w:cs/>
        </w:rPr>
        <w:t>ภาษีเงินได้</w:t>
      </w:r>
      <w:r w:rsidRPr="007E16FE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</w:p>
    <w:p w14:paraId="7F75936C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626"/>
        <w:gridCol w:w="1229"/>
        <w:gridCol w:w="180"/>
        <w:gridCol w:w="1206"/>
        <w:gridCol w:w="178"/>
        <w:gridCol w:w="1199"/>
        <w:gridCol w:w="180"/>
        <w:gridCol w:w="1170"/>
      </w:tblGrid>
      <w:tr w:rsidR="00B7766D" w:rsidRPr="006666FA" w14:paraId="36E0D1CA" w14:textId="77777777" w:rsidTr="00B12C08">
        <w:trPr>
          <w:cantSplit/>
        </w:trPr>
        <w:tc>
          <w:tcPr>
            <w:tcW w:w="3420" w:type="dxa"/>
          </w:tcPr>
          <w:p w14:paraId="5CA59D41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626" w:type="dxa"/>
          </w:tcPr>
          <w:p w14:paraId="588EACBD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85BE9A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EE0205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3"/>
          </w:tcPr>
          <w:p w14:paraId="4AD05F32" w14:textId="77777777" w:rsidR="00B7766D" w:rsidRPr="006666FA" w:rsidRDefault="00B7766D" w:rsidP="002C0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D3A" w:rsidRPr="006666FA" w14:paraId="38AB4D7E" w14:textId="77777777" w:rsidTr="00B12C08">
        <w:trPr>
          <w:cantSplit/>
        </w:trPr>
        <w:tc>
          <w:tcPr>
            <w:tcW w:w="3420" w:type="dxa"/>
          </w:tcPr>
          <w:p w14:paraId="69DCF6F1" w14:textId="77777777" w:rsidR="00607D3A" w:rsidRPr="006666FA" w:rsidRDefault="00607D3A" w:rsidP="00607D3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dxa"/>
          </w:tcPr>
          <w:p w14:paraId="5CFA5D1B" w14:textId="77777777" w:rsidR="00607D3A" w:rsidRPr="006666F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9" w:type="dxa"/>
            <w:vAlign w:val="center"/>
          </w:tcPr>
          <w:p w14:paraId="0BD2C1AF" w14:textId="3467AA9B" w:rsidR="00607D3A" w:rsidRPr="006666F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F5D0721" w14:textId="77777777" w:rsidR="00607D3A" w:rsidRPr="006666F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vAlign w:val="center"/>
          </w:tcPr>
          <w:p w14:paraId="1EE74B71" w14:textId="5343618C" w:rsidR="00607D3A" w:rsidRPr="006666F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A45E859" w14:textId="77777777" w:rsidR="00607D3A" w:rsidRPr="006666FA" w:rsidRDefault="00607D3A" w:rsidP="00607D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56EF5DF2" w14:textId="5B914D76" w:rsidR="00607D3A" w:rsidRPr="006666F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37F3EEEC" w14:textId="77777777" w:rsidR="00607D3A" w:rsidRPr="006666F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24219DB1" w14:textId="1CD65D7D" w:rsidR="00607D3A" w:rsidRPr="006666F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643C31ED" w14:textId="77777777" w:rsidTr="00B12C08">
        <w:trPr>
          <w:cantSplit/>
        </w:trPr>
        <w:tc>
          <w:tcPr>
            <w:tcW w:w="3420" w:type="dxa"/>
          </w:tcPr>
          <w:p w14:paraId="1EC8AB7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dxa"/>
          </w:tcPr>
          <w:p w14:paraId="13670C7D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7" w:type="dxa"/>
            <w:gridSpan w:val="7"/>
          </w:tcPr>
          <w:p w14:paraId="7356CE7B" w14:textId="77777777" w:rsidR="00B7766D" w:rsidRPr="006666FA" w:rsidRDefault="00B7766D" w:rsidP="002C047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766D" w:rsidRPr="006666FA" w14:paraId="7A9F012F" w14:textId="77777777" w:rsidTr="00B12C08">
        <w:trPr>
          <w:cantSplit/>
          <w:trHeight w:val="211"/>
        </w:trPr>
        <w:tc>
          <w:tcPr>
            <w:tcW w:w="3420" w:type="dxa"/>
          </w:tcPr>
          <w:p w14:paraId="74544B01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26" w:type="dxa"/>
          </w:tcPr>
          <w:p w14:paraId="60CE5382" w14:textId="77777777" w:rsidR="00B7766D" w:rsidRPr="006666FA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6667CAA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C968D1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DC6D259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80718F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D912A87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1963FE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DF724" w14:textId="77777777" w:rsidR="00B7766D" w:rsidRPr="006666FA" w:rsidRDefault="00B7766D" w:rsidP="00607D3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976" w:rsidRPr="006666FA" w14:paraId="626B7C9D" w14:textId="77777777" w:rsidTr="00B12C08">
        <w:trPr>
          <w:cantSplit/>
        </w:trPr>
        <w:tc>
          <w:tcPr>
            <w:tcW w:w="3420" w:type="dxa"/>
          </w:tcPr>
          <w:p w14:paraId="40FD5180" w14:textId="77777777" w:rsidR="00610976" w:rsidRPr="006666FA" w:rsidRDefault="00610976" w:rsidP="006109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26" w:type="dxa"/>
          </w:tcPr>
          <w:p w14:paraId="512C64DB" w14:textId="77777777" w:rsidR="00610976" w:rsidRPr="006666FA" w:rsidRDefault="00610976" w:rsidP="00610976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2F25F8BB" w14:textId="54A791E7" w:rsidR="00610976" w:rsidRPr="008F6B4E" w:rsidRDefault="00C64585" w:rsidP="004041F4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F43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80" w:type="dxa"/>
            <w:vAlign w:val="bottom"/>
          </w:tcPr>
          <w:p w14:paraId="5EC3E93C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CD791B1" w14:textId="5224D993" w:rsidR="00610976" w:rsidRPr="006666FA" w:rsidRDefault="00C64585" w:rsidP="004041F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="00610976" w:rsidRPr="002D59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178" w:type="dxa"/>
            <w:vAlign w:val="bottom"/>
          </w:tcPr>
          <w:p w14:paraId="14FD068D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9F0FB21" w14:textId="7DBBFD5B" w:rsidR="00610976" w:rsidRPr="006666FA" w:rsidRDefault="00997FA9" w:rsidP="00B12C0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DF0BC3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D30B75" w14:textId="2FFB81BB" w:rsidR="00610976" w:rsidRPr="00656A40" w:rsidRDefault="00610976" w:rsidP="00B12C0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97FA9" w:rsidRPr="006666FA" w14:paraId="7BDC6468" w14:textId="77777777" w:rsidTr="00B12C08">
        <w:trPr>
          <w:cantSplit/>
        </w:trPr>
        <w:tc>
          <w:tcPr>
            <w:tcW w:w="3420" w:type="dxa"/>
          </w:tcPr>
          <w:p w14:paraId="617E306A" w14:textId="75A72147" w:rsidR="00997FA9" w:rsidRPr="006666FA" w:rsidRDefault="005422C9" w:rsidP="006109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2C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ภาษีงวดก่อนๆ</w:t>
            </w:r>
            <w:r w:rsidRPr="005422C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422C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ที่บันทึกต่ำไป</w:t>
            </w:r>
          </w:p>
        </w:tc>
        <w:tc>
          <w:tcPr>
            <w:tcW w:w="626" w:type="dxa"/>
          </w:tcPr>
          <w:p w14:paraId="41144E84" w14:textId="77777777" w:rsidR="00997FA9" w:rsidRPr="006666FA" w:rsidRDefault="00997FA9" w:rsidP="00610976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4314E908" w14:textId="66B62250" w:rsidR="00997FA9" w:rsidRDefault="00C64585" w:rsidP="004041F4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43F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0905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43CB1E6" w14:textId="77777777" w:rsidR="00997FA9" w:rsidRPr="006666FA" w:rsidRDefault="00997FA9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7817DCC" w14:textId="07C171DB" w:rsidR="00997FA9" w:rsidRPr="00B30E1D" w:rsidRDefault="00F43FB9" w:rsidP="00F137F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C3F29F" w14:textId="77777777" w:rsidR="00997FA9" w:rsidRPr="006666FA" w:rsidRDefault="00997FA9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13F8CD0" w14:textId="23E9F458" w:rsidR="00997FA9" w:rsidRDefault="00C64585" w:rsidP="00B12C0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180" w:type="dxa"/>
          </w:tcPr>
          <w:p w14:paraId="1E09D33E" w14:textId="77777777" w:rsidR="00997FA9" w:rsidRPr="006666FA" w:rsidRDefault="00997FA9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F9B687" w14:textId="27048FD4" w:rsidR="00997FA9" w:rsidRDefault="00F137F5" w:rsidP="00B12C0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10976" w:rsidRPr="006666FA" w14:paraId="773762A7" w14:textId="77777777" w:rsidTr="00B12C08">
        <w:trPr>
          <w:cantSplit/>
        </w:trPr>
        <w:tc>
          <w:tcPr>
            <w:tcW w:w="3420" w:type="dxa"/>
          </w:tcPr>
          <w:p w14:paraId="455E8C8E" w14:textId="77777777" w:rsidR="00610976" w:rsidRPr="006666FA" w:rsidRDefault="00610976" w:rsidP="0061097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5743019F" w14:textId="77777777" w:rsidR="00610976" w:rsidRPr="006666FA" w:rsidRDefault="00610976" w:rsidP="00610976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0A20907" w14:textId="7B8FB8A3" w:rsidR="00610976" w:rsidRPr="006666FA" w:rsidRDefault="00C64585" w:rsidP="004041F4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AD6A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</w:t>
            </w:r>
            <w:r w:rsidR="00E44C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3412A56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601E216" w14:textId="31E75280" w:rsidR="00610976" w:rsidRPr="006666FA" w:rsidRDefault="00C64585" w:rsidP="004041F4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  <w:r w:rsidR="00610976" w:rsidRPr="002D5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178" w:type="dxa"/>
            <w:vAlign w:val="bottom"/>
          </w:tcPr>
          <w:p w14:paraId="614B2C59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BF141AE" w14:textId="45CC3267" w:rsidR="00610976" w:rsidRPr="006666FA" w:rsidRDefault="00C64585" w:rsidP="00B12C0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180" w:type="dxa"/>
          </w:tcPr>
          <w:p w14:paraId="1171608B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916E0A" w14:textId="4E3B4CAA" w:rsidR="00610976" w:rsidRPr="006666FA" w:rsidRDefault="00610976" w:rsidP="00B12C0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10976" w:rsidRPr="006666FA" w14:paraId="55B06B81" w14:textId="77777777" w:rsidTr="00B12C08">
        <w:trPr>
          <w:cantSplit/>
        </w:trPr>
        <w:tc>
          <w:tcPr>
            <w:tcW w:w="3420" w:type="dxa"/>
          </w:tcPr>
          <w:p w14:paraId="22D08586" w14:textId="77777777" w:rsidR="00610976" w:rsidRPr="006666FA" w:rsidRDefault="00610976" w:rsidP="0061097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349F2C0A" w14:textId="77777777" w:rsidR="00610976" w:rsidRPr="006666FA" w:rsidRDefault="00610976" w:rsidP="00610976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5969449D" w14:textId="77777777" w:rsidR="00610976" w:rsidRPr="006666FA" w:rsidRDefault="00610976" w:rsidP="00610976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67A11BA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406EC7C" w14:textId="77777777" w:rsidR="00610976" w:rsidRPr="006666FA" w:rsidRDefault="00610976" w:rsidP="00610976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8AAF158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70F97B75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022414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2ECE63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976" w:rsidRPr="006666FA" w14:paraId="22B5DE64" w14:textId="77777777" w:rsidTr="00B12C08">
        <w:trPr>
          <w:cantSplit/>
        </w:trPr>
        <w:tc>
          <w:tcPr>
            <w:tcW w:w="3420" w:type="dxa"/>
          </w:tcPr>
          <w:p w14:paraId="6C190EE6" w14:textId="77777777" w:rsidR="00610976" w:rsidRPr="006666FA" w:rsidRDefault="00610976" w:rsidP="0061097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6" w:type="dxa"/>
          </w:tcPr>
          <w:p w14:paraId="185D81FF" w14:textId="77777777" w:rsidR="00610976" w:rsidRPr="006666FA" w:rsidRDefault="00610976" w:rsidP="00610976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9" w:type="dxa"/>
          </w:tcPr>
          <w:p w14:paraId="5650D19A" w14:textId="77777777" w:rsidR="00610976" w:rsidRPr="006666FA" w:rsidRDefault="00610976" w:rsidP="00610976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85E319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C663456" w14:textId="77777777" w:rsidR="00610976" w:rsidRPr="006666FA" w:rsidRDefault="00610976" w:rsidP="00610976">
            <w:pPr>
              <w:tabs>
                <w:tab w:val="decimal" w:pos="964"/>
              </w:tabs>
              <w:spacing w:line="240" w:lineRule="atLeast"/>
              <w:ind w:left="-80" w:right="-110" w:firstLine="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67F2A3A0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27C2FE7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697A5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346FE8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0976" w:rsidRPr="006666FA" w14:paraId="5866B204" w14:textId="77777777" w:rsidTr="00B12C08">
        <w:trPr>
          <w:cantSplit/>
        </w:trPr>
        <w:tc>
          <w:tcPr>
            <w:tcW w:w="3420" w:type="dxa"/>
          </w:tcPr>
          <w:p w14:paraId="36216444" w14:textId="77777777" w:rsidR="00610976" w:rsidRPr="006666FA" w:rsidRDefault="00610976" w:rsidP="0061097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แตก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626" w:type="dxa"/>
          </w:tcPr>
          <w:p w14:paraId="3A10588C" w14:textId="77777777" w:rsidR="00610976" w:rsidRPr="006666FA" w:rsidRDefault="00610976" w:rsidP="00610976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021D684" w14:textId="7890E7E6" w:rsidR="00610976" w:rsidRPr="006666FA" w:rsidRDefault="00AD6AEE" w:rsidP="00B81F8E">
            <w:pPr>
              <w:tabs>
                <w:tab w:val="decimal" w:pos="1002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7E1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2F4FC2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2B139C18" w14:textId="62A1C44E" w:rsidR="00610976" w:rsidRPr="006666FA" w:rsidRDefault="00610976" w:rsidP="004041F4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CE5B8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CE5B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Pr="00CE5B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A581DA9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176A72D" w14:textId="183AB1FE" w:rsidR="00610976" w:rsidRPr="006666FA" w:rsidRDefault="00AD6AEE" w:rsidP="00B12C08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164D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64D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942</w:t>
            </w:r>
            <w:r w:rsidRPr="00164D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FF82777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0EC9F6" w14:textId="731FBB73" w:rsidR="00610976" w:rsidRPr="00C26AF6" w:rsidRDefault="00C64585" w:rsidP="00B12C0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913</w:t>
            </w:r>
          </w:p>
        </w:tc>
      </w:tr>
      <w:tr w:rsidR="00610976" w:rsidRPr="006666FA" w14:paraId="3C0E4018" w14:textId="77777777" w:rsidTr="00B12C08">
        <w:trPr>
          <w:cantSplit/>
        </w:trPr>
        <w:tc>
          <w:tcPr>
            <w:tcW w:w="3420" w:type="dxa"/>
          </w:tcPr>
          <w:p w14:paraId="76C82083" w14:textId="77777777" w:rsidR="00610976" w:rsidRPr="006666FA" w:rsidRDefault="00610976" w:rsidP="0061097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7694325B" w14:textId="77777777" w:rsidR="00610976" w:rsidRPr="006666FA" w:rsidRDefault="00610976" w:rsidP="00610976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CB523" w14:textId="007A2B3C" w:rsidR="00610976" w:rsidRPr="006666FA" w:rsidRDefault="00AD6AEE" w:rsidP="00B81F8E">
            <w:pPr>
              <w:tabs>
                <w:tab w:val="decimal" w:pos="1002"/>
              </w:tabs>
              <w:ind w:left="-80" w:right="-110" w:firstLine="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24</w:t>
            </w:r>
            <w:r w:rsidR="007E16F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59DBEBB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ADC8E" w14:textId="32AF1055" w:rsidR="00610976" w:rsidRPr="006666FA" w:rsidRDefault="00610976" w:rsidP="004041F4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B87"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80</w:t>
            </w:r>
            <w:r w:rsidRPr="00CE5B87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667</w:t>
            </w:r>
            <w:r w:rsidRPr="00CE5B87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8DC1E82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B42DD" w14:textId="383EBCD6" w:rsidR="00610976" w:rsidRPr="00164D4D" w:rsidRDefault="00AD6AEE" w:rsidP="00B12C08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4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64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  <w:r w:rsidRPr="00164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C90BF65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B7EDB" w14:textId="62364E61" w:rsidR="00610976" w:rsidRPr="00C26AF6" w:rsidRDefault="00C64585" w:rsidP="00B12C0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913</w:t>
            </w:r>
          </w:p>
        </w:tc>
      </w:tr>
      <w:tr w:rsidR="00610976" w:rsidRPr="006666FA" w14:paraId="341529D6" w14:textId="77777777" w:rsidTr="00B12C08">
        <w:trPr>
          <w:cantSplit/>
        </w:trPr>
        <w:tc>
          <w:tcPr>
            <w:tcW w:w="3420" w:type="dxa"/>
          </w:tcPr>
          <w:p w14:paraId="09BDBCD4" w14:textId="77777777" w:rsidR="00610976" w:rsidRPr="006666FA" w:rsidRDefault="00610976" w:rsidP="0061097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4F01B7E7" w14:textId="77777777" w:rsidR="00610976" w:rsidRPr="006666FA" w:rsidRDefault="00610976" w:rsidP="00610976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FF8FD2D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155C2C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47DDFFE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C071594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6D37D72" w14:textId="77777777" w:rsidR="00610976" w:rsidRPr="00164D4D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05E7A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B51C8C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10976" w:rsidRPr="006666FA" w14:paraId="19505DA1" w14:textId="77777777" w:rsidTr="00B12C08">
        <w:trPr>
          <w:cantSplit/>
        </w:trPr>
        <w:tc>
          <w:tcPr>
            <w:tcW w:w="3420" w:type="dxa"/>
          </w:tcPr>
          <w:p w14:paraId="2AF2BDB3" w14:textId="77777777" w:rsidR="00610976" w:rsidRPr="006666FA" w:rsidRDefault="00610976" w:rsidP="00610976">
            <w:pPr>
              <w:spacing w:line="240" w:lineRule="atLeast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dxa"/>
          </w:tcPr>
          <w:p w14:paraId="3D645664" w14:textId="77777777" w:rsidR="00610976" w:rsidRPr="006666FA" w:rsidRDefault="00610976" w:rsidP="00610976">
            <w:pPr>
              <w:tabs>
                <w:tab w:val="decimal" w:pos="10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4D53166A" w14:textId="04B89DCF" w:rsidR="00610976" w:rsidRPr="006666FA" w:rsidRDefault="00C64585" w:rsidP="004041F4">
            <w:pPr>
              <w:tabs>
                <w:tab w:val="decimal" w:pos="100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="006454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180" w:type="dxa"/>
            <w:vAlign w:val="bottom"/>
          </w:tcPr>
          <w:p w14:paraId="078FC36B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1488A5B" w14:textId="4362D075" w:rsidR="00610976" w:rsidRPr="006666FA" w:rsidRDefault="00C64585" w:rsidP="004041F4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610976"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78" w:type="dxa"/>
            <w:vAlign w:val="bottom"/>
          </w:tcPr>
          <w:p w14:paraId="46F09E86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14:paraId="17FE4FE0" w14:textId="52A202E2" w:rsidR="00610976" w:rsidRPr="00164D4D" w:rsidRDefault="008A0F30" w:rsidP="00B12C08">
            <w:pPr>
              <w:tabs>
                <w:tab w:val="decimal" w:pos="950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454CC" w:rsidRPr="00164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24B0C02" w14:textId="77777777" w:rsidR="00610976" w:rsidRPr="006666FA" w:rsidRDefault="00610976" w:rsidP="00610976">
            <w:pPr>
              <w:tabs>
                <w:tab w:val="decimal" w:pos="964"/>
              </w:tabs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187514" w14:textId="6C77D438" w:rsidR="00610976" w:rsidRPr="006666FA" w:rsidRDefault="00C64585" w:rsidP="00B12C08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9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</w:p>
        </w:tc>
      </w:tr>
    </w:tbl>
    <w:p w14:paraId="3B24A967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883ABF0" w14:textId="77777777" w:rsidR="00B7766D" w:rsidRPr="006666FA" w:rsidRDefault="00B7766D" w:rsidP="00B7766D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E67CFA8" w14:textId="77777777" w:rsidR="00B7766D" w:rsidRPr="006666FA" w:rsidRDefault="00B7766D" w:rsidP="00CD764D">
      <w:pPr>
        <w:spacing w:line="240" w:lineRule="auto"/>
        <w:ind w:left="540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53523C32" w14:textId="77777777" w:rsidR="00537AE4" w:rsidRDefault="00537AE4">
      <w:r>
        <w:br w:type="page"/>
      </w:r>
    </w:p>
    <w:tbl>
      <w:tblPr>
        <w:tblW w:w="9439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7766D" w:rsidRPr="006666FA" w14:paraId="5AB80C24" w14:textId="77777777" w:rsidTr="00607D3A">
        <w:trPr>
          <w:cantSplit/>
        </w:trPr>
        <w:tc>
          <w:tcPr>
            <w:tcW w:w="3049" w:type="dxa"/>
          </w:tcPr>
          <w:p w14:paraId="2F964616" w14:textId="39E2F809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330B7C9B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7766D" w:rsidRPr="006666FA" w14:paraId="0E99D82B" w14:textId="77777777" w:rsidTr="00607D3A">
        <w:trPr>
          <w:cantSplit/>
        </w:trPr>
        <w:tc>
          <w:tcPr>
            <w:tcW w:w="3049" w:type="dxa"/>
          </w:tcPr>
          <w:p w14:paraId="61B6A601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370B67E7" w14:textId="617768B7" w:rsidR="00B7766D" w:rsidRPr="006666FA" w:rsidRDefault="00C64585" w:rsidP="00607D3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B9DE634" w14:textId="77777777" w:rsidR="00B7766D" w:rsidRPr="006666FA" w:rsidRDefault="00B7766D" w:rsidP="00607D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03953834" w14:textId="3BAF7A0E" w:rsidR="00B7766D" w:rsidRPr="006666FA" w:rsidRDefault="00C64585" w:rsidP="00607D3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64F7939B" w14:textId="77777777" w:rsidTr="00607D3A">
        <w:trPr>
          <w:cantSplit/>
        </w:trPr>
        <w:tc>
          <w:tcPr>
            <w:tcW w:w="3049" w:type="dxa"/>
          </w:tcPr>
          <w:p w14:paraId="3F06A2B8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7C9D300D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549604E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B00544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AEB7C9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CD5B2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4C2DFB4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0D70B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6DA8FBFB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D7C98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F5B88A1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9545A2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9D13B9" w14:textId="361A76A8" w:rsidR="00B7766D" w:rsidRPr="006666FA" w:rsidRDefault="000C2B3B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B7766D"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0A58B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F9C996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3B72AF3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7766D" w:rsidRPr="006666FA" w14:paraId="329DAB1E" w14:textId="77777777" w:rsidTr="00607D3A">
        <w:trPr>
          <w:cantSplit/>
        </w:trPr>
        <w:tc>
          <w:tcPr>
            <w:tcW w:w="3049" w:type="dxa"/>
          </w:tcPr>
          <w:p w14:paraId="08E67E4C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0D87ED0C" w14:textId="77777777" w:rsidR="00B7766D" w:rsidRPr="006666FA" w:rsidRDefault="00B7766D" w:rsidP="00607D3A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766D" w:rsidRPr="006666FA" w14:paraId="2B431F6C" w14:textId="77777777" w:rsidTr="00607D3A">
        <w:trPr>
          <w:cantSplit/>
        </w:trPr>
        <w:tc>
          <w:tcPr>
            <w:tcW w:w="3049" w:type="dxa"/>
          </w:tcPr>
          <w:p w14:paraId="65BA7BDB" w14:textId="77777777" w:rsidR="00B7766D" w:rsidRPr="006666FA" w:rsidRDefault="00B7766D" w:rsidP="00607D3A">
            <w:pPr>
              <w:spacing w:line="240" w:lineRule="auto"/>
              <w:ind w:left="191" w:right="-84" w:hanging="191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3E2E7838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C6D94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89757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6B604B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59FAD4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F8923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0D79AF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D01E92A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D5AF21C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06F94F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7971D1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0976" w:rsidRPr="006666FA" w14:paraId="0490BE01" w14:textId="77777777" w:rsidTr="00607D3A">
        <w:trPr>
          <w:cantSplit/>
        </w:trPr>
        <w:tc>
          <w:tcPr>
            <w:tcW w:w="3049" w:type="dxa"/>
          </w:tcPr>
          <w:p w14:paraId="49192A95" w14:textId="72DB5506" w:rsidR="00610976" w:rsidRPr="006666FA" w:rsidRDefault="00610976" w:rsidP="00610976">
            <w:pPr>
              <w:spacing w:line="240" w:lineRule="auto"/>
              <w:ind w:left="191" w:right="-84" w:hanging="191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836062" w14:textId="2A2DB015" w:rsidR="00610976" w:rsidRPr="006666FA" w:rsidRDefault="00C26AF6" w:rsidP="00DD339B">
            <w:pPr>
              <w:tabs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1569A9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838555" w14:textId="62EC75BB" w:rsidR="00610976" w:rsidRPr="006666FA" w:rsidRDefault="00C26AF6" w:rsidP="00BD5356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9F0158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036349" w14:textId="246D6DE3" w:rsidR="00610976" w:rsidRPr="006666FA" w:rsidRDefault="00C26AF6" w:rsidP="00BD5356">
            <w:pPr>
              <w:tabs>
                <w:tab w:val="decimal" w:pos="2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04CAF4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EAA78B" w14:textId="35C2A325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2A3C1C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50FC5A" w14:textId="56059E7C" w:rsidR="00610976" w:rsidRPr="006666FA" w:rsidRDefault="00C64585" w:rsidP="00610976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0976"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23EDDE0A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6BFB33" w14:textId="2D5B3C6B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  <w:r w:rsidRPr="00CE5B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10976" w:rsidRPr="006666FA" w14:paraId="6F940B55" w14:textId="77777777" w:rsidTr="00607D3A">
        <w:trPr>
          <w:cantSplit/>
        </w:trPr>
        <w:tc>
          <w:tcPr>
            <w:tcW w:w="3049" w:type="dxa"/>
          </w:tcPr>
          <w:p w14:paraId="3FD5E42F" w14:textId="77777777" w:rsidR="00610976" w:rsidRPr="006666FA" w:rsidRDefault="00610976" w:rsidP="00610976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FC548" w14:textId="6E300660" w:rsidR="00610976" w:rsidRPr="006666FA" w:rsidRDefault="00C26AF6" w:rsidP="00BD5356">
            <w:pPr>
              <w:tabs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600558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BE8E" w14:textId="30D1A6A6" w:rsidR="00610976" w:rsidRPr="006666FA" w:rsidRDefault="00C26AF6" w:rsidP="00BD5356">
            <w:pPr>
              <w:tabs>
                <w:tab w:val="decimal" w:pos="40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D059A0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B3BB3" w14:textId="00804D24" w:rsidR="00610976" w:rsidRPr="006666FA" w:rsidRDefault="00C26AF6" w:rsidP="00BD5356">
            <w:pPr>
              <w:tabs>
                <w:tab w:val="decimal" w:pos="2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FDFD12" w14:textId="77777777" w:rsidR="00610976" w:rsidRPr="006666FA" w:rsidRDefault="00610976" w:rsidP="00610976">
            <w:pPr>
              <w:tabs>
                <w:tab w:val="decimal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27A79" w14:textId="79C731CC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930</w:t>
            </w: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B81531D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7399" w14:textId="0093D117" w:rsidR="00610976" w:rsidRPr="006666FA" w:rsidRDefault="00C64585" w:rsidP="00610976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10976"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</w:tcPr>
          <w:p w14:paraId="51859C5B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C3EDB" w14:textId="29401F05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  <w:r w:rsidRPr="00CE5B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D83A96D" w14:textId="77777777" w:rsidR="00B7766D" w:rsidRPr="006666FA" w:rsidRDefault="00B7766D" w:rsidP="00CD764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39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B7766D" w:rsidRPr="006666FA" w14:paraId="7D52214D" w14:textId="77777777" w:rsidTr="00607D3A">
        <w:trPr>
          <w:cantSplit/>
        </w:trPr>
        <w:tc>
          <w:tcPr>
            <w:tcW w:w="3049" w:type="dxa"/>
          </w:tcPr>
          <w:p w14:paraId="5F0783A7" w14:textId="77777777" w:rsidR="00B7766D" w:rsidRPr="006666FA" w:rsidRDefault="00B7766D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3E527B54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7766D" w:rsidRPr="006666FA" w14:paraId="76A69BD1" w14:textId="77777777" w:rsidTr="00607D3A">
        <w:trPr>
          <w:cantSplit/>
        </w:trPr>
        <w:tc>
          <w:tcPr>
            <w:tcW w:w="3049" w:type="dxa"/>
          </w:tcPr>
          <w:p w14:paraId="52D4745E" w14:textId="77777777" w:rsidR="00B7766D" w:rsidRPr="006666FA" w:rsidRDefault="00B7766D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5"/>
            <w:vAlign w:val="center"/>
          </w:tcPr>
          <w:p w14:paraId="3B811B7B" w14:textId="3D3B4EDC" w:rsidR="00B7766D" w:rsidRPr="006666F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30815A6" w14:textId="77777777" w:rsidR="00B7766D" w:rsidRPr="006666FA" w:rsidRDefault="00B7766D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48336496" w14:textId="535A93C6" w:rsidR="00B7766D" w:rsidRPr="006666F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6BAB016E" w14:textId="77777777" w:rsidTr="00607D3A">
        <w:trPr>
          <w:cantSplit/>
        </w:trPr>
        <w:tc>
          <w:tcPr>
            <w:tcW w:w="3049" w:type="dxa"/>
          </w:tcPr>
          <w:p w14:paraId="70B48C25" w14:textId="77777777" w:rsidR="00B7766D" w:rsidRPr="006666FA" w:rsidRDefault="00B7766D" w:rsidP="00607D3A">
            <w:pPr>
              <w:spacing w:line="240" w:lineRule="auto"/>
              <w:ind w:left="191" w:hanging="191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  <w:p w14:paraId="597164F2" w14:textId="77777777" w:rsidR="00B7766D" w:rsidRPr="006666FA" w:rsidRDefault="00B7766D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6E3A7B57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49ABA3B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E74C90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711611" w14:textId="26D5842A" w:rsidR="00B7766D" w:rsidRPr="006666FA" w:rsidRDefault="000C2B3B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7F685746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60E9151C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DBB699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F90D35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7C8D3D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430E9C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8947261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F4C8CE" w14:textId="750D5EB1" w:rsidR="00B7766D" w:rsidRPr="006666FA" w:rsidRDefault="008140B2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B7766D"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C8714F" w14:textId="77777777" w:rsidR="00B7766D" w:rsidRPr="006666FA" w:rsidRDefault="00B7766D" w:rsidP="00607D3A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AFC1CF" w14:textId="77777777" w:rsidR="00B7766D" w:rsidRPr="006666FA" w:rsidRDefault="00B7766D" w:rsidP="00607D3A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B7766D" w:rsidRPr="006666FA" w14:paraId="27264623" w14:textId="77777777" w:rsidTr="00607D3A">
        <w:trPr>
          <w:cantSplit/>
        </w:trPr>
        <w:tc>
          <w:tcPr>
            <w:tcW w:w="3049" w:type="dxa"/>
          </w:tcPr>
          <w:p w14:paraId="1A62D3FF" w14:textId="77777777" w:rsidR="00B7766D" w:rsidRPr="006666FA" w:rsidRDefault="00B7766D" w:rsidP="00607D3A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11"/>
          </w:tcPr>
          <w:p w14:paraId="5C6B9B00" w14:textId="77777777" w:rsidR="00B7766D" w:rsidRPr="006666FA" w:rsidRDefault="00B7766D" w:rsidP="00607D3A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766D" w:rsidRPr="006666FA" w14:paraId="33DA63FE" w14:textId="77777777" w:rsidTr="00607D3A">
        <w:trPr>
          <w:cantSplit/>
        </w:trPr>
        <w:tc>
          <w:tcPr>
            <w:tcW w:w="3049" w:type="dxa"/>
          </w:tcPr>
          <w:p w14:paraId="025D7F37" w14:textId="77777777" w:rsidR="00B7766D" w:rsidRPr="006666FA" w:rsidRDefault="00B7766D" w:rsidP="00607D3A">
            <w:pPr>
              <w:spacing w:line="240" w:lineRule="auto"/>
              <w:ind w:left="191" w:right="-87" w:hanging="180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7E613EE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0977F16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F32F81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7250C4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912E11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A12B3A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4041CE0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D477D2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0580D8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2C91E0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CE4E2B7" w14:textId="77777777" w:rsidR="00B7766D" w:rsidRPr="006666FA" w:rsidRDefault="00B7766D" w:rsidP="00607D3A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0976" w:rsidRPr="006666FA" w14:paraId="747ECABC" w14:textId="77777777" w:rsidTr="00607D3A">
        <w:trPr>
          <w:cantSplit/>
        </w:trPr>
        <w:tc>
          <w:tcPr>
            <w:tcW w:w="3049" w:type="dxa"/>
          </w:tcPr>
          <w:p w14:paraId="5C3AD51F" w14:textId="6CF4E76C" w:rsidR="00610976" w:rsidRPr="006666FA" w:rsidRDefault="00610976" w:rsidP="00610976">
            <w:pPr>
              <w:spacing w:line="240" w:lineRule="auto"/>
              <w:ind w:left="191" w:right="-87" w:hanging="180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 w:rsidRPr="006666F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0EFBE6" w14:textId="6F6BB28F" w:rsidR="00610976" w:rsidRPr="006666FA" w:rsidRDefault="00C26AF6" w:rsidP="00BD5356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E28723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6728B8" w14:textId="5EAE8D25" w:rsidR="00610976" w:rsidRPr="006666FA" w:rsidRDefault="00C26AF6" w:rsidP="00BD5356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922755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FBD7E6" w14:textId="17091DE1" w:rsidR="00610976" w:rsidRPr="006666FA" w:rsidRDefault="00C26AF6" w:rsidP="00BD5356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965B3D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36EDFA" w14:textId="4E1F152E" w:rsidR="00610976" w:rsidRPr="006666FA" w:rsidRDefault="00610976" w:rsidP="00610976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548037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C78324" w14:textId="47E5C9E5" w:rsidR="00610976" w:rsidRPr="006666FA" w:rsidRDefault="00C64585" w:rsidP="00610976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180" w:type="dxa"/>
          </w:tcPr>
          <w:p w14:paraId="40FEC8A8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64A0F0" w14:textId="51A16A75" w:rsidR="00610976" w:rsidRPr="006666FA" w:rsidRDefault="00610976" w:rsidP="00610976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083</w:t>
            </w:r>
            <w:r w:rsidRPr="000560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10976" w:rsidRPr="006666FA" w14:paraId="174ADE74" w14:textId="77777777" w:rsidTr="00607D3A">
        <w:trPr>
          <w:cantSplit/>
        </w:trPr>
        <w:tc>
          <w:tcPr>
            <w:tcW w:w="3049" w:type="dxa"/>
          </w:tcPr>
          <w:p w14:paraId="3F348D4D" w14:textId="77777777" w:rsidR="00610976" w:rsidRPr="006666FA" w:rsidRDefault="00610976" w:rsidP="00610976">
            <w:pPr>
              <w:spacing w:line="240" w:lineRule="auto"/>
              <w:ind w:left="191" w:hanging="180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D9851" w14:textId="0EBD8F28" w:rsidR="00610976" w:rsidRPr="006666FA" w:rsidRDefault="00C26AF6" w:rsidP="00BD5356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6930FF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6ABF" w14:textId="5A9AF527" w:rsidR="00610976" w:rsidRPr="006666FA" w:rsidRDefault="00C26AF6" w:rsidP="00BD5356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D0FF80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68A5F" w14:textId="0DE76010" w:rsidR="00610976" w:rsidRPr="006666FA" w:rsidRDefault="00C26AF6" w:rsidP="00BD5356">
            <w:pPr>
              <w:tabs>
                <w:tab w:val="decimal" w:pos="41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57332F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4F4A" w14:textId="5112711D" w:rsidR="00610976" w:rsidRPr="006666FA" w:rsidRDefault="00610976" w:rsidP="00610976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615B315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4075F" w14:textId="0CFD8217" w:rsidR="00610976" w:rsidRPr="006666FA" w:rsidRDefault="00C64585" w:rsidP="00610976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180" w:type="dxa"/>
          </w:tcPr>
          <w:p w14:paraId="791B79B6" w14:textId="77777777" w:rsidR="00610976" w:rsidRPr="006666FA" w:rsidRDefault="00610976" w:rsidP="0061097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92FC8" w14:textId="12FE686B" w:rsidR="00610976" w:rsidRPr="006666FA" w:rsidRDefault="00610976" w:rsidP="00610976">
            <w:pPr>
              <w:tabs>
                <w:tab w:val="decimal" w:pos="821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083</w:t>
            </w:r>
            <w:r w:rsidRPr="000560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E44D6F7" w14:textId="77777777" w:rsidR="00B7766D" w:rsidRPr="006666FA" w:rsidRDefault="00B7766D" w:rsidP="00B7766D">
      <w:pPr>
        <w:spacing w:line="240" w:lineRule="auto"/>
        <w:ind w:left="540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21F79EDE" w14:textId="77777777" w:rsidR="00B7766D" w:rsidRPr="0086577F" w:rsidRDefault="00B7766D" w:rsidP="00B7766D">
      <w:pPr>
        <w:spacing w:line="240" w:lineRule="auto"/>
        <w:rPr>
          <w:rFonts w:asciiTheme="majorBidi" w:hAnsiTheme="majorBidi" w:cstheme="majorBidi"/>
          <w:b/>
          <w:bCs/>
          <w:i/>
          <w:iCs/>
          <w:szCs w:val="22"/>
          <w:cs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0"/>
        <w:gridCol w:w="1090"/>
        <w:gridCol w:w="272"/>
        <w:gridCol w:w="1091"/>
        <w:gridCol w:w="273"/>
        <w:gridCol w:w="1091"/>
        <w:gridCol w:w="273"/>
        <w:gridCol w:w="1000"/>
      </w:tblGrid>
      <w:tr w:rsidR="00B7766D" w:rsidRPr="00FE1C8E" w14:paraId="14011E60" w14:textId="77777777" w:rsidTr="002C047A">
        <w:tc>
          <w:tcPr>
            <w:tcW w:w="4180" w:type="dxa"/>
            <w:shd w:val="clear" w:color="auto" w:fill="auto"/>
          </w:tcPr>
          <w:p w14:paraId="33967C06" w14:textId="77777777" w:rsidR="00B7766D" w:rsidRPr="00FE1C8E" w:rsidRDefault="00B7766D" w:rsidP="002C047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090" w:type="dxa"/>
            <w:gridSpan w:val="7"/>
            <w:tcBorders>
              <w:bottom w:val="nil"/>
            </w:tcBorders>
            <w:shd w:val="clear" w:color="auto" w:fill="auto"/>
          </w:tcPr>
          <w:p w14:paraId="2F20AFB2" w14:textId="77777777" w:rsidR="00B7766D" w:rsidRPr="00FE1C8E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7766D" w:rsidRPr="00FE1C8E" w14:paraId="29C04A5A" w14:textId="77777777" w:rsidTr="002C047A">
        <w:tc>
          <w:tcPr>
            <w:tcW w:w="4180" w:type="dxa"/>
            <w:shd w:val="clear" w:color="auto" w:fill="auto"/>
          </w:tcPr>
          <w:p w14:paraId="09F71322" w14:textId="77777777" w:rsidR="00B7766D" w:rsidRPr="00FE1C8E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5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6A5B30D" w14:textId="5A1E9FA5" w:rsidR="00B7766D" w:rsidRPr="00FE1C8E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  <w:vAlign w:val="center"/>
          </w:tcPr>
          <w:p w14:paraId="7DD2E04C" w14:textId="77777777" w:rsidR="00B7766D" w:rsidRPr="00FE1C8E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DF3B700" w14:textId="0A28074C" w:rsidR="00B7766D" w:rsidRPr="00FE1C8E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7766D" w:rsidRPr="00FE1C8E" w14:paraId="62349DC7" w14:textId="77777777" w:rsidTr="00C54B51">
        <w:trPr>
          <w:trHeight w:val="470"/>
        </w:trPr>
        <w:tc>
          <w:tcPr>
            <w:tcW w:w="4180" w:type="dxa"/>
            <w:shd w:val="clear" w:color="auto" w:fill="auto"/>
          </w:tcPr>
          <w:p w14:paraId="50F11FE2" w14:textId="77777777" w:rsidR="00B7766D" w:rsidRPr="00FE1C8E" w:rsidRDefault="00B7766D" w:rsidP="002C047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4D60FBFD" w14:textId="77777777" w:rsidR="00B7766D" w:rsidRPr="00FE1C8E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CAFFF6A" w14:textId="77777777" w:rsidR="00B7766D" w:rsidRPr="00FE1C8E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E1C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26E64B91" w14:textId="77777777" w:rsidR="00B7766D" w:rsidRPr="00FE1C8E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6BEDCD25" w14:textId="77777777" w:rsidR="00B7766D" w:rsidRPr="00FE1C8E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CE3EB9F" w14:textId="77777777" w:rsidR="00B7766D" w:rsidRPr="00FE1C8E" w:rsidRDefault="00B7766D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 w:right="-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E1C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6ED2EAE1" w14:textId="77777777" w:rsidR="00B7766D" w:rsidRPr="00FE1C8E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2C89BBD1" w14:textId="77777777" w:rsidR="00B7766D" w:rsidRPr="00FE1C8E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AF700FD" w14:textId="77777777" w:rsidR="00B7766D" w:rsidRPr="00FE1C8E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30EDCF5D" w14:textId="77777777" w:rsidR="00B7766D" w:rsidRPr="00FE1C8E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auto"/>
          </w:tcPr>
          <w:p w14:paraId="2E38FA61" w14:textId="77777777" w:rsidR="00B7766D" w:rsidRPr="00FE1C8E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EA1BAD" w14:textId="77777777" w:rsidR="00B7766D" w:rsidRPr="00FE1C8E" w:rsidRDefault="00B7766D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E1C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722BE" w:rsidRPr="00FE1C8E" w14:paraId="5DF62EF5" w14:textId="77777777" w:rsidTr="002C047A">
        <w:tc>
          <w:tcPr>
            <w:tcW w:w="4180" w:type="dxa"/>
            <w:shd w:val="clear" w:color="auto" w:fill="auto"/>
          </w:tcPr>
          <w:p w14:paraId="1795C4A5" w14:textId="77777777" w:rsidR="009722BE" w:rsidRPr="00FE1C8E" w:rsidRDefault="009722BE" w:rsidP="00972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FE1C8E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ก่อนภาษีเงินได้รวม</w:t>
            </w:r>
          </w:p>
        </w:tc>
        <w:tc>
          <w:tcPr>
            <w:tcW w:w="1090" w:type="dxa"/>
            <w:tcBorders>
              <w:top w:val="nil"/>
            </w:tcBorders>
            <w:shd w:val="clear" w:color="auto" w:fill="auto"/>
          </w:tcPr>
          <w:p w14:paraId="67A5B040" w14:textId="77777777" w:rsidR="009722BE" w:rsidRPr="00FE1C8E" w:rsidRDefault="009722BE" w:rsidP="00972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5A677DEF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F572F3C" w14:textId="0F930F06" w:rsidR="009722BE" w:rsidRPr="00FE1C8E" w:rsidRDefault="00C64585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  <w:r w:rsidR="002C5D0A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5EBC02D6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DC5B71D" w14:textId="77777777" w:rsidR="009722BE" w:rsidRPr="00FE1C8E" w:rsidRDefault="009722BE" w:rsidP="00972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550EB88A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CA5A47" w14:textId="5788A236" w:rsidR="009722BE" w:rsidRPr="00FE1C8E" w:rsidRDefault="00C64585" w:rsidP="009722B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  <w:r w:rsidR="009722BE"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</w:tr>
      <w:tr w:rsidR="009722BE" w:rsidRPr="00FE1C8E" w14:paraId="5057967F" w14:textId="77777777" w:rsidTr="002C047A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48744CB0" w14:textId="77777777" w:rsidR="009722BE" w:rsidRPr="00FE1C8E" w:rsidRDefault="009722BE" w:rsidP="009722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30AED40E" w14:textId="14000849" w:rsidR="009722BE" w:rsidRPr="00FE1C8E" w:rsidRDefault="00C6458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06195" w:rsidRPr="00FE1C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3E09E7F1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13CDA3" w14:textId="00A24860" w:rsidR="009722BE" w:rsidRPr="00FE1C8E" w:rsidRDefault="00C64585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7409D8" w:rsidRPr="00FE1C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BC4ABD3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63008DAD" w14:textId="5AEA0A6D" w:rsidR="009722BE" w:rsidRPr="00FE1C8E" w:rsidRDefault="00C6458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722BE" w:rsidRPr="00FE1C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2747FF64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1D5521" w14:textId="047E0365" w:rsidR="009722BE" w:rsidRPr="00FE1C8E" w:rsidRDefault="00C64585" w:rsidP="009722B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9722BE" w:rsidRPr="00FE1C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</w:tr>
      <w:tr w:rsidR="009722BE" w:rsidRPr="00FE1C8E" w14:paraId="61827CAD" w14:textId="77777777" w:rsidTr="002C047A">
        <w:tc>
          <w:tcPr>
            <w:tcW w:w="4180" w:type="dxa"/>
            <w:shd w:val="clear" w:color="auto" w:fill="auto"/>
          </w:tcPr>
          <w:p w14:paraId="65C07F89" w14:textId="77777777" w:rsidR="009722BE" w:rsidRPr="00FE1C8E" w:rsidRDefault="009722BE" w:rsidP="009722BE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90" w:type="dxa"/>
            <w:shd w:val="clear" w:color="auto" w:fill="auto"/>
          </w:tcPr>
          <w:p w14:paraId="24E9A641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29BCC47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DF89045" w14:textId="4DBF93C4" w:rsidR="009722BE" w:rsidRPr="00FE1C8E" w:rsidRDefault="00FE1C8E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10,437</w:t>
            </w:r>
          </w:p>
        </w:tc>
        <w:tc>
          <w:tcPr>
            <w:tcW w:w="273" w:type="dxa"/>
            <w:shd w:val="clear" w:color="auto" w:fill="auto"/>
          </w:tcPr>
          <w:p w14:paraId="63C35DB0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58EE12BC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4051A26B" w14:textId="77777777" w:rsidR="009722BE" w:rsidRPr="00FE1C8E" w:rsidRDefault="009722BE" w:rsidP="009722B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6D0C0D6" w14:textId="0C128D04" w:rsidR="009722BE" w:rsidRPr="00FE1C8E" w:rsidRDefault="00C64585" w:rsidP="009722B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722BE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</w:tr>
      <w:tr w:rsidR="009722BE" w:rsidRPr="00FE1C8E" w14:paraId="6D7992D2" w14:textId="77777777" w:rsidTr="009372F4">
        <w:trPr>
          <w:trHeight w:val="64"/>
        </w:trPr>
        <w:tc>
          <w:tcPr>
            <w:tcW w:w="4180" w:type="dxa"/>
            <w:shd w:val="clear" w:color="auto" w:fill="auto"/>
          </w:tcPr>
          <w:p w14:paraId="65F5D5C2" w14:textId="77777777" w:rsidR="009722BE" w:rsidRPr="00FE1C8E" w:rsidRDefault="009722BE" w:rsidP="009722BE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ค่าใช้จ่ายที่หักได้เพิ่มทางภาษี</w:t>
            </w:r>
          </w:p>
        </w:tc>
        <w:tc>
          <w:tcPr>
            <w:tcW w:w="1090" w:type="dxa"/>
            <w:shd w:val="clear" w:color="auto" w:fill="auto"/>
          </w:tcPr>
          <w:p w14:paraId="2316564F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AF9DE95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EDCB15A" w14:textId="1F935489" w:rsidR="009722BE" w:rsidRPr="00FE1C8E" w:rsidRDefault="009E0320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1C8E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3,988</w:t>
            </w:r>
            <w:r w:rsidRPr="00FE1C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38C9E85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44A9F91B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47C661C4" w14:textId="77777777" w:rsidR="009722BE" w:rsidRPr="00FE1C8E" w:rsidRDefault="009722BE" w:rsidP="009722B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0A177B1" w14:textId="6C20187C" w:rsidR="009722BE" w:rsidRPr="00FE1C8E" w:rsidRDefault="009722BE" w:rsidP="002B60E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E1C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Pr="00FE1C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22BE" w:rsidRPr="00FE1C8E" w14:paraId="6F55D361" w14:textId="77777777" w:rsidTr="002C047A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6C02741A" w14:textId="77777777" w:rsidR="009722BE" w:rsidRPr="00FE1C8E" w:rsidRDefault="009722BE" w:rsidP="009722BE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ผลขาดทุนในปีปัจจุบันที่ไม่รับรู้เป็นสินทรัพย์       </w:t>
            </w:r>
          </w:p>
          <w:p w14:paraId="352D065A" w14:textId="77777777" w:rsidR="009722BE" w:rsidRPr="00FE1C8E" w:rsidRDefault="009722BE" w:rsidP="009722BE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ภาษีเงินได้รอการตัดบัญชี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1B597CBF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53135AE4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2892BCD0" w14:textId="7D179B8C" w:rsidR="009722BE" w:rsidRPr="00FE1C8E" w:rsidRDefault="00FE1C8E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20,851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20624531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505232B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61231591" w14:textId="77777777" w:rsidR="009722BE" w:rsidRPr="00FE1C8E" w:rsidRDefault="009722BE" w:rsidP="009722B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19FF39B7" w14:textId="06037696" w:rsidR="009722BE" w:rsidRPr="00FE1C8E" w:rsidRDefault="00C64585" w:rsidP="009722B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9722BE" w:rsidRPr="00FE1C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</w:tr>
      <w:tr w:rsidR="009722BE" w:rsidRPr="00FE1C8E" w14:paraId="0538ABAF" w14:textId="77777777" w:rsidTr="002C047A">
        <w:tc>
          <w:tcPr>
            <w:tcW w:w="4180" w:type="dxa"/>
            <w:shd w:val="clear" w:color="auto" w:fill="auto"/>
          </w:tcPr>
          <w:p w14:paraId="4A9B2F64" w14:textId="28848680" w:rsidR="009722BE" w:rsidRPr="00FE1C8E" w:rsidRDefault="00FE1C8E" w:rsidP="009722BE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1C8E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การใช้ขาดทุนทางภาษีเดิมที่ไม่ได้บันทึก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3E75F29C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4DE917FF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024A7CDD" w14:textId="14BE8400" w:rsidR="009722BE" w:rsidRPr="00FE1C8E" w:rsidRDefault="00E51979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1C8E"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E1C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7EA4DAFC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571F84D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504F6B07" w14:textId="77777777" w:rsidR="009722BE" w:rsidRPr="00FE1C8E" w:rsidRDefault="009722BE" w:rsidP="009722B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11C9C935" w14:textId="18CE78AA" w:rsidR="009722BE" w:rsidRPr="00FE1C8E" w:rsidRDefault="009722BE" w:rsidP="009722B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 w:rsidRPr="00FE1C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22BE" w:rsidRPr="00FE1C8E" w14:paraId="2776894F" w14:textId="77777777" w:rsidTr="0048174F">
        <w:tc>
          <w:tcPr>
            <w:tcW w:w="4180" w:type="dxa"/>
            <w:shd w:val="clear" w:color="auto" w:fill="auto"/>
          </w:tcPr>
          <w:p w14:paraId="336ABC9C" w14:textId="17A3238E" w:rsidR="009722BE" w:rsidRPr="00FE1C8E" w:rsidRDefault="009722BE" w:rsidP="009722BE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E1C8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การรับรู้สินทรัพย์ภาษีเงินได้รอตัดบัญชีของ</w:t>
            </w:r>
            <w:r w:rsidR="00C54B51" w:rsidRPr="00FE1C8E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                 </w:t>
            </w:r>
            <w:r w:rsidRPr="00FE1C8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ผลขาดทุนในงวดก่อน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20D28E28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48A45412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633A1193" w14:textId="4EEDE6F5" w:rsidR="009722BE" w:rsidRPr="00FE1C8E" w:rsidRDefault="00DC2E37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1C8E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2,621</w:t>
            </w:r>
            <w:r w:rsidR="00B1153F" w:rsidRPr="00FE1C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45C128D7" w14:textId="77777777" w:rsidR="009722BE" w:rsidRPr="00FE1C8E" w:rsidRDefault="009722BE" w:rsidP="009722BE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E48A449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63D358BD" w14:textId="77777777" w:rsidR="009722BE" w:rsidRPr="00FE1C8E" w:rsidRDefault="009722BE" w:rsidP="009722BE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3E002ACB" w14:textId="123B3D36" w:rsidR="009722BE" w:rsidRPr="00FE1C8E" w:rsidRDefault="009722BE" w:rsidP="009722BE">
            <w:pPr>
              <w:pStyle w:val="acctfourfigures"/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FE1C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4585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  <w:r w:rsidRPr="00FE1C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154E" w:rsidRPr="00FE1C8E" w14:paraId="42FE754E" w14:textId="77777777" w:rsidTr="0048174F">
        <w:tc>
          <w:tcPr>
            <w:tcW w:w="4180" w:type="dxa"/>
            <w:shd w:val="clear" w:color="auto" w:fill="auto"/>
          </w:tcPr>
          <w:p w14:paraId="5DBA5094" w14:textId="56EBC370" w:rsidR="005F154E" w:rsidRPr="00FE1C8E" w:rsidRDefault="0050766D" w:rsidP="009722BE">
            <w:pPr>
              <w:ind w:left="162" w:hanging="1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E1C8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ภาษีงวดก่อนๆ</w:t>
            </w:r>
            <w:r w:rsidRPr="00FE1C8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FE1C8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ที่บันทึกต่ำไป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4FB233ED" w14:textId="77777777" w:rsidR="005F154E" w:rsidRPr="00FE1C8E" w:rsidRDefault="005F154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027EF619" w14:textId="77777777" w:rsidR="005F154E" w:rsidRPr="00FE1C8E" w:rsidRDefault="005F154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5BB3DF3E" w14:textId="0A792284" w:rsidR="005F154E" w:rsidRPr="00FE1C8E" w:rsidRDefault="00C64585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71C9" w:rsidRPr="00FE1C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2D2563"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E883647" w14:textId="77777777" w:rsidR="005F154E" w:rsidRPr="00FE1C8E" w:rsidRDefault="005F154E" w:rsidP="009722BE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6A9709B9" w14:textId="77777777" w:rsidR="005F154E" w:rsidRPr="00FE1C8E" w:rsidRDefault="005F154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3F5CE66F" w14:textId="77777777" w:rsidR="005F154E" w:rsidRPr="00FE1C8E" w:rsidRDefault="005F154E" w:rsidP="009722BE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6A00FD33" w14:textId="439FF58C" w:rsidR="005F154E" w:rsidRPr="00FE1C8E" w:rsidRDefault="000B17D0" w:rsidP="000B17D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722BE" w:rsidRPr="00FE1C8E" w14:paraId="27624D6F" w14:textId="77777777" w:rsidTr="002C047A">
        <w:tc>
          <w:tcPr>
            <w:tcW w:w="4180" w:type="dxa"/>
            <w:shd w:val="clear" w:color="auto" w:fill="auto"/>
          </w:tcPr>
          <w:p w14:paraId="5B3EC2EB" w14:textId="77777777" w:rsidR="009722BE" w:rsidRPr="00FE1C8E" w:rsidRDefault="009722BE" w:rsidP="009722BE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อื่นๆ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11C89F85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589C653E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02E4D0A5" w14:textId="2B55264D" w:rsidR="009722BE" w:rsidRPr="00FE1C8E" w:rsidRDefault="00FE1C8E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(790)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F250A9B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B14ACC8" w14:textId="77777777" w:rsidR="009722BE" w:rsidRPr="00FE1C8E" w:rsidRDefault="009722B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33568A6" w14:textId="77777777" w:rsidR="009722BE" w:rsidRPr="00FE1C8E" w:rsidRDefault="009722BE" w:rsidP="009722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02FC62AE" w14:textId="30FAA6F9" w:rsidR="009722BE" w:rsidRPr="00FE1C8E" w:rsidRDefault="00FE1C8E" w:rsidP="009722B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(929)</w:t>
            </w:r>
          </w:p>
        </w:tc>
      </w:tr>
      <w:tr w:rsidR="009722BE" w:rsidRPr="008172BC" w14:paraId="77622082" w14:textId="77777777" w:rsidTr="002C047A">
        <w:tc>
          <w:tcPr>
            <w:tcW w:w="4180" w:type="dxa"/>
            <w:tcBorders>
              <w:top w:val="nil"/>
              <w:bottom w:val="nil"/>
            </w:tcBorders>
            <w:shd w:val="clear" w:color="auto" w:fill="auto"/>
          </w:tcPr>
          <w:p w14:paraId="014152DA" w14:textId="007E6CC9" w:rsidR="009722BE" w:rsidRPr="00FE1C8E" w:rsidRDefault="009722BE" w:rsidP="009722BE">
            <w:pPr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E1C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4302A" w14:textId="22E4D0FC" w:rsidR="009722BE" w:rsidRPr="00FE1C8E" w:rsidRDefault="00C6458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B3319F" w:rsidRPr="00FE1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E78AF"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1B88933A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4E073" w14:textId="68A08BA7" w:rsidR="009722BE" w:rsidRPr="00FE1C8E" w:rsidRDefault="00C64585" w:rsidP="002B60E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</w:t>
            </w:r>
            <w:r w:rsidR="00020FAC" w:rsidRPr="00FE1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452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41A38773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0214B" w14:textId="017D23D9" w:rsidR="009722BE" w:rsidRPr="00FE1C8E" w:rsidRDefault="00C6458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9722BE" w:rsidRPr="00FE1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6959FDE7" w14:textId="77777777" w:rsidR="009722BE" w:rsidRPr="00FE1C8E" w:rsidRDefault="009722BE" w:rsidP="009722B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E87F2" w14:textId="4EC45266" w:rsidR="009722BE" w:rsidRPr="00FE1C8E" w:rsidRDefault="00C64585" w:rsidP="009722B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9722BE" w:rsidRPr="00FE1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E1C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221</w:t>
            </w:r>
          </w:p>
        </w:tc>
      </w:tr>
    </w:tbl>
    <w:p w14:paraId="52E03EDD" w14:textId="77777777" w:rsidR="007455B8" w:rsidRPr="00FE1C8E" w:rsidRDefault="007455B8" w:rsidP="00B7766D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0"/>
        <w:gridCol w:w="1090"/>
        <w:gridCol w:w="272"/>
        <w:gridCol w:w="1091"/>
        <w:gridCol w:w="273"/>
        <w:gridCol w:w="1091"/>
        <w:gridCol w:w="273"/>
        <w:gridCol w:w="1000"/>
      </w:tblGrid>
      <w:tr w:rsidR="00B7766D" w:rsidRPr="008172BC" w14:paraId="4D60B0AD" w14:textId="77777777" w:rsidTr="00404E9A">
        <w:tc>
          <w:tcPr>
            <w:tcW w:w="4180" w:type="dxa"/>
            <w:shd w:val="clear" w:color="auto" w:fill="auto"/>
          </w:tcPr>
          <w:p w14:paraId="54BA896F" w14:textId="77777777" w:rsidR="00B7766D" w:rsidRPr="008172BC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172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8172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90" w:type="dxa"/>
            <w:gridSpan w:val="7"/>
            <w:tcBorders>
              <w:bottom w:val="nil"/>
            </w:tcBorders>
            <w:shd w:val="clear" w:color="auto" w:fill="auto"/>
          </w:tcPr>
          <w:p w14:paraId="13375912" w14:textId="77777777" w:rsidR="00B7766D" w:rsidRPr="008172BC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172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766D" w:rsidRPr="008172BC" w14:paraId="22D7F6B2" w14:textId="77777777" w:rsidTr="00404E9A">
        <w:tc>
          <w:tcPr>
            <w:tcW w:w="4180" w:type="dxa"/>
            <w:shd w:val="clear" w:color="auto" w:fill="auto"/>
          </w:tcPr>
          <w:p w14:paraId="1166ABFA" w14:textId="77777777" w:rsidR="00B7766D" w:rsidRPr="008172BC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5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AE0421B" w14:textId="02FD07DB" w:rsidR="00B7766D" w:rsidRPr="008172BC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  <w:vAlign w:val="center"/>
          </w:tcPr>
          <w:p w14:paraId="7854C6B2" w14:textId="77777777" w:rsidR="00B7766D" w:rsidRPr="008172BC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757800A" w14:textId="1A1732DF" w:rsidR="00B7766D" w:rsidRPr="008172BC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B7766D" w:rsidRPr="008172BC" w14:paraId="381C6196" w14:textId="77777777" w:rsidTr="00404E9A">
        <w:tc>
          <w:tcPr>
            <w:tcW w:w="4180" w:type="dxa"/>
            <w:shd w:val="clear" w:color="auto" w:fill="auto"/>
          </w:tcPr>
          <w:p w14:paraId="521FD631" w14:textId="77777777" w:rsidR="00B7766D" w:rsidRPr="008172BC" w:rsidRDefault="00B7766D" w:rsidP="002C047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  <w:shd w:val="clear" w:color="auto" w:fill="auto"/>
          </w:tcPr>
          <w:p w14:paraId="2A68F33D" w14:textId="77777777" w:rsidR="00B7766D" w:rsidRPr="008172BC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72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748320C" w14:textId="77777777" w:rsidR="00B7766D" w:rsidRPr="008172BC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172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47B4A364" w14:textId="77777777" w:rsidR="00B7766D" w:rsidRPr="008172BC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7ED1388" w14:textId="77777777" w:rsidR="00B7766D" w:rsidRPr="008172BC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13514C" w14:textId="77777777" w:rsidR="00B7766D" w:rsidRPr="008172BC" w:rsidRDefault="00B7766D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172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4922CB6B" w14:textId="77777777" w:rsidR="00B7766D" w:rsidRPr="008172BC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6E2968B" w14:textId="77777777" w:rsidR="00B7766D" w:rsidRPr="008172BC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72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DB6480F" w14:textId="77777777" w:rsidR="00B7766D" w:rsidRPr="008172BC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172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64F74110" w14:textId="77777777" w:rsidR="00B7766D" w:rsidRPr="008172BC" w:rsidRDefault="00B7766D" w:rsidP="002C047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auto"/>
          </w:tcPr>
          <w:p w14:paraId="7C87E5F0" w14:textId="77777777" w:rsidR="00B7766D" w:rsidRPr="008172BC" w:rsidRDefault="00B7766D" w:rsidP="002C047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8D344F" w14:textId="77777777" w:rsidR="00B7766D" w:rsidRPr="008172BC" w:rsidRDefault="00B7766D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172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722BE" w:rsidRPr="008172BC" w14:paraId="3E2212AC" w14:textId="77777777" w:rsidTr="00404E9A">
        <w:tc>
          <w:tcPr>
            <w:tcW w:w="4180" w:type="dxa"/>
            <w:shd w:val="clear" w:color="auto" w:fill="auto"/>
          </w:tcPr>
          <w:p w14:paraId="33D89BBF" w14:textId="5C567A64" w:rsidR="009722BE" w:rsidRPr="008172BC" w:rsidRDefault="009722BE" w:rsidP="009722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2BC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90" w:type="dxa"/>
            <w:tcBorders>
              <w:top w:val="nil"/>
            </w:tcBorders>
            <w:shd w:val="clear" w:color="auto" w:fill="auto"/>
          </w:tcPr>
          <w:p w14:paraId="17DBC994" w14:textId="77777777" w:rsidR="009722BE" w:rsidRPr="008172BC" w:rsidRDefault="009722BE" w:rsidP="00972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</w:tcPr>
          <w:p w14:paraId="65D0E86A" w14:textId="77777777" w:rsidR="009722BE" w:rsidRPr="008172BC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710673" w14:textId="706636D3" w:rsidR="009722BE" w:rsidRPr="008172BC" w:rsidRDefault="00C64585" w:rsidP="009722BE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496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7D111861" w14:textId="77777777" w:rsidR="009722BE" w:rsidRPr="008172BC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13E140B2" w14:textId="77777777" w:rsidR="009722BE" w:rsidRPr="008172BC" w:rsidRDefault="009722BE" w:rsidP="009722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tcBorders>
              <w:top w:val="nil"/>
            </w:tcBorders>
            <w:shd w:val="clear" w:color="auto" w:fill="auto"/>
          </w:tcPr>
          <w:p w14:paraId="437B9F17" w14:textId="77777777" w:rsidR="009722BE" w:rsidRPr="008172BC" w:rsidRDefault="009722BE" w:rsidP="009722B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93188F" w14:textId="17B968F8" w:rsidR="009722BE" w:rsidRPr="008172BC" w:rsidRDefault="00C64585" w:rsidP="009722B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009722BE" w:rsidRPr="00817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</w:tr>
      <w:tr w:rsidR="00A06195" w:rsidRPr="008172BC" w14:paraId="688057E8" w14:textId="77777777">
        <w:tc>
          <w:tcPr>
            <w:tcW w:w="4180" w:type="dxa"/>
            <w:shd w:val="clear" w:color="auto" w:fill="auto"/>
          </w:tcPr>
          <w:p w14:paraId="3C33198A" w14:textId="77777777" w:rsidR="00A06195" w:rsidRPr="008172BC" w:rsidRDefault="00A06195" w:rsidP="00A0619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172B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90" w:type="dxa"/>
            <w:shd w:val="clear" w:color="auto" w:fill="auto"/>
          </w:tcPr>
          <w:p w14:paraId="0F67A0CC" w14:textId="18DE8A16" w:rsidR="00A06195" w:rsidRPr="008172BC" w:rsidRDefault="00C6458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06195" w:rsidRPr="008172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2" w:type="dxa"/>
            <w:shd w:val="clear" w:color="auto" w:fill="auto"/>
          </w:tcPr>
          <w:p w14:paraId="15906789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E0B9CD" w14:textId="4F543DE5" w:rsidR="00A06195" w:rsidRPr="0007182B" w:rsidRDefault="00C64585" w:rsidP="004961F3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961F3" w:rsidRPr="0007182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4B44CECE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29BE8CCE" w14:textId="11C5DF84" w:rsidR="00A06195" w:rsidRPr="008172BC" w:rsidRDefault="00C6458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06195" w:rsidRPr="008172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3" w:type="dxa"/>
            <w:shd w:val="clear" w:color="auto" w:fill="auto"/>
          </w:tcPr>
          <w:p w14:paraId="0E2C77C2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FAF470" w14:textId="50781E4B" w:rsidR="00A06195" w:rsidRPr="008172BC" w:rsidRDefault="00C64585" w:rsidP="00A0619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A06195" w:rsidRPr="00817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</w:p>
        </w:tc>
      </w:tr>
      <w:tr w:rsidR="00A06195" w:rsidRPr="008172BC" w14:paraId="59DF3AF6" w14:textId="77777777">
        <w:tc>
          <w:tcPr>
            <w:tcW w:w="4180" w:type="dxa"/>
            <w:shd w:val="clear" w:color="auto" w:fill="auto"/>
          </w:tcPr>
          <w:p w14:paraId="1EB95CB7" w14:textId="77777777" w:rsidR="00A06195" w:rsidRPr="003B1A20" w:rsidRDefault="00A06195" w:rsidP="00A0619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A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90" w:type="dxa"/>
            <w:shd w:val="clear" w:color="auto" w:fill="auto"/>
          </w:tcPr>
          <w:p w14:paraId="48268E81" w14:textId="77777777" w:rsidR="00A06195" w:rsidRPr="008172BC" w:rsidRDefault="00A0619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A35C348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16185" w14:textId="48DB3F9D" w:rsidR="00A06195" w:rsidRPr="008172BC" w:rsidRDefault="00047B13" w:rsidP="0058721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172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5E3DCE" w:rsidRPr="00817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A4C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5E3DCE" w:rsidRPr="008172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23570648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5C98BF43" w14:textId="77777777" w:rsidR="00A06195" w:rsidRPr="008172BC" w:rsidRDefault="00A0619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AEE55A3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8486C" w14:textId="3DC1F9C7" w:rsidR="00A06195" w:rsidRPr="008172BC" w:rsidRDefault="00A06195" w:rsidP="00A0619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72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817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8172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6195" w:rsidRPr="008172BC" w14:paraId="00476FF5" w14:textId="77777777" w:rsidTr="00404E9A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52843CC0" w14:textId="77777777" w:rsidR="00A06195" w:rsidRPr="003B1A20" w:rsidRDefault="00A06195" w:rsidP="00A06195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1A2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090" w:type="dxa"/>
            <w:shd w:val="clear" w:color="auto" w:fill="auto"/>
          </w:tcPr>
          <w:p w14:paraId="361B80DF" w14:textId="77777777" w:rsidR="00A06195" w:rsidRPr="008172BC" w:rsidRDefault="00A0619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82BACCC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E90FA62" w14:textId="7B08CD08" w:rsidR="00A06195" w:rsidRPr="008172BC" w:rsidRDefault="005A4C18" w:rsidP="0007182B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1,172</w:t>
            </w:r>
          </w:p>
        </w:tc>
        <w:tc>
          <w:tcPr>
            <w:tcW w:w="273" w:type="dxa"/>
            <w:shd w:val="clear" w:color="auto" w:fill="auto"/>
          </w:tcPr>
          <w:p w14:paraId="3AE24723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15CFD2C6" w14:textId="77777777" w:rsidR="00A06195" w:rsidRPr="008172BC" w:rsidRDefault="00A0619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0D5AD3A" w14:textId="77777777" w:rsidR="00A06195" w:rsidRPr="008172BC" w:rsidRDefault="00A06195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06365DD" w14:textId="1368D8A5" w:rsidR="00A06195" w:rsidRPr="008172BC" w:rsidRDefault="00C64585" w:rsidP="00A0619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06195" w:rsidRPr="008172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</w:tr>
      <w:tr w:rsidR="00725F6F" w:rsidRPr="008172BC" w14:paraId="07F263BB" w14:textId="77777777" w:rsidTr="00404E9A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623413EA" w14:textId="18212251" w:rsidR="00725F6F" w:rsidRPr="003B1A20" w:rsidRDefault="008172BC" w:rsidP="00A06195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1A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ค่าใช้จ่ายที่หักได้เพิ่มทางภาษี</w:t>
            </w:r>
          </w:p>
        </w:tc>
        <w:tc>
          <w:tcPr>
            <w:tcW w:w="1090" w:type="dxa"/>
            <w:shd w:val="clear" w:color="auto" w:fill="auto"/>
          </w:tcPr>
          <w:p w14:paraId="02ECE4B2" w14:textId="77777777" w:rsidR="00725F6F" w:rsidRPr="008172BC" w:rsidRDefault="00725F6F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50E3304" w14:textId="77777777" w:rsidR="00725F6F" w:rsidRPr="008172BC" w:rsidRDefault="00725F6F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CC7FCB2" w14:textId="57008D5B" w:rsidR="00725F6F" w:rsidRPr="008172BC" w:rsidRDefault="0097717B" w:rsidP="0058721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172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4C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2,277</w:t>
            </w:r>
            <w:r w:rsidR="00275E17" w:rsidRPr="008172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3F35F3C8" w14:textId="77777777" w:rsidR="00725F6F" w:rsidRPr="008172BC" w:rsidRDefault="00725F6F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13D62590" w14:textId="77777777" w:rsidR="00725F6F" w:rsidRPr="008172BC" w:rsidRDefault="00725F6F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196BB9FD" w14:textId="77777777" w:rsidR="00725F6F" w:rsidRPr="008172BC" w:rsidRDefault="00725F6F" w:rsidP="00A0619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CAECFC" w14:textId="7FE46170" w:rsidR="00725F6F" w:rsidRPr="008172BC" w:rsidRDefault="00013166" w:rsidP="009372F4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172B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172BC" w:rsidRPr="008172BC" w14:paraId="52708356" w14:textId="77777777" w:rsidTr="0097669E">
        <w:tc>
          <w:tcPr>
            <w:tcW w:w="4180" w:type="dxa"/>
            <w:tcBorders>
              <w:bottom w:val="nil"/>
            </w:tcBorders>
            <w:shd w:val="clear" w:color="auto" w:fill="auto"/>
          </w:tcPr>
          <w:p w14:paraId="6E7F4033" w14:textId="77777777" w:rsidR="008172BC" w:rsidRPr="003B1A20" w:rsidRDefault="008172BC" w:rsidP="008172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1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ผลขาดทุนในปีปัจจุบันที่ไม่รับรู้เป็นสินทรัพย์       </w:t>
            </w:r>
          </w:p>
          <w:p w14:paraId="548F2176" w14:textId="22CEE9AD" w:rsidR="008172BC" w:rsidRPr="003B1A20" w:rsidRDefault="008172BC" w:rsidP="008172BC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1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ภาษีเงินได้รอการตัดบัญชี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</w:tcPr>
          <w:p w14:paraId="12039B10" w14:textId="77777777" w:rsidR="008172BC" w:rsidRPr="008172BC" w:rsidRDefault="008172BC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2F607D92" w14:textId="77777777" w:rsidR="008172BC" w:rsidRPr="008172BC" w:rsidRDefault="008172BC" w:rsidP="008172B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23BE0BD4" w14:textId="15157E9E" w:rsidR="008172BC" w:rsidRPr="008172BC" w:rsidRDefault="00C64585" w:rsidP="0007182B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C13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4CD889EC" w14:textId="77777777" w:rsidR="008172BC" w:rsidRPr="008172BC" w:rsidRDefault="008172BC" w:rsidP="008172B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2A300EA2" w14:textId="77777777" w:rsidR="008172BC" w:rsidRPr="008172BC" w:rsidRDefault="008172BC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nil"/>
            </w:tcBorders>
            <w:shd w:val="clear" w:color="auto" w:fill="auto"/>
          </w:tcPr>
          <w:p w14:paraId="10AE25E9" w14:textId="77777777" w:rsidR="008172BC" w:rsidRPr="008172BC" w:rsidRDefault="008172BC" w:rsidP="008172B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  <w:vAlign w:val="bottom"/>
          </w:tcPr>
          <w:p w14:paraId="03F112F2" w14:textId="79D3377F" w:rsidR="008172BC" w:rsidRPr="008172BC" w:rsidRDefault="00C64585" w:rsidP="008172B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172BC" w:rsidRPr="008172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7669E" w:rsidRPr="008172BC" w14:paraId="2CD62E2D" w14:textId="77777777" w:rsidTr="00EE78AF">
        <w:tc>
          <w:tcPr>
            <w:tcW w:w="4180" w:type="dxa"/>
            <w:tcBorders>
              <w:top w:val="nil"/>
              <w:bottom w:val="nil"/>
            </w:tcBorders>
            <w:shd w:val="clear" w:color="auto" w:fill="auto"/>
          </w:tcPr>
          <w:p w14:paraId="29C3057C" w14:textId="5D0874A6" w:rsidR="0097669E" w:rsidRPr="003B1A20" w:rsidRDefault="0097669E" w:rsidP="008172BC">
            <w:pPr>
              <w:ind w:left="162" w:hanging="1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0766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ภาษีงวดก่อนๆ</w:t>
            </w:r>
            <w:r w:rsidRPr="0050766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0766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ที่บันทึกต่ำไป</w:t>
            </w:r>
          </w:p>
        </w:tc>
        <w:tc>
          <w:tcPr>
            <w:tcW w:w="10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6321A" w14:textId="77777777" w:rsidR="0097669E" w:rsidRPr="003B1A20" w:rsidRDefault="0097669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1DACD0EF" w14:textId="77777777" w:rsidR="0097669E" w:rsidRPr="003B1A20" w:rsidRDefault="0097669E" w:rsidP="008172B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8313A" w14:textId="5206530B" w:rsidR="0097669E" w:rsidRPr="003B1A20" w:rsidRDefault="00C64585" w:rsidP="009372F4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45E52DBA" w14:textId="77777777" w:rsidR="0097669E" w:rsidRPr="003B1A20" w:rsidRDefault="0097669E" w:rsidP="008172B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80021" w14:textId="77777777" w:rsidR="0097669E" w:rsidRPr="003B1A20" w:rsidRDefault="0097669E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27C9B760" w14:textId="77777777" w:rsidR="0097669E" w:rsidRPr="003B1A20" w:rsidRDefault="0097669E" w:rsidP="008172B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C98FF" w14:textId="18431CB3" w:rsidR="0097669E" w:rsidRPr="003B1A20" w:rsidRDefault="009372F4" w:rsidP="009372F4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172BC" w:rsidRPr="008172BC" w14:paraId="1EBF1392" w14:textId="77777777" w:rsidTr="00EE78AF">
        <w:tc>
          <w:tcPr>
            <w:tcW w:w="4180" w:type="dxa"/>
            <w:tcBorders>
              <w:top w:val="nil"/>
              <w:bottom w:val="nil"/>
            </w:tcBorders>
            <w:shd w:val="clear" w:color="auto" w:fill="auto"/>
          </w:tcPr>
          <w:p w14:paraId="26D0F2CD" w14:textId="0EEC479A" w:rsidR="008172BC" w:rsidRPr="008172BC" w:rsidRDefault="008172BC" w:rsidP="008172BC">
            <w:pPr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72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F68FB" w14:textId="2F5AACC9" w:rsidR="008172BC" w:rsidRPr="008172BC" w:rsidRDefault="00C6458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172BC" w:rsidRPr="008172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E78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396B3C1A" w14:textId="77777777" w:rsidR="008172BC" w:rsidRPr="008172BC" w:rsidRDefault="008172BC" w:rsidP="008172B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7FE5" w14:textId="34C754AD" w:rsidR="008172BC" w:rsidRPr="008172BC" w:rsidRDefault="008172BC" w:rsidP="008172B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172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8172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428</w:t>
            </w:r>
            <w:r w:rsidRPr="008172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6F5054D9" w14:textId="77777777" w:rsidR="008172BC" w:rsidRPr="008172BC" w:rsidRDefault="008172BC" w:rsidP="008172B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3EECE" w14:textId="367B0D7C" w:rsidR="008172BC" w:rsidRPr="008172BC" w:rsidRDefault="00C64585" w:rsidP="00C54B51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8172BC" w:rsidRPr="008172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273" w:type="dxa"/>
            <w:tcBorders>
              <w:top w:val="nil"/>
              <w:bottom w:val="nil"/>
            </w:tcBorders>
            <w:shd w:val="clear" w:color="auto" w:fill="auto"/>
          </w:tcPr>
          <w:p w14:paraId="187D5D48" w14:textId="77777777" w:rsidR="008172BC" w:rsidRPr="008172BC" w:rsidRDefault="008172BC" w:rsidP="008172B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06428" w14:textId="0D9D4296" w:rsidR="008172BC" w:rsidRPr="008172BC" w:rsidRDefault="00C64585" w:rsidP="008172B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</w:p>
        </w:tc>
      </w:tr>
    </w:tbl>
    <w:p w14:paraId="419D5807" w14:textId="5ACDF057" w:rsidR="00404E9A" w:rsidRDefault="00404E9A">
      <w:pPr>
        <w:rPr>
          <w:sz w:val="30"/>
          <w:szCs w:val="30"/>
          <w:lang w:val="en-US"/>
        </w:rPr>
      </w:pPr>
    </w:p>
    <w:p w14:paraId="298A285A" w14:textId="343ACA01" w:rsidR="00FE1C8E" w:rsidRDefault="00FE1C8E">
      <w:pPr>
        <w:rPr>
          <w:sz w:val="30"/>
          <w:szCs w:val="30"/>
          <w:lang w:val="en-US"/>
        </w:rPr>
      </w:pPr>
    </w:p>
    <w:p w14:paraId="4E6462E0" w14:textId="7C321565" w:rsidR="00FE1C8E" w:rsidRDefault="00FE1C8E">
      <w:pPr>
        <w:rPr>
          <w:sz w:val="30"/>
          <w:szCs w:val="30"/>
          <w:lang w:val="en-US"/>
        </w:rPr>
      </w:pPr>
    </w:p>
    <w:p w14:paraId="286BC4B8" w14:textId="77777777" w:rsidR="00FE1C8E" w:rsidRPr="007455B8" w:rsidRDefault="00FE1C8E">
      <w:pPr>
        <w:rPr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7"/>
        <w:gridCol w:w="1134"/>
        <w:gridCol w:w="236"/>
        <w:gridCol w:w="1200"/>
        <w:gridCol w:w="236"/>
        <w:gridCol w:w="1113"/>
        <w:gridCol w:w="236"/>
        <w:gridCol w:w="1200"/>
      </w:tblGrid>
      <w:tr w:rsidR="00B7766D" w:rsidRPr="00607D3A" w14:paraId="0D349E58" w14:textId="77777777" w:rsidTr="002C047A">
        <w:tc>
          <w:tcPr>
            <w:tcW w:w="3987" w:type="dxa"/>
          </w:tcPr>
          <w:p w14:paraId="235E94FE" w14:textId="180033C9" w:rsidR="00B7766D" w:rsidRPr="00607D3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7E869CA7" w14:textId="6022E2B9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766D" w:rsidRPr="00607D3A" w14:paraId="06408C76" w14:textId="77777777" w:rsidTr="002C047A">
        <w:tc>
          <w:tcPr>
            <w:tcW w:w="3987" w:type="dxa"/>
          </w:tcPr>
          <w:p w14:paraId="36AB4A32" w14:textId="77777777" w:rsidR="00B7766D" w:rsidRPr="00607D3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70" w:type="dxa"/>
            <w:gridSpan w:val="3"/>
          </w:tcPr>
          <w:p w14:paraId="644A2ACA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C58844B" w14:textId="77777777" w:rsidR="00B7766D" w:rsidRPr="00607D3A" w:rsidRDefault="00B7766D" w:rsidP="002C04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14:paraId="3AD7DCDB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7766D" w:rsidRPr="00607D3A" w14:paraId="298F3722" w14:textId="77777777" w:rsidTr="002C047A">
        <w:tc>
          <w:tcPr>
            <w:tcW w:w="3987" w:type="dxa"/>
          </w:tcPr>
          <w:p w14:paraId="7559489B" w14:textId="0FA60859" w:rsidR="00B7766D" w:rsidRPr="00607D3A" w:rsidRDefault="00B7766D" w:rsidP="002C047A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7D4355EB" w14:textId="2F43E999" w:rsidR="00B7766D" w:rsidRPr="00607D3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1B442311" w14:textId="77777777" w:rsidR="00B7766D" w:rsidRPr="00607D3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14:paraId="2001FF0C" w14:textId="5CEBFDAE" w:rsidR="00B7766D" w:rsidRPr="00607D3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07A227DC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2DFD4BF" w14:textId="60E3138C" w:rsidR="00B7766D" w:rsidRPr="00607D3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0FF19B93" w14:textId="77777777" w:rsidR="00B7766D" w:rsidRPr="00607D3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vAlign w:val="center"/>
          </w:tcPr>
          <w:p w14:paraId="42EA175E" w14:textId="655958BA" w:rsidR="00B7766D" w:rsidRPr="00607D3A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07D3A" w14:paraId="591754CF" w14:textId="77777777" w:rsidTr="002C047A">
        <w:tc>
          <w:tcPr>
            <w:tcW w:w="3987" w:type="dxa"/>
          </w:tcPr>
          <w:p w14:paraId="7642DFDA" w14:textId="77777777" w:rsidR="00B7766D" w:rsidRPr="00607D3A" w:rsidRDefault="00B7766D" w:rsidP="002C047A">
            <w:pPr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5" w:type="dxa"/>
            <w:gridSpan w:val="7"/>
          </w:tcPr>
          <w:p w14:paraId="7E92997D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2BE" w:rsidRPr="00607D3A" w14:paraId="4E780A11" w14:textId="77777777" w:rsidTr="002C047A">
        <w:tc>
          <w:tcPr>
            <w:tcW w:w="3987" w:type="dxa"/>
          </w:tcPr>
          <w:p w14:paraId="6F1D618A" w14:textId="77777777" w:rsidR="009722BE" w:rsidRPr="00607D3A" w:rsidRDefault="009722BE" w:rsidP="009722BE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533CAE4" w14:textId="2FED89FF" w:rsidR="009722BE" w:rsidRPr="00607D3A" w:rsidRDefault="00C64585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="001735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7E16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EFB6C10" w14:textId="77777777" w:rsidR="009722BE" w:rsidRPr="00607D3A" w:rsidRDefault="009722BE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E6D767B" w14:textId="701E3A04" w:rsidR="009722BE" w:rsidRPr="00607D3A" w:rsidRDefault="00C64585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="009722BE" w:rsidRPr="00904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58673043" w14:textId="77777777" w:rsidR="009722BE" w:rsidRPr="00607D3A" w:rsidRDefault="009722BE" w:rsidP="009722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B3638B" w14:textId="32249919" w:rsidR="009722BE" w:rsidRPr="00607D3A" w:rsidRDefault="007B452D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FE7FDF" w14:textId="77777777" w:rsidR="009722BE" w:rsidRPr="00607D3A" w:rsidRDefault="009722BE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B7C6693" w14:textId="77777777" w:rsidR="009722BE" w:rsidRPr="00607D3A" w:rsidRDefault="009722BE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722BE" w:rsidRPr="00607D3A" w14:paraId="5959A84D" w14:textId="77777777" w:rsidTr="002C047A">
        <w:tc>
          <w:tcPr>
            <w:tcW w:w="3987" w:type="dxa"/>
          </w:tcPr>
          <w:p w14:paraId="6E2700E5" w14:textId="77777777" w:rsidR="009722BE" w:rsidRPr="00607D3A" w:rsidRDefault="009722BE" w:rsidP="009722BE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การหักกลบรายการภาษี</w:t>
            </w:r>
          </w:p>
        </w:tc>
        <w:tc>
          <w:tcPr>
            <w:tcW w:w="1134" w:type="dxa"/>
            <w:shd w:val="clear" w:color="auto" w:fill="auto"/>
          </w:tcPr>
          <w:p w14:paraId="695A3F69" w14:textId="15BE1A17" w:rsidR="009722BE" w:rsidRPr="00607D3A" w:rsidRDefault="001735EA" w:rsidP="009722BE">
            <w:pPr>
              <w:tabs>
                <w:tab w:val="decimal" w:pos="7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280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63F807A" w14:textId="77777777" w:rsidR="009722BE" w:rsidRPr="00607D3A" w:rsidRDefault="009722BE" w:rsidP="009722BE">
            <w:pPr>
              <w:tabs>
                <w:tab w:val="decimal" w:pos="7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14:paraId="0D30A04A" w14:textId="50F574C1" w:rsidR="009722BE" w:rsidRPr="00607D3A" w:rsidRDefault="009722BE" w:rsidP="009722BE">
            <w:pPr>
              <w:tabs>
                <w:tab w:val="decimal" w:pos="72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81F3CD" w14:textId="77777777" w:rsidR="009722BE" w:rsidRPr="00607D3A" w:rsidRDefault="009722BE" w:rsidP="009722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D72CCCD" w14:textId="41123317" w:rsidR="009722BE" w:rsidRPr="00607D3A" w:rsidRDefault="007B452D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279955" w14:textId="77777777" w:rsidR="009722BE" w:rsidRPr="00607D3A" w:rsidRDefault="009722BE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23228F3" w14:textId="77777777" w:rsidR="009722BE" w:rsidRPr="00607D3A" w:rsidRDefault="009722BE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22BE" w:rsidRPr="00607D3A" w14:paraId="20748B5E" w14:textId="77777777" w:rsidTr="002C047A">
        <w:tc>
          <w:tcPr>
            <w:tcW w:w="3987" w:type="dxa"/>
          </w:tcPr>
          <w:p w14:paraId="41F055B2" w14:textId="7CFBC291" w:rsidR="009722BE" w:rsidRPr="00607D3A" w:rsidRDefault="009722BE" w:rsidP="009722BE">
            <w:pPr>
              <w:tabs>
                <w:tab w:val="left" w:pos="63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2DF3E" w14:textId="45CE90B8" w:rsidR="009722BE" w:rsidRPr="00607D3A" w:rsidRDefault="00C64585" w:rsidP="009722B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</w:t>
            </w:r>
            <w:r w:rsidR="002801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7E16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75B35C0" w14:textId="77777777" w:rsidR="009722BE" w:rsidRPr="00607D3A" w:rsidRDefault="009722BE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B68C5" w14:textId="26FB085B" w:rsidR="009722BE" w:rsidRPr="00607D3A" w:rsidRDefault="00C64585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</w:t>
            </w:r>
            <w:r w:rsidR="009722BE" w:rsidRPr="00904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36" w:type="dxa"/>
            <w:shd w:val="clear" w:color="auto" w:fill="auto"/>
          </w:tcPr>
          <w:p w14:paraId="06DF3964" w14:textId="77777777" w:rsidR="009722BE" w:rsidRPr="00607D3A" w:rsidRDefault="009722BE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737E" w14:textId="723EDF7B" w:rsidR="009722BE" w:rsidRPr="00607D3A" w:rsidRDefault="007B452D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BC06B29" w14:textId="77777777" w:rsidR="009722BE" w:rsidRPr="00607D3A" w:rsidRDefault="009722BE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BDB30" w14:textId="77777777" w:rsidR="009722BE" w:rsidRPr="00607D3A" w:rsidRDefault="009722BE" w:rsidP="009722BE">
            <w:pPr>
              <w:tabs>
                <w:tab w:val="decimal" w:pos="6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2136134" w14:textId="77777777" w:rsidR="00B7766D" w:rsidRPr="007455B8" w:rsidRDefault="00B7766D" w:rsidP="007455B8">
      <w:pPr>
        <w:ind w:right="-72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450" w:type="dxa"/>
        <w:tblLook w:val="04A0" w:firstRow="1" w:lastRow="0" w:firstColumn="1" w:lastColumn="0" w:noHBand="0" w:noVBand="1"/>
      </w:tblPr>
      <w:tblGrid>
        <w:gridCol w:w="3978"/>
        <w:gridCol w:w="1134"/>
        <w:gridCol w:w="236"/>
        <w:gridCol w:w="1213"/>
        <w:gridCol w:w="236"/>
        <w:gridCol w:w="1135"/>
        <w:gridCol w:w="236"/>
        <w:gridCol w:w="1138"/>
      </w:tblGrid>
      <w:tr w:rsidR="00B7766D" w:rsidRPr="00607D3A" w14:paraId="76F1693B" w14:textId="77777777" w:rsidTr="00404E9A">
        <w:tc>
          <w:tcPr>
            <w:tcW w:w="3978" w:type="dxa"/>
          </w:tcPr>
          <w:p w14:paraId="2C84C961" w14:textId="77777777" w:rsidR="00B7766D" w:rsidRPr="00607D3A" w:rsidRDefault="00B7766D" w:rsidP="002C047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D2E5EA2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607D3A" w14:paraId="0B652EF2" w14:textId="77777777" w:rsidTr="00404E9A">
        <w:tc>
          <w:tcPr>
            <w:tcW w:w="3978" w:type="dxa"/>
          </w:tcPr>
          <w:p w14:paraId="265EEA5B" w14:textId="77777777" w:rsidR="00B7766D" w:rsidRPr="00607D3A" w:rsidRDefault="00B7766D" w:rsidP="002C047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83" w:type="dxa"/>
            <w:gridSpan w:val="3"/>
          </w:tcPr>
          <w:p w14:paraId="22516A85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8703268" w14:textId="77777777" w:rsidR="00B7766D" w:rsidRPr="00607D3A" w:rsidRDefault="00B7766D" w:rsidP="002C04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734A7B32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07D3A" w:rsidRPr="00607D3A" w14:paraId="2A07118F" w14:textId="77777777" w:rsidTr="00404E9A">
        <w:tc>
          <w:tcPr>
            <w:tcW w:w="3978" w:type="dxa"/>
          </w:tcPr>
          <w:p w14:paraId="43C69E1B" w14:textId="0EE8DAA4" w:rsidR="00607D3A" w:rsidRPr="00607D3A" w:rsidRDefault="00607D3A" w:rsidP="00607D3A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7D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35AC4162" w14:textId="59FA920C" w:rsidR="00607D3A" w:rsidRPr="00607D3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2C5522B2" w14:textId="77777777" w:rsidR="00607D3A" w:rsidRPr="00607D3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  <w:vAlign w:val="center"/>
          </w:tcPr>
          <w:p w14:paraId="5920D530" w14:textId="2D01ACAB" w:rsidR="00607D3A" w:rsidRPr="00607D3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5B9F7A10" w14:textId="77777777" w:rsidR="00607D3A" w:rsidRPr="00607D3A" w:rsidRDefault="00607D3A" w:rsidP="00607D3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14:paraId="101A99AC" w14:textId="2BC276E6" w:rsidR="00607D3A" w:rsidRPr="00607D3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67861780" w14:textId="77777777" w:rsidR="00607D3A" w:rsidRPr="00607D3A" w:rsidRDefault="00607D3A" w:rsidP="00607D3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8" w:type="dxa"/>
            <w:vAlign w:val="center"/>
          </w:tcPr>
          <w:p w14:paraId="1E40764C" w14:textId="76A3986E" w:rsidR="00607D3A" w:rsidRPr="00607D3A" w:rsidRDefault="00C64585" w:rsidP="00607D3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07D3A" w14:paraId="06324229" w14:textId="77777777" w:rsidTr="00404E9A">
        <w:tc>
          <w:tcPr>
            <w:tcW w:w="3978" w:type="dxa"/>
          </w:tcPr>
          <w:p w14:paraId="6C396D85" w14:textId="77777777" w:rsidR="00B7766D" w:rsidRPr="00607D3A" w:rsidRDefault="00B7766D" w:rsidP="002C047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722B6799" w14:textId="77777777" w:rsidR="00B7766D" w:rsidRPr="00607D3A" w:rsidRDefault="00B7766D" w:rsidP="002C04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07D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22BE" w:rsidRPr="00607D3A" w14:paraId="5F38DF43" w14:textId="77777777" w:rsidTr="00404E9A">
        <w:tc>
          <w:tcPr>
            <w:tcW w:w="3978" w:type="dxa"/>
          </w:tcPr>
          <w:p w14:paraId="5120CFD2" w14:textId="77777777" w:rsidR="009722BE" w:rsidRPr="00607D3A" w:rsidRDefault="009722BE" w:rsidP="009722BE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34" w:type="dxa"/>
          </w:tcPr>
          <w:p w14:paraId="72D19C94" w14:textId="47AB1884" w:rsidR="009722BE" w:rsidRPr="00607D3A" w:rsidRDefault="00C64585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4C1F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</w:t>
            </w:r>
            <w:r w:rsidR="004C26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E70CC2E" w14:textId="77777777" w:rsidR="009722BE" w:rsidRPr="00607D3A" w:rsidRDefault="009722BE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7855E8A2" w14:textId="757D3284" w:rsidR="009722BE" w:rsidRPr="00607D3A" w:rsidRDefault="00C64585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722BE" w:rsidRPr="00904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  <w:tc>
          <w:tcPr>
            <w:tcW w:w="236" w:type="dxa"/>
          </w:tcPr>
          <w:p w14:paraId="12CA8CA9" w14:textId="77777777" w:rsidR="009722BE" w:rsidRPr="00607D3A" w:rsidRDefault="009722BE" w:rsidP="009722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F82E1F8" w14:textId="55F91DFB" w:rsidR="009722BE" w:rsidRPr="00607D3A" w:rsidRDefault="007B452D" w:rsidP="009722BE">
            <w:pPr>
              <w:tabs>
                <w:tab w:val="decimal" w:pos="63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23D83C" w14:textId="77777777" w:rsidR="009722BE" w:rsidRPr="00607D3A" w:rsidRDefault="009722BE" w:rsidP="009722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92B5A6E" w14:textId="77777777" w:rsidR="009722BE" w:rsidRPr="00607D3A" w:rsidRDefault="009722BE" w:rsidP="009722BE">
            <w:pPr>
              <w:tabs>
                <w:tab w:val="decimal" w:pos="63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22BE" w:rsidRPr="00607D3A" w14:paraId="5F0F017B" w14:textId="77777777" w:rsidTr="00404E9A">
        <w:tc>
          <w:tcPr>
            <w:tcW w:w="3978" w:type="dxa"/>
          </w:tcPr>
          <w:p w14:paraId="23D9FB1D" w14:textId="77777777" w:rsidR="009722BE" w:rsidRPr="00607D3A" w:rsidRDefault="009722BE" w:rsidP="009722BE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การหักกลบรายการภาษี</w:t>
            </w:r>
          </w:p>
        </w:tc>
        <w:tc>
          <w:tcPr>
            <w:tcW w:w="1134" w:type="dxa"/>
          </w:tcPr>
          <w:p w14:paraId="7C833EFB" w14:textId="74762E49" w:rsidR="009722BE" w:rsidRPr="00607D3A" w:rsidRDefault="004C1FAD" w:rsidP="009722BE">
            <w:pPr>
              <w:tabs>
                <w:tab w:val="decimal" w:pos="7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140CE8" w14:textId="77777777" w:rsidR="009722BE" w:rsidRPr="00607D3A" w:rsidRDefault="009722BE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66400582" w14:textId="65B3D879" w:rsidR="009722BE" w:rsidRPr="00607D3A" w:rsidRDefault="009722BE" w:rsidP="009722BE">
            <w:pPr>
              <w:tabs>
                <w:tab w:val="decimal" w:pos="72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203547" w14:textId="77777777" w:rsidR="009722BE" w:rsidRPr="00607D3A" w:rsidRDefault="009722BE" w:rsidP="009722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BA8B199" w14:textId="51001A66" w:rsidR="009722BE" w:rsidRPr="00607D3A" w:rsidRDefault="007B452D" w:rsidP="009722BE">
            <w:pPr>
              <w:tabs>
                <w:tab w:val="decimal" w:pos="63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B1F506" w14:textId="77777777" w:rsidR="009722BE" w:rsidRPr="00607D3A" w:rsidRDefault="009722BE" w:rsidP="009722B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311DB19" w14:textId="77777777" w:rsidR="009722BE" w:rsidRPr="00607D3A" w:rsidRDefault="009722BE" w:rsidP="009722BE">
            <w:pPr>
              <w:tabs>
                <w:tab w:val="decimal" w:pos="63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7D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22BE" w:rsidRPr="00607D3A" w14:paraId="62FAFC75" w14:textId="77777777" w:rsidTr="00404E9A">
        <w:tc>
          <w:tcPr>
            <w:tcW w:w="3978" w:type="dxa"/>
          </w:tcPr>
          <w:p w14:paraId="5DB8BCC0" w14:textId="77777777" w:rsidR="009722BE" w:rsidRPr="00607D3A" w:rsidRDefault="009722BE" w:rsidP="009722BE">
            <w:pPr>
              <w:tabs>
                <w:tab w:val="left" w:pos="6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สินทรัพย์ภาษีเงินได้รอตัดบัญชีสุทธิ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2E0644" w14:textId="4E0D5A7E" w:rsidR="009722BE" w:rsidRPr="00607D3A" w:rsidRDefault="00C64585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4C1F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</w:t>
            </w:r>
            <w:r w:rsidR="004C26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7B3237C" w14:textId="77777777" w:rsidR="009722BE" w:rsidRPr="00607D3A" w:rsidRDefault="009722BE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5E654282" w14:textId="19D958B5" w:rsidR="009722BE" w:rsidRPr="00607D3A" w:rsidRDefault="00C64585" w:rsidP="009722BE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9722BE" w:rsidRPr="00904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36" w:type="dxa"/>
          </w:tcPr>
          <w:p w14:paraId="6DB555BB" w14:textId="77777777" w:rsidR="009722BE" w:rsidRPr="00607D3A" w:rsidRDefault="009722BE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0A6E556" w14:textId="0C018A55" w:rsidR="009722BE" w:rsidRPr="00607D3A" w:rsidRDefault="007B452D" w:rsidP="009722BE">
            <w:pPr>
              <w:tabs>
                <w:tab w:val="decimal" w:pos="63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DB8FE90" w14:textId="77777777" w:rsidR="009722BE" w:rsidRPr="00607D3A" w:rsidRDefault="009722BE" w:rsidP="009722B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D0AD0D9" w14:textId="77777777" w:rsidR="009722BE" w:rsidRPr="00607D3A" w:rsidRDefault="009722BE" w:rsidP="009722BE">
            <w:pPr>
              <w:tabs>
                <w:tab w:val="decimal" w:pos="634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3F65C" w14:textId="77777777" w:rsidR="00B7766D" w:rsidRPr="006666FA" w:rsidRDefault="00B7766D" w:rsidP="00EF68EF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30"/>
          <w:szCs w:val="30"/>
        </w:rPr>
        <w:sectPr w:rsidR="00B7766D" w:rsidRPr="006666FA" w:rsidSect="00764735">
          <w:footerReference w:type="default" r:id="rId17"/>
          <w:pgSz w:w="11907" w:h="16839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tblpY="1"/>
        <w:tblOverlap w:val="never"/>
        <w:tblW w:w="1453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469"/>
        <w:gridCol w:w="193"/>
        <w:gridCol w:w="1398"/>
        <w:gridCol w:w="217"/>
        <w:gridCol w:w="1351"/>
        <w:gridCol w:w="7"/>
        <w:gridCol w:w="186"/>
        <w:gridCol w:w="7"/>
        <w:gridCol w:w="1463"/>
        <w:gridCol w:w="7"/>
        <w:gridCol w:w="186"/>
        <w:gridCol w:w="7"/>
        <w:gridCol w:w="1609"/>
        <w:gridCol w:w="180"/>
        <w:gridCol w:w="1382"/>
        <w:gridCol w:w="15"/>
      </w:tblGrid>
      <w:tr w:rsidR="005A4C18" w:rsidRPr="006666FA" w14:paraId="3E891369" w14:textId="77777777" w:rsidTr="00D256DD">
        <w:trPr>
          <w:cantSplit/>
          <w:trHeight w:val="389"/>
          <w:tblHeader/>
        </w:trPr>
        <w:tc>
          <w:tcPr>
            <w:tcW w:w="4860" w:type="dxa"/>
          </w:tcPr>
          <w:p w14:paraId="7FFF09CD" w14:textId="77777777" w:rsidR="005A4C18" w:rsidRPr="006666FA" w:rsidRDefault="005A4C18" w:rsidP="00ED4A3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77" w:type="dxa"/>
            <w:gridSpan w:val="16"/>
          </w:tcPr>
          <w:p w14:paraId="3096EB78" w14:textId="7F552074" w:rsidR="005A4C18" w:rsidRDefault="005A4C18" w:rsidP="00ED4A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39E7" w:rsidRPr="006666FA" w14:paraId="62BE656D" w14:textId="77777777" w:rsidTr="00D256DD">
        <w:trPr>
          <w:gridAfter w:val="1"/>
          <w:wAfter w:w="15" w:type="dxa"/>
          <w:cantSplit/>
          <w:trHeight w:val="196"/>
          <w:tblHeader/>
        </w:trPr>
        <w:tc>
          <w:tcPr>
            <w:tcW w:w="4860" w:type="dxa"/>
          </w:tcPr>
          <w:p w14:paraId="18766813" w14:textId="77777777" w:rsidR="009539E7" w:rsidRPr="006666FA" w:rsidRDefault="009539E7" w:rsidP="009539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9" w:type="dxa"/>
            <w:vAlign w:val="bottom"/>
          </w:tcPr>
          <w:p w14:paraId="11836444" w14:textId="32C26448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" w:type="dxa"/>
            <w:vAlign w:val="bottom"/>
          </w:tcPr>
          <w:p w14:paraId="78AA437D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3" w:type="dxa"/>
            <w:gridSpan w:val="4"/>
            <w:vAlign w:val="bottom"/>
          </w:tcPr>
          <w:p w14:paraId="155472FD" w14:textId="7E033F83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left="-96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93" w:type="dxa"/>
            <w:gridSpan w:val="2"/>
            <w:tcBorders>
              <w:left w:val="nil"/>
            </w:tcBorders>
            <w:vAlign w:val="bottom"/>
          </w:tcPr>
          <w:p w14:paraId="63CC20DC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291586AB" w14:textId="6563051C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39DC136E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9" w:type="dxa"/>
          </w:tcPr>
          <w:p w14:paraId="7964A8DE" w14:textId="77777777" w:rsidR="00D256DD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left="-68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  <w:p w14:paraId="4AE23D79" w14:textId="25AF400A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left="-68"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80" w:type="dxa"/>
            <w:vAlign w:val="bottom"/>
          </w:tcPr>
          <w:p w14:paraId="645D34FB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66C65BD8" w14:textId="77777777" w:rsidR="009539E7" w:rsidRPr="004114A4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539E7" w:rsidRPr="006666FA" w14:paraId="09157315" w14:textId="77777777" w:rsidTr="004604FA">
        <w:trPr>
          <w:gridAfter w:val="1"/>
          <w:wAfter w:w="15" w:type="dxa"/>
          <w:cantSplit/>
          <w:trHeight w:val="196"/>
          <w:tblHeader/>
        </w:trPr>
        <w:tc>
          <w:tcPr>
            <w:tcW w:w="4860" w:type="dxa"/>
          </w:tcPr>
          <w:p w14:paraId="77DC7BC3" w14:textId="77777777" w:rsidR="009539E7" w:rsidRDefault="009539E7" w:rsidP="004604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B3E6C22" w14:textId="6084E1F9" w:rsidR="009539E7" w:rsidRPr="006666FA" w:rsidRDefault="009539E7" w:rsidP="004604F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69" w:type="dxa"/>
          </w:tcPr>
          <w:p w14:paraId="668DF6CB" w14:textId="77777777" w:rsidR="00BB3C79" w:rsidRPr="006666FA" w:rsidRDefault="00BB3C79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C729A0" w14:textId="6F41C560" w:rsidR="009539E7" w:rsidRPr="006666FA" w:rsidRDefault="00BB3C79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3" w:type="dxa"/>
          </w:tcPr>
          <w:p w14:paraId="6794875C" w14:textId="77777777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76B9C55D" w14:textId="77777777" w:rsidR="009539E7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4819C304" w14:textId="4FD57C6B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17" w:type="dxa"/>
            <w:tcBorders>
              <w:top w:val="single" w:sz="4" w:space="0" w:color="auto"/>
            </w:tcBorders>
          </w:tcPr>
          <w:p w14:paraId="1F5B4E31" w14:textId="77777777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CD36A32" w14:textId="4C12E39F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ind w:left="-96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93" w:type="dxa"/>
            <w:gridSpan w:val="2"/>
            <w:tcBorders>
              <w:left w:val="nil"/>
            </w:tcBorders>
          </w:tcPr>
          <w:p w14:paraId="259DC314" w14:textId="77777777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gridSpan w:val="2"/>
          </w:tcPr>
          <w:p w14:paraId="0BB320EF" w14:textId="77777777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051919C" w14:textId="72031FF4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3" w:type="dxa"/>
            <w:gridSpan w:val="2"/>
          </w:tcPr>
          <w:p w14:paraId="444BE21E" w14:textId="77777777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CEDB724" w14:textId="77777777" w:rsidR="009539E7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2E2E6793" w14:textId="4697E8AC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</w:tcPr>
          <w:p w14:paraId="4548419A" w14:textId="77777777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4CC5ED6B" w14:textId="77777777" w:rsidR="009539E7" w:rsidRPr="006666FA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0098A90" w14:textId="0821EA78" w:rsidR="009539E7" w:rsidRPr="004114A4" w:rsidRDefault="009539E7" w:rsidP="004604FA">
            <w:pPr>
              <w:pStyle w:val="acctfourfigures"/>
              <w:tabs>
                <w:tab w:val="clear" w:pos="765"/>
              </w:tabs>
              <w:spacing w:line="240" w:lineRule="auto"/>
              <w:ind w:left="-95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BB3C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566</w:t>
            </w:r>
          </w:p>
        </w:tc>
      </w:tr>
      <w:tr w:rsidR="009539E7" w:rsidRPr="006666FA" w14:paraId="7D85BC42" w14:textId="77777777" w:rsidTr="00D256DD">
        <w:trPr>
          <w:cantSplit/>
          <w:trHeight w:val="358"/>
          <w:tblHeader/>
        </w:trPr>
        <w:tc>
          <w:tcPr>
            <w:tcW w:w="4860" w:type="dxa"/>
          </w:tcPr>
          <w:p w14:paraId="1344E26B" w14:textId="77777777" w:rsidR="009539E7" w:rsidRPr="006666FA" w:rsidRDefault="009539E7" w:rsidP="009539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77" w:type="dxa"/>
            <w:gridSpan w:val="16"/>
          </w:tcPr>
          <w:p w14:paraId="12D842D6" w14:textId="0C8CF02B" w:rsidR="009539E7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39E7" w:rsidRPr="006666FA" w14:paraId="5A6A10B8" w14:textId="77777777" w:rsidTr="00D256DD">
        <w:trPr>
          <w:gridAfter w:val="1"/>
          <w:wAfter w:w="15" w:type="dxa"/>
          <w:cantSplit/>
          <w:trHeight w:val="351"/>
        </w:trPr>
        <w:tc>
          <w:tcPr>
            <w:tcW w:w="4860" w:type="dxa"/>
            <w:vAlign w:val="center"/>
          </w:tcPr>
          <w:p w14:paraId="0E942099" w14:textId="77777777" w:rsidR="009539E7" w:rsidRPr="006666FA" w:rsidRDefault="009539E7" w:rsidP="009539E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9" w:type="dxa"/>
          </w:tcPr>
          <w:p w14:paraId="63B3415B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6EDF2D9A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02E55C38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7" w:type="dxa"/>
          </w:tcPr>
          <w:p w14:paraId="340F79C8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0BFB24B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gridSpan w:val="2"/>
          </w:tcPr>
          <w:p w14:paraId="6527C069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3888AC22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gridSpan w:val="2"/>
          </w:tcPr>
          <w:p w14:paraId="6E405F34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</w:tcPr>
          <w:p w14:paraId="36913957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51845C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BE06406" w14:textId="6FA53A65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539E7" w:rsidRPr="006666FA" w14:paraId="3632DC1A" w14:textId="77777777" w:rsidTr="00D256DD">
        <w:trPr>
          <w:gridAfter w:val="1"/>
          <w:wAfter w:w="15" w:type="dxa"/>
          <w:cantSplit/>
          <w:trHeight w:val="358"/>
        </w:trPr>
        <w:tc>
          <w:tcPr>
            <w:tcW w:w="4860" w:type="dxa"/>
            <w:vAlign w:val="center"/>
          </w:tcPr>
          <w:p w14:paraId="32105B2E" w14:textId="6667C9E2" w:rsidR="009539E7" w:rsidRPr="006666FA" w:rsidRDefault="009539E7" w:rsidP="009539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ลูกหนี้ </w:t>
            </w:r>
          </w:p>
        </w:tc>
        <w:tc>
          <w:tcPr>
            <w:tcW w:w="1469" w:type="dxa"/>
          </w:tcPr>
          <w:p w14:paraId="3886C29C" w14:textId="50151336" w:rsidR="009539E7" w:rsidRPr="001A7B26" w:rsidRDefault="009539E7" w:rsidP="00BB3C7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1A7B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93" w:type="dxa"/>
          </w:tcPr>
          <w:p w14:paraId="24E4BEC7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7677A58B" w14:textId="5A1866A9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</w:t>
            </w: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17" w:type="dxa"/>
          </w:tcPr>
          <w:p w14:paraId="6716A9C0" w14:textId="77777777" w:rsidR="009539E7" w:rsidRPr="00B808AB" w:rsidRDefault="009539E7" w:rsidP="009539E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6B7B0616" w14:textId="14547B77" w:rsidR="009539E7" w:rsidRPr="00AC1770" w:rsidRDefault="009539E7" w:rsidP="009539E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69A563F0" w14:textId="77777777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299B4E59" w14:textId="2A606EB0" w:rsidR="009539E7" w:rsidRPr="001A7B26" w:rsidRDefault="009539E7" w:rsidP="00BB3C7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323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193" w:type="dxa"/>
            <w:gridSpan w:val="2"/>
          </w:tcPr>
          <w:p w14:paraId="46197623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</w:tcPr>
          <w:p w14:paraId="59D5F355" w14:textId="4E8E535C" w:rsidR="009539E7" w:rsidRPr="00BB3C79" w:rsidRDefault="009539E7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FE4DCD1" w14:textId="77777777" w:rsidR="009539E7" w:rsidRPr="001A7B26" w:rsidRDefault="009539E7" w:rsidP="009539E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</w:tcPr>
          <w:p w14:paraId="63EDD5E0" w14:textId="69EDFC63" w:rsidR="009539E7" w:rsidRPr="001A7B26" w:rsidRDefault="009539E7" w:rsidP="009539E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9539E7" w:rsidRPr="006666FA" w14:paraId="7F6D149B" w14:textId="77777777" w:rsidTr="00D256DD">
        <w:trPr>
          <w:gridAfter w:val="1"/>
          <w:wAfter w:w="15" w:type="dxa"/>
          <w:cantSplit/>
          <w:trHeight w:val="358"/>
        </w:trPr>
        <w:tc>
          <w:tcPr>
            <w:tcW w:w="4860" w:type="dxa"/>
            <w:vAlign w:val="center"/>
          </w:tcPr>
          <w:p w14:paraId="5832903C" w14:textId="77777777" w:rsidR="009539E7" w:rsidRPr="006666FA" w:rsidRDefault="009539E7" w:rsidP="009539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9" w:type="dxa"/>
          </w:tcPr>
          <w:p w14:paraId="26D42FE1" w14:textId="7AF31439" w:rsidR="009539E7" w:rsidRPr="001A7B26" w:rsidRDefault="009539E7" w:rsidP="00BB3C7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93" w:type="dxa"/>
          </w:tcPr>
          <w:p w14:paraId="353D9BA9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178982D4" w14:textId="0EF04D22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62D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17" w:type="dxa"/>
          </w:tcPr>
          <w:p w14:paraId="116CD017" w14:textId="77777777" w:rsidR="009539E7" w:rsidRPr="00B808AB" w:rsidRDefault="009539E7" w:rsidP="009539E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1677CA5D" w14:textId="1C35E7D5" w:rsidR="009539E7" w:rsidRPr="00AC1770" w:rsidRDefault="009539E7" w:rsidP="009539E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0C9B1A9E" w14:textId="77777777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2ECF0852" w14:textId="3715EF76" w:rsidR="009539E7" w:rsidRPr="001A7B26" w:rsidRDefault="009539E7" w:rsidP="00BB3C79">
            <w:pPr>
              <w:tabs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</w:tcPr>
          <w:p w14:paraId="577EF7B2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</w:tcPr>
          <w:p w14:paraId="3CF15390" w14:textId="5F1C0F32" w:rsidR="009539E7" w:rsidRPr="00BB3C79" w:rsidRDefault="009539E7" w:rsidP="00D256DD">
            <w:pPr>
              <w:tabs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1F845F" w14:textId="77777777" w:rsidR="009539E7" w:rsidRPr="001A7B26" w:rsidRDefault="009539E7" w:rsidP="009539E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2" w:type="dxa"/>
          </w:tcPr>
          <w:p w14:paraId="58E25F41" w14:textId="444A0455" w:rsidR="009539E7" w:rsidRPr="001A7B26" w:rsidRDefault="009539E7" w:rsidP="009539E7">
            <w:pPr>
              <w:tabs>
                <w:tab w:val="decimal" w:pos="7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39E7" w:rsidRPr="006666FA" w14:paraId="7DBA88BB" w14:textId="77777777" w:rsidTr="00D256DD">
        <w:trPr>
          <w:gridAfter w:val="1"/>
          <w:wAfter w:w="15" w:type="dxa"/>
          <w:cantSplit/>
          <w:trHeight w:val="347"/>
        </w:trPr>
        <w:tc>
          <w:tcPr>
            <w:tcW w:w="4860" w:type="dxa"/>
            <w:vAlign w:val="center"/>
          </w:tcPr>
          <w:p w14:paraId="16BC6FE7" w14:textId="7A024A21" w:rsidR="009539E7" w:rsidRPr="006666FA" w:rsidRDefault="009539E7" w:rsidP="009539E7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สินค้าคงเหลือ </w:t>
            </w:r>
          </w:p>
        </w:tc>
        <w:tc>
          <w:tcPr>
            <w:tcW w:w="1469" w:type="dxa"/>
          </w:tcPr>
          <w:p w14:paraId="561DB27B" w14:textId="2B9B46EE" w:rsidR="009539E7" w:rsidRPr="001A7B26" w:rsidRDefault="009539E7" w:rsidP="00BB3C7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A7B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  <w:tc>
          <w:tcPr>
            <w:tcW w:w="193" w:type="dxa"/>
          </w:tcPr>
          <w:p w14:paraId="4C54F00D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7189F49E" w14:textId="3312F679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(2,365)</w:t>
            </w:r>
          </w:p>
        </w:tc>
        <w:tc>
          <w:tcPr>
            <w:tcW w:w="217" w:type="dxa"/>
          </w:tcPr>
          <w:p w14:paraId="547A3FB1" w14:textId="77777777" w:rsidR="009539E7" w:rsidRPr="00B808AB" w:rsidRDefault="009539E7" w:rsidP="009539E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0EA5186" w14:textId="4AE43A17" w:rsidR="009539E7" w:rsidRPr="00AC1770" w:rsidRDefault="009539E7" w:rsidP="009539E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684674EB" w14:textId="77777777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0F2291FB" w14:textId="4B4E0387" w:rsidR="009539E7" w:rsidRPr="001A7B26" w:rsidRDefault="009539E7" w:rsidP="00BB3C7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193" w:type="dxa"/>
            <w:gridSpan w:val="2"/>
          </w:tcPr>
          <w:p w14:paraId="3C46F5DE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</w:tcPr>
          <w:p w14:paraId="09531B85" w14:textId="52CDC3DA" w:rsidR="009539E7" w:rsidRPr="001A7B26" w:rsidRDefault="009539E7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180" w:type="dxa"/>
          </w:tcPr>
          <w:p w14:paraId="545376EF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B2BE345" w14:textId="28B795F7" w:rsidR="009539E7" w:rsidRPr="001A7B26" w:rsidRDefault="009539E7" w:rsidP="009539E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</w:tr>
      <w:tr w:rsidR="009539E7" w:rsidRPr="006666FA" w14:paraId="73AADE32" w14:textId="77777777" w:rsidTr="00D256DD">
        <w:trPr>
          <w:gridAfter w:val="1"/>
          <w:wAfter w:w="15" w:type="dxa"/>
          <w:cantSplit/>
          <w:trHeight w:val="358"/>
        </w:trPr>
        <w:tc>
          <w:tcPr>
            <w:tcW w:w="4860" w:type="dxa"/>
            <w:vAlign w:val="center"/>
          </w:tcPr>
          <w:p w14:paraId="079D5398" w14:textId="0CFE447A" w:rsidR="009539E7" w:rsidRPr="006666FA" w:rsidRDefault="009539E7" w:rsidP="009539E7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51FB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ยานพาหนะรอการขาย</w:t>
            </w:r>
          </w:p>
        </w:tc>
        <w:tc>
          <w:tcPr>
            <w:tcW w:w="1469" w:type="dxa"/>
          </w:tcPr>
          <w:p w14:paraId="399CADAF" w14:textId="6C9C1DB9" w:rsidR="009539E7" w:rsidRPr="001A7B26" w:rsidRDefault="009539E7" w:rsidP="009539E7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A7B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</w:tcPr>
          <w:p w14:paraId="4ABFE6A5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3F001A23" w14:textId="0CDFF37C" w:rsidR="009539E7" w:rsidRPr="00BB3C79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217" w:type="dxa"/>
          </w:tcPr>
          <w:p w14:paraId="01F79486" w14:textId="77777777" w:rsidR="009539E7" w:rsidRPr="00B808AB" w:rsidRDefault="009539E7" w:rsidP="009539E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12098A10" w14:textId="006EF001" w:rsidR="009539E7" w:rsidRPr="00AC1770" w:rsidRDefault="009539E7" w:rsidP="009539E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13022FD4" w14:textId="77777777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0F5D4176" w14:textId="5AB56A7A" w:rsidR="009539E7" w:rsidRPr="00BB3C79" w:rsidRDefault="009539E7" w:rsidP="00BB3C7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93" w:type="dxa"/>
            <w:gridSpan w:val="2"/>
          </w:tcPr>
          <w:p w14:paraId="07A4F2E9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</w:tcPr>
          <w:p w14:paraId="5E077A1B" w14:textId="626887F8" w:rsidR="009539E7" w:rsidRPr="00B62D31" w:rsidRDefault="009539E7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FE4571E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0219702" w14:textId="5E82AB11" w:rsidR="009539E7" w:rsidRPr="001A7B26" w:rsidRDefault="009539E7" w:rsidP="009539E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9539E7" w:rsidRPr="006666FA" w14:paraId="30125616" w14:textId="77777777" w:rsidTr="00D256DD">
        <w:trPr>
          <w:gridAfter w:val="1"/>
          <w:wAfter w:w="15" w:type="dxa"/>
          <w:cantSplit/>
          <w:trHeight w:val="358"/>
        </w:trPr>
        <w:tc>
          <w:tcPr>
            <w:tcW w:w="4860" w:type="dxa"/>
            <w:vAlign w:val="center"/>
          </w:tcPr>
          <w:p w14:paraId="781C76C0" w14:textId="77777777" w:rsidR="009539E7" w:rsidRPr="000D476F" w:rsidRDefault="009539E7" w:rsidP="009539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69" w:type="dxa"/>
          </w:tcPr>
          <w:p w14:paraId="770497A9" w14:textId="277295CA" w:rsidR="009539E7" w:rsidRPr="001A7B26" w:rsidRDefault="009539E7" w:rsidP="00BB3C7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193" w:type="dxa"/>
          </w:tcPr>
          <w:p w14:paraId="063B2E9A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27777555" w14:textId="0DA765AF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217" w:type="dxa"/>
          </w:tcPr>
          <w:p w14:paraId="2CDCF7E0" w14:textId="77777777" w:rsidR="009539E7" w:rsidRPr="00B808AB" w:rsidRDefault="009539E7" w:rsidP="009539E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41E167B" w14:textId="07C06C41" w:rsidR="009539E7" w:rsidRPr="00AC1770" w:rsidRDefault="009539E7" w:rsidP="009539E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015138D1" w14:textId="77777777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475A2818" w14:textId="650C621D" w:rsidR="009539E7" w:rsidRPr="00BB3C79" w:rsidRDefault="009539E7" w:rsidP="00BB3C7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193" w:type="dxa"/>
            <w:gridSpan w:val="2"/>
          </w:tcPr>
          <w:p w14:paraId="68C1029C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</w:tcPr>
          <w:p w14:paraId="4F8E13C1" w14:textId="1E8EE91C" w:rsidR="009539E7" w:rsidRPr="00BB3C79" w:rsidRDefault="009539E7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1898C156" w14:textId="77777777" w:rsidR="009539E7" w:rsidRPr="001A7B26" w:rsidRDefault="009539E7" w:rsidP="009539E7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0365973" w14:textId="4A8642D5" w:rsidR="009539E7" w:rsidRPr="001A7B26" w:rsidRDefault="009539E7" w:rsidP="009539E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9539E7" w:rsidRPr="006666FA" w14:paraId="54DE9038" w14:textId="77777777" w:rsidTr="00D256DD">
        <w:trPr>
          <w:gridAfter w:val="1"/>
          <w:wAfter w:w="15" w:type="dxa"/>
          <w:cantSplit/>
          <w:trHeight w:val="74"/>
        </w:trPr>
        <w:tc>
          <w:tcPr>
            <w:tcW w:w="4860" w:type="dxa"/>
            <w:vAlign w:val="center"/>
          </w:tcPr>
          <w:p w14:paraId="7E84F6D0" w14:textId="2936EBB7" w:rsidR="009539E7" w:rsidRPr="006666FA" w:rsidRDefault="009539E7" w:rsidP="009539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69" w:type="dxa"/>
            <w:vAlign w:val="bottom"/>
          </w:tcPr>
          <w:p w14:paraId="4DFD89D7" w14:textId="45590EA4" w:rsidR="009539E7" w:rsidRPr="00BB3C79" w:rsidRDefault="009539E7" w:rsidP="00BB3C7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193" w:type="dxa"/>
            <w:vAlign w:val="bottom"/>
          </w:tcPr>
          <w:p w14:paraId="129DD5C0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C1DD5A8" w14:textId="499AB2D0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</w:p>
        </w:tc>
        <w:tc>
          <w:tcPr>
            <w:tcW w:w="217" w:type="dxa"/>
            <w:vAlign w:val="bottom"/>
          </w:tcPr>
          <w:p w14:paraId="2F9A5CA2" w14:textId="77777777" w:rsidR="009539E7" w:rsidRPr="00B808AB" w:rsidRDefault="009539E7" w:rsidP="009539E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4FE07B15" w14:textId="3FEA2A2C" w:rsidR="009539E7" w:rsidRPr="00B808AB" w:rsidRDefault="009539E7" w:rsidP="009539E7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307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307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  <w:r w:rsidRPr="000307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gridSpan w:val="2"/>
            <w:vAlign w:val="bottom"/>
          </w:tcPr>
          <w:p w14:paraId="71DEB25D" w14:textId="77777777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0E4FA38F" w14:textId="4D43E570" w:rsidR="009539E7" w:rsidRPr="00BB3C79" w:rsidRDefault="009539E7" w:rsidP="00BB3C7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93" w:type="dxa"/>
            <w:gridSpan w:val="2"/>
            <w:vAlign w:val="bottom"/>
          </w:tcPr>
          <w:p w14:paraId="20426E3B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vAlign w:val="bottom"/>
          </w:tcPr>
          <w:p w14:paraId="2F8B99A3" w14:textId="2A64AEB3" w:rsidR="009539E7" w:rsidRPr="00BB3C79" w:rsidRDefault="009539E7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180" w:type="dxa"/>
            <w:vAlign w:val="bottom"/>
          </w:tcPr>
          <w:p w14:paraId="1991D1A4" w14:textId="77777777" w:rsidR="009539E7" w:rsidRPr="001A7B26" w:rsidRDefault="009539E7" w:rsidP="009539E7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6FCA1F8" w14:textId="18911CC3" w:rsidR="009539E7" w:rsidRPr="001A7B26" w:rsidRDefault="009539E7" w:rsidP="009539E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  <w:tr w:rsidR="009539E7" w:rsidRPr="006666FA" w14:paraId="2BBA5C66" w14:textId="77777777" w:rsidTr="00D256DD">
        <w:trPr>
          <w:gridAfter w:val="1"/>
          <w:wAfter w:w="15" w:type="dxa"/>
          <w:cantSplit/>
          <w:trHeight w:val="74"/>
        </w:trPr>
        <w:tc>
          <w:tcPr>
            <w:tcW w:w="4860" w:type="dxa"/>
            <w:vAlign w:val="center"/>
          </w:tcPr>
          <w:p w14:paraId="11DA03E1" w14:textId="3AD4FE4C" w:rsidR="009539E7" w:rsidRPr="006666FA" w:rsidRDefault="009539E7" w:rsidP="009539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3071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ยอดขาดทุนยกไป</w:t>
            </w:r>
          </w:p>
        </w:tc>
        <w:tc>
          <w:tcPr>
            <w:tcW w:w="1469" w:type="dxa"/>
          </w:tcPr>
          <w:p w14:paraId="73D38BBA" w14:textId="211C5FCB" w:rsidR="009539E7" w:rsidRPr="00BB3C79" w:rsidRDefault="009539E7" w:rsidP="00BB3C79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15A4593B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CFFED3F" w14:textId="00F76C38" w:rsidR="009539E7" w:rsidRPr="00BB3C79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  <w:r w:rsidRPr="00030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624</w:t>
            </w:r>
          </w:p>
        </w:tc>
        <w:tc>
          <w:tcPr>
            <w:tcW w:w="217" w:type="dxa"/>
            <w:vAlign w:val="bottom"/>
          </w:tcPr>
          <w:p w14:paraId="613D684B" w14:textId="77777777" w:rsidR="009539E7" w:rsidRPr="00B808AB" w:rsidRDefault="009539E7" w:rsidP="009539E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BD7005B" w14:textId="7ECC61C5" w:rsidR="009539E7" w:rsidRPr="00AC1770" w:rsidRDefault="009539E7" w:rsidP="009539E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5235673E" w14:textId="77777777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3B37D17E" w14:textId="12DB0100" w:rsidR="009539E7" w:rsidRPr="00BB3C79" w:rsidRDefault="009539E7" w:rsidP="00BB3C7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193" w:type="dxa"/>
            <w:gridSpan w:val="2"/>
            <w:vAlign w:val="bottom"/>
          </w:tcPr>
          <w:p w14:paraId="676CAED4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vAlign w:val="bottom"/>
          </w:tcPr>
          <w:p w14:paraId="4F7BF5F9" w14:textId="100E46AC" w:rsidR="009539E7" w:rsidRPr="00BB3C79" w:rsidRDefault="009539E7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7E16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1982E11" w14:textId="77777777" w:rsidR="009539E7" w:rsidRPr="001A7B26" w:rsidRDefault="009539E7" w:rsidP="009539E7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9A50B96" w14:textId="73CDD160" w:rsidR="009539E7" w:rsidRPr="001A7B26" w:rsidRDefault="009539E7" w:rsidP="009539E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E16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</w:tr>
      <w:tr w:rsidR="009539E7" w:rsidRPr="006666FA" w14:paraId="30930453" w14:textId="77777777" w:rsidTr="00D256DD">
        <w:trPr>
          <w:gridAfter w:val="1"/>
          <w:wAfter w:w="15" w:type="dxa"/>
          <w:cantSplit/>
          <w:trHeight w:val="74"/>
        </w:trPr>
        <w:tc>
          <w:tcPr>
            <w:tcW w:w="4860" w:type="dxa"/>
            <w:vAlign w:val="center"/>
          </w:tcPr>
          <w:p w14:paraId="45AFABF6" w14:textId="74419B31" w:rsidR="009539E7" w:rsidRPr="006666FA" w:rsidRDefault="009539E7" w:rsidP="009539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E4A9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สินทรัพย์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สิทธิการใช้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และหนี้สินตามสัญญาเช่า</w:t>
            </w:r>
          </w:p>
        </w:tc>
        <w:tc>
          <w:tcPr>
            <w:tcW w:w="1469" w:type="dxa"/>
          </w:tcPr>
          <w:p w14:paraId="7F64E843" w14:textId="4779A691" w:rsidR="009539E7" w:rsidRPr="00BB3C79" w:rsidRDefault="009539E7" w:rsidP="00BB3C7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</w:tcPr>
          <w:p w14:paraId="5D2F41C2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78FA8D35" w14:textId="24F8B2C0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A904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</w:t>
            </w:r>
          </w:p>
        </w:tc>
        <w:tc>
          <w:tcPr>
            <w:tcW w:w="217" w:type="dxa"/>
          </w:tcPr>
          <w:p w14:paraId="3F083360" w14:textId="77777777" w:rsidR="009539E7" w:rsidRPr="00B808AB" w:rsidRDefault="009539E7" w:rsidP="009539E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8A7ACF0" w14:textId="5A804AFF" w:rsidR="009539E7" w:rsidRPr="00B808AB" w:rsidRDefault="009539E7" w:rsidP="009539E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13A23C78" w14:textId="77777777" w:rsidR="009539E7" w:rsidRPr="00B808AB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</w:tcPr>
          <w:p w14:paraId="7B90C888" w14:textId="583556C4" w:rsidR="009539E7" w:rsidRPr="00BB3C79" w:rsidRDefault="009539E7" w:rsidP="00BB3C7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193" w:type="dxa"/>
            <w:gridSpan w:val="2"/>
          </w:tcPr>
          <w:p w14:paraId="7C69F7EC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2"/>
          </w:tcPr>
          <w:p w14:paraId="085915F1" w14:textId="493E1820" w:rsidR="009539E7" w:rsidRPr="00BB3C79" w:rsidRDefault="009539E7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B3C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180" w:type="dxa"/>
          </w:tcPr>
          <w:p w14:paraId="5CAB861B" w14:textId="77777777" w:rsidR="009539E7" w:rsidRPr="001A7B26" w:rsidRDefault="009539E7" w:rsidP="009539E7">
            <w:pPr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2A1B46A" w14:textId="0D55EED9" w:rsidR="009539E7" w:rsidRPr="001A7B26" w:rsidRDefault="009539E7" w:rsidP="009539E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</w:tr>
      <w:tr w:rsidR="009539E7" w:rsidRPr="006666FA" w14:paraId="728C84B9" w14:textId="77777777" w:rsidTr="00D256DD">
        <w:trPr>
          <w:gridAfter w:val="1"/>
          <w:wAfter w:w="15" w:type="dxa"/>
          <w:cantSplit/>
          <w:trHeight w:val="358"/>
        </w:trPr>
        <w:tc>
          <w:tcPr>
            <w:tcW w:w="4860" w:type="dxa"/>
            <w:vAlign w:val="center"/>
          </w:tcPr>
          <w:p w14:paraId="1319B860" w14:textId="77777777" w:rsidR="009539E7" w:rsidRPr="006666FA" w:rsidRDefault="009539E7" w:rsidP="009539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5CC2F4A5" w14:textId="533050DD" w:rsidR="009539E7" w:rsidRPr="00BB3C79" w:rsidRDefault="009539E7" w:rsidP="00BB3C79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C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39,528</w:t>
            </w:r>
          </w:p>
        </w:tc>
        <w:tc>
          <w:tcPr>
            <w:tcW w:w="193" w:type="dxa"/>
          </w:tcPr>
          <w:p w14:paraId="3E303981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5B1AE25A" w14:textId="120F36A4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Pr="0003071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667</w:t>
            </w:r>
          </w:p>
        </w:tc>
        <w:tc>
          <w:tcPr>
            <w:tcW w:w="217" w:type="dxa"/>
          </w:tcPr>
          <w:p w14:paraId="316A8464" w14:textId="77777777" w:rsidR="009539E7" w:rsidRPr="00B808AB" w:rsidRDefault="009539E7" w:rsidP="009539E7">
            <w:pPr>
              <w:tabs>
                <w:tab w:val="decimal" w:pos="736"/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5E65C72B" w14:textId="7AC9F754" w:rsidR="009539E7" w:rsidRPr="00B808AB" w:rsidRDefault="009539E7" w:rsidP="009539E7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30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629</w:t>
            </w:r>
            <w:r w:rsidRPr="00030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3" w:type="dxa"/>
            <w:gridSpan w:val="2"/>
            <w:vAlign w:val="bottom"/>
          </w:tcPr>
          <w:p w14:paraId="0196AA78" w14:textId="77777777" w:rsidR="009539E7" w:rsidRPr="00B808AB" w:rsidRDefault="009539E7" w:rsidP="009539E7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A03E54" w14:textId="7C9551E0" w:rsidR="009539E7" w:rsidRPr="00BB3C79" w:rsidRDefault="009539E7" w:rsidP="00BB3C79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C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118,566</w:t>
            </w:r>
          </w:p>
        </w:tc>
        <w:tc>
          <w:tcPr>
            <w:tcW w:w="193" w:type="dxa"/>
            <w:gridSpan w:val="2"/>
          </w:tcPr>
          <w:p w14:paraId="7F840D8B" w14:textId="77777777" w:rsidR="009539E7" w:rsidRPr="001A7B26" w:rsidRDefault="009539E7" w:rsidP="009539E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087ABF" w14:textId="389114EB" w:rsidR="009539E7" w:rsidRPr="00BB3C79" w:rsidRDefault="009539E7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3C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9,24</w:t>
            </w:r>
            <w:r w:rsidR="007E16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8599E91" w14:textId="77777777" w:rsidR="009539E7" w:rsidRPr="009429FE" w:rsidRDefault="009539E7" w:rsidP="009539E7">
            <w:pPr>
              <w:tabs>
                <w:tab w:val="decimal" w:pos="73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713ED8A" w14:textId="5105BEC2" w:rsidR="009539E7" w:rsidRPr="009429FE" w:rsidRDefault="009539E7" w:rsidP="009539E7">
            <w:pPr>
              <w:tabs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127</w:t>
            </w:r>
            <w:r w:rsidRPr="009429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7E16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3366D340" w14:textId="55D584CB" w:rsidR="00B7766D" w:rsidRPr="006666FA" w:rsidRDefault="007D6E81" w:rsidP="00B7766D">
      <w:pPr>
        <w:pStyle w:val="NoSpacing"/>
        <w:ind w:left="360"/>
        <w:rPr>
          <w:rFonts w:asciiTheme="majorBidi" w:hAnsiTheme="majorBidi" w:cstheme="majorBidi"/>
          <w:sz w:val="2"/>
          <w:szCs w:val="2"/>
          <w:cs/>
          <w:lang w:bidi="th-TH"/>
        </w:rPr>
      </w:pPr>
      <w:r>
        <w:rPr>
          <w:rFonts w:asciiTheme="majorBidi" w:hAnsiTheme="majorBidi" w:cstheme="majorBidi"/>
          <w:sz w:val="2"/>
          <w:szCs w:val="2"/>
          <w:cs/>
          <w:lang w:bidi="th-TH"/>
        </w:rPr>
        <w:br w:type="textWrapping" w:clear="all"/>
      </w:r>
    </w:p>
    <w:tbl>
      <w:tblPr>
        <w:tblW w:w="144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5"/>
        <w:gridCol w:w="1438"/>
        <w:gridCol w:w="178"/>
        <w:gridCol w:w="1442"/>
        <w:gridCol w:w="178"/>
        <w:gridCol w:w="1359"/>
        <w:gridCol w:w="180"/>
        <w:gridCol w:w="1530"/>
        <w:gridCol w:w="178"/>
        <w:gridCol w:w="6"/>
        <w:gridCol w:w="1616"/>
        <w:gridCol w:w="181"/>
        <w:gridCol w:w="1353"/>
      </w:tblGrid>
      <w:tr w:rsidR="00486E53" w:rsidRPr="006666FA" w14:paraId="2A9231FA" w14:textId="4A11AD16" w:rsidTr="00D256DD">
        <w:trPr>
          <w:cantSplit/>
          <w:tblHeader/>
        </w:trPr>
        <w:tc>
          <w:tcPr>
            <w:tcW w:w="4855" w:type="dxa"/>
          </w:tcPr>
          <w:p w14:paraId="0AC30BBB" w14:textId="77777777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35" w:type="dxa"/>
            <w:gridSpan w:val="12"/>
          </w:tcPr>
          <w:p w14:paraId="2329F34B" w14:textId="2A1C9502" w:rsidR="00486E53" w:rsidRPr="006666FA" w:rsidRDefault="00486E53" w:rsidP="009539E7">
            <w:pPr>
              <w:spacing w:line="240" w:lineRule="auto"/>
              <w:jc w:val="center"/>
              <w:rPr>
                <w:cs/>
                <w:lang w:bidi="th-TH"/>
              </w:rPr>
            </w:pPr>
            <w:r w:rsidRPr="00607D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39E7" w:rsidRPr="006666FA" w14:paraId="3DC9D4D6" w14:textId="1B363AEE" w:rsidTr="00D256DD">
        <w:trPr>
          <w:cantSplit/>
          <w:tblHeader/>
        </w:trPr>
        <w:tc>
          <w:tcPr>
            <w:tcW w:w="4855" w:type="dxa"/>
          </w:tcPr>
          <w:p w14:paraId="4593FA98" w14:textId="77777777" w:rsidR="009539E7" w:rsidRPr="006666FA" w:rsidRDefault="009539E7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vMerge w:val="restart"/>
            <w:vAlign w:val="bottom"/>
          </w:tcPr>
          <w:p w14:paraId="59016A97" w14:textId="77777777" w:rsidR="009539E7" w:rsidRPr="006666FA" w:rsidRDefault="009539E7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0063902" w14:textId="268F3492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49C5CBFB" w14:textId="77777777" w:rsidR="009539E7" w:rsidRPr="006666FA" w:rsidRDefault="009539E7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442F363F" w14:textId="77777777" w:rsidR="009539E7" w:rsidRPr="006666FA" w:rsidRDefault="009539E7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80" w:type="dxa"/>
          </w:tcPr>
          <w:p w14:paraId="6240F576" w14:textId="77777777" w:rsidR="009539E7" w:rsidRPr="006666FA" w:rsidRDefault="009539E7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13E59C8" w14:textId="6654450A" w:rsidR="009539E7" w:rsidRPr="006666FA" w:rsidRDefault="009539E7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40070926" w14:textId="77777777" w:rsidR="009539E7" w:rsidRPr="006666FA" w:rsidRDefault="009539E7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2" w:type="dxa"/>
            <w:gridSpan w:val="2"/>
            <w:vAlign w:val="bottom"/>
          </w:tcPr>
          <w:p w14:paraId="60F6CCDE" w14:textId="3B3BDF49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left="-71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="00BB3C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256D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6666FA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81" w:type="dxa"/>
            <w:vAlign w:val="bottom"/>
          </w:tcPr>
          <w:p w14:paraId="7286F09E" w14:textId="1544B36E" w:rsidR="009539E7" w:rsidRPr="006666FA" w:rsidRDefault="009539E7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0A7F709D" w14:textId="77777777" w:rsidR="009539E7" w:rsidRPr="006666FA" w:rsidRDefault="009539E7">
            <w:pPr>
              <w:spacing w:line="240" w:lineRule="auto"/>
            </w:pPr>
          </w:p>
        </w:tc>
      </w:tr>
      <w:tr w:rsidR="00486E53" w:rsidRPr="006666FA" w14:paraId="1B8EC71C" w14:textId="77777777" w:rsidTr="004604FA">
        <w:trPr>
          <w:cantSplit/>
          <w:tblHeader/>
        </w:trPr>
        <w:tc>
          <w:tcPr>
            <w:tcW w:w="4855" w:type="dxa"/>
          </w:tcPr>
          <w:p w14:paraId="02F6DDE7" w14:textId="77777777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AB9752" w14:textId="77777777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38" w:type="dxa"/>
            <w:vMerge/>
            <w:vAlign w:val="bottom"/>
          </w:tcPr>
          <w:p w14:paraId="78D90BAA" w14:textId="77777777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9A178A9" w14:textId="77777777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2" w:type="dxa"/>
            <w:vAlign w:val="bottom"/>
          </w:tcPr>
          <w:p w14:paraId="0C1D807D" w14:textId="77777777" w:rsidR="009539E7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029EC7A3" w14:textId="1321A0AB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78" w:type="dxa"/>
            <w:vAlign w:val="bottom"/>
          </w:tcPr>
          <w:p w14:paraId="205D5C55" w14:textId="77777777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9" w:type="dxa"/>
            <w:vAlign w:val="bottom"/>
          </w:tcPr>
          <w:p w14:paraId="38ABF17D" w14:textId="77777777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ind w:left="-96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</w:tcPr>
          <w:p w14:paraId="375C1344" w14:textId="77777777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13600CC" w14:textId="77777777" w:rsidR="009539E7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25BDCC9" w14:textId="34135FF0" w:rsidR="00486E53" w:rsidRPr="006666FA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gridSpan w:val="2"/>
            <w:vAlign w:val="bottom"/>
          </w:tcPr>
          <w:p w14:paraId="7931F6FD" w14:textId="77777777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AC26A32" w14:textId="77777777" w:rsidR="009539E7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0CDD3E4D" w14:textId="62D6F002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81" w:type="dxa"/>
            <w:vAlign w:val="bottom"/>
          </w:tcPr>
          <w:p w14:paraId="1EABC327" w14:textId="77777777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vAlign w:val="bottom"/>
          </w:tcPr>
          <w:p w14:paraId="4F25FC82" w14:textId="77777777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ED1A40A" w14:textId="5B009E32" w:rsidR="00486E53" w:rsidRPr="006666FA" w:rsidRDefault="00486E53" w:rsidP="009539E7">
            <w:pPr>
              <w:pStyle w:val="acctfourfigures"/>
              <w:tabs>
                <w:tab w:val="clear" w:pos="765"/>
              </w:tabs>
              <w:spacing w:line="240" w:lineRule="auto"/>
              <w:ind w:left="-73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9539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486E53" w:rsidRPr="006666FA" w14:paraId="5798FF25" w14:textId="77777777" w:rsidTr="00D256DD">
        <w:trPr>
          <w:cantSplit/>
          <w:tblHeader/>
        </w:trPr>
        <w:tc>
          <w:tcPr>
            <w:tcW w:w="4855" w:type="dxa"/>
          </w:tcPr>
          <w:p w14:paraId="4F794ED8" w14:textId="77777777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35" w:type="dxa"/>
            <w:gridSpan w:val="12"/>
            <w:vAlign w:val="bottom"/>
          </w:tcPr>
          <w:p w14:paraId="483E602E" w14:textId="726995B1" w:rsidR="00486E53" w:rsidRPr="006666FA" w:rsidRDefault="00486E53" w:rsidP="00486E5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6E53" w:rsidRPr="006666FA" w14:paraId="5835F4B1" w14:textId="77777777" w:rsidTr="00D256DD">
        <w:trPr>
          <w:cantSplit/>
          <w:trHeight w:val="375"/>
        </w:trPr>
        <w:tc>
          <w:tcPr>
            <w:tcW w:w="4855" w:type="dxa"/>
            <w:vAlign w:val="center"/>
          </w:tcPr>
          <w:p w14:paraId="2381208F" w14:textId="77777777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8" w:type="dxa"/>
          </w:tcPr>
          <w:p w14:paraId="2BCAD9EE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01739FB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361826B4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7919D08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8422D5A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D28952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EAEE66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  <w:gridSpan w:val="2"/>
          </w:tcPr>
          <w:p w14:paraId="0FC89035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</w:tcPr>
          <w:p w14:paraId="1C50E9DE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6728AE5B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0CA95BDD" w14:textId="77777777" w:rsidR="00486E53" w:rsidRPr="006666FA" w:rsidRDefault="00486E53" w:rsidP="00486E5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6E53" w:rsidRPr="006666FA" w14:paraId="66F740F1" w14:textId="77777777" w:rsidTr="00D256DD">
        <w:trPr>
          <w:cantSplit/>
        </w:trPr>
        <w:tc>
          <w:tcPr>
            <w:tcW w:w="4855" w:type="dxa"/>
            <w:vAlign w:val="center"/>
          </w:tcPr>
          <w:p w14:paraId="28F9081D" w14:textId="36B8C449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38" w:type="dxa"/>
          </w:tcPr>
          <w:p w14:paraId="74B903E5" w14:textId="0162C7F6" w:rsidR="00486E53" w:rsidRPr="006666FA" w:rsidRDefault="00486E53" w:rsidP="009539E7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178" w:type="dxa"/>
          </w:tcPr>
          <w:p w14:paraId="78D74D57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6BF0B32" w14:textId="51CBB8E0" w:rsidR="00486E53" w:rsidRPr="00B808AB" w:rsidRDefault="00486E53" w:rsidP="009539E7">
            <w:pPr>
              <w:tabs>
                <w:tab w:val="decimal" w:pos="10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1A1D8277" w14:textId="77777777" w:rsidR="00486E53" w:rsidRPr="00B808AB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922C819" w14:textId="5598FB70" w:rsidR="00486E53" w:rsidRPr="00B808AB" w:rsidRDefault="00486E53" w:rsidP="00486E53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63621D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B7D643" w14:textId="0DE7AC71" w:rsidR="00486E53" w:rsidRPr="006666FA" w:rsidRDefault="00486E53" w:rsidP="009539E7">
            <w:pPr>
              <w:tabs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</w:tcPr>
          <w:p w14:paraId="40A3BF7A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</w:tcPr>
          <w:p w14:paraId="64F57DF7" w14:textId="7F9D3ED1" w:rsidR="00486E53" w:rsidRPr="006666FA" w:rsidRDefault="00486E53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1" w:type="dxa"/>
          </w:tcPr>
          <w:p w14:paraId="38EE53FB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</w:tcPr>
          <w:p w14:paraId="6AA8C0BF" w14:textId="1B3408E9" w:rsidR="00486E53" w:rsidRPr="006666FA" w:rsidRDefault="00486E53" w:rsidP="009539E7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</w:tr>
      <w:tr w:rsidR="00486E53" w:rsidRPr="006666FA" w14:paraId="5E3562D4" w14:textId="77777777" w:rsidTr="00D256DD">
        <w:trPr>
          <w:cantSplit/>
        </w:trPr>
        <w:tc>
          <w:tcPr>
            <w:tcW w:w="4855" w:type="dxa"/>
            <w:vAlign w:val="center"/>
          </w:tcPr>
          <w:p w14:paraId="36834A6C" w14:textId="213E1F11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38" w:type="dxa"/>
          </w:tcPr>
          <w:p w14:paraId="65CAE826" w14:textId="33E1089E" w:rsidR="00486E53" w:rsidRPr="006666FA" w:rsidRDefault="00486E53" w:rsidP="009539E7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C6458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438EE9E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0727040F" w14:textId="4548129F" w:rsidR="00486E53" w:rsidRPr="00B808AB" w:rsidRDefault="00486E53" w:rsidP="009539E7">
            <w:pPr>
              <w:tabs>
                <w:tab w:val="decimal" w:pos="10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ED3730F" w14:textId="77777777" w:rsidR="00486E53" w:rsidRPr="00B808AB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0F20ED2" w14:textId="26553516" w:rsidR="00486E53" w:rsidRPr="00B808AB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12F583F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00592715" w14:textId="71D6E2AF" w:rsidR="00486E53" w:rsidRPr="006666FA" w:rsidRDefault="00486E53" w:rsidP="009539E7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80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C6458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4" w:type="dxa"/>
            <w:gridSpan w:val="2"/>
          </w:tcPr>
          <w:p w14:paraId="773CFAF6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</w:tcPr>
          <w:p w14:paraId="7974A142" w14:textId="6DC85E2D" w:rsidR="00486E53" w:rsidRPr="00622D5D" w:rsidRDefault="00486E53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</w:p>
        </w:tc>
        <w:tc>
          <w:tcPr>
            <w:tcW w:w="181" w:type="dxa"/>
          </w:tcPr>
          <w:p w14:paraId="0A5B4CCD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BFD4464" w14:textId="35C92CFE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486E53" w:rsidRPr="006666FA" w14:paraId="2B64A2FA" w14:textId="77777777" w:rsidTr="00D256DD">
        <w:trPr>
          <w:cantSplit/>
        </w:trPr>
        <w:tc>
          <w:tcPr>
            <w:tcW w:w="4855" w:type="dxa"/>
            <w:vAlign w:val="center"/>
          </w:tcPr>
          <w:p w14:paraId="006ECF76" w14:textId="48490D85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ค่าเผื่อการด้อยค่าของ</w:t>
            </w: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38" w:type="dxa"/>
          </w:tcPr>
          <w:p w14:paraId="3619A00F" w14:textId="0E51CF9B" w:rsidR="00486E53" w:rsidRPr="001A7B26" w:rsidRDefault="00486E53" w:rsidP="009539E7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1E3027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129F8CB" w14:textId="6648253F" w:rsidR="00486E53" w:rsidRPr="00B808AB" w:rsidRDefault="00486E53" w:rsidP="009539E7">
            <w:pPr>
              <w:tabs>
                <w:tab w:val="decimal" w:pos="8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2C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23A7F86" w14:textId="77777777" w:rsidR="00486E53" w:rsidRPr="00B808AB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93B3A94" w14:textId="7366845D" w:rsidR="00486E53" w:rsidRPr="00B808AB" w:rsidRDefault="00486E53" w:rsidP="00486E53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0432632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B1D0B41" w14:textId="0AD50312" w:rsidR="00486E53" w:rsidRPr="001A7B26" w:rsidRDefault="00486E53" w:rsidP="009539E7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1A7B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4" w:type="dxa"/>
            <w:gridSpan w:val="2"/>
          </w:tcPr>
          <w:p w14:paraId="14459435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</w:tcPr>
          <w:p w14:paraId="4C538414" w14:textId="6A144F5B" w:rsidR="00486E53" w:rsidRPr="00622D5D" w:rsidRDefault="00486E53" w:rsidP="00D256DD">
            <w:pPr>
              <w:tabs>
                <w:tab w:val="decimal" w:pos="10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2D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</w:tcPr>
          <w:p w14:paraId="3AFED067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FC31E0C" w14:textId="4B860896" w:rsidR="00486E53" w:rsidRPr="001A7B26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</w:tr>
      <w:tr w:rsidR="00486E53" w:rsidRPr="006666FA" w14:paraId="045D2349" w14:textId="77777777" w:rsidTr="00D256DD">
        <w:trPr>
          <w:cantSplit/>
        </w:trPr>
        <w:tc>
          <w:tcPr>
            <w:tcW w:w="4855" w:type="dxa"/>
            <w:vAlign w:val="center"/>
          </w:tcPr>
          <w:p w14:paraId="411D4930" w14:textId="77777777" w:rsidR="00486E53" w:rsidRPr="006666FA" w:rsidRDefault="00486E53" w:rsidP="00486E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66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438" w:type="dxa"/>
          </w:tcPr>
          <w:p w14:paraId="1B8D9F0A" w14:textId="61958ACA" w:rsidR="00486E53" w:rsidRPr="00AC2F79" w:rsidRDefault="00486E53" w:rsidP="009539E7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231B0BFD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FA7BC14" w14:textId="6017462A" w:rsidR="00486E53" w:rsidRPr="00B808AB" w:rsidRDefault="00486E53" w:rsidP="009539E7">
            <w:pPr>
              <w:tabs>
                <w:tab w:val="decimal" w:pos="10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C6458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40E73CEF" w14:textId="77777777" w:rsidR="00486E53" w:rsidRPr="00B808AB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219655C" w14:textId="3ACBD356" w:rsidR="00486E53" w:rsidRPr="00B808AB" w:rsidRDefault="00486E53" w:rsidP="00486E53">
            <w:pPr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52274E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BAAD9D" w14:textId="7C9639DB" w:rsidR="00486E53" w:rsidRPr="006666FA" w:rsidRDefault="00486E53" w:rsidP="009539E7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8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808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</w:tcPr>
          <w:p w14:paraId="11A31516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</w:tcPr>
          <w:p w14:paraId="386CB78C" w14:textId="4B2C7856" w:rsidR="00486E53" w:rsidRPr="00622D5D" w:rsidRDefault="00486E53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22D5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565</w:t>
            </w:r>
          </w:p>
        </w:tc>
        <w:tc>
          <w:tcPr>
            <w:tcW w:w="181" w:type="dxa"/>
          </w:tcPr>
          <w:p w14:paraId="3DCA456F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6A16B651" w14:textId="739A143B" w:rsidR="00486E53" w:rsidRPr="006666FA" w:rsidRDefault="00486E53" w:rsidP="00486E53">
            <w:pPr>
              <w:tabs>
                <w:tab w:val="decimal" w:pos="9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486E53" w:rsidRPr="006666FA" w14:paraId="2BD4764F" w14:textId="77777777" w:rsidTr="00D256DD">
        <w:trPr>
          <w:cantSplit/>
        </w:trPr>
        <w:tc>
          <w:tcPr>
            <w:tcW w:w="4855" w:type="dxa"/>
            <w:vAlign w:val="center"/>
          </w:tcPr>
          <w:p w14:paraId="47CAF948" w14:textId="77777777" w:rsidR="00486E53" w:rsidRPr="006666FA" w:rsidRDefault="00486E53" w:rsidP="00486E5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50CA0F8E" w14:textId="42579BA1" w:rsidR="00486E53" w:rsidRPr="006666FA" w:rsidRDefault="00486E53" w:rsidP="009539E7">
            <w:pPr>
              <w:tabs>
                <w:tab w:val="decimal" w:pos="10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5C47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  <w:r w:rsidRPr="00C6458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2C3909A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38F51DD" w14:textId="1B8008F7" w:rsidR="00486E53" w:rsidRPr="00B808AB" w:rsidRDefault="00486E53" w:rsidP="009539E7">
            <w:pPr>
              <w:tabs>
                <w:tab w:val="decimal" w:pos="10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Pr="00C6458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3C44771C" w14:textId="77777777" w:rsidR="00486E53" w:rsidRPr="00B808AB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299A2F43" w14:textId="603D51C5" w:rsidR="00486E53" w:rsidRPr="00B808AB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521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B13D8C3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6F65E3" w14:textId="6D631C5C" w:rsidR="00486E53" w:rsidRPr="006666FA" w:rsidRDefault="00486E53" w:rsidP="009539E7">
            <w:pPr>
              <w:tabs>
                <w:tab w:val="decimal" w:pos="11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B808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089</w:t>
            </w:r>
          </w:p>
        </w:tc>
        <w:tc>
          <w:tcPr>
            <w:tcW w:w="184" w:type="dxa"/>
            <w:gridSpan w:val="2"/>
          </w:tcPr>
          <w:p w14:paraId="43A4A662" w14:textId="77777777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E8FCD2E" w14:textId="1C5FBEA3" w:rsidR="00486E53" w:rsidRPr="00317A40" w:rsidRDefault="00486E53" w:rsidP="00D256DD">
            <w:pPr>
              <w:tabs>
                <w:tab w:val="decimal" w:pos="12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317A4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181" w:type="dxa"/>
          </w:tcPr>
          <w:p w14:paraId="0DBF0D72" w14:textId="77777777" w:rsidR="00486E53" w:rsidRPr="00317A40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25FE677A" w14:textId="1CC55BB1" w:rsidR="00486E53" w:rsidRPr="006666FA" w:rsidRDefault="00486E53" w:rsidP="00486E53">
            <w:pPr>
              <w:tabs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10CB7704" w14:textId="77777777" w:rsidR="00B7766D" w:rsidRPr="006666FA" w:rsidRDefault="00B7766D" w:rsidP="00EF68EF">
      <w:pPr>
        <w:pStyle w:val="ListParagraph"/>
        <w:numPr>
          <w:ilvl w:val="0"/>
          <w:numId w:val="9"/>
        </w:numPr>
        <w:rPr>
          <w:rFonts w:asciiTheme="majorBidi" w:hAnsiTheme="majorBidi" w:cstheme="majorBidi"/>
        </w:rPr>
        <w:sectPr w:rsidR="00B7766D" w:rsidRPr="006666FA" w:rsidSect="00764735">
          <w:footerReference w:type="default" r:id="rId18"/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360"/>
        </w:sect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13"/>
        <w:gridCol w:w="269"/>
        <w:gridCol w:w="1081"/>
        <w:gridCol w:w="270"/>
        <w:gridCol w:w="1080"/>
        <w:gridCol w:w="270"/>
        <w:gridCol w:w="1227"/>
      </w:tblGrid>
      <w:tr w:rsidR="00B7766D" w:rsidRPr="006666FA" w14:paraId="04DA3225" w14:textId="77777777" w:rsidTr="002C047A">
        <w:trPr>
          <w:tblHeader/>
        </w:trPr>
        <w:tc>
          <w:tcPr>
            <w:tcW w:w="4140" w:type="dxa"/>
          </w:tcPr>
          <w:p w14:paraId="68A17E69" w14:textId="77777777" w:rsidR="00B7766D" w:rsidRPr="006666FA" w:rsidRDefault="00B7766D" w:rsidP="002C047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6666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463" w:type="dxa"/>
            <w:gridSpan w:val="3"/>
          </w:tcPr>
          <w:p w14:paraId="167B778F" w14:textId="77777777" w:rsidR="00B7766D" w:rsidRPr="006666FA" w:rsidRDefault="00B7766D" w:rsidP="002C047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9A674A1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77" w:type="dxa"/>
            <w:gridSpan w:val="3"/>
          </w:tcPr>
          <w:p w14:paraId="21D50980" w14:textId="77777777" w:rsidR="00B7766D" w:rsidRPr="006666FA" w:rsidRDefault="00B7766D" w:rsidP="002C047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6666FA" w14:paraId="04F6AF75" w14:textId="77777777" w:rsidTr="002C047A">
        <w:trPr>
          <w:tblHeader/>
        </w:trPr>
        <w:tc>
          <w:tcPr>
            <w:tcW w:w="4140" w:type="dxa"/>
          </w:tcPr>
          <w:p w14:paraId="41C26339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center"/>
          </w:tcPr>
          <w:p w14:paraId="59655ADF" w14:textId="57A3186B" w:rsidR="00B7766D" w:rsidRPr="006666FA" w:rsidRDefault="00C64585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9" w:type="dxa"/>
            <w:vAlign w:val="center"/>
          </w:tcPr>
          <w:p w14:paraId="205BFCB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vAlign w:val="center"/>
          </w:tcPr>
          <w:p w14:paraId="03FA10C9" w14:textId="623698E7" w:rsidR="00B7766D" w:rsidRPr="006666FA" w:rsidRDefault="00C64585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2B629383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FC1CDAC" w14:textId="6CB7A221" w:rsidR="00B7766D" w:rsidRPr="006666FA" w:rsidRDefault="00C64585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48FC2B75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vAlign w:val="center"/>
          </w:tcPr>
          <w:p w14:paraId="0D1BF79B" w14:textId="653C5D57" w:rsidR="00B7766D" w:rsidRPr="006666FA" w:rsidRDefault="00C64585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6666FA" w14:paraId="520E7192" w14:textId="77777777" w:rsidTr="002C047A">
        <w:trPr>
          <w:tblHeader/>
        </w:trPr>
        <w:tc>
          <w:tcPr>
            <w:tcW w:w="4140" w:type="dxa"/>
          </w:tcPr>
          <w:p w14:paraId="06B5CD2F" w14:textId="77777777" w:rsidR="00B7766D" w:rsidRPr="006666FA" w:rsidRDefault="00B7766D" w:rsidP="002C047A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310" w:type="dxa"/>
            <w:gridSpan w:val="7"/>
          </w:tcPr>
          <w:p w14:paraId="078D47F7" w14:textId="77777777" w:rsidR="00B7766D" w:rsidRPr="006666FA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722BE" w:rsidRPr="006666FA" w14:paraId="50EF0F03" w14:textId="77777777" w:rsidTr="002C047A">
        <w:tc>
          <w:tcPr>
            <w:tcW w:w="4140" w:type="dxa"/>
          </w:tcPr>
          <w:p w14:paraId="0F27D9A4" w14:textId="694EEE8C" w:rsidR="009722BE" w:rsidRPr="004539AC" w:rsidRDefault="009722BE" w:rsidP="009722BE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ลูกหนี้</w:t>
            </w:r>
          </w:p>
        </w:tc>
        <w:tc>
          <w:tcPr>
            <w:tcW w:w="1113" w:type="dxa"/>
          </w:tcPr>
          <w:p w14:paraId="06D515C4" w14:textId="11F37EDB" w:rsidR="009722BE" w:rsidRPr="00B4587D" w:rsidRDefault="00C64585" w:rsidP="00344BC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69" w:type="dxa"/>
          </w:tcPr>
          <w:p w14:paraId="37B0A19F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0E352B0E" w14:textId="329408F3" w:rsidR="009722BE" w:rsidRPr="006666FA" w:rsidRDefault="00C64585" w:rsidP="009722BE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</w:tcPr>
          <w:p w14:paraId="28C166D8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E932D22" w14:textId="66801ADA" w:rsidR="009722BE" w:rsidRPr="00FC0E19" w:rsidRDefault="005A6B73" w:rsidP="009722BE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741D4" w14:textId="77777777" w:rsidR="009722BE" w:rsidRPr="006666FA" w:rsidRDefault="009722BE" w:rsidP="009722BE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55E518A3" w14:textId="58C2F1AD" w:rsidR="009722BE" w:rsidRPr="00FC0E19" w:rsidRDefault="009722BE" w:rsidP="009722B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2BE" w:rsidRPr="006666FA" w14:paraId="4465D015" w14:textId="77777777" w:rsidTr="002C047A">
        <w:tc>
          <w:tcPr>
            <w:tcW w:w="4140" w:type="dxa"/>
          </w:tcPr>
          <w:p w14:paraId="7E1FD235" w14:textId="77777777" w:rsidR="009722BE" w:rsidRPr="004539AC" w:rsidRDefault="009722BE" w:rsidP="009722BE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  <w:tc>
          <w:tcPr>
            <w:tcW w:w="1113" w:type="dxa"/>
          </w:tcPr>
          <w:p w14:paraId="25D03F94" w14:textId="65DF2346" w:rsidR="009722BE" w:rsidRPr="006666FA" w:rsidRDefault="00C64585" w:rsidP="00344BC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58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269" w:type="dxa"/>
          </w:tcPr>
          <w:p w14:paraId="4123E237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18AA1C78" w14:textId="3FB05CCC" w:rsidR="009722BE" w:rsidRPr="006666FA" w:rsidRDefault="00C64585" w:rsidP="009722BE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22BE" w:rsidRPr="006D11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5112DBD1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B87D1EB" w14:textId="5B9307D1" w:rsidR="009722BE" w:rsidRPr="00FC0E19" w:rsidRDefault="005A6B73" w:rsidP="009722BE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CFAEB" w14:textId="77777777" w:rsidR="009722BE" w:rsidRPr="006666FA" w:rsidRDefault="009722BE" w:rsidP="009722BE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2F82B4FB" w14:textId="4CBB0B7B" w:rsidR="009722BE" w:rsidRPr="00FC0E19" w:rsidRDefault="009722BE" w:rsidP="009722B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2BE" w:rsidRPr="006666FA" w14:paraId="49795A5D" w14:textId="77777777" w:rsidTr="002C047A">
        <w:tc>
          <w:tcPr>
            <w:tcW w:w="4140" w:type="dxa"/>
          </w:tcPr>
          <w:p w14:paraId="4514F803" w14:textId="369FAD34" w:rsidR="009722BE" w:rsidRPr="004539AC" w:rsidRDefault="009722BE" w:rsidP="009722B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113" w:type="dxa"/>
          </w:tcPr>
          <w:p w14:paraId="507B653A" w14:textId="47681DFD" w:rsidR="009722BE" w:rsidRPr="00126368" w:rsidRDefault="00C64585" w:rsidP="00344BC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69" w:type="dxa"/>
          </w:tcPr>
          <w:p w14:paraId="28E74F9E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CE6294E" w14:textId="30979FE4" w:rsidR="009722BE" w:rsidRPr="006666FA" w:rsidRDefault="00C64585" w:rsidP="009722BE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70" w:type="dxa"/>
          </w:tcPr>
          <w:p w14:paraId="34CB6510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79F0D47A" w14:textId="5C3C4432" w:rsidR="009722BE" w:rsidRPr="00FC0E19" w:rsidRDefault="005A6B73" w:rsidP="009722BE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1438F8" w14:textId="77777777" w:rsidR="009722BE" w:rsidRPr="006666FA" w:rsidRDefault="009722BE" w:rsidP="009722BE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4DDA4441" w14:textId="7286AB6F" w:rsidR="009722BE" w:rsidRPr="00FC0E19" w:rsidRDefault="009722BE" w:rsidP="009722B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2BE" w:rsidRPr="006666FA" w14:paraId="3AD8E446" w14:textId="77777777" w:rsidTr="002C047A">
        <w:tc>
          <w:tcPr>
            <w:tcW w:w="4140" w:type="dxa"/>
          </w:tcPr>
          <w:p w14:paraId="53D24961" w14:textId="77777777" w:rsidR="009722BE" w:rsidRPr="004539AC" w:rsidRDefault="009722BE" w:rsidP="009722BE">
            <w:pPr>
              <w:spacing w:line="240" w:lineRule="atLeast"/>
              <w:ind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3" w:type="dxa"/>
          </w:tcPr>
          <w:p w14:paraId="4555E109" w14:textId="2DFCBFE6" w:rsidR="009722BE" w:rsidRPr="00344BC7" w:rsidRDefault="00C64585" w:rsidP="00344BC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6DAD" w:rsidRPr="00344B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69" w:type="dxa"/>
          </w:tcPr>
          <w:p w14:paraId="0AA6E519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3FAFA6DB" w14:textId="37A382BB" w:rsidR="009722BE" w:rsidRPr="006666FA" w:rsidRDefault="00C64585" w:rsidP="009722BE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22BE" w:rsidRPr="006D11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</w:tcPr>
          <w:p w14:paraId="50A0F0EE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4947BE57" w14:textId="0F110EB4" w:rsidR="009722BE" w:rsidRPr="00FC0E19" w:rsidRDefault="005A6B73" w:rsidP="009722BE">
            <w:pPr>
              <w:tabs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5DEE50" w14:textId="77777777" w:rsidR="009722BE" w:rsidRPr="006666FA" w:rsidRDefault="009722BE" w:rsidP="009722BE">
            <w:pPr>
              <w:tabs>
                <w:tab w:val="decimal" w:pos="634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27" w:type="dxa"/>
          </w:tcPr>
          <w:p w14:paraId="0E8C63AF" w14:textId="375E953E" w:rsidR="009722BE" w:rsidRPr="00FC0E19" w:rsidRDefault="009722BE" w:rsidP="009722BE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22BE" w:rsidRPr="006666FA" w14:paraId="5852AC52" w14:textId="77777777" w:rsidTr="002C047A">
        <w:tc>
          <w:tcPr>
            <w:tcW w:w="4140" w:type="dxa"/>
          </w:tcPr>
          <w:p w14:paraId="2DBA3802" w14:textId="77777777" w:rsidR="009722BE" w:rsidRPr="004539AC" w:rsidRDefault="009722BE" w:rsidP="009722B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39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ยอดขาดทุนยกไป</w:t>
            </w:r>
            <w:r w:rsidRPr="004539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113" w:type="dxa"/>
          </w:tcPr>
          <w:p w14:paraId="5C0371C0" w14:textId="5F311D86" w:rsidR="009722BE" w:rsidRPr="00344BC7" w:rsidRDefault="00C64585" w:rsidP="00344BC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1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566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52703" w:rsidRPr="00FE1C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566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69" w:type="dxa"/>
          </w:tcPr>
          <w:p w14:paraId="0B2FC877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</w:tcPr>
          <w:p w14:paraId="432A3E6B" w14:textId="08C78FCE" w:rsidR="009722BE" w:rsidRPr="006666FA" w:rsidRDefault="00656692" w:rsidP="009722BE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58,240</w:t>
            </w:r>
          </w:p>
        </w:tc>
        <w:tc>
          <w:tcPr>
            <w:tcW w:w="270" w:type="dxa"/>
          </w:tcPr>
          <w:p w14:paraId="46A969C2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6C4B1DFA" w14:textId="5601386D" w:rsidR="009722BE" w:rsidRPr="005C375F" w:rsidRDefault="007E16FE" w:rsidP="009722BE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30,055</w:t>
            </w:r>
          </w:p>
        </w:tc>
        <w:tc>
          <w:tcPr>
            <w:tcW w:w="270" w:type="dxa"/>
          </w:tcPr>
          <w:p w14:paraId="18C9EC3F" w14:textId="77777777" w:rsidR="009722BE" w:rsidRPr="005C375F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1578DA12" w14:textId="018B1B33" w:rsidR="009722BE" w:rsidRPr="006666FA" w:rsidRDefault="007E16FE" w:rsidP="009722BE">
            <w:pPr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20,058</w:t>
            </w:r>
          </w:p>
        </w:tc>
      </w:tr>
      <w:tr w:rsidR="009722BE" w:rsidRPr="006666FA" w14:paraId="3D8E6377" w14:textId="77777777" w:rsidTr="002C047A">
        <w:tc>
          <w:tcPr>
            <w:tcW w:w="4140" w:type="dxa"/>
          </w:tcPr>
          <w:p w14:paraId="76A9A013" w14:textId="77777777" w:rsidR="009722BE" w:rsidRPr="006666FA" w:rsidRDefault="009722BE" w:rsidP="009722B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66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46EF462" w14:textId="733B31FE" w:rsidR="009722BE" w:rsidRPr="0026372B" w:rsidRDefault="00C64585" w:rsidP="00344BC7">
            <w:pPr>
              <w:tabs>
                <w:tab w:val="decimal" w:pos="84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566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4C3B72" w:rsidRPr="002637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566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69" w:type="dxa"/>
          </w:tcPr>
          <w:p w14:paraId="0FA23AA2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DB002F6" w14:textId="5462B9CC" w:rsidR="009722BE" w:rsidRPr="006666FA" w:rsidRDefault="00656692" w:rsidP="009722BE">
            <w:pPr>
              <w:tabs>
                <w:tab w:val="decimal" w:pos="84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62,057</w:t>
            </w:r>
          </w:p>
        </w:tc>
        <w:tc>
          <w:tcPr>
            <w:tcW w:w="270" w:type="dxa"/>
          </w:tcPr>
          <w:p w14:paraId="446E745A" w14:textId="77777777" w:rsidR="009722BE" w:rsidRPr="006666FA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28A7E" w14:textId="06018117" w:rsidR="009722BE" w:rsidRPr="005C375F" w:rsidRDefault="007E16FE" w:rsidP="009722BE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30,055</w:t>
            </w:r>
          </w:p>
        </w:tc>
        <w:tc>
          <w:tcPr>
            <w:tcW w:w="270" w:type="dxa"/>
          </w:tcPr>
          <w:p w14:paraId="3137EFE5" w14:textId="77777777" w:rsidR="009722BE" w:rsidRPr="005C375F" w:rsidRDefault="009722BE" w:rsidP="009722B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49FB0227" w14:textId="63718883" w:rsidR="009722BE" w:rsidRPr="006666FA" w:rsidRDefault="007E16FE" w:rsidP="009722BE">
            <w:pPr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20,058</w:t>
            </w:r>
          </w:p>
        </w:tc>
      </w:tr>
    </w:tbl>
    <w:p w14:paraId="1A8AA925" w14:textId="77777777" w:rsidR="00B7766D" w:rsidRPr="00BC2F5E" w:rsidRDefault="00B7766D" w:rsidP="00B7766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7ACE8" w14:textId="53DD6EDE" w:rsidR="00B7766D" w:rsidRPr="006666FA" w:rsidRDefault="00B7766D" w:rsidP="00B7766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5380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ขาดทุนทางภาษีจะสิ้นอายุใน</w:t>
      </w:r>
      <w:r w:rsidRPr="00F25380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Pr="003157F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E16F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157FE">
        <w:rPr>
          <w:rFonts w:asciiTheme="majorBidi" w:hAnsiTheme="majorBidi" w:cstheme="majorBidi"/>
          <w:sz w:val="30"/>
          <w:szCs w:val="30"/>
        </w:rPr>
        <w:t xml:space="preserve"> </w:t>
      </w:r>
      <w:r w:rsidRPr="003157F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ถึง </w:t>
      </w:r>
      <w:r w:rsidR="00C64585" w:rsidRPr="00C6458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7E16FE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3157FE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</w:t>
      </w:r>
      <w:r w:rsidRPr="00F25380">
        <w:rPr>
          <w:rFonts w:asciiTheme="majorBidi" w:hAnsiTheme="majorBidi" w:cstheme="majorBidi"/>
          <w:sz w:val="30"/>
          <w:szCs w:val="30"/>
          <w:cs/>
        </w:rPr>
        <w:t>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1859B77" w14:textId="77777777" w:rsidR="0086577F" w:rsidRDefault="0086577F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0C124D6A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23ADA26D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59CE344F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329F1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D359AD8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FF0161F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57564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2141364B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0E71BF84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1C106188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5E596022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4F0F3FBE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0F4EFA9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DA61304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3A30580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0BF51E3B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37DBE6C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E785DF1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534282CE" w14:textId="77777777" w:rsid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247DD74" w14:textId="77777777" w:rsidR="00562E21" w:rsidRPr="00562E21" w:rsidRDefault="00562E21" w:rsidP="00562E21">
      <w:pPr>
        <w:ind w:right="-7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CAF6243" w14:textId="42DCDCB5" w:rsidR="00B7766D" w:rsidRPr="00794C32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794C32">
        <w:rPr>
          <w:rFonts w:asciiTheme="majorBidi" w:hAnsiTheme="majorBidi" w:cstheme="majorBidi"/>
          <w:b w:val="0"/>
          <w:bCs/>
          <w:sz w:val="30"/>
          <w:szCs w:val="30"/>
          <w:cs/>
        </w:rPr>
        <w:lastRenderedPageBreak/>
        <w:t>กำไรต่อหุ้น</w:t>
      </w:r>
    </w:p>
    <w:p w14:paraId="3A4C31B2" w14:textId="77777777" w:rsidR="00BC2F5E" w:rsidRPr="00A330B3" w:rsidRDefault="00BC2F5E" w:rsidP="00BC2F5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lang w:val="th-TH" w:bidi="th-TH"/>
        </w:rPr>
      </w:pPr>
    </w:p>
    <w:p w14:paraId="4EAA959D" w14:textId="3A99F5FE" w:rsidR="00BC2F5E" w:rsidRPr="007455B8" w:rsidRDefault="00BC2F5E" w:rsidP="00BC2F5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455B8"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 xml:space="preserve">กำไรต่อหุ้นขั้นพื้นฐานสำหรับปีสิ้นสุดวันที่ </w:t>
      </w:r>
      <w:r w:rsidR="00C64585" w:rsidRPr="007455B8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455B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455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C64585" w:rsidRPr="007455B8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7455B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455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C64585" w:rsidRPr="007455B8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7455B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455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คำนวณจากกำไรสำหรับปีที่เป็นส่วนของผู้ถือหุ้นสามัญของบริษัทที่ออกจำหน่ายแล้วระหว่างปี โดยได้ปรับผลกระทบจำนวนหุ้นสามัญที่เกิดการจากเปลี่ยนแปลงมูลค่าหุ้นสามัญของบริษัทที่ตราไว้จากเดิมหุ้นละ </w:t>
      </w:r>
      <w:r w:rsidR="00C64585" w:rsidRPr="007455B8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Pr="007455B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455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บาทเป็นหุ้นละ </w:t>
      </w:r>
      <w:r w:rsidR="00C64585" w:rsidRPr="007455B8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7455B8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7455B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7455B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455B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324022EE" w14:textId="2BBAC0D5" w:rsidR="00BC2F5E" w:rsidRPr="00A330B3" w:rsidRDefault="00BC2F5E" w:rsidP="00BC2F5E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8"/>
        <w:gridCol w:w="1220"/>
        <w:gridCol w:w="178"/>
        <w:gridCol w:w="1212"/>
        <w:gridCol w:w="213"/>
        <w:gridCol w:w="1217"/>
        <w:gridCol w:w="178"/>
        <w:gridCol w:w="1222"/>
      </w:tblGrid>
      <w:tr w:rsidR="00BC2F5E" w:rsidRPr="00BC2F5E" w14:paraId="382C6A27" w14:textId="77777777" w:rsidTr="001D19E5">
        <w:trPr>
          <w:cantSplit/>
          <w:trHeight w:val="417"/>
        </w:trPr>
        <w:tc>
          <w:tcPr>
            <w:tcW w:w="3752" w:type="dxa"/>
          </w:tcPr>
          <w:p w14:paraId="31731660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08" w:type="dxa"/>
            <w:gridSpan w:val="3"/>
          </w:tcPr>
          <w:p w14:paraId="272E2F40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" w:type="dxa"/>
          </w:tcPr>
          <w:p w14:paraId="31D783F1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</w:tcPr>
          <w:p w14:paraId="33ED7849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F5E" w:rsidRPr="00BC2F5E" w14:paraId="02700D0B" w14:textId="77777777" w:rsidTr="001D19E5">
        <w:trPr>
          <w:cantSplit/>
          <w:trHeight w:val="417"/>
        </w:trPr>
        <w:tc>
          <w:tcPr>
            <w:tcW w:w="3752" w:type="dxa"/>
          </w:tcPr>
          <w:p w14:paraId="1AF127A5" w14:textId="75ED085B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vAlign w:val="center"/>
          </w:tcPr>
          <w:p w14:paraId="308AB7BD" w14:textId="417D4CE2" w:rsidR="00BC2F5E" w:rsidRPr="00BC2F5E" w:rsidRDefault="00C64585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4" w:type="dxa"/>
            <w:vAlign w:val="center"/>
          </w:tcPr>
          <w:p w14:paraId="54B79C7C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vAlign w:val="center"/>
          </w:tcPr>
          <w:p w14:paraId="22FB1E2F" w14:textId="0BF2692A" w:rsidR="00BC2F5E" w:rsidRPr="00BC2F5E" w:rsidRDefault="00C64585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13" w:type="dxa"/>
          </w:tcPr>
          <w:p w14:paraId="16C1C273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center"/>
          </w:tcPr>
          <w:p w14:paraId="224D734C" w14:textId="50261CB0" w:rsidR="00BC2F5E" w:rsidRPr="00BC2F5E" w:rsidRDefault="00C64585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4" w:type="dxa"/>
            <w:vAlign w:val="center"/>
          </w:tcPr>
          <w:p w14:paraId="104CE2F5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vAlign w:val="center"/>
          </w:tcPr>
          <w:p w14:paraId="70AB9B41" w14:textId="3F69F59D" w:rsidR="00BC2F5E" w:rsidRPr="00BC2F5E" w:rsidRDefault="00C64585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C2F5E" w:rsidRPr="00BC2F5E" w14:paraId="2F159F13" w14:textId="77777777" w:rsidTr="001D19E5">
        <w:trPr>
          <w:cantSplit/>
          <w:trHeight w:val="160"/>
        </w:trPr>
        <w:tc>
          <w:tcPr>
            <w:tcW w:w="3752" w:type="dxa"/>
          </w:tcPr>
          <w:p w14:paraId="1FB11F5D" w14:textId="77777777" w:rsidR="00BC2F5E" w:rsidRPr="00BC2F5E" w:rsidRDefault="00BC2F5E" w:rsidP="00BC2F5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6" w:type="dxa"/>
            <w:gridSpan w:val="7"/>
          </w:tcPr>
          <w:p w14:paraId="690CE763" w14:textId="77777777" w:rsidR="00BC2F5E" w:rsidRPr="00BC2F5E" w:rsidRDefault="00BC2F5E" w:rsidP="00BC2F5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F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F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C75F0E" w:rsidRPr="00BC2F5E" w14:paraId="09005C81" w14:textId="77777777" w:rsidTr="001D19E5">
        <w:trPr>
          <w:cantSplit/>
          <w:trHeight w:val="160"/>
        </w:trPr>
        <w:tc>
          <w:tcPr>
            <w:tcW w:w="3752" w:type="dxa"/>
          </w:tcPr>
          <w:p w14:paraId="26920F48" w14:textId="6CEF77CC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กำไรที่เป็นส่วนของผู้ถือหุ้นสามัญ</w:t>
            </w:r>
          </w:p>
          <w:p w14:paraId="4C610BE8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ของบริษัท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ขั้นพื้นฐาน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129973" w14:textId="6A962A79" w:rsidR="00C75F0E" w:rsidRPr="002808CD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269</w:t>
            </w:r>
            <w:r w:rsidR="00C13B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74" w:type="dxa"/>
            <w:shd w:val="clear" w:color="auto" w:fill="auto"/>
            <w:vAlign w:val="bottom"/>
          </w:tcPr>
          <w:p w14:paraId="5E95A645" w14:textId="77777777" w:rsidR="00C75F0E" w:rsidRPr="002808CD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188893" w14:textId="02D7EBAB" w:rsidR="00C75F0E" w:rsidRPr="002808CD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603</w:t>
            </w:r>
            <w:r w:rsidR="00C75F0E" w:rsidRPr="00280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7E3C2B44" w14:textId="77777777" w:rsidR="00C75F0E" w:rsidRPr="002808CD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54D4EC" w14:textId="21938752" w:rsidR="00C75F0E" w:rsidRPr="002808CD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</w:t>
            </w:r>
            <w:r w:rsidR="00C13B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174" w:type="dxa"/>
            <w:shd w:val="clear" w:color="auto" w:fill="auto"/>
          </w:tcPr>
          <w:p w14:paraId="02796071" w14:textId="77777777" w:rsidR="00C75F0E" w:rsidRPr="002808CD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58873" w14:textId="2CFA7555" w:rsidR="00C75F0E" w:rsidRPr="002808CD" w:rsidRDefault="00C64585" w:rsidP="006C57A8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</w:t>
            </w:r>
            <w:r w:rsidR="00C75F0E" w:rsidRPr="002808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</w:tr>
      <w:tr w:rsidR="00C75F0E" w:rsidRPr="00BC2F5E" w14:paraId="1D8FC014" w14:textId="77777777" w:rsidTr="001D19E5">
        <w:trPr>
          <w:cantSplit/>
          <w:trHeight w:val="35"/>
        </w:trPr>
        <w:tc>
          <w:tcPr>
            <w:tcW w:w="3752" w:type="dxa"/>
          </w:tcPr>
          <w:p w14:paraId="6DE97839" w14:textId="77777777" w:rsidR="00C75F0E" w:rsidRPr="001D19E5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bottom"/>
          </w:tcPr>
          <w:p w14:paraId="30B61C92" w14:textId="77777777" w:rsidR="00C75F0E" w:rsidRPr="001D19E5" w:rsidRDefault="00C75F0E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4" w:type="dxa"/>
          </w:tcPr>
          <w:p w14:paraId="5572D558" w14:textId="77777777" w:rsidR="00C75F0E" w:rsidRPr="001D19E5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316F75AC" w14:textId="77777777" w:rsidR="00C75F0E" w:rsidRPr="001D19E5" w:rsidRDefault="00C75F0E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13" w:type="dxa"/>
          </w:tcPr>
          <w:p w14:paraId="1C02261F" w14:textId="77777777" w:rsidR="00C75F0E" w:rsidRPr="001D19E5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  <w:vAlign w:val="bottom"/>
          </w:tcPr>
          <w:p w14:paraId="197D368D" w14:textId="77777777" w:rsidR="00C75F0E" w:rsidRPr="001D19E5" w:rsidRDefault="00C75F0E" w:rsidP="00C75F0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4" w:type="dxa"/>
          </w:tcPr>
          <w:p w14:paraId="73A2770B" w14:textId="77777777" w:rsidR="00C75F0E" w:rsidRPr="001D19E5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bottom"/>
          </w:tcPr>
          <w:p w14:paraId="3ABDC733" w14:textId="77777777" w:rsidR="00C75F0E" w:rsidRPr="001D19E5" w:rsidRDefault="00C75F0E" w:rsidP="006C57A8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75F0E" w:rsidRPr="00BC2F5E" w14:paraId="283CD684" w14:textId="77777777" w:rsidTr="001D19E5">
        <w:trPr>
          <w:cantSplit/>
          <w:trHeight w:val="160"/>
        </w:trPr>
        <w:tc>
          <w:tcPr>
            <w:tcW w:w="3752" w:type="dxa"/>
          </w:tcPr>
          <w:p w14:paraId="2EC87CDC" w14:textId="77777777" w:rsidR="00C75F0E" w:rsidRPr="00BC2F5E" w:rsidRDefault="00C75F0E" w:rsidP="00C75F0E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จำนวนหุ้นสามัญที่ออกจำหน่ายแล้ว</w:t>
            </w:r>
          </w:p>
        </w:tc>
        <w:tc>
          <w:tcPr>
            <w:tcW w:w="1221" w:type="dxa"/>
            <w:vAlign w:val="bottom"/>
          </w:tcPr>
          <w:p w14:paraId="5C6AC33C" w14:textId="77777777" w:rsidR="00C75F0E" w:rsidRPr="00BC2F5E" w:rsidRDefault="00C75F0E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4" w:type="dxa"/>
          </w:tcPr>
          <w:p w14:paraId="06D0C14C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vAlign w:val="bottom"/>
          </w:tcPr>
          <w:p w14:paraId="119434B0" w14:textId="77777777" w:rsidR="00C75F0E" w:rsidRPr="00BC2F5E" w:rsidRDefault="00C75F0E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</w:tcPr>
          <w:p w14:paraId="7DB600A0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A42FF46" w14:textId="77777777" w:rsidR="00C75F0E" w:rsidRPr="00BC2F5E" w:rsidRDefault="00C75F0E" w:rsidP="00C75F0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4" w:type="dxa"/>
          </w:tcPr>
          <w:p w14:paraId="0747F1BB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vAlign w:val="bottom"/>
          </w:tcPr>
          <w:p w14:paraId="6E11497B" w14:textId="77777777" w:rsidR="00C75F0E" w:rsidRPr="00BC2F5E" w:rsidRDefault="00C75F0E" w:rsidP="006C57A8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5F0E" w:rsidRPr="00BC2F5E" w14:paraId="5B2C8A9E" w14:textId="77777777" w:rsidTr="001D19E5">
        <w:trPr>
          <w:cantSplit/>
          <w:trHeight w:val="310"/>
        </w:trPr>
        <w:tc>
          <w:tcPr>
            <w:tcW w:w="3752" w:type="dxa"/>
          </w:tcPr>
          <w:p w14:paraId="40FE4FE8" w14:textId="747D0921" w:rsidR="00C75F0E" w:rsidRPr="00BC2F5E" w:rsidRDefault="00C75F0E" w:rsidP="00C75F0E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จำนวนหุ้นสามัญที่ออก ณ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C2F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21" w:type="dxa"/>
            <w:vAlign w:val="bottom"/>
          </w:tcPr>
          <w:p w14:paraId="774C5BD5" w14:textId="5118BBE8" w:rsidR="00C75F0E" w:rsidRPr="00BC2F5E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840</w:t>
            </w:r>
            <w:r w:rsidR="005C1AF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4" w:type="dxa"/>
          </w:tcPr>
          <w:p w14:paraId="476BF171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vAlign w:val="bottom"/>
          </w:tcPr>
          <w:p w14:paraId="131A47A8" w14:textId="3EC1C882" w:rsidR="00C75F0E" w:rsidRPr="00BC2F5E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 w:rsidR="00C75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3" w:type="dxa"/>
          </w:tcPr>
          <w:p w14:paraId="723BB612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77C4B9A9" w14:textId="3F5986CD" w:rsidR="00C75F0E" w:rsidRPr="00BC2F5E" w:rsidRDefault="00C64585" w:rsidP="00C75F0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840</w:t>
            </w:r>
            <w:r w:rsidR="006929B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74" w:type="dxa"/>
          </w:tcPr>
          <w:p w14:paraId="5113829A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vAlign w:val="bottom"/>
          </w:tcPr>
          <w:p w14:paraId="748631AC" w14:textId="1EDD80E5" w:rsidR="00C75F0E" w:rsidRPr="00BC2F5E" w:rsidRDefault="00C64585" w:rsidP="006C57A8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  <w:r w:rsidR="00C75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753DBF" w:rsidRPr="00BC2F5E" w14:paraId="18972EE2" w14:textId="77777777" w:rsidTr="001D19E5">
        <w:trPr>
          <w:cantSplit/>
          <w:trHeight w:val="310"/>
        </w:trPr>
        <w:tc>
          <w:tcPr>
            <w:tcW w:w="3752" w:type="dxa"/>
          </w:tcPr>
          <w:p w14:paraId="3ED1C14F" w14:textId="77777777" w:rsidR="00753DBF" w:rsidRDefault="00753DBF" w:rsidP="00B56504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ผลกระทบจากการออกหุ้นใหม่ใน</w:t>
            </w:r>
          </w:p>
          <w:p w14:paraId="627A04B7" w14:textId="28A2C539" w:rsidR="00753DBF" w:rsidRPr="00BC2F5E" w:rsidRDefault="00753DBF" w:rsidP="00753DBF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วันที่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C64585"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7E13D896" w14:textId="3DC5994A" w:rsidR="00753DBF" w:rsidRDefault="00C64585" w:rsidP="00753DBF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C13B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74" w:type="dxa"/>
          </w:tcPr>
          <w:p w14:paraId="5A68F936" w14:textId="77777777" w:rsidR="00753DBF" w:rsidRPr="00BC2F5E" w:rsidRDefault="00753DBF" w:rsidP="00753D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vAlign w:val="bottom"/>
          </w:tcPr>
          <w:p w14:paraId="082D7D3D" w14:textId="6CAAC32D" w:rsidR="00753DBF" w:rsidRPr="00B30E1D" w:rsidRDefault="00753DBF" w:rsidP="001D19E5">
            <w:pPr>
              <w:tabs>
                <w:tab w:val="decimal" w:pos="461"/>
                <w:tab w:val="decimal" w:pos="520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542A40DC" w14:textId="77777777" w:rsidR="00753DBF" w:rsidRPr="00BC2F5E" w:rsidRDefault="00753DBF" w:rsidP="00753D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74071E7F" w14:textId="5EDC3BB2" w:rsidR="00753DBF" w:rsidRDefault="00C64585" w:rsidP="00753DBF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E259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74" w:type="dxa"/>
          </w:tcPr>
          <w:p w14:paraId="5029E187" w14:textId="77777777" w:rsidR="00753DBF" w:rsidRPr="00BC2F5E" w:rsidRDefault="00753DBF" w:rsidP="00753DB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vAlign w:val="bottom"/>
          </w:tcPr>
          <w:p w14:paraId="71BDC764" w14:textId="7CD3314D" w:rsidR="00753DBF" w:rsidRPr="00B30E1D" w:rsidRDefault="006C57A8" w:rsidP="006C57A8">
            <w:pPr>
              <w:tabs>
                <w:tab w:val="decimal" w:pos="461"/>
                <w:tab w:val="decimal" w:pos="520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5F0E" w:rsidRPr="00BC2F5E" w14:paraId="34F917AF" w14:textId="77777777" w:rsidTr="001D19E5">
        <w:trPr>
          <w:cantSplit/>
          <w:trHeight w:val="160"/>
        </w:trPr>
        <w:tc>
          <w:tcPr>
            <w:tcW w:w="3752" w:type="dxa"/>
          </w:tcPr>
          <w:p w14:paraId="56CEC868" w14:textId="7CA86167" w:rsidR="00A330B3" w:rsidRPr="00BC2F5E" w:rsidRDefault="00C75F0E" w:rsidP="00A330B3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ผลกระทบจากการเรียกชำระหุ้นเพิ่มเติม</w:t>
            </w:r>
            <w:r w:rsidR="00A330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ในวันที่ </w:t>
            </w:r>
            <w:r w:rsidR="00A33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="00A330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A330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21" w:type="dxa"/>
            <w:vAlign w:val="bottom"/>
          </w:tcPr>
          <w:p w14:paraId="55EB2508" w14:textId="633E6B64" w:rsidR="00C75F0E" w:rsidRPr="00BC2F5E" w:rsidRDefault="00753DBF" w:rsidP="001D19E5">
            <w:pPr>
              <w:tabs>
                <w:tab w:val="decimal" w:pos="461"/>
                <w:tab w:val="decimal" w:pos="520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4" w:type="dxa"/>
          </w:tcPr>
          <w:p w14:paraId="38F88949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vAlign w:val="bottom"/>
          </w:tcPr>
          <w:p w14:paraId="31B78625" w14:textId="3D72554C" w:rsidR="00C75F0E" w:rsidRPr="00BC2F5E" w:rsidRDefault="00C64585" w:rsidP="00C75F0E">
            <w:pPr>
              <w:tabs>
                <w:tab w:val="decimal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C75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13" w:type="dxa"/>
          </w:tcPr>
          <w:p w14:paraId="68A1FE00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299A278F" w14:textId="0BF4B645" w:rsidR="00C75F0E" w:rsidRPr="00BC2F5E" w:rsidRDefault="00E25915" w:rsidP="00E25915">
            <w:pPr>
              <w:tabs>
                <w:tab w:val="decimal" w:pos="461"/>
                <w:tab w:val="decimal" w:pos="520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4" w:type="dxa"/>
          </w:tcPr>
          <w:p w14:paraId="19EC5F76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vAlign w:val="bottom"/>
          </w:tcPr>
          <w:p w14:paraId="1C16E26C" w14:textId="1CCDE6FB" w:rsidR="00C75F0E" w:rsidRPr="00BC2F5E" w:rsidRDefault="00C64585" w:rsidP="006C57A8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C75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</w:tr>
      <w:tr w:rsidR="00C75F0E" w:rsidRPr="00BC2F5E" w14:paraId="392754B1" w14:textId="77777777" w:rsidTr="001D19E5">
        <w:trPr>
          <w:cantSplit/>
          <w:trHeight w:val="160"/>
        </w:trPr>
        <w:tc>
          <w:tcPr>
            <w:tcW w:w="3752" w:type="dxa"/>
          </w:tcPr>
          <w:p w14:paraId="530E753B" w14:textId="402B1050" w:rsidR="00C75F0E" w:rsidRPr="00BC2F5E" w:rsidRDefault="00C75F0E" w:rsidP="00C75F0E">
            <w:pPr>
              <w:tabs>
                <w:tab w:val="left" w:pos="16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C64585"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43E69" w14:textId="2FF85D3B" w:rsidR="00C75F0E" w:rsidRPr="008004BC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E427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C356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74" w:type="dxa"/>
          </w:tcPr>
          <w:p w14:paraId="59CB2426" w14:textId="77777777" w:rsidR="00C75F0E" w:rsidRPr="008004BC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6B61F" w14:textId="1100229A" w:rsidR="00C75F0E" w:rsidRPr="008004BC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790</w:t>
            </w:r>
            <w:r w:rsidR="00C75F0E" w:rsidRPr="008004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13" w:type="dxa"/>
          </w:tcPr>
          <w:p w14:paraId="0AF5A7D2" w14:textId="77777777" w:rsidR="00C75F0E" w:rsidRPr="008004BC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3CDA1" w14:textId="15C42A74" w:rsidR="00C75F0E" w:rsidRPr="008004BC" w:rsidRDefault="00C64585" w:rsidP="00C75F0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356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034</w:t>
            </w:r>
            <w:r w:rsidR="00C356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174" w:type="dxa"/>
          </w:tcPr>
          <w:p w14:paraId="17643EA8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46A1A" w14:textId="2E8FDF0B" w:rsidR="00C75F0E" w:rsidRPr="00BC2F5E" w:rsidRDefault="00C64585" w:rsidP="006C57A8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790</w:t>
            </w:r>
            <w:r w:rsidR="00C75F0E" w:rsidRPr="008004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</w:t>
            </w:r>
          </w:p>
        </w:tc>
      </w:tr>
      <w:tr w:rsidR="00C75F0E" w:rsidRPr="00BC2F5E" w14:paraId="66558840" w14:textId="77777777" w:rsidTr="001D19E5">
        <w:trPr>
          <w:cantSplit/>
          <w:trHeight w:val="160"/>
        </w:trPr>
        <w:tc>
          <w:tcPr>
            <w:tcW w:w="3752" w:type="dxa"/>
          </w:tcPr>
          <w:p w14:paraId="34E8DDD9" w14:textId="77777777" w:rsidR="00C75F0E" w:rsidRPr="001D19E5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bottom"/>
          </w:tcPr>
          <w:p w14:paraId="6493959D" w14:textId="77777777" w:rsidR="00C75F0E" w:rsidRPr="001D19E5" w:rsidRDefault="00C75F0E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4" w:type="dxa"/>
          </w:tcPr>
          <w:p w14:paraId="0CDF8254" w14:textId="77777777" w:rsidR="00C75F0E" w:rsidRPr="001D19E5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75977F45" w14:textId="77777777" w:rsidR="00C75F0E" w:rsidRPr="001D19E5" w:rsidRDefault="00C75F0E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13" w:type="dxa"/>
          </w:tcPr>
          <w:p w14:paraId="4FFA6118" w14:textId="77777777" w:rsidR="00C75F0E" w:rsidRPr="001D19E5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  <w:vAlign w:val="bottom"/>
          </w:tcPr>
          <w:p w14:paraId="536BA644" w14:textId="77777777" w:rsidR="00C75F0E" w:rsidRPr="001D19E5" w:rsidRDefault="00C75F0E" w:rsidP="00C75F0E">
            <w:pPr>
              <w:tabs>
                <w:tab w:val="decimal" w:pos="46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4" w:type="dxa"/>
          </w:tcPr>
          <w:p w14:paraId="63D662A8" w14:textId="77777777" w:rsidR="00C75F0E" w:rsidRPr="001D19E5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bottom"/>
          </w:tcPr>
          <w:p w14:paraId="3293ACB6" w14:textId="77777777" w:rsidR="00C75F0E" w:rsidRPr="001D19E5" w:rsidRDefault="00C75F0E" w:rsidP="006C57A8">
            <w:pPr>
              <w:tabs>
                <w:tab w:val="decimal" w:pos="461"/>
                <w:tab w:val="decimal" w:pos="765"/>
                <w:tab w:val="decimal" w:pos="10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75F0E" w:rsidRPr="00BC2F5E" w14:paraId="52266294" w14:textId="77777777" w:rsidTr="001D19E5">
        <w:trPr>
          <w:cantSplit/>
          <w:trHeight w:val="160"/>
        </w:trPr>
        <w:tc>
          <w:tcPr>
            <w:tcW w:w="3752" w:type="dxa"/>
          </w:tcPr>
          <w:p w14:paraId="7A58D9AF" w14:textId="5338A312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กำไรต่อหุ้น 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ขั้นพื้นฐาน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  <w:r w:rsidRPr="00BC2F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C2F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3DA417FE" w14:textId="3B3ADC11" w:rsidR="00C75F0E" w:rsidRPr="00BC2F5E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1248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4" w:type="dxa"/>
            <w:vAlign w:val="bottom"/>
          </w:tcPr>
          <w:p w14:paraId="5B394A35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3FE0B26A" w14:textId="4F3EB9B9" w:rsidR="00C75F0E" w:rsidRPr="00BC2F5E" w:rsidRDefault="00C64585" w:rsidP="00C75F0E">
            <w:pPr>
              <w:tabs>
                <w:tab w:val="decimal" w:pos="108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75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13" w:type="dxa"/>
            <w:vAlign w:val="bottom"/>
          </w:tcPr>
          <w:p w14:paraId="2A295A36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0F768AF5" w14:textId="0EAE4C4C" w:rsidR="00C75F0E" w:rsidRPr="00BC2F5E" w:rsidRDefault="00C64585" w:rsidP="00C75F0E">
            <w:pPr>
              <w:tabs>
                <w:tab w:val="decimal" w:pos="446"/>
                <w:tab w:val="decimal" w:pos="55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1248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C6458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74" w:type="dxa"/>
          </w:tcPr>
          <w:p w14:paraId="51BD9B77" w14:textId="77777777" w:rsidR="00C75F0E" w:rsidRPr="00BC2F5E" w:rsidRDefault="00C75F0E" w:rsidP="00C75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7202027D" w14:textId="72B3DC2F" w:rsidR="00C75F0E" w:rsidRPr="00BC2F5E" w:rsidRDefault="00C64585" w:rsidP="006C57A8">
            <w:pPr>
              <w:tabs>
                <w:tab w:val="decimal" w:pos="1065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75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</w:tr>
    </w:tbl>
    <w:p w14:paraId="1760CA50" w14:textId="77777777" w:rsidR="00A330B3" w:rsidRPr="00A330B3" w:rsidRDefault="00A330B3" w:rsidP="00BE101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Cs w:val="22"/>
          <w:cs/>
          <w:lang w:bidi="th-TH"/>
        </w:rPr>
      </w:pPr>
    </w:p>
    <w:p w14:paraId="29AF77A6" w14:textId="55767BF5" w:rsidR="00B7766D" w:rsidRPr="00DA5C75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DA5C75">
        <w:rPr>
          <w:rFonts w:asciiTheme="majorBidi" w:hAnsiTheme="majorBidi" w:cstheme="majorBidi"/>
          <w:b w:val="0"/>
          <w:bCs/>
          <w:sz w:val="30"/>
          <w:szCs w:val="30"/>
          <w:cs/>
        </w:rPr>
        <w:t>เงินปันผล</w:t>
      </w:r>
    </w:p>
    <w:p w14:paraId="4B8DD8BF" w14:textId="77777777" w:rsidR="00B7766D" w:rsidRPr="00A330B3" w:rsidRDefault="00B7766D" w:rsidP="00B7766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</w:rPr>
      </w:pPr>
    </w:p>
    <w:p w14:paraId="1BC0EF21" w14:textId="77777777" w:rsidR="00B7766D" w:rsidRPr="006666FA" w:rsidRDefault="00B7766D" w:rsidP="00B7766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66FA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3A2935D" w14:textId="77777777" w:rsidR="00B7766D" w:rsidRPr="00A330B3" w:rsidRDefault="00B7766D" w:rsidP="002E03F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  <w:highlight w:val="cyan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9"/>
        <w:gridCol w:w="1831"/>
        <w:gridCol w:w="1890"/>
        <w:gridCol w:w="1440"/>
        <w:gridCol w:w="1350"/>
      </w:tblGrid>
      <w:tr w:rsidR="001D19E5" w:rsidRPr="006666FA" w14:paraId="118230B0" w14:textId="77777777" w:rsidTr="001D19E5">
        <w:trPr>
          <w:tblHeader/>
        </w:trPr>
        <w:tc>
          <w:tcPr>
            <w:tcW w:w="2669" w:type="dxa"/>
            <w:vAlign w:val="bottom"/>
          </w:tcPr>
          <w:p w14:paraId="1EFC307A" w14:textId="77777777" w:rsidR="001D19E5" w:rsidRPr="006666FA" w:rsidRDefault="001D19E5" w:rsidP="002C047A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4BDC7C0E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49006B7" w14:textId="77777777" w:rsidR="001D19E5" w:rsidRPr="006666FA" w:rsidRDefault="001D19E5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45E8E53" w14:textId="77777777" w:rsidR="001D19E5" w:rsidRPr="006666FA" w:rsidRDefault="001D19E5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2B866BC3" w14:textId="77777777" w:rsidR="001D19E5" w:rsidRDefault="001D19E5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3A86B296" w14:textId="44C743F2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50" w:type="dxa"/>
            <w:vAlign w:val="bottom"/>
          </w:tcPr>
          <w:p w14:paraId="66EC478F" w14:textId="77777777" w:rsidR="001D19E5" w:rsidRPr="006666FA" w:rsidDel="00D43E7A" w:rsidRDefault="001D19E5" w:rsidP="002C047A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D19E5" w:rsidRPr="006666FA" w14:paraId="2D22E293" w14:textId="77777777" w:rsidTr="001D19E5">
        <w:trPr>
          <w:tblHeader/>
        </w:trPr>
        <w:tc>
          <w:tcPr>
            <w:tcW w:w="2669" w:type="dxa"/>
          </w:tcPr>
          <w:p w14:paraId="4A928D74" w14:textId="77777777" w:rsidR="001D19E5" w:rsidRPr="006666FA" w:rsidRDefault="001D19E5" w:rsidP="002C047A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734979D9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D46A73" w14:textId="77777777" w:rsidR="001D19E5" w:rsidRPr="006666FA" w:rsidRDefault="001D19E5" w:rsidP="001D19E5">
            <w:pPr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0497EB" w14:textId="77777777" w:rsidR="001D19E5" w:rsidRPr="006666FA" w:rsidRDefault="001D19E5" w:rsidP="002C047A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</w:tcPr>
          <w:p w14:paraId="0F5AE57F" w14:textId="77777777" w:rsidR="001D19E5" w:rsidRPr="006666FA" w:rsidRDefault="001D19E5" w:rsidP="002C047A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6666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19E5" w:rsidRPr="004841AD" w14:paraId="51BB921C" w14:textId="77777777" w:rsidTr="001D19E5">
        <w:trPr>
          <w:trHeight w:val="68"/>
        </w:trPr>
        <w:tc>
          <w:tcPr>
            <w:tcW w:w="2669" w:type="dxa"/>
          </w:tcPr>
          <w:p w14:paraId="7B2AFA53" w14:textId="6273F8EB" w:rsidR="001D19E5" w:rsidRPr="001D19E5" w:rsidRDefault="001D19E5" w:rsidP="003A1D0B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D19E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31" w:type="dxa"/>
          </w:tcPr>
          <w:p w14:paraId="3AD22F40" w14:textId="77777777" w:rsidR="001D19E5" w:rsidRPr="001D19E5" w:rsidRDefault="001D19E5" w:rsidP="003A1D0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890" w:type="dxa"/>
          </w:tcPr>
          <w:p w14:paraId="2C6B6FB6" w14:textId="77777777" w:rsidR="001D19E5" w:rsidRPr="001D19E5" w:rsidRDefault="001D19E5" w:rsidP="001D19E5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30A95B35" w14:textId="77777777" w:rsidR="001D19E5" w:rsidRPr="001D19E5" w:rsidRDefault="001D19E5" w:rsidP="003A1D0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890E6" w14:textId="77777777" w:rsidR="001D19E5" w:rsidRPr="001D19E5" w:rsidRDefault="001D19E5" w:rsidP="003A1D0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9E5" w:rsidRPr="006666FA" w14:paraId="6EF5CEC0" w14:textId="77777777" w:rsidTr="001D19E5">
        <w:tc>
          <w:tcPr>
            <w:tcW w:w="2669" w:type="dxa"/>
          </w:tcPr>
          <w:p w14:paraId="5748FA4F" w14:textId="0DDB54AC" w:rsidR="001D19E5" w:rsidRPr="003864D8" w:rsidRDefault="001D19E5" w:rsidP="00C75F0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1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CA41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1" w:type="dxa"/>
          </w:tcPr>
          <w:p w14:paraId="25B7975F" w14:textId="05CF8C8B" w:rsidR="001D19E5" w:rsidRPr="002E03FA" w:rsidRDefault="001D19E5" w:rsidP="002E03FA">
            <w:pPr>
              <w:spacing w:line="380" w:lineRule="exact"/>
              <w:ind w:left="-7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0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2E03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03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มีนาคม </w:t>
            </w:r>
            <w:r w:rsidRPr="002E0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0" w:type="dxa"/>
          </w:tcPr>
          <w:p w14:paraId="0F36D5DB" w14:textId="3073C1C4" w:rsidR="001D19E5" w:rsidRPr="003864D8" w:rsidRDefault="001D19E5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6F8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3F6F8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0" w:type="dxa"/>
          </w:tcPr>
          <w:p w14:paraId="45B6EAD4" w14:textId="7AE9198D" w:rsidR="001D19E5" w:rsidRPr="003864D8" w:rsidRDefault="001D19E5" w:rsidP="00C75F0E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392A4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350" w:type="dxa"/>
          </w:tcPr>
          <w:p w14:paraId="799547F1" w14:textId="18F69A71" w:rsidR="001D19E5" w:rsidRPr="003864D8" w:rsidRDefault="001D19E5" w:rsidP="00C75F0E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 w:rsidRPr="000817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D19E5" w:rsidRPr="006666FA" w14:paraId="2BCB46E5" w14:textId="77777777" w:rsidTr="001D19E5">
        <w:tc>
          <w:tcPr>
            <w:tcW w:w="2669" w:type="dxa"/>
          </w:tcPr>
          <w:p w14:paraId="714859F1" w14:textId="02D0EE6D" w:rsidR="001D19E5" w:rsidRPr="003864D8" w:rsidRDefault="001D19E5" w:rsidP="00C75F0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47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831" w:type="dxa"/>
          </w:tcPr>
          <w:p w14:paraId="7FAF6ABB" w14:textId="61D33DC2" w:rsidR="001D19E5" w:rsidRPr="002E03FA" w:rsidRDefault="001D19E5" w:rsidP="002E03FA">
            <w:pPr>
              <w:spacing w:line="380" w:lineRule="exact"/>
              <w:ind w:left="-7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0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2E03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03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พฤศจิกายน </w:t>
            </w:r>
            <w:r w:rsidRPr="002E03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0" w:type="dxa"/>
          </w:tcPr>
          <w:p w14:paraId="079E95A0" w14:textId="7AF1770E" w:rsidR="001D19E5" w:rsidRPr="000973DC" w:rsidRDefault="001D19E5" w:rsidP="001D19E5">
            <w:pPr>
              <w:tabs>
                <w:tab w:val="left" w:pos="540"/>
              </w:tabs>
              <w:spacing w:line="380" w:lineRule="exact"/>
              <w:ind w:left="-122" w:right="-106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403420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40342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0" w:type="dxa"/>
          </w:tcPr>
          <w:p w14:paraId="69DEE12E" w14:textId="7E7567FC" w:rsidR="001D19E5" w:rsidRPr="00B30E1D" w:rsidRDefault="001D19E5" w:rsidP="00C75F0E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9F186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</w:p>
        </w:tc>
        <w:tc>
          <w:tcPr>
            <w:tcW w:w="1350" w:type="dxa"/>
          </w:tcPr>
          <w:p w14:paraId="6F690AAB" w14:textId="21B61622" w:rsidR="001D19E5" w:rsidRPr="00B30E1D" w:rsidRDefault="001D19E5" w:rsidP="00C75F0E">
            <w:pPr>
              <w:spacing w:line="38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1D02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295C9CAF" w14:textId="4E24D35B" w:rsidR="00B7766D" w:rsidRPr="006666FA" w:rsidRDefault="00B7766D" w:rsidP="00B7766D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DF1FE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14:paraId="60F3B61F" w14:textId="77777777" w:rsidR="00B7766D" w:rsidRPr="006666FA" w:rsidRDefault="00B7766D" w:rsidP="00B77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EA738" w14:textId="77777777" w:rsidR="00B7766D" w:rsidRPr="006666FA" w:rsidRDefault="00B7766D" w:rsidP="00EF68EF">
      <w:pPr>
        <w:numPr>
          <w:ilvl w:val="1"/>
          <w:numId w:val="10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6181CEA8" w14:textId="77777777" w:rsidR="00B7766D" w:rsidRPr="0032075D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BE1EF87" w14:textId="77777777" w:rsidR="00B7766D" w:rsidRDefault="00B7766D" w:rsidP="00B7766D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ทางการเงินและหนี้สินทางการเงินของกลุ่มบริษัทวัดมูลค่าด้วยราคาทุนตัดจำหน่ายซึ่งมูลค่าตามบัญชีใกล้เคียงกับมูลค่ายุติธรรมอย่างสมเหตุสมผล</w:t>
      </w:r>
    </w:p>
    <w:p w14:paraId="35AEF3F2" w14:textId="77777777" w:rsidR="00B7766D" w:rsidRPr="0032075D" w:rsidRDefault="00B7766D" w:rsidP="00B7766D">
      <w:pPr>
        <w:tabs>
          <w:tab w:val="left" w:pos="540"/>
        </w:tabs>
        <w:spacing w:line="240" w:lineRule="atLeast"/>
        <w:ind w:left="547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13D165F4" w14:textId="77777777" w:rsidR="00B7766D" w:rsidRPr="006666FA" w:rsidRDefault="00B7766D" w:rsidP="00EF68EF">
      <w:pPr>
        <w:numPr>
          <w:ilvl w:val="1"/>
          <w:numId w:val="10"/>
        </w:numPr>
        <w:tabs>
          <w:tab w:val="clear" w:pos="1022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นโยบายการจัดการความเสี่ยงทางด้านการเงิน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   </w:t>
      </w:r>
    </w:p>
    <w:p w14:paraId="63410FB7" w14:textId="77777777" w:rsidR="00B7766D" w:rsidRPr="00DE501F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204C3A9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กรอบการบริหารจัดการความเสี่ยง </w:t>
      </w:r>
    </w:p>
    <w:p w14:paraId="1BD2FE9E" w14:textId="77777777" w:rsidR="00B7766D" w:rsidRPr="00DE501F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87EAD2C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02B6BA62" w14:textId="77777777" w:rsidR="002A3DF7" w:rsidRPr="0032075D" w:rsidRDefault="002A3DF7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2B3B191" w14:textId="379FF498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2AFCF16" w14:textId="0EF643BA" w:rsidR="00B7766D" w:rsidRDefault="00B7766D" w:rsidP="0032075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890F9DC" w14:textId="33A6C1DB" w:rsidR="008C364F" w:rsidRDefault="008C364F" w:rsidP="008C364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8C364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คณะกรรมการตรวจสอบของกลุ่มบริษัทกำกับดูแลโดยผ่านทางผู้ตรวจสอบภายใน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C364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0371595" w14:textId="77777777" w:rsidR="008C364F" w:rsidRPr="0032075D" w:rsidRDefault="008C364F" w:rsidP="008C364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DA83670" w14:textId="7F6C4B7C" w:rsidR="00B7766D" w:rsidRPr="00886DF4" w:rsidRDefault="00B7766D" w:rsidP="00B7766D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1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886DF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  <w:r w:rsidRPr="00886DF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393D5069" w14:textId="77777777" w:rsidR="00B7766D" w:rsidRPr="00DE501F" w:rsidRDefault="00B7766D" w:rsidP="00B7766D">
      <w:pPr>
        <w:spacing w:line="240" w:lineRule="atLeast"/>
        <w:ind w:firstLine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042B160" w14:textId="77777777" w:rsidR="00B7766D" w:rsidRPr="006666FA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199B7290" w14:textId="7D4DDB0C" w:rsidR="00B7766D" w:rsidRDefault="00B7766D" w:rsidP="00B7766D">
      <w:pPr>
        <w:spacing w:line="240" w:lineRule="auto"/>
        <w:rPr>
          <w:rFonts w:asciiTheme="majorBidi" w:eastAsia="Calibri" w:hAnsiTheme="majorBidi" w:cstheme="majorBidi"/>
          <w:sz w:val="24"/>
          <w:szCs w:val="24"/>
          <w:lang w:bidi="th-TH"/>
        </w:rPr>
      </w:pPr>
    </w:p>
    <w:p w14:paraId="2ED9575E" w14:textId="77777777" w:rsidR="0032075D" w:rsidRPr="0032075D" w:rsidRDefault="0032075D" w:rsidP="00B7766D">
      <w:pPr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7B86CB1D" w14:textId="0F0C5017" w:rsidR="00B7766D" w:rsidRPr="006666FA" w:rsidRDefault="00B7766D" w:rsidP="0032075D">
      <w:pPr>
        <w:tabs>
          <w:tab w:val="left" w:pos="1350"/>
        </w:tabs>
        <w:spacing w:line="240" w:lineRule="auto"/>
        <w:ind w:left="1260" w:right="-7" w:hanging="360"/>
        <w:jc w:val="both"/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lastRenderedPageBreak/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)</w:t>
      </w:r>
      <w:r w:rsidR="0032075D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6666FA">
        <w:rPr>
          <w:rFonts w:asciiTheme="majorBidi" w:eastAsia="Calibr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7D2B06B5" w14:textId="77777777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6AD44D0" w14:textId="09749B95" w:rsidR="00B7766D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</w:t>
      </w:r>
      <w:r w:rsidR="00263E4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ซึ่งอาจส่งผลต่อความเสี่ยงด้านเครดิตของลูกค้า </w:t>
      </w:r>
      <w:r w:rsidR="00263E40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981570E" w14:textId="3FC3448A" w:rsidR="00181580" w:rsidRDefault="001815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292CE9" w14:textId="5F295A12" w:rsidR="00181580" w:rsidRDefault="001815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32075D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รายใหม่แต่ละรายก่อนที่กลุ่มบริษัทจะเสนอระยะเวลาและเงื่อนไขทางการค้า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กลุ่มบริษัทจะทบทวนอันดับความน่าเชื่อถือภายนอก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งบการเงิน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ข้อมูลของสถาบันจัดอันดับความน่าเชื่อถือ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32075D">
        <w:rPr>
          <w:rFonts w:asciiTheme="majorBidi" w:hAnsiTheme="majorBidi" w:cs="Angsana New"/>
          <w:sz w:val="30"/>
          <w:szCs w:val="30"/>
          <w:lang w:val="en-US" w:bidi="th-TH"/>
        </w:rPr>
        <w:t xml:space="preserve">                               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ข้อมูลอุตสาหกรรมและหนังสือรับรองฐานะทางการเงินของธนาคารสำหรับบางกรณี</w:t>
      </w:r>
      <w:r w:rsidRPr="00181580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วงเงินยอดขายจะกำหนดไว้สำหรับลูกค้าแต่ละรายและจะทบทวนเป็นรายไตรมาส</w:t>
      </w:r>
      <w:r w:rsidRPr="00181580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18158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035D187" w14:textId="77777777" w:rsidR="00B7766D" w:rsidRPr="00DE501F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25513A7C" w14:textId="0E0DB019" w:rsidR="00B7766D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กลุ่มบริษัทจำกัดความเสี่ยงด้านเครดิตของลูกหนี้การค้า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ด้วยการกำหนดระยะเวลาการจ่ายชำระสูงสุดที่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เดือน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และมีการติดตามยอดคงค้างของลูกหนี้การค้า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อย่างสม่ำเสมอ </w:t>
      </w:r>
      <w:bookmarkStart w:id="5" w:name="_Hlk59433075"/>
      <w:r w:rsidRPr="00DE50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Pr="00DE50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ลูกหนี้แต่ละราย </w:t>
      </w:r>
      <w:bookmarkEnd w:id="5"/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DE50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ที่มีต่อสภาวะเศรษฐกิจตลอดอายุที่คาดการณ์ไว้</w:t>
      </w:r>
      <w:r w:rsidR="00263E4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       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ของลูกหนี้</w:t>
      </w:r>
    </w:p>
    <w:p w14:paraId="3E295EE3" w14:textId="77777777" w:rsidR="0032075D" w:rsidRPr="0032075D" w:rsidRDefault="0032075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C938452" w14:textId="31B3F0D6" w:rsidR="00203C04" w:rsidRDefault="00B7766D" w:rsidP="009004A4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ข้อมูลเกี่ยวกับลูกหนี้การค้า</w:t>
      </w:r>
      <w:r w:rsidR="00F138CE" w:rsidRPr="00F138CE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และลูกหนี้อื่น</w:t>
      </w:r>
      <w:r w:rsidRPr="00DE501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เปิดเผยในหมายเหตุข้อ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6</w:t>
      </w:r>
    </w:p>
    <w:p w14:paraId="5984C7FA" w14:textId="77777777" w:rsidR="00F25380" w:rsidRPr="0032075D" w:rsidRDefault="00F25380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2A0ABBB3" w14:textId="4F84D514" w:rsidR="00B7766D" w:rsidRPr="006666FA" w:rsidRDefault="00B7766D" w:rsidP="00B7766D">
      <w:pPr>
        <w:spacing w:line="240" w:lineRule="auto"/>
        <w:ind w:left="1260" w:right="-7" w:hanging="360"/>
        <w:jc w:val="both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6666FA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>เงินให้กู้ยืมแก่กิจการที่เกี่ยวข้องกัน</w:t>
      </w:r>
      <w:r w:rsidRPr="006666FA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 </w:t>
      </w:r>
    </w:p>
    <w:p w14:paraId="78CF8CCD" w14:textId="77777777" w:rsidR="00B7766D" w:rsidRPr="00DE501F" w:rsidRDefault="00B7766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D599F50" w14:textId="77777777" w:rsidR="00B7766D" w:rsidRPr="006666FA" w:rsidRDefault="00B7766D" w:rsidP="0032075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 </w:t>
      </w:r>
    </w:p>
    <w:p w14:paraId="0241B03C" w14:textId="62F98AB0" w:rsidR="00B7766D" w:rsidRDefault="00B7766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A4A5E1A" w14:textId="3208CEF5" w:rsidR="0032075D" w:rsidRDefault="0032075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6F859BC" w14:textId="509734C6" w:rsidR="0032075D" w:rsidRDefault="0032075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3D0619A" w14:textId="77777777" w:rsidR="0032075D" w:rsidRPr="00DE501F" w:rsidRDefault="0032075D" w:rsidP="00B7766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2D129E0D" w14:textId="75BA9E94" w:rsidR="00B7766D" w:rsidRPr="006666FA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ค่าความน่าจะเป็นที่ลูกหนี้จะผิดนัดชำระหนี้ในอีก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เดือนและตลอดอายุนั้นอ้างอิงจากข้อมูลในอดีต อัตราร้อยละของความเสียหายที่อาจจะเกิดขึ้นเมื่อลูกหนี้ผิดนัดชำระ โดยทั่วไปมีการประมาณการอัตราการได้รับคืนที่</w:t>
      </w:r>
      <w:r w:rsidRPr="00EC18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ร้อยละ 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EC183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sz w:val="30"/>
          <w:szCs w:val="30"/>
          <w:lang w:val="en-US" w:bidi="th-TH"/>
        </w:rPr>
        <w:t>97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เว้นแต่ตราสารดังกล่าวเกิดการด้อยค่าด้านเครดิต ในกรณีดังกล่าว</w:t>
      </w:r>
      <w:r w:rsidRPr="006666F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การผลขาดทุนจะอ้างอิงตามราคาตลาดปัจจุบันของเครื่องมือทางการเงินดังกล่าวและอัตราดอกเบี้ยแท้จริงดั้งเดิม</w:t>
      </w:r>
      <w:r w:rsidRPr="006666FA">
        <w:rPr>
          <w:rFonts w:asciiTheme="majorBidi" w:hAnsiTheme="majorBidi" w:cstheme="majorBidi"/>
          <w:sz w:val="30"/>
          <w:szCs w:val="30"/>
          <w:shd w:val="clear" w:color="auto" w:fill="E0E0E0"/>
          <w:cs/>
          <w:lang w:val="en-US" w:bidi="th-TH"/>
        </w:rPr>
        <w:t xml:space="preserve"> </w:t>
      </w:r>
    </w:p>
    <w:p w14:paraId="6FDC118B" w14:textId="77777777" w:rsidR="00B7766D" w:rsidRPr="00DE501F" w:rsidRDefault="00B7766D" w:rsidP="00B7766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highlight w:val="cyan"/>
          <w:shd w:val="clear" w:color="auto" w:fill="E0E0E0"/>
          <w:lang w:val="en-US" w:bidi="th-TH"/>
        </w:rPr>
      </w:pPr>
    </w:p>
    <w:p w14:paraId="1C88496D" w14:textId="4F491E1A" w:rsidR="00B7766D" w:rsidRPr="006666FA" w:rsidRDefault="00B7766D" w:rsidP="00B7766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)</w:t>
      </w:r>
      <w:r w:rsidRPr="006666F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6666FA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3759079" w14:textId="77777777" w:rsidR="00B7766D" w:rsidRPr="0032075D" w:rsidRDefault="00B7766D" w:rsidP="00B7766D">
      <w:pPr>
        <w:spacing w:line="240" w:lineRule="auto"/>
        <w:ind w:left="1350" w:right="-7" w:hanging="450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ab/>
      </w:r>
    </w:p>
    <w:p w14:paraId="03837CB6" w14:textId="6805E72E" w:rsidR="004841AD" w:rsidRDefault="00B7766D" w:rsidP="0032075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E0CDC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</w:t>
      </w:r>
      <w:r w:rsidR="00F84816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มี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3ED7DBDE" w14:textId="77777777" w:rsidR="004841AD" w:rsidRPr="0032075D" w:rsidRDefault="004841AD" w:rsidP="0032075D">
      <w:pPr>
        <w:tabs>
          <w:tab w:val="left" w:pos="540"/>
          <w:tab w:val="left" w:pos="1080"/>
        </w:tabs>
        <w:spacing w:line="240" w:lineRule="atLeast"/>
        <w:ind w:left="1440"/>
        <w:jc w:val="thaiDistribute"/>
        <w:rPr>
          <w:rFonts w:asciiTheme="majorBidi" w:eastAsia="Calibri" w:hAnsiTheme="majorBidi" w:cstheme="majorBidi"/>
          <w:sz w:val="24"/>
          <w:szCs w:val="24"/>
          <w:highlight w:val="cyan"/>
        </w:rPr>
      </w:pPr>
    </w:p>
    <w:p w14:paraId="36444798" w14:textId="64B31B5A" w:rsidR="0032075D" w:rsidRDefault="00B7766D" w:rsidP="0032075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0C2B3B">
        <w:rPr>
          <w:rFonts w:asciiTheme="majorBidi" w:eastAsia="Calibri" w:hAnsiTheme="majorBidi" w:cstheme="majorBidi"/>
          <w:sz w:val="30"/>
          <w:szCs w:val="30"/>
        </w:rPr>
        <w:t>(</w:t>
      </w:r>
      <w:r w:rsidRPr="000C2B3B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0C2B3B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1</w:t>
      </w:r>
      <w:r w:rsidRPr="000C2B3B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4</w:t>
      </w:r>
      <w:r w:rsidRPr="000C2B3B">
        <w:rPr>
          <w:rFonts w:asciiTheme="majorBidi" w:eastAsia="Calibri" w:hAnsiTheme="majorBidi" w:cstheme="majorBidi"/>
          <w:sz w:val="30"/>
          <w:szCs w:val="30"/>
        </w:rPr>
        <w:t>)</w:t>
      </w:r>
      <w:r w:rsidRPr="003207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C2B3B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462D39D7" w14:textId="77777777" w:rsidR="0032075D" w:rsidRPr="0032075D" w:rsidRDefault="0032075D" w:rsidP="0032075D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24"/>
          <w:szCs w:val="24"/>
        </w:rPr>
      </w:pPr>
    </w:p>
    <w:p w14:paraId="4638CD9A" w14:textId="75CEEDA6" w:rsidR="00B7766D" w:rsidRPr="0032075D" w:rsidRDefault="000C2B3B" w:rsidP="0032075D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2075D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กลุ่มบริษัทมี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นโยบายให้การค้ำประกันทางการเงินแก่หนี้สินของบริษัทย่อยเท่านั้น ณ วันที่ 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31</w:t>
      </w:r>
      <w:r w:rsidR="00B7766D" w:rsidRPr="003207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2566</w:t>
      </w:r>
      <w:r w:rsidR="001E1597" w:rsidRPr="003207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E1597" w:rsidRPr="0032075D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2565</w:t>
      </w:r>
      <w:r w:rsidRPr="0032075D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กลุ่มบริษัทออกหนังสือ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>ค้ำประกันวงเงินสินเชื่อกับธนาคารสำหรับบริษัทย่อย</w:t>
      </w:r>
      <w:r w:rsidR="004F3458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                 </w:t>
      </w:r>
      <w:r w:rsidR="005836A8" w:rsidRPr="0032075D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หลาย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 xml:space="preserve">แห่ง </w:t>
      </w:r>
      <w:r w:rsidR="00B7766D" w:rsidRPr="0032075D">
        <w:rPr>
          <w:rFonts w:asciiTheme="majorBidi" w:eastAsia="Calibri" w:hAnsiTheme="majorBidi" w:cstheme="majorBidi"/>
          <w:sz w:val="30"/>
          <w:szCs w:val="30"/>
        </w:rPr>
        <w:t>(</w:t>
      </w:r>
      <w:r w:rsidR="00B7766D" w:rsidRPr="0032075D">
        <w:rPr>
          <w:rFonts w:asciiTheme="majorBidi" w:eastAsia="Calibri" w:hAnsiTheme="majorBidi" w:cstheme="majorBidi"/>
          <w:sz w:val="30"/>
          <w:szCs w:val="30"/>
          <w:cs/>
          <w:lang w:bidi="th-TH"/>
        </w:rPr>
        <w:t>ดูหมายเหตุข้อ</w:t>
      </w:r>
      <w:r w:rsidR="00B7766D" w:rsidRPr="0032075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64585" w:rsidRPr="0032075D">
        <w:rPr>
          <w:rFonts w:asciiTheme="majorBidi" w:eastAsia="Calibri" w:hAnsiTheme="majorBidi" w:cstheme="majorBidi"/>
          <w:sz w:val="30"/>
          <w:szCs w:val="30"/>
        </w:rPr>
        <w:t>19</w:t>
      </w:r>
      <w:r w:rsidR="00B7766D" w:rsidRPr="0032075D">
        <w:rPr>
          <w:rFonts w:asciiTheme="majorBidi" w:eastAsia="Calibri" w:hAnsiTheme="majorBidi" w:cstheme="majorBidi"/>
          <w:sz w:val="30"/>
          <w:szCs w:val="30"/>
        </w:rPr>
        <w:t>)</w:t>
      </w:r>
    </w:p>
    <w:p w14:paraId="6B7D834C" w14:textId="77777777" w:rsidR="007B6534" w:rsidRPr="004F3458" w:rsidRDefault="007B6534" w:rsidP="00450B2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 w:hanging="450"/>
        <w:contextualSpacing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25AADAB" w14:textId="430A1B4F" w:rsidR="00B7766D" w:rsidRPr="004F3458" w:rsidRDefault="00B7766D" w:rsidP="004F3458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2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ความเสี่ยงด้านสภาพคล่อง</w:t>
      </w:r>
      <w:r w:rsidRPr="004F345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 xml:space="preserve"> </w:t>
      </w:r>
    </w:p>
    <w:p w14:paraId="4DF19EA0" w14:textId="77777777" w:rsidR="004F3458" w:rsidRPr="004F3458" w:rsidRDefault="004F3458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8B99F53" w14:textId="5E265F3E" w:rsidR="00B7766D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0120BDEC" w14:textId="3B42C6CF" w:rsidR="004F3458" w:rsidRDefault="004F3458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BD1C087" w14:textId="08D3BFE8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E75D7FC" w14:textId="49EBBAEF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36F3B3D" w14:textId="0D4079E4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D90D480" w14:textId="383526F0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A23A984" w14:textId="752B0F1B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0FEF7D11" w14:textId="719DAB32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8BD9BF1" w14:textId="2D145347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FCBA5C1" w14:textId="42A2CA95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A429E80" w14:textId="68C795AD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BC5ED61" w14:textId="033092C9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97BD5C0" w14:textId="1EC41174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2DE4C81" w14:textId="0529E801" w:rsidR="00D90530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3B61A7F" w14:textId="77777777" w:rsidR="00D90530" w:rsidRPr="004F3458" w:rsidRDefault="00D90530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421F577" w14:textId="21357DF8" w:rsidR="00B7766D" w:rsidRDefault="00B7766D" w:rsidP="004F3458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BD7A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แสดง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A466CA" w14:textId="77777777" w:rsidR="00810D97" w:rsidRPr="00D90530" w:rsidRDefault="00810D97" w:rsidP="00BB5D56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15"/>
        <w:tblW w:w="900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86"/>
        <w:gridCol w:w="1084"/>
        <w:gridCol w:w="198"/>
        <w:gridCol w:w="1062"/>
        <w:gridCol w:w="198"/>
        <w:gridCol w:w="1152"/>
        <w:gridCol w:w="192"/>
        <w:gridCol w:w="1068"/>
        <w:gridCol w:w="192"/>
        <w:gridCol w:w="1068"/>
      </w:tblGrid>
      <w:tr w:rsidR="00810D97" w:rsidRPr="00D90F98" w14:paraId="1F8202DC" w14:textId="77777777" w:rsidTr="00DD0A8B">
        <w:tc>
          <w:tcPr>
            <w:tcW w:w="2786" w:type="dxa"/>
          </w:tcPr>
          <w:p w14:paraId="4A53AC6D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4" w:type="dxa"/>
            <w:gridSpan w:val="9"/>
          </w:tcPr>
          <w:p w14:paraId="3B5AA53E" w14:textId="6E903C39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810D97" w:rsidRPr="00D90F98" w14:paraId="12D4B29B" w14:textId="77777777" w:rsidTr="00DD0A8B">
        <w:tc>
          <w:tcPr>
            <w:tcW w:w="2786" w:type="dxa"/>
          </w:tcPr>
          <w:p w14:paraId="047C3865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4" w:type="dxa"/>
          </w:tcPr>
          <w:p w14:paraId="2C8C3031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192195CE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7B309BC4" w14:textId="750C69A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885B74" w:rsidRPr="00D90F98" w14:paraId="383037DA" w14:textId="77777777" w:rsidTr="00DD0A8B">
        <w:tc>
          <w:tcPr>
            <w:tcW w:w="2786" w:type="dxa"/>
            <w:vAlign w:val="bottom"/>
          </w:tcPr>
          <w:p w14:paraId="0F798663" w14:textId="4B4E7ADB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4" w:type="dxa"/>
            <w:vAlign w:val="bottom"/>
          </w:tcPr>
          <w:p w14:paraId="1E36E6A0" w14:textId="77777777" w:rsidR="00810D97" w:rsidRPr="00FC0E19" w:rsidRDefault="00810D97" w:rsidP="00BB5D56">
            <w:pPr>
              <w:spacing w:line="28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44253C03" w14:textId="3B3A51A1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8" w:type="dxa"/>
          </w:tcPr>
          <w:p w14:paraId="637C13D5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2A11BCEE" w14:textId="3BBAB04E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98" w:type="dxa"/>
            <w:vAlign w:val="bottom"/>
          </w:tcPr>
          <w:p w14:paraId="0589B52E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EF85A77" w14:textId="4B54EEE6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2" w:right="-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68B335E9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E280BB4" w14:textId="6DEDB165" w:rsidR="00810D97" w:rsidRPr="00D90F98" w:rsidRDefault="00810D97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2155CCFD" w14:textId="77777777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3A5BC28" w14:textId="35D1440F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810D97" w:rsidRPr="00D90F98" w14:paraId="3DDC34D4" w14:textId="77777777" w:rsidTr="00DD0A8B">
        <w:tc>
          <w:tcPr>
            <w:tcW w:w="2786" w:type="dxa"/>
          </w:tcPr>
          <w:p w14:paraId="5C964947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4" w:type="dxa"/>
            <w:gridSpan w:val="9"/>
          </w:tcPr>
          <w:p w14:paraId="382350B6" w14:textId="762DEFEF" w:rsidR="00810D97" w:rsidRPr="00D90F98" w:rsidRDefault="00810D97" w:rsidP="00BB5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71F59" w:rsidRPr="00D90F98" w14:paraId="3AF77592" w14:textId="77777777" w:rsidTr="00DD0A8B">
        <w:tc>
          <w:tcPr>
            <w:tcW w:w="2786" w:type="dxa"/>
          </w:tcPr>
          <w:p w14:paraId="18116344" w14:textId="1AC08142" w:rsidR="00810D97" w:rsidRPr="00A27ED6" w:rsidRDefault="00C64585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4" w:type="dxa"/>
          </w:tcPr>
          <w:p w14:paraId="6E19EE0F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73CEA4CA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5994D69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90E8D50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2E4FF59A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4C8DEFFC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C3C649E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33ED0BF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27EFF0D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071F59" w:rsidRPr="00D90F98" w14:paraId="2D4F9F48" w14:textId="77777777" w:rsidTr="00DD0A8B">
        <w:tc>
          <w:tcPr>
            <w:tcW w:w="2786" w:type="dxa"/>
            <w:hideMark/>
          </w:tcPr>
          <w:p w14:paraId="4266397B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4" w:type="dxa"/>
          </w:tcPr>
          <w:p w14:paraId="66B7FC8C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3B60710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7DDD288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3DC58C2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5E9E5236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7AC4DB99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6D2971B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69FB8FE8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2CC93D1" w14:textId="77777777" w:rsidR="00810D97" w:rsidRPr="00D90F98" w:rsidRDefault="00810D97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071F59" w:rsidRPr="00450B2A" w14:paraId="08BB4ECA" w14:textId="77777777" w:rsidTr="00DD0A8B">
        <w:tc>
          <w:tcPr>
            <w:tcW w:w="2786" w:type="dxa"/>
          </w:tcPr>
          <w:p w14:paraId="37EED629" w14:textId="2741B6C9" w:rsidR="00A3597F" w:rsidRPr="00A27ED6" w:rsidRDefault="00A3597F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084" w:type="dxa"/>
          </w:tcPr>
          <w:p w14:paraId="609AB11E" w14:textId="7713D4B0" w:rsidR="00A3597F" w:rsidRPr="003157FE" w:rsidRDefault="00C64585" w:rsidP="00A3597F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253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98" w:type="dxa"/>
          </w:tcPr>
          <w:p w14:paraId="2989BE04" w14:textId="77777777" w:rsidR="00A3597F" w:rsidRPr="003157FE" w:rsidRDefault="00A3597F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44B6B6F" w14:textId="1BD88BBB" w:rsidR="00A3597F" w:rsidRPr="003157FE" w:rsidRDefault="00C64585" w:rsidP="00A3597F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31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98" w:type="dxa"/>
          </w:tcPr>
          <w:p w14:paraId="7C653BD7" w14:textId="77777777" w:rsidR="00A3597F" w:rsidRPr="003157FE" w:rsidRDefault="00A3597F" w:rsidP="00BB5D56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52B5A1FD" w14:textId="2BCBAA25" w:rsidR="00A3597F" w:rsidRPr="003157FE" w:rsidRDefault="00BB5059" w:rsidP="001A6BDD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1D143C8E" w14:textId="77777777" w:rsidR="00A3597F" w:rsidRPr="003157FE" w:rsidRDefault="00A3597F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2C63DEAA" w14:textId="3F4B0C88" w:rsidR="00A3597F" w:rsidRPr="003157FE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0E61F9C0" w14:textId="77777777" w:rsidR="00A3597F" w:rsidRPr="003157FE" w:rsidRDefault="00A3597F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5FB6F3FE" w14:textId="77326C98" w:rsidR="00A3597F" w:rsidRPr="003157FE" w:rsidRDefault="00C64585" w:rsidP="001A6BDD">
            <w:pPr>
              <w:tabs>
                <w:tab w:val="decimal" w:pos="708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10F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885B74" w:rsidRPr="00D90F98" w14:paraId="6794DF46" w14:textId="77777777" w:rsidTr="00DD0A8B">
        <w:tc>
          <w:tcPr>
            <w:tcW w:w="2786" w:type="dxa"/>
          </w:tcPr>
          <w:p w14:paraId="2A079E0C" w14:textId="77777777" w:rsidR="00810D97" w:rsidRPr="00A27ED6" w:rsidRDefault="00810D97" w:rsidP="00DD0A8B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4" w:type="dxa"/>
          </w:tcPr>
          <w:p w14:paraId="0146EB75" w14:textId="646A5682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766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1766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025</w:t>
            </w:r>
          </w:p>
        </w:tc>
        <w:tc>
          <w:tcPr>
            <w:tcW w:w="198" w:type="dxa"/>
          </w:tcPr>
          <w:p w14:paraId="18C3AAB8" w14:textId="77777777" w:rsidR="00810D97" w:rsidRPr="003157FE" w:rsidRDefault="00810D97" w:rsidP="001766CC">
            <w:pPr>
              <w:tabs>
                <w:tab w:val="decimal" w:pos="706"/>
              </w:tabs>
              <w:spacing w:line="28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57905B3" w14:textId="498F54FF" w:rsidR="00810D97" w:rsidRPr="00562599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31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7169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98" w:type="dxa"/>
            <w:shd w:val="clear" w:color="auto" w:fill="auto"/>
          </w:tcPr>
          <w:p w14:paraId="7F69FC51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2001BCE5" w14:textId="2CF032DC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7DB84E44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29F85EF" w14:textId="30C11742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CE1E5C8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1392031" w14:textId="50FD4DF4" w:rsidR="00810D97" w:rsidRPr="00562599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C40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 w:rsidR="002E41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</w:tr>
      <w:tr w:rsidR="00885B74" w:rsidRPr="00D90F98" w14:paraId="06901780" w14:textId="77777777" w:rsidTr="00DD0A8B">
        <w:tc>
          <w:tcPr>
            <w:tcW w:w="2786" w:type="dxa"/>
            <w:hideMark/>
          </w:tcPr>
          <w:p w14:paraId="55467AB6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 w:rsidRPr="00A27E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4" w:type="dxa"/>
          </w:tcPr>
          <w:p w14:paraId="0BDE82BE" w14:textId="61604B20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46B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  <w:r w:rsidR="002E41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98" w:type="dxa"/>
          </w:tcPr>
          <w:p w14:paraId="724A78B4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E058EBF" w14:textId="116F6A5A" w:rsidR="00810D97" w:rsidRPr="00562599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31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  <w:r w:rsidR="002E41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98" w:type="dxa"/>
            <w:shd w:val="clear" w:color="auto" w:fill="auto"/>
          </w:tcPr>
          <w:p w14:paraId="274255C2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36E0ABF9" w14:textId="3C96DFCB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643247A5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77F37D20" w14:textId="03143E8C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3141BF3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458125B3" w14:textId="5FD1C3E0" w:rsidR="00810D97" w:rsidRPr="00562599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10F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  <w:r w:rsidR="002E41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</w:tr>
      <w:tr w:rsidR="00885B74" w:rsidRPr="00D90F98" w14:paraId="0FD6F0AC" w14:textId="77777777" w:rsidTr="00DD0A8B">
        <w:tc>
          <w:tcPr>
            <w:tcW w:w="2786" w:type="dxa"/>
            <w:hideMark/>
          </w:tcPr>
          <w:p w14:paraId="60E24A50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1084" w:type="dxa"/>
          </w:tcPr>
          <w:p w14:paraId="6449BD78" w14:textId="2E10E156" w:rsidR="00810D97" w:rsidRPr="003157FE" w:rsidRDefault="00DD0A8B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860,232</w:t>
            </w:r>
          </w:p>
        </w:tc>
        <w:tc>
          <w:tcPr>
            <w:tcW w:w="198" w:type="dxa"/>
          </w:tcPr>
          <w:p w14:paraId="7BF69FB3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F598093" w14:textId="208014C4" w:rsidR="00810D97" w:rsidRPr="00562599" w:rsidRDefault="00DD0A8B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860,232</w:t>
            </w:r>
          </w:p>
        </w:tc>
        <w:tc>
          <w:tcPr>
            <w:tcW w:w="198" w:type="dxa"/>
            <w:shd w:val="clear" w:color="auto" w:fill="auto"/>
          </w:tcPr>
          <w:p w14:paraId="4A528BEF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BCF30B5" w14:textId="3AB0457F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68C6446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42EFA713" w14:textId="1766DB4E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7EE94EFA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5787CD2C" w14:textId="33F51261" w:rsidR="00810D97" w:rsidRPr="00562599" w:rsidRDefault="00DD0A8B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860,232</w:t>
            </w:r>
          </w:p>
        </w:tc>
      </w:tr>
      <w:tr w:rsidR="00885B74" w:rsidRPr="00450B2A" w14:paraId="663229F8" w14:textId="77777777" w:rsidTr="00DD0A8B">
        <w:tc>
          <w:tcPr>
            <w:tcW w:w="2786" w:type="dxa"/>
          </w:tcPr>
          <w:p w14:paraId="43DBA83D" w14:textId="17DFEC3F" w:rsidR="00810D97" w:rsidRPr="00A27ED6" w:rsidRDefault="00810D97" w:rsidP="00E11BE6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 w:rsidR="00E11B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</w:t>
            </w: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084" w:type="dxa"/>
          </w:tcPr>
          <w:p w14:paraId="641288F6" w14:textId="77777777" w:rsidR="00140492" w:rsidRDefault="00140492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D1F703" w14:textId="6B16BD87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252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 w:rsidR="001252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98" w:type="dxa"/>
          </w:tcPr>
          <w:p w14:paraId="7DFE1989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C667C51" w14:textId="77777777" w:rsidR="00B31DC8" w:rsidRDefault="00B31DC8" w:rsidP="00B31DC8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2688BE" w14:textId="435CF884" w:rsidR="00810D97" w:rsidRPr="00562599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31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 w:rsidR="00B31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198" w:type="dxa"/>
            <w:shd w:val="clear" w:color="auto" w:fill="auto"/>
          </w:tcPr>
          <w:p w14:paraId="7A95A79B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332EE20" w14:textId="77777777" w:rsidR="00BB5059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A4BCFA1" w14:textId="56AE2E4C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29694A1A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395D9872" w14:textId="77777777" w:rsidR="00BB5059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74C8F87" w14:textId="614F46D7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F2AFDD7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D0963FB" w14:textId="77777777" w:rsidR="009718AE" w:rsidRDefault="009718AE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590C1B" w14:textId="5ED13D98" w:rsidR="00810D97" w:rsidRPr="00562599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4B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  <w:r w:rsidR="006C4B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</w:tr>
      <w:tr w:rsidR="00885B74" w:rsidRPr="00D90F98" w14:paraId="4A55C5A1" w14:textId="77777777" w:rsidTr="00DD0A8B">
        <w:tc>
          <w:tcPr>
            <w:tcW w:w="2786" w:type="dxa"/>
          </w:tcPr>
          <w:p w14:paraId="2D80F7D8" w14:textId="77777777" w:rsidR="00810D97" w:rsidRPr="00A27ED6" w:rsidRDefault="00810D97" w:rsidP="00DD0A8B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084" w:type="dxa"/>
          </w:tcPr>
          <w:p w14:paraId="47B0F0C3" w14:textId="3434E536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  <w:r w:rsidR="000C0B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198" w:type="dxa"/>
          </w:tcPr>
          <w:p w14:paraId="6A1133C4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0FBD89F" w14:textId="328E10E7" w:rsidR="00810D97" w:rsidRPr="00562599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232</w:t>
            </w:r>
            <w:r w:rsidR="009E5314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198" w:type="dxa"/>
            <w:shd w:val="clear" w:color="auto" w:fill="auto"/>
          </w:tcPr>
          <w:p w14:paraId="7FF85652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51475B5" w14:textId="00290322" w:rsidR="00810D97" w:rsidRPr="00562599" w:rsidRDefault="00C64585" w:rsidP="001A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  <w:r w:rsidR="009E53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92" w:type="dxa"/>
            <w:shd w:val="clear" w:color="auto" w:fill="auto"/>
          </w:tcPr>
          <w:p w14:paraId="2CF48C94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3CC1CBEE" w14:textId="72411DDF" w:rsidR="00810D97" w:rsidRPr="00562599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E53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92" w:type="dxa"/>
            <w:shd w:val="clear" w:color="auto" w:fill="auto"/>
          </w:tcPr>
          <w:p w14:paraId="71B92BD8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7D3FB1F" w14:textId="5688F8A6" w:rsidR="00810D97" w:rsidRPr="00562599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  <w:r w:rsidR="009E53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</w:p>
        </w:tc>
      </w:tr>
      <w:tr w:rsidR="00885B74" w:rsidRPr="00D90F98" w14:paraId="28B174FD" w14:textId="77777777" w:rsidTr="00DD0A8B">
        <w:tc>
          <w:tcPr>
            <w:tcW w:w="2786" w:type="dxa"/>
          </w:tcPr>
          <w:p w14:paraId="578B8482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84" w:type="dxa"/>
          </w:tcPr>
          <w:p w14:paraId="1E6752F5" w14:textId="1206A30D" w:rsidR="00810D97" w:rsidRPr="003157FE" w:rsidRDefault="00C64585" w:rsidP="00BB5D56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51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 w:rsidR="00551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8" w:type="dxa"/>
          </w:tcPr>
          <w:p w14:paraId="7CE651C6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ADC11CA" w14:textId="7A7992EC" w:rsidR="00810D97" w:rsidRPr="00562599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920</w:t>
            </w:r>
            <w:r w:rsidR="00E86B7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</w:t>
            </w:r>
            <w:r w:rsidR="0060700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8" w:type="dxa"/>
            <w:shd w:val="clear" w:color="auto" w:fill="auto"/>
          </w:tcPr>
          <w:p w14:paraId="1A31FF49" w14:textId="77777777" w:rsidR="00810D97" w:rsidRPr="00562599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B1B5F80" w14:textId="1B953751" w:rsidR="00810D97" w:rsidRPr="00562599" w:rsidRDefault="00C64585" w:rsidP="001A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B44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  <w:r w:rsidR="00B44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2" w:type="dxa"/>
            <w:shd w:val="clear" w:color="auto" w:fill="auto"/>
          </w:tcPr>
          <w:p w14:paraId="342B6C05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0DBD057" w14:textId="1F424CBE" w:rsidR="00810D97" w:rsidRPr="00562599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  <w:r w:rsidR="00E10F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192" w:type="dxa"/>
            <w:shd w:val="clear" w:color="auto" w:fill="auto"/>
          </w:tcPr>
          <w:p w14:paraId="0BD448E4" w14:textId="77777777" w:rsidR="00810D97" w:rsidRPr="00562599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9FCF78B" w14:textId="2FBEDD69" w:rsidR="00810D97" w:rsidRPr="00562599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21E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  <w:r w:rsidR="00321E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885B74" w:rsidRPr="00D90F98" w14:paraId="4BDDB05E" w14:textId="77777777" w:rsidTr="00DD0A8B">
        <w:tc>
          <w:tcPr>
            <w:tcW w:w="2786" w:type="dxa"/>
            <w:hideMark/>
          </w:tcPr>
          <w:p w14:paraId="3AE1D5D8" w14:textId="379D4CD3" w:rsidR="00810D97" w:rsidRPr="00A27ED6" w:rsidRDefault="00810D97" w:rsidP="00E11BE6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เงินประกันตามสัญญาเช่าดำเนินงานระยะยาว</w:t>
            </w:r>
          </w:p>
        </w:tc>
        <w:tc>
          <w:tcPr>
            <w:tcW w:w="1084" w:type="dxa"/>
          </w:tcPr>
          <w:p w14:paraId="16A7A167" w14:textId="77777777" w:rsidR="00140492" w:rsidRDefault="00140492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D58156" w14:textId="35762A28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5519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198" w:type="dxa"/>
          </w:tcPr>
          <w:p w14:paraId="0DCF66C2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9510DC1" w14:textId="77777777" w:rsidR="00810D97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8A5E1E3" w14:textId="408F9EB4" w:rsidR="00810D97" w:rsidRPr="00595BE7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="00A3625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43</w:t>
            </w:r>
            <w:r w:rsidR="0060700C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" w:type="dxa"/>
            <w:shd w:val="clear" w:color="auto" w:fill="auto"/>
          </w:tcPr>
          <w:p w14:paraId="768F4514" w14:textId="77777777" w:rsidR="00810D97" w:rsidRPr="00595BE7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D6EE56A" w14:textId="77777777" w:rsidR="00810D97" w:rsidRDefault="00810D97" w:rsidP="001A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59FFAE" w14:textId="7C12D048" w:rsidR="00810D97" w:rsidRPr="00595BE7" w:rsidRDefault="00C64585" w:rsidP="001A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442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192" w:type="dxa"/>
            <w:shd w:val="clear" w:color="auto" w:fill="auto"/>
          </w:tcPr>
          <w:p w14:paraId="24B2BA50" w14:textId="77777777" w:rsidR="00810D97" w:rsidRPr="00595BE7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79222C9" w14:textId="77777777" w:rsidR="001A6BDD" w:rsidRDefault="001A6BDD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A24B87" w14:textId="0C4D265B" w:rsidR="001A6BDD" w:rsidRPr="00595BE7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28386A4A" w14:textId="77777777" w:rsidR="00810D97" w:rsidRPr="00595BE7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14D55C24" w14:textId="77777777" w:rsidR="001A6BDD" w:rsidRDefault="001A6BDD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25042" w14:textId="78AC3E43" w:rsidR="001A6BDD" w:rsidRPr="00595BE7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321E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885B74" w:rsidRPr="00D90F98" w14:paraId="6716F331" w14:textId="77777777" w:rsidTr="00DD0A8B">
        <w:tc>
          <w:tcPr>
            <w:tcW w:w="2786" w:type="dxa"/>
          </w:tcPr>
          <w:p w14:paraId="50775AF9" w14:textId="3106D86E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084" w:type="dxa"/>
            <w:vAlign w:val="bottom"/>
          </w:tcPr>
          <w:p w14:paraId="0DE9F34D" w14:textId="6543701D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 w:rsidR="00114C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198" w:type="dxa"/>
            <w:vAlign w:val="bottom"/>
          </w:tcPr>
          <w:p w14:paraId="63279994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013B9CFC" w14:textId="47C0BCEC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462</w:t>
            </w:r>
            <w:r w:rsidR="005E2E1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014</w:t>
            </w:r>
          </w:p>
        </w:tc>
        <w:tc>
          <w:tcPr>
            <w:tcW w:w="198" w:type="dxa"/>
            <w:vAlign w:val="bottom"/>
          </w:tcPr>
          <w:p w14:paraId="67021755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6460307" w14:textId="330708BA" w:rsidR="00810D97" w:rsidRPr="003157FE" w:rsidRDefault="00780705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92" w:type="dxa"/>
            <w:vAlign w:val="bottom"/>
          </w:tcPr>
          <w:p w14:paraId="56EEFF1B" w14:textId="77777777" w:rsidR="00810D97" w:rsidRPr="003157FE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9BD874D" w14:textId="06C5206B" w:rsidR="00810D97" w:rsidRPr="001D24D1" w:rsidRDefault="00BB5059" w:rsidP="001D24D1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6FC5C4D" w14:textId="77777777" w:rsidR="00810D97" w:rsidRPr="003157FE" w:rsidRDefault="00810D97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A6DF32D" w14:textId="06E267BF" w:rsidR="00810D97" w:rsidRPr="003157FE" w:rsidRDefault="00C64585" w:rsidP="001A6BDD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462</w:t>
            </w:r>
            <w:r w:rsidR="005E2E1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014</w:t>
            </w:r>
          </w:p>
        </w:tc>
      </w:tr>
      <w:tr w:rsidR="00885B74" w:rsidRPr="006666FA" w14:paraId="0D5DEF4B" w14:textId="77777777" w:rsidTr="00DD0A8B">
        <w:tc>
          <w:tcPr>
            <w:tcW w:w="2786" w:type="dxa"/>
          </w:tcPr>
          <w:p w14:paraId="12C3EF6D" w14:textId="77777777" w:rsidR="00810D97" w:rsidRPr="00A27ED6" w:rsidRDefault="00810D97" w:rsidP="00BB5D56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4E3F2" w14:textId="48F0842B" w:rsidR="00810D97" w:rsidRPr="003157FE" w:rsidRDefault="00C64585" w:rsidP="00BB5D56">
            <w:pPr>
              <w:tabs>
                <w:tab w:val="clear" w:pos="680"/>
                <w:tab w:val="left" w:pos="73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114C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 w:rsidR="00DD0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8,558</w:t>
            </w:r>
          </w:p>
        </w:tc>
        <w:tc>
          <w:tcPr>
            <w:tcW w:w="198" w:type="dxa"/>
          </w:tcPr>
          <w:p w14:paraId="796968FE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DCD50" w14:textId="793B3B24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1006D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71</w:t>
            </w:r>
            <w:r w:rsidR="00DD0A8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6,516</w:t>
            </w:r>
          </w:p>
        </w:tc>
        <w:tc>
          <w:tcPr>
            <w:tcW w:w="198" w:type="dxa"/>
          </w:tcPr>
          <w:p w14:paraId="58CC7E18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E44C6" w14:textId="7EA2523E" w:rsidR="00810D97" w:rsidRPr="003157FE" w:rsidRDefault="00C64585" w:rsidP="00BC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D276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816</w:t>
            </w:r>
            <w:r w:rsidR="003A2C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DD0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92" w:type="dxa"/>
          </w:tcPr>
          <w:p w14:paraId="1671228B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6F455" w14:textId="39D7D763" w:rsidR="00810D97" w:rsidRPr="003157FE" w:rsidRDefault="00C64585" w:rsidP="00BB5D56">
            <w:pPr>
              <w:tabs>
                <w:tab w:val="clear" w:pos="680"/>
                <w:tab w:val="decimal" w:pos="706"/>
                <w:tab w:val="left" w:pos="74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890</w:t>
            </w:r>
            <w:r w:rsidR="002656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92" w:type="dxa"/>
          </w:tcPr>
          <w:p w14:paraId="76181F71" w14:textId="77777777" w:rsidR="00810D97" w:rsidRPr="003157FE" w:rsidRDefault="00810D97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B2598" w14:textId="72989A84" w:rsidR="00810D97" w:rsidRPr="003157FE" w:rsidRDefault="00C64585" w:rsidP="00BB5D56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CC05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DD0A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24,215</w:t>
            </w:r>
          </w:p>
        </w:tc>
      </w:tr>
    </w:tbl>
    <w:p w14:paraId="4F87DF65" w14:textId="767E5BBF" w:rsidR="00445DF2" w:rsidRDefault="00445DF2"/>
    <w:p w14:paraId="6892A8D1" w14:textId="5D6352A2" w:rsidR="00DD0A8B" w:rsidRDefault="00DD0A8B"/>
    <w:p w14:paraId="46660298" w14:textId="527E50B8" w:rsidR="00DD0A8B" w:rsidRDefault="00DD0A8B"/>
    <w:p w14:paraId="52EB71F8" w14:textId="2D8009BE" w:rsidR="00DD0A8B" w:rsidRDefault="00DD0A8B"/>
    <w:p w14:paraId="24027EEA" w14:textId="0ECB9607" w:rsidR="00DD0A8B" w:rsidRDefault="00DD0A8B"/>
    <w:p w14:paraId="334734CE" w14:textId="4DC18765" w:rsidR="00DD0A8B" w:rsidRDefault="00DD0A8B"/>
    <w:p w14:paraId="14740F40" w14:textId="4379D0C2" w:rsidR="00DD0A8B" w:rsidRDefault="00DD0A8B"/>
    <w:p w14:paraId="334A7965" w14:textId="4B1FE624" w:rsidR="00DD0A8B" w:rsidRDefault="00DD0A8B"/>
    <w:p w14:paraId="21CCD3BD" w14:textId="49E3B946" w:rsidR="00DD0A8B" w:rsidRDefault="00DD0A8B"/>
    <w:p w14:paraId="40479470" w14:textId="151656A5" w:rsidR="00DD0A8B" w:rsidRDefault="00DD0A8B"/>
    <w:p w14:paraId="1506B623" w14:textId="3D86070D" w:rsidR="00DD0A8B" w:rsidRDefault="00DD0A8B"/>
    <w:p w14:paraId="59C94940" w14:textId="1A0BF9B0" w:rsidR="00DD0A8B" w:rsidRDefault="00DD0A8B"/>
    <w:p w14:paraId="58769BD2" w14:textId="59449AAF" w:rsidR="00DD0A8B" w:rsidRDefault="00DD0A8B"/>
    <w:p w14:paraId="37EF0BC8" w14:textId="68A3DA2F" w:rsidR="00DD0A8B" w:rsidRDefault="00DD0A8B"/>
    <w:p w14:paraId="70F637CE" w14:textId="30C7C7E8" w:rsidR="00DD0A8B" w:rsidRDefault="00DD0A8B"/>
    <w:p w14:paraId="7B4CE2AC" w14:textId="77777777" w:rsidR="00DD0A8B" w:rsidRDefault="00DD0A8B"/>
    <w:tbl>
      <w:tblPr>
        <w:tblStyle w:val="TableGrid15"/>
        <w:tblW w:w="900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98"/>
        <w:gridCol w:w="1062"/>
        <w:gridCol w:w="198"/>
        <w:gridCol w:w="1152"/>
        <w:gridCol w:w="192"/>
        <w:gridCol w:w="1068"/>
        <w:gridCol w:w="192"/>
        <w:gridCol w:w="1068"/>
      </w:tblGrid>
      <w:tr w:rsidR="00BB5D56" w:rsidRPr="00D90F98" w14:paraId="741D3515" w14:textId="77777777" w:rsidTr="00DD0A8B">
        <w:trPr>
          <w:trHeight w:val="397"/>
        </w:trPr>
        <w:tc>
          <w:tcPr>
            <w:tcW w:w="2790" w:type="dxa"/>
          </w:tcPr>
          <w:p w14:paraId="3D1DEA2B" w14:textId="486E6E3C" w:rsidR="00BB5D56" w:rsidRPr="00A27ED6" w:rsidRDefault="0045183F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6210" w:type="dxa"/>
            <w:gridSpan w:val="9"/>
          </w:tcPr>
          <w:p w14:paraId="3FAD3D80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FC0E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BB5D56" w:rsidRPr="00D90F98" w14:paraId="10B997DF" w14:textId="77777777" w:rsidTr="00DD0A8B">
        <w:trPr>
          <w:trHeight w:val="397"/>
        </w:trPr>
        <w:tc>
          <w:tcPr>
            <w:tcW w:w="2790" w:type="dxa"/>
          </w:tcPr>
          <w:p w14:paraId="1F8A61D0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AD733B8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4CE7D470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74CDA82C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BB5D56" w:rsidRPr="00D90F98" w14:paraId="724C773D" w14:textId="77777777" w:rsidTr="00DD0A8B">
        <w:trPr>
          <w:trHeight w:val="758"/>
        </w:trPr>
        <w:tc>
          <w:tcPr>
            <w:tcW w:w="2790" w:type="dxa"/>
            <w:vAlign w:val="bottom"/>
          </w:tcPr>
          <w:p w14:paraId="3B041177" w14:textId="5A9F9B34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14:paraId="261ED8B3" w14:textId="77777777" w:rsidR="00BB5D56" w:rsidRPr="00FC0E19" w:rsidRDefault="00BB5D56" w:rsidP="004760F0">
            <w:pPr>
              <w:spacing w:line="280" w:lineRule="atLeast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086C1609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98" w:type="dxa"/>
          </w:tcPr>
          <w:p w14:paraId="359603EE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57217ED3" w14:textId="0E3C1D18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98" w:type="dxa"/>
            <w:vAlign w:val="bottom"/>
          </w:tcPr>
          <w:p w14:paraId="3B0B5BCA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DCD26E1" w14:textId="66E53C96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2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02595F0F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39A06358" w14:textId="01D4615D" w:rsidR="00BB5D56" w:rsidRPr="00D90F98" w:rsidRDefault="00BB5D56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6"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C0E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2" w:type="dxa"/>
            <w:vAlign w:val="bottom"/>
          </w:tcPr>
          <w:p w14:paraId="590FF6D8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547D9F13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B5D56" w:rsidRPr="00D90F98" w14:paraId="033DFC30" w14:textId="77777777" w:rsidTr="00DD0A8B">
        <w:trPr>
          <w:trHeight w:val="80"/>
        </w:trPr>
        <w:tc>
          <w:tcPr>
            <w:tcW w:w="2790" w:type="dxa"/>
          </w:tcPr>
          <w:p w14:paraId="7A87491B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330C8B05" w14:textId="77777777" w:rsidR="00BB5D56" w:rsidRPr="00D90F98" w:rsidRDefault="00BB5D56" w:rsidP="0047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C0E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BB5D56" w:rsidRPr="00D90F98" w14:paraId="25151AF3" w14:textId="77777777" w:rsidTr="00DD0A8B">
        <w:trPr>
          <w:trHeight w:val="397"/>
        </w:trPr>
        <w:tc>
          <w:tcPr>
            <w:tcW w:w="2790" w:type="dxa"/>
          </w:tcPr>
          <w:p w14:paraId="7C0067D8" w14:textId="6882D29E" w:rsidR="00BB5D56" w:rsidRPr="00A27ED6" w:rsidRDefault="00C64585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80" w:type="dxa"/>
          </w:tcPr>
          <w:p w14:paraId="369CC25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36D800D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17A4CFE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8C9D48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61EAE43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0B41A2B1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700B272E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76EB0977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31D720E1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BB5D56" w:rsidRPr="00D90F98" w14:paraId="3D17485C" w14:textId="77777777" w:rsidTr="00DD0A8B">
        <w:trPr>
          <w:trHeight w:val="397"/>
        </w:trPr>
        <w:tc>
          <w:tcPr>
            <w:tcW w:w="2790" w:type="dxa"/>
            <w:hideMark/>
          </w:tcPr>
          <w:p w14:paraId="35B7B37F" w14:textId="77777777" w:rsidR="00BB5D56" w:rsidRPr="00A27ED6" w:rsidRDefault="00BB5D56" w:rsidP="004760F0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27E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636DD318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07483642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2" w:type="dxa"/>
          </w:tcPr>
          <w:p w14:paraId="78564316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8" w:type="dxa"/>
          </w:tcPr>
          <w:p w14:paraId="20589D47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52" w:type="dxa"/>
          </w:tcPr>
          <w:p w14:paraId="0296710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607BEBC5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0D10BB90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92" w:type="dxa"/>
          </w:tcPr>
          <w:p w14:paraId="55F8495F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068" w:type="dxa"/>
          </w:tcPr>
          <w:p w14:paraId="312394FC" w14:textId="77777777" w:rsidR="00BB5D56" w:rsidRPr="00D90F98" w:rsidRDefault="00BB5D56" w:rsidP="004760F0">
            <w:pPr>
              <w:tabs>
                <w:tab w:val="decimal" w:pos="708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</w:tr>
      <w:tr w:rsidR="00C75F0E" w:rsidRPr="00D90F98" w14:paraId="20634F10" w14:textId="77777777" w:rsidTr="00DD0A8B">
        <w:trPr>
          <w:trHeight w:val="385"/>
        </w:trPr>
        <w:tc>
          <w:tcPr>
            <w:tcW w:w="2790" w:type="dxa"/>
          </w:tcPr>
          <w:p w14:paraId="413FCFD5" w14:textId="013969BA" w:rsidR="00C75F0E" w:rsidRPr="00A27ED6" w:rsidRDefault="00C75F0E" w:rsidP="00C75F0E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4814F31F" w14:textId="551B9C70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98" w:type="dxa"/>
          </w:tcPr>
          <w:p w14:paraId="66BFD6CF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8A0A846" w14:textId="72BF0EBD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C75F0E" w:rsidRPr="003157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98" w:type="dxa"/>
            <w:shd w:val="clear" w:color="auto" w:fill="auto"/>
          </w:tcPr>
          <w:p w14:paraId="766486E7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9984754" w14:textId="48146C9A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1F51B49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3249B16" w14:textId="0B3C406E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E5E4D1E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12C16599" w14:textId="32951961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</w:tr>
      <w:tr w:rsidR="00C75F0E" w:rsidRPr="00D90F98" w14:paraId="5D9B27D4" w14:textId="77777777" w:rsidTr="00DD0A8B">
        <w:trPr>
          <w:trHeight w:val="373"/>
        </w:trPr>
        <w:tc>
          <w:tcPr>
            <w:tcW w:w="2790" w:type="dxa"/>
            <w:hideMark/>
          </w:tcPr>
          <w:p w14:paraId="1CDCE04C" w14:textId="4C738EDA" w:rsidR="00C75F0E" w:rsidRPr="00A27ED6" w:rsidRDefault="00C75F0E" w:rsidP="00C75F0E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60958206" w14:textId="77347DAF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546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98" w:type="dxa"/>
          </w:tcPr>
          <w:p w14:paraId="62AA05C8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FACAF2F" w14:textId="07C2CD3C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C75F0E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555</w:t>
            </w:r>
            <w:r w:rsidR="00C75F0E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758</w:t>
            </w:r>
          </w:p>
        </w:tc>
        <w:tc>
          <w:tcPr>
            <w:tcW w:w="198" w:type="dxa"/>
            <w:shd w:val="clear" w:color="auto" w:fill="auto"/>
          </w:tcPr>
          <w:p w14:paraId="0EC97CA3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2BF3588" w14:textId="3CBD1B12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C7584B6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3711FF2" w14:textId="2DD084FF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5E35AFC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3E2647BE" w14:textId="093C7211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</w:p>
        </w:tc>
      </w:tr>
      <w:tr w:rsidR="00C75F0E" w:rsidRPr="00D90F98" w14:paraId="764AC918" w14:textId="77777777" w:rsidTr="00DD0A8B">
        <w:trPr>
          <w:trHeight w:val="385"/>
        </w:trPr>
        <w:tc>
          <w:tcPr>
            <w:tcW w:w="2790" w:type="dxa"/>
            <w:hideMark/>
          </w:tcPr>
          <w:p w14:paraId="2453C7C2" w14:textId="079D2545" w:rsidR="00C75F0E" w:rsidRPr="00A27ED6" w:rsidRDefault="00C75F0E" w:rsidP="00C75F0E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เจ้าหนี้การค้า</w:t>
            </w:r>
            <w:r w:rsidRPr="00A27E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0" w:type="dxa"/>
          </w:tcPr>
          <w:p w14:paraId="3D232BDA" w14:textId="14F2F75C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672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198" w:type="dxa"/>
          </w:tcPr>
          <w:p w14:paraId="095623E3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8AB7F33" w14:textId="7FC533AB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C75F0E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672</w:t>
            </w:r>
            <w:r w:rsidR="00C75F0E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198" w:type="dxa"/>
            <w:shd w:val="clear" w:color="auto" w:fill="auto"/>
          </w:tcPr>
          <w:p w14:paraId="763BA928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9D5575E" w14:textId="683BF5B0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885AA75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7AE92743" w14:textId="339AB606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5D943098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19192FC8" w14:textId="2ABC1D1F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672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665</w:t>
            </w:r>
          </w:p>
        </w:tc>
      </w:tr>
      <w:tr w:rsidR="00C75F0E" w:rsidRPr="00D90F98" w14:paraId="60A73EF0" w14:textId="77777777" w:rsidTr="00DD0A8B">
        <w:trPr>
          <w:trHeight w:val="191"/>
        </w:trPr>
        <w:tc>
          <w:tcPr>
            <w:tcW w:w="2790" w:type="dxa"/>
          </w:tcPr>
          <w:p w14:paraId="2E119BD3" w14:textId="23F21147" w:rsidR="00C75F0E" w:rsidRPr="00A27ED6" w:rsidRDefault="00C75F0E" w:rsidP="00C75F0E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1080" w:type="dxa"/>
          </w:tcPr>
          <w:p w14:paraId="62A4121A" w14:textId="39A9DD93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804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98" w:type="dxa"/>
          </w:tcPr>
          <w:p w14:paraId="4B575592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E0AD243" w14:textId="344DCE1A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804</w:t>
            </w:r>
            <w:r w:rsidR="00C75F0E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98" w:type="dxa"/>
            <w:shd w:val="clear" w:color="auto" w:fill="auto"/>
          </w:tcPr>
          <w:p w14:paraId="7031135A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F63B022" w14:textId="65A35CC9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0E68E9E9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B0FED16" w14:textId="68E86526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D073372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A0443BC" w14:textId="21DBF5DF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</w:tr>
      <w:tr w:rsidR="00C75F0E" w:rsidRPr="00D90F98" w14:paraId="1CE0DD9C" w14:textId="77777777" w:rsidTr="00DD0A8B">
        <w:trPr>
          <w:trHeight w:val="373"/>
        </w:trPr>
        <w:tc>
          <w:tcPr>
            <w:tcW w:w="2790" w:type="dxa"/>
          </w:tcPr>
          <w:p w14:paraId="0B266D82" w14:textId="21FC8B73" w:rsidR="00C75F0E" w:rsidRPr="00A27ED6" w:rsidRDefault="00C75F0E" w:rsidP="00DD0A8B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เจ้าหนี้สินเชื่อสำหรับสินค้า</w:t>
            </w:r>
            <w:r w:rsidR="00DD0A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</w:t>
            </w: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เพื่อการจัดแสดง</w:t>
            </w:r>
          </w:p>
        </w:tc>
        <w:tc>
          <w:tcPr>
            <w:tcW w:w="1080" w:type="dxa"/>
          </w:tcPr>
          <w:p w14:paraId="43308252" w14:textId="77777777" w:rsidR="007C1D6F" w:rsidRDefault="007C1D6F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5C43D26A" w14:textId="4C325D42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954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98" w:type="dxa"/>
          </w:tcPr>
          <w:p w14:paraId="30EC2392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CE4E288" w14:textId="77777777" w:rsidR="007C1D6F" w:rsidRDefault="007C1D6F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E1D6390" w14:textId="3704595C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954</w:t>
            </w:r>
            <w:r w:rsidR="00C75F0E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98" w:type="dxa"/>
            <w:shd w:val="clear" w:color="auto" w:fill="auto"/>
          </w:tcPr>
          <w:p w14:paraId="78818F1C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E1DFC30" w14:textId="77777777" w:rsidR="007C1D6F" w:rsidRDefault="007C1D6F" w:rsidP="00B810CA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5C127F" w14:textId="33D35984" w:rsidR="00C75F0E" w:rsidRPr="003157FE" w:rsidRDefault="00C75F0E" w:rsidP="00B810CA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703E4636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66D1F963" w14:textId="77777777" w:rsidR="007C1D6F" w:rsidRDefault="007C1D6F" w:rsidP="00B810CA">
            <w:pPr>
              <w:tabs>
                <w:tab w:val="decimal" w:pos="706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1868AD" w14:textId="6F60921B" w:rsidR="00C75F0E" w:rsidRPr="003157FE" w:rsidRDefault="00C75F0E" w:rsidP="00B810CA">
            <w:pPr>
              <w:tabs>
                <w:tab w:val="decimal" w:pos="706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63746D6B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1935E9DF" w14:textId="77777777" w:rsidR="007C1D6F" w:rsidRDefault="007C1D6F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968109" w14:textId="2059343E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</w:tr>
      <w:tr w:rsidR="00C75F0E" w:rsidRPr="00D90F98" w14:paraId="40E47746" w14:textId="77777777" w:rsidTr="00DD0A8B">
        <w:trPr>
          <w:trHeight w:val="385"/>
        </w:trPr>
        <w:tc>
          <w:tcPr>
            <w:tcW w:w="2790" w:type="dxa"/>
          </w:tcPr>
          <w:p w14:paraId="79A26B02" w14:textId="0DDCD5E2" w:rsidR="00C75F0E" w:rsidRPr="00A27ED6" w:rsidRDefault="00C75F0E" w:rsidP="00AD1B83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6F0148D" w14:textId="1D3872EA" w:rsidR="00C75F0E" w:rsidRPr="003157FE" w:rsidRDefault="00C64585" w:rsidP="00C75F0E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293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98" w:type="dxa"/>
          </w:tcPr>
          <w:p w14:paraId="2351438F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F9992B9" w14:textId="5F063B07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485</w:t>
            </w:r>
            <w:r w:rsidR="00C75F0E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198" w:type="dxa"/>
            <w:shd w:val="clear" w:color="auto" w:fill="auto"/>
          </w:tcPr>
          <w:p w14:paraId="419EB1E0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01AC328" w14:textId="3F12B0F3" w:rsidR="00C75F0E" w:rsidRPr="003157FE" w:rsidRDefault="00C64585" w:rsidP="00C7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663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92" w:type="dxa"/>
            <w:shd w:val="clear" w:color="auto" w:fill="auto"/>
          </w:tcPr>
          <w:p w14:paraId="1DBD94C6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D012F19" w14:textId="37A52821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519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92" w:type="dxa"/>
            <w:shd w:val="clear" w:color="auto" w:fill="auto"/>
          </w:tcPr>
          <w:p w14:paraId="017898AB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0A858FA6" w14:textId="2DAF2CFD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667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</w:p>
        </w:tc>
      </w:tr>
      <w:tr w:rsidR="00C75F0E" w:rsidRPr="006B25D3" w14:paraId="6DA8718C" w14:textId="77777777" w:rsidTr="00DD0A8B">
        <w:trPr>
          <w:trHeight w:val="385"/>
        </w:trPr>
        <w:tc>
          <w:tcPr>
            <w:tcW w:w="2790" w:type="dxa"/>
          </w:tcPr>
          <w:p w14:paraId="7FD8C5E8" w14:textId="05831643" w:rsidR="00C75F0E" w:rsidRPr="00A27ED6" w:rsidRDefault="00C75F0E" w:rsidP="00C75F0E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A2D4F31" w14:textId="6EE48679" w:rsidR="00C75F0E" w:rsidRPr="00B30E1D" w:rsidRDefault="00C64585" w:rsidP="00C75F0E">
            <w:pPr>
              <w:tabs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099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198" w:type="dxa"/>
          </w:tcPr>
          <w:p w14:paraId="7743D2A7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FF55849" w14:textId="3C126781" w:rsidR="00C75F0E" w:rsidRPr="00562599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721</w:t>
            </w:r>
            <w:r w:rsidR="00C75F0E" w:rsidRPr="0056259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98" w:type="dxa"/>
            <w:shd w:val="clear" w:color="auto" w:fill="auto"/>
          </w:tcPr>
          <w:p w14:paraId="0248E009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40C761F5" w14:textId="52A4D670" w:rsidR="00C75F0E" w:rsidRPr="00562599" w:rsidRDefault="00C64585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988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92" w:type="dxa"/>
            <w:shd w:val="clear" w:color="auto" w:fill="auto"/>
          </w:tcPr>
          <w:p w14:paraId="3C05BFAF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43977896" w14:textId="0B7AC828" w:rsidR="00C75F0E" w:rsidRPr="00562599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825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192" w:type="dxa"/>
            <w:shd w:val="clear" w:color="auto" w:fill="auto"/>
          </w:tcPr>
          <w:p w14:paraId="24F9EE6E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shd w:val="clear" w:color="auto" w:fill="auto"/>
          </w:tcPr>
          <w:p w14:paraId="233CC6EF" w14:textId="553F7DFC" w:rsidR="00C75F0E" w:rsidRPr="00562599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  <w:r w:rsidR="00C75F0E" w:rsidRPr="005625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C75F0E" w:rsidRPr="00D90F98" w14:paraId="65A1BEE2" w14:textId="77777777" w:rsidTr="00DD0A8B">
        <w:trPr>
          <w:trHeight w:val="191"/>
        </w:trPr>
        <w:tc>
          <w:tcPr>
            <w:tcW w:w="2790" w:type="dxa"/>
          </w:tcPr>
          <w:p w14:paraId="40EB0C1D" w14:textId="77777777" w:rsidR="00C75F0E" w:rsidRDefault="00C75F0E" w:rsidP="00DD0A8B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เงินประกันตามสัญญาเช่าดำเนินงาน</w:t>
            </w:r>
          </w:p>
          <w:p w14:paraId="5C7D66DD" w14:textId="143C8FCD" w:rsidR="00C75F0E" w:rsidRPr="00A27ED6" w:rsidRDefault="00C75F0E" w:rsidP="00C75F0E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Pr="00A27ED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080" w:type="dxa"/>
          </w:tcPr>
          <w:p w14:paraId="3757122C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51E0175B" w14:textId="13860895" w:rsidR="00C75F0E" w:rsidRPr="003157FE" w:rsidRDefault="00C64585" w:rsidP="00C75F0E">
            <w:pPr>
              <w:tabs>
                <w:tab w:val="clear" w:pos="680"/>
                <w:tab w:val="decimal" w:pos="706"/>
              </w:tabs>
              <w:spacing w:line="280" w:lineRule="atLeast"/>
              <w:ind w:left="-2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12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198" w:type="dxa"/>
          </w:tcPr>
          <w:p w14:paraId="1CECED8E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16D13B1B" w14:textId="77777777" w:rsidR="00C75F0E" w:rsidRPr="00595BE7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48621EDA" w14:textId="6A5F3B3A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="00C75F0E" w:rsidRPr="00595BE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198" w:type="dxa"/>
          </w:tcPr>
          <w:p w14:paraId="774668DC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1CCCC6DA" w14:textId="77777777" w:rsidR="00C75F0E" w:rsidRPr="00595BE7" w:rsidRDefault="00C75F0E" w:rsidP="00C7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331ADB1" w14:textId="1A4C8D5D" w:rsidR="00C75F0E" w:rsidRPr="003157FE" w:rsidRDefault="00C64585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="00C75F0E"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032</w:t>
            </w:r>
          </w:p>
        </w:tc>
        <w:tc>
          <w:tcPr>
            <w:tcW w:w="192" w:type="dxa"/>
          </w:tcPr>
          <w:p w14:paraId="03E13D31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0D7E933D" w14:textId="77777777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F524C3" w14:textId="4BE34634" w:rsidR="00C75F0E" w:rsidRPr="001D24D1" w:rsidRDefault="00C75F0E" w:rsidP="007C1D6F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</w:tcPr>
          <w:p w14:paraId="4190543C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</w:tcPr>
          <w:p w14:paraId="1CE3D8D0" w14:textId="77777777" w:rsidR="00C75F0E" w:rsidRPr="00595BE7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FC6454" w14:textId="01D81783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C75F0E" w:rsidRPr="00595B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753</w:t>
            </w:r>
          </w:p>
        </w:tc>
      </w:tr>
      <w:tr w:rsidR="00C75F0E" w:rsidRPr="00D90F98" w14:paraId="54D38F6F" w14:textId="77777777" w:rsidTr="00DD0A8B">
        <w:trPr>
          <w:trHeight w:val="373"/>
        </w:trPr>
        <w:tc>
          <w:tcPr>
            <w:tcW w:w="2790" w:type="dxa"/>
          </w:tcPr>
          <w:p w14:paraId="0924D22D" w14:textId="06DF0B76" w:rsidR="00C75F0E" w:rsidRPr="00A27ED6" w:rsidRDefault="00C75F0E" w:rsidP="00C75F0E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F97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  <w:vAlign w:val="bottom"/>
          </w:tcPr>
          <w:p w14:paraId="649FB54D" w14:textId="66E62FCA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454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742</w:t>
            </w:r>
          </w:p>
        </w:tc>
        <w:tc>
          <w:tcPr>
            <w:tcW w:w="198" w:type="dxa"/>
            <w:vAlign w:val="bottom"/>
          </w:tcPr>
          <w:p w14:paraId="5DFB4A93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0C68D00F" w14:textId="6A25290A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457</w:t>
            </w:r>
            <w:r w:rsidR="00C75F0E" w:rsidRPr="003157F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198" w:type="dxa"/>
            <w:vAlign w:val="bottom"/>
          </w:tcPr>
          <w:p w14:paraId="2C027D15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68559DB" w14:textId="43CF1EF4" w:rsidR="00C75F0E" w:rsidRPr="003157FE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74D50E7B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2C99827D" w14:textId="5AF22C16" w:rsidR="00C75F0E" w:rsidRPr="001D24D1" w:rsidRDefault="00C75F0E" w:rsidP="00C75F0E">
            <w:pPr>
              <w:tabs>
                <w:tab w:val="decimal" w:pos="708"/>
              </w:tabs>
              <w:spacing w:line="280" w:lineRule="atLeas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82FCE5A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7D0C1D78" w14:textId="1398A96D" w:rsidR="00C75F0E" w:rsidRPr="003157FE" w:rsidRDefault="00C64585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  <w:r w:rsidR="00C75F0E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</w:tr>
      <w:tr w:rsidR="00C75F0E" w:rsidRPr="006666FA" w14:paraId="07DF6CD7" w14:textId="77777777" w:rsidTr="00DD0A8B">
        <w:trPr>
          <w:trHeight w:val="385"/>
        </w:trPr>
        <w:tc>
          <w:tcPr>
            <w:tcW w:w="2790" w:type="dxa"/>
          </w:tcPr>
          <w:p w14:paraId="5332857E" w14:textId="44FCBAFE" w:rsidR="00C75F0E" w:rsidRPr="00A27ED6" w:rsidRDefault="00C75F0E" w:rsidP="00C75F0E">
            <w:pPr>
              <w:spacing w:line="280" w:lineRule="atLeast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7E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80964" w14:textId="3DE22774" w:rsidR="00C75F0E" w:rsidRPr="003157FE" w:rsidRDefault="00C75F0E" w:rsidP="00C75F0E">
            <w:pPr>
              <w:tabs>
                <w:tab w:val="clear" w:pos="680"/>
                <w:tab w:val="left" w:pos="73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C64585" w:rsidRPr="00C64585"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10</w:t>
            </w:r>
            <w:r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843</w:t>
            </w:r>
            <w:r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160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98" w:type="dxa"/>
          </w:tcPr>
          <w:p w14:paraId="04CD1A46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593D8" w14:textId="712C50BD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C64585" w:rsidRPr="00C64585"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661</w:t>
            </w:r>
            <w:r>
              <w:rPr>
                <w:rFonts w:asciiTheme="majorBidi" w:hAnsiTheme="majorBidi" w:cs="Angsana New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="00C64585" w:rsidRPr="00C6458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198" w:type="dxa"/>
          </w:tcPr>
          <w:p w14:paraId="78B5A9F2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9901" w14:textId="5ADC10A0" w:rsidR="00C75F0E" w:rsidRPr="003157FE" w:rsidRDefault="00C64585" w:rsidP="00C75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75F0E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659</w:t>
            </w:r>
            <w:r w:rsidR="00C75F0E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92" w:type="dxa"/>
          </w:tcPr>
          <w:p w14:paraId="450BB160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08D02" w14:textId="37AC8355" w:rsidR="00C75F0E" w:rsidRPr="003157FE" w:rsidRDefault="00C64585" w:rsidP="00C75F0E">
            <w:pPr>
              <w:tabs>
                <w:tab w:val="clear" w:pos="680"/>
                <w:tab w:val="decimal" w:pos="706"/>
                <w:tab w:val="left" w:pos="740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75F0E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  <w:r w:rsidR="00C75F0E" w:rsidRPr="003157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192" w:type="dxa"/>
          </w:tcPr>
          <w:p w14:paraId="664E7D76" w14:textId="77777777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FFBE5" w14:textId="2E1B254A" w:rsidR="00C75F0E" w:rsidRPr="003157FE" w:rsidRDefault="00C75F0E" w:rsidP="00C75F0E">
            <w:pPr>
              <w:tabs>
                <w:tab w:val="decimal" w:pos="706"/>
              </w:tabs>
              <w:spacing w:line="28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="000000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665</w:t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 w:rsidR="00C64585"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973</w:t>
            </w:r>
          </w:p>
        </w:tc>
      </w:tr>
    </w:tbl>
    <w:p w14:paraId="3935E7E9" w14:textId="07EE6A80" w:rsidR="00B7766D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15"/>
        <w:tblW w:w="4753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85"/>
        <w:gridCol w:w="1077"/>
        <w:gridCol w:w="195"/>
        <w:gridCol w:w="1057"/>
        <w:gridCol w:w="192"/>
        <w:gridCol w:w="1161"/>
        <w:gridCol w:w="192"/>
        <w:gridCol w:w="1082"/>
        <w:gridCol w:w="193"/>
        <w:gridCol w:w="1066"/>
      </w:tblGrid>
      <w:tr w:rsidR="00B7766D" w:rsidRPr="00A80644" w14:paraId="49B4BF7F" w14:textId="77777777" w:rsidTr="007C1D6F">
        <w:trPr>
          <w:tblHeader/>
        </w:trPr>
        <w:tc>
          <w:tcPr>
            <w:tcW w:w="1548" w:type="pct"/>
            <w:hideMark/>
          </w:tcPr>
          <w:p w14:paraId="640EAC8F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52" w:type="pct"/>
            <w:gridSpan w:val="9"/>
            <w:hideMark/>
          </w:tcPr>
          <w:p w14:paraId="21FEDEC4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66D" w:rsidRPr="00A80644" w14:paraId="41E87E94" w14:textId="77777777" w:rsidTr="007C1D6F">
        <w:trPr>
          <w:tblHeader/>
        </w:trPr>
        <w:tc>
          <w:tcPr>
            <w:tcW w:w="1548" w:type="pct"/>
          </w:tcPr>
          <w:p w14:paraId="3623511D" w14:textId="77777777" w:rsidR="00B7766D" w:rsidRPr="00A80644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03EBA78C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" w:type="pct"/>
          </w:tcPr>
          <w:p w14:paraId="02874974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4" w:type="pct"/>
            <w:gridSpan w:val="7"/>
            <w:vAlign w:val="bottom"/>
            <w:hideMark/>
          </w:tcPr>
          <w:p w14:paraId="1B19A555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AD1B83" w:rsidRPr="00A80644" w14:paraId="0FEFB6D0" w14:textId="77777777" w:rsidTr="007C1D6F">
        <w:trPr>
          <w:tblHeader/>
        </w:trPr>
        <w:tc>
          <w:tcPr>
            <w:tcW w:w="1548" w:type="pct"/>
            <w:vAlign w:val="bottom"/>
            <w:hideMark/>
          </w:tcPr>
          <w:p w14:paraId="0F4CD64D" w14:textId="7C0641F8" w:rsidR="008E2266" w:rsidRPr="00A80644" w:rsidRDefault="008E2266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599" w:type="pct"/>
            <w:vAlign w:val="bottom"/>
            <w:hideMark/>
          </w:tcPr>
          <w:p w14:paraId="11C5F5FB" w14:textId="77777777" w:rsidR="008E2266" w:rsidRPr="00A80644" w:rsidRDefault="008E2266" w:rsidP="002C047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727A65E3" w14:textId="77777777" w:rsidR="008E2266" w:rsidRPr="00A80644" w:rsidRDefault="008E2266" w:rsidP="002C047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09" w:type="pct"/>
          </w:tcPr>
          <w:p w14:paraId="5CA3AF2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vAlign w:val="bottom"/>
            <w:hideMark/>
          </w:tcPr>
          <w:p w14:paraId="0E831E0C" w14:textId="28DD5975" w:rsidR="008E2266" w:rsidRPr="00A80644" w:rsidRDefault="008E2266" w:rsidP="00AD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07" w:type="pct"/>
          </w:tcPr>
          <w:p w14:paraId="572472A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vAlign w:val="bottom"/>
            <w:hideMark/>
          </w:tcPr>
          <w:p w14:paraId="4CB04563" w14:textId="5D103515" w:rsidR="008820B2" w:rsidRDefault="008E2266" w:rsidP="002C047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  <w:p w14:paraId="2C4F1E4D" w14:textId="1A5EDFB5" w:rsidR="008E2266" w:rsidRPr="00A80644" w:rsidRDefault="008E2266" w:rsidP="002C047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7" w:type="pct"/>
            <w:vAlign w:val="bottom"/>
          </w:tcPr>
          <w:p w14:paraId="0D346896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vAlign w:val="bottom"/>
            <w:hideMark/>
          </w:tcPr>
          <w:p w14:paraId="2E9CF4FF" w14:textId="01D728EC" w:rsidR="008E2266" w:rsidRPr="00A80644" w:rsidRDefault="008E2266" w:rsidP="002C047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7" w:type="pct"/>
            <w:vAlign w:val="bottom"/>
          </w:tcPr>
          <w:p w14:paraId="566F9E72" w14:textId="77777777" w:rsidR="008E2266" w:rsidRPr="00A80644" w:rsidRDefault="008E2266" w:rsidP="00AD1B8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  <w:vAlign w:val="bottom"/>
            <w:hideMark/>
          </w:tcPr>
          <w:p w14:paraId="131E6404" w14:textId="77777777" w:rsidR="008E2266" w:rsidRPr="00A80644" w:rsidRDefault="008E2266" w:rsidP="002C047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7766D" w:rsidRPr="00A80644" w14:paraId="6ACACB87" w14:textId="77777777" w:rsidTr="007C1D6F">
        <w:trPr>
          <w:tblHeader/>
        </w:trPr>
        <w:tc>
          <w:tcPr>
            <w:tcW w:w="1548" w:type="pct"/>
          </w:tcPr>
          <w:p w14:paraId="7A44F65E" w14:textId="77777777" w:rsidR="00B7766D" w:rsidRPr="00A80644" w:rsidRDefault="00B7766D" w:rsidP="002C047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52" w:type="pct"/>
            <w:gridSpan w:val="9"/>
            <w:hideMark/>
          </w:tcPr>
          <w:p w14:paraId="42AC65D1" w14:textId="77777777" w:rsidR="00B7766D" w:rsidRPr="00A80644" w:rsidRDefault="00B7766D" w:rsidP="002C047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AD1B83" w:rsidRPr="00A80644" w14:paraId="38DE467C" w14:textId="77777777" w:rsidTr="007C1D6F">
        <w:tc>
          <w:tcPr>
            <w:tcW w:w="1548" w:type="pct"/>
          </w:tcPr>
          <w:p w14:paraId="00EEFAA0" w14:textId="70E7109F" w:rsidR="008E2266" w:rsidRPr="00A80644" w:rsidRDefault="00C64585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99" w:type="pct"/>
          </w:tcPr>
          <w:p w14:paraId="6B1173E9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" w:type="pct"/>
          </w:tcPr>
          <w:p w14:paraId="17989CCC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54C3F36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7C5CD60F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108CE707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3DFD7484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3F6BD3CE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26A9563C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</w:tcPr>
          <w:p w14:paraId="495E11D0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D1B83" w:rsidRPr="00A80644" w14:paraId="2B95CF58" w14:textId="77777777" w:rsidTr="007C1D6F">
        <w:tc>
          <w:tcPr>
            <w:tcW w:w="1548" w:type="pct"/>
            <w:hideMark/>
          </w:tcPr>
          <w:p w14:paraId="4242C86E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599" w:type="pct"/>
          </w:tcPr>
          <w:p w14:paraId="1710057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" w:type="pct"/>
          </w:tcPr>
          <w:p w14:paraId="5CADA5F4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0CC45CAF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64244D49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5FB5CDB2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51512861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3186E9BB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" w:type="pct"/>
          </w:tcPr>
          <w:p w14:paraId="1FC17245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</w:tcPr>
          <w:p w14:paraId="5B49718B" w14:textId="77777777" w:rsidR="008E2266" w:rsidRPr="00A80644" w:rsidRDefault="008E2266" w:rsidP="002C047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D1B83" w:rsidRPr="00A80644" w14:paraId="37B99371" w14:textId="77777777" w:rsidTr="007C1D6F">
        <w:tc>
          <w:tcPr>
            <w:tcW w:w="1548" w:type="pct"/>
            <w:hideMark/>
          </w:tcPr>
          <w:p w14:paraId="2D402163" w14:textId="77777777" w:rsidR="008E2266" w:rsidRPr="00A80644" w:rsidRDefault="008E2266" w:rsidP="002C047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599" w:type="pct"/>
          </w:tcPr>
          <w:p w14:paraId="104D9235" w14:textId="3E64AA41" w:rsidR="008E2266" w:rsidRPr="003157FE" w:rsidRDefault="00AD1B83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79,192</w:t>
            </w:r>
          </w:p>
        </w:tc>
        <w:tc>
          <w:tcPr>
            <w:tcW w:w="109" w:type="pct"/>
          </w:tcPr>
          <w:p w14:paraId="0AEEBA6C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0372796F" w14:textId="2AD1B73B" w:rsidR="008E2266" w:rsidRPr="003157FE" w:rsidRDefault="00C64585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AD1B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4278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D1B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7" w:type="pct"/>
          </w:tcPr>
          <w:p w14:paraId="59A953A4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4FFA9CE2" w14:textId="5B1177B5" w:rsidR="008E2266" w:rsidRPr="003157FE" w:rsidRDefault="005D0099" w:rsidP="004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" w:type="pct"/>
          </w:tcPr>
          <w:p w14:paraId="76E62099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757D97BF" w14:textId="2297E231" w:rsidR="008E2266" w:rsidRPr="003157FE" w:rsidRDefault="000021FB" w:rsidP="00FF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7" w:type="pct"/>
          </w:tcPr>
          <w:p w14:paraId="6E33787D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</w:tcPr>
          <w:p w14:paraId="47A24839" w14:textId="347D6E8C" w:rsidR="008E2266" w:rsidRPr="003157FE" w:rsidRDefault="00AD1B83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79,192</w:t>
            </w:r>
          </w:p>
        </w:tc>
      </w:tr>
      <w:tr w:rsidR="00AD1B83" w:rsidRPr="00A80644" w14:paraId="45E488DD" w14:textId="77777777" w:rsidTr="007C1D6F">
        <w:tc>
          <w:tcPr>
            <w:tcW w:w="1548" w:type="pct"/>
          </w:tcPr>
          <w:p w14:paraId="655A1CA2" w14:textId="77777777" w:rsidR="008E2266" w:rsidRPr="00A80644" w:rsidRDefault="008E2266" w:rsidP="00AD1B83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599" w:type="pct"/>
          </w:tcPr>
          <w:p w14:paraId="4D0950BC" w14:textId="0CC7C683" w:rsidR="008E2266" w:rsidRPr="003157FE" w:rsidRDefault="00C64585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0A0C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09" w:type="pct"/>
          </w:tcPr>
          <w:p w14:paraId="796B2CFC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</w:tcPr>
          <w:p w14:paraId="1FA9C6F2" w14:textId="22012525" w:rsidR="008E2266" w:rsidRPr="003157FE" w:rsidRDefault="00C64585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5D00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07" w:type="pct"/>
          </w:tcPr>
          <w:p w14:paraId="4F41EE15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2F577000" w14:textId="17F260DE" w:rsidR="008E2266" w:rsidRPr="003157FE" w:rsidRDefault="00C64585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021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107" w:type="pct"/>
          </w:tcPr>
          <w:p w14:paraId="17CD6825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</w:tcPr>
          <w:p w14:paraId="3E2113BB" w14:textId="2D96A038" w:rsidR="008E2266" w:rsidRPr="003157FE" w:rsidRDefault="00C64585" w:rsidP="00882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021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07" w:type="pct"/>
          </w:tcPr>
          <w:p w14:paraId="15FEC0EE" w14:textId="77777777" w:rsidR="008E2266" w:rsidRPr="003157FE" w:rsidRDefault="008E2266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</w:tcPr>
          <w:p w14:paraId="693C35B0" w14:textId="1B72E143" w:rsidR="008E2266" w:rsidRPr="003157FE" w:rsidRDefault="00C64585" w:rsidP="002C047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771A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</w:tr>
      <w:tr w:rsidR="00AD1B83" w:rsidRPr="007450BA" w14:paraId="638D4EC3" w14:textId="77777777" w:rsidTr="007C1D6F">
        <w:tc>
          <w:tcPr>
            <w:tcW w:w="1548" w:type="pct"/>
          </w:tcPr>
          <w:p w14:paraId="125C7D3A" w14:textId="2059E33C" w:rsidR="006B25D3" w:rsidRPr="00A80644" w:rsidRDefault="006B25D3" w:rsidP="006B25D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</w:tcPr>
          <w:p w14:paraId="013CC588" w14:textId="75638546" w:rsidR="006B25D3" w:rsidRPr="005053C5" w:rsidRDefault="00C64585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  <w:r w:rsidR="006B25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</w:p>
        </w:tc>
        <w:tc>
          <w:tcPr>
            <w:tcW w:w="109" w:type="pct"/>
          </w:tcPr>
          <w:p w14:paraId="1372B35F" w14:textId="77777777" w:rsidR="006B25D3" w:rsidRPr="005053C5" w:rsidRDefault="006B25D3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3258097F" w14:textId="5D758486" w:rsidR="006B25D3" w:rsidRPr="005053C5" w:rsidRDefault="00C64585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6B25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107" w:type="pct"/>
          </w:tcPr>
          <w:p w14:paraId="76712523" w14:textId="77777777" w:rsidR="006B25D3" w:rsidRPr="005053C5" w:rsidRDefault="006B25D3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6DAAA9A8" w14:textId="0EE5E25E" w:rsidR="006B25D3" w:rsidRPr="005053C5" w:rsidRDefault="00C64585" w:rsidP="006B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6B25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07" w:type="pct"/>
          </w:tcPr>
          <w:p w14:paraId="473B96E1" w14:textId="77777777" w:rsidR="006B25D3" w:rsidRPr="005053C5" w:rsidRDefault="006B25D3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tcBorders>
              <w:left w:val="nil"/>
              <w:bottom w:val="single" w:sz="4" w:space="0" w:color="auto"/>
              <w:right w:val="nil"/>
            </w:tcBorders>
          </w:tcPr>
          <w:p w14:paraId="54181186" w14:textId="4CAA2487" w:rsidR="006B25D3" w:rsidRPr="005053C5" w:rsidRDefault="00C64585" w:rsidP="006B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="006B25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107" w:type="pct"/>
          </w:tcPr>
          <w:p w14:paraId="3A652F13" w14:textId="77777777" w:rsidR="006B25D3" w:rsidRPr="005053C5" w:rsidRDefault="006B25D3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  <w:tcBorders>
              <w:left w:val="nil"/>
              <w:bottom w:val="single" w:sz="4" w:space="0" w:color="auto"/>
              <w:right w:val="nil"/>
            </w:tcBorders>
          </w:tcPr>
          <w:p w14:paraId="56CBCD3C" w14:textId="7E23006F" w:rsidR="006B25D3" w:rsidRPr="005053C5" w:rsidRDefault="00C64585" w:rsidP="006B25D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  <w:r w:rsidR="006B25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965</w:t>
            </w:r>
          </w:p>
        </w:tc>
      </w:tr>
      <w:tr w:rsidR="00AD1B83" w:rsidRPr="007450BA" w14:paraId="2F0C5945" w14:textId="77777777" w:rsidTr="007C1D6F">
        <w:tc>
          <w:tcPr>
            <w:tcW w:w="1548" w:type="pct"/>
          </w:tcPr>
          <w:p w14:paraId="4B38AE9D" w14:textId="77777777" w:rsidR="008820B2" w:rsidRPr="00A80644" w:rsidRDefault="008820B2" w:rsidP="008820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F8D48" w14:textId="153AAB35" w:rsidR="008820B2" w:rsidRPr="005053C5" w:rsidRDefault="00C64585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AD1B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882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D1B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9" w:type="pct"/>
          </w:tcPr>
          <w:p w14:paraId="162BF19A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070BF" w14:textId="15C0FE70" w:rsidR="008820B2" w:rsidRPr="005053C5" w:rsidRDefault="00AD1B83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115,179</w:t>
            </w:r>
          </w:p>
        </w:tc>
        <w:tc>
          <w:tcPr>
            <w:tcW w:w="107" w:type="pct"/>
          </w:tcPr>
          <w:p w14:paraId="73521405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6EC58" w14:textId="07417701" w:rsidR="008820B2" w:rsidRPr="005053C5" w:rsidRDefault="00C64585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  <w:r w:rsidR="00882F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7" w:type="pct"/>
          </w:tcPr>
          <w:p w14:paraId="23B6A184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F1162" w14:textId="265818E7" w:rsidR="008820B2" w:rsidRPr="001D24D1" w:rsidRDefault="00C64585" w:rsidP="001D2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  <w:r w:rsidR="00445C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107" w:type="pct"/>
          </w:tcPr>
          <w:p w14:paraId="4A2A9A91" w14:textId="77777777" w:rsidR="008820B2" w:rsidRPr="005053C5" w:rsidRDefault="008820B2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88ED5" w14:textId="31822340" w:rsidR="008820B2" w:rsidRPr="005053C5" w:rsidRDefault="00C64585" w:rsidP="008820B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AD1B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52,369</w:t>
            </w:r>
          </w:p>
        </w:tc>
      </w:tr>
    </w:tbl>
    <w:p w14:paraId="07C98862" w14:textId="5C8ABDEF" w:rsidR="00B7766D" w:rsidRPr="004B72E4" w:rsidRDefault="00B7766D" w:rsidP="00B7766D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15"/>
        <w:tblW w:w="4753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2792"/>
        <w:gridCol w:w="1076"/>
        <w:gridCol w:w="193"/>
        <w:gridCol w:w="1059"/>
        <w:gridCol w:w="199"/>
        <w:gridCol w:w="1161"/>
        <w:gridCol w:w="190"/>
        <w:gridCol w:w="1083"/>
        <w:gridCol w:w="190"/>
        <w:gridCol w:w="1057"/>
      </w:tblGrid>
      <w:tr w:rsidR="00BB5D56" w:rsidRPr="00A80644" w14:paraId="61073F28" w14:textId="77777777" w:rsidTr="007C1D6F">
        <w:trPr>
          <w:trHeight w:val="349"/>
          <w:tblHeader/>
        </w:trPr>
        <w:tc>
          <w:tcPr>
            <w:tcW w:w="1552" w:type="pct"/>
            <w:hideMark/>
          </w:tcPr>
          <w:p w14:paraId="06E60225" w14:textId="77777777" w:rsidR="00BB5D56" w:rsidRPr="006666FA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48" w:type="pct"/>
            <w:gridSpan w:val="9"/>
            <w:hideMark/>
          </w:tcPr>
          <w:p w14:paraId="40ED0C8C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D24D1" w:rsidRPr="00A80644" w14:paraId="7716C371" w14:textId="77777777" w:rsidTr="007C1D6F">
        <w:trPr>
          <w:trHeight w:val="359"/>
          <w:tblHeader/>
        </w:trPr>
        <w:tc>
          <w:tcPr>
            <w:tcW w:w="1552" w:type="pct"/>
          </w:tcPr>
          <w:p w14:paraId="6E0EDBBD" w14:textId="77777777" w:rsidR="00BB5D56" w:rsidRPr="00A80644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9" w:type="pct"/>
          </w:tcPr>
          <w:p w14:paraId="4B10C550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" w:type="pct"/>
          </w:tcPr>
          <w:p w14:paraId="5D6E7E61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40" w:type="pct"/>
            <w:gridSpan w:val="7"/>
            <w:vAlign w:val="bottom"/>
            <w:hideMark/>
          </w:tcPr>
          <w:p w14:paraId="72F333CA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กระแสเงินสดตามสัญญา</w:t>
            </w:r>
          </w:p>
        </w:tc>
      </w:tr>
      <w:tr w:rsidR="007C1D6F" w:rsidRPr="00A80644" w14:paraId="6A116964" w14:textId="77777777" w:rsidTr="007C1D6F">
        <w:trPr>
          <w:trHeight w:val="1025"/>
          <w:tblHeader/>
        </w:trPr>
        <w:tc>
          <w:tcPr>
            <w:tcW w:w="1552" w:type="pct"/>
            <w:vAlign w:val="bottom"/>
            <w:hideMark/>
          </w:tcPr>
          <w:p w14:paraId="3F54B804" w14:textId="2F121BD6" w:rsidR="00BB5D56" w:rsidRPr="00A80644" w:rsidRDefault="00BB5D56" w:rsidP="004760F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 วันที่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599" w:type="pct"/>
            <w:vAlign w:val="bottom"/>
            <w:hideMark/>
          </w:tcPr>
          <w:p w14:paraId="302455EF" w14:textId="77777777" w:rsidR="00BB5D56" w:rsidRPr="00A80644" w:rsidRDefault="00BB5D56" w:rsidP="004760F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</w:t>
            </w:r>
          </w:p>
          <w:p w14:paraId="7D017B8D" w14:textId="77777777" w:rsidR="00BB5D56" w:rsidRPr="00A80644" w:rsidRDefault="00BB5D56" w:rsidP="004760F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ตามบัญชี</w:t>
            </w:r>
          </w:p>
        </w:tc>
        <w:tc>
          <w:tcPr>
            <w:tcW w:w="108" w:type="pct"/>
          </w:tcPr>
          <w:p w14:paraId="3CEDC63C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  <w:vAlign w:val="bottom"/>
            <w:hideMark/>
          </w:tcPr>
          <w:p w14:paraId="08DAC8F0" w14:textId="647A17A3" w:rsidR="00BB5D56" w:rsidRPr="00A80644" w:rsidRDefault="00BB5D56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90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ภายใน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ปีหรือน้อยกว่า</w:t>
            </w:r>
          </w:p>
        </w:tc>
        <w:tc>
          <w:tcPr>
            <w:tcW w:w="111" w:type="pct"/>
          </w:tcPr>
          <w:p w14:paraId="4C5B4A32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  <w:vAlign w:val="bottom"/>
            <w:hideMark/>
          </w:tcPr>
          <w:p w14:paraId="44D43CC2" w14:textId="345BD252" w:rsidR="001D24D1" w:rsidRDefault="00BB5D56" w:rsidP="004760F0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  <w:p w14:paraId="653A440B" w14:textId="2F8819FF" w:rsidR="00BB5D56" w:rsidRPr="00A80644" w:rsidRDefault="00BB5D56" w:rsidP="004760F0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แต่ไม่เกิน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6" w:type="pct"/>
            <w:vAlign w:val="bottom"/>
          </w:tcPr>
          <w:p w14:paraId="075138B6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  <w:vAlign w:val="bottom"/>
            <w:hideMark/>
          </w:tcPr>
          <w:p w14:paraId="51F94202" w14:textId="03F22FC8" w:rsidR="00BB5D56" w:rsidRPr="00A80644" w:rsidRDefault="00BB5D56" w:rsidP="004760F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มากกว่า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C64585"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80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06" w:type="pct"/>
            <w:vAlign w:val="bottom"/>
          </w:tcPr>
          <w:p w14:paraId="626620CA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7" w:type="pct"/>
            <w:vAlign w:val="bottom"/>
            <w:hideMark/>
          </w:tcPr>
          <w:p w14:paraId="0304CBF7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B5D56" w:rsidRPr="00A80644" w14:paraId="4605D842" w14:textId="77777777" w:rsidTr="007C1D6F">
        <w:trPr>
          <w:trHeight w:val="349"/>
          <w:tblHeader/>
        </w:trPr>
        <w:tc>
          <w:tcPr>
            <w:tcW w:w="1552" w:type="pct"/>
          </w:tcPr>
          <w:p w14:paraId="3905170B" w14:textId="77777777" w:rsidR="00BB5D56" w:rsidRPr="00A80644" w:rsidRDefault="00BB5D56" w:rsidP="004760F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48" w:type="pct"/>
            <w:gridSpan w:val="9"/>
            <w:hideMark/>
          </w:tcPr>
          <w:p w14:paraId="1351D931" w14:textId="77777777" w:rsidR="00BB5D56" w:rsidRPr="00A80644" w:rsidRDefault="00BB5D56" w:rsidP="004760F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8064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7C1D6F" w:rsidRPr="00A80644" w14:paraId="1E03A5DF" w14:textId="77777777" w:rsidTr="007C1D6F">
        <w:trPr>
          <w:trHeight w:val="359"/>
        </w:trPr>
        <w:tc>
          <w:tcPr>
            <w:tcW w:w="1552" w:type="pct"/>
          </w:tcPr>
          <w:p w14:paraId="6946434D" w14:textId="5B642C76" w:rsidR="00BB5D56" w:rsidRPr="00A80644" w:rsidRDefault="00C64585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Pr="00C64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599" w:type="pct"/>
          </w:tcPr>
          <w:p w14:paraId="4790CD5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" w:type="pct"/>
          </w:tcPr>
          <w:p w14:paraId="19218F4B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</w:tcPr>
          <w:p w14:paraId="3782F52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" w:type="pct"/>
          </w:tcPr>
          <w:p w14:paraId="3604C3BF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</w:tcPr>
          <w:p w14:paraId="6FD64EA6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B943576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4FD3ACC9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6986859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7" w:type="pct"/>
          </w:tcPr>
          <w:p w14:paraId="1FE7E33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C1D6F" w:rsidRPr="00A80644" w14:paraId="4D8DE188" w14:textId="77777777" w:rsidTr="007C1D6F">
        <w:trPr>
          <w:trHeight w:val="359"/>
        </w:trPr>
        <w:tc>
          <w:tcPr>
            <w:tcW w:w="1552" w:type="pct"/>
            <w:hideMark/>
          </w:tcPr>
          <w:p w14:paraId="0CFF120A" w14:textId="77777777" w:rsidR="00BB5D56" w:rsidRPr="00A80644" w:rsidRDefault="00BB5D56" w:rsidP="004760F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หนี้สินทางการเงินที่ไม่ใช่อนุพันธ์</w:t>
            </w:r>
            <w:r w:rsidRPr="00A806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599" w:type="pct"/>
          </w:tcPr>
          <w:p w14:paraId="3063BBB0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" w:type="pct"/>
          </w:tcPr>
          <w:p w14:paraId="7D240F4C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</w:tcPr>
          <w:p w14:paraId="6B6BD7EF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" w:type="pct"/>
          </w:tcPr>
          <w:p w14:paraId="2347D972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</w:tcPr>
          <w:p w14:paraId="166DBA5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0A93545C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51180757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" w:type="pct"/>
          </w:tcPr>
          <w:p w14:paraId="21DE7E1B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7" w:type="pct"/>
          </w:tcPr>
          <w:p w14:paraId="6F98A20E" w14:textId="77777777" w:rsidR="00BB5D56" w:rsidRPr="00A80644" w:rsidRDefault="00BB5D56" w:rsidP="004760F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C1D6F" w:rsidRPr="00A80644" w14:paraId="10439189" w14:textId="77777777" w:rsidTr="007C1D6F">
        <w:trPr>
          <w:trHeight w:val="338"/>
        </w:trPr>
        <w:tc>
          <w:tcPr>
            <w:tcW w:w="1552" w:type="pct"/>
            <w:hideMark/>
          </w:tcPr>
          <w:p w14:paraId="5711EE5B" w14:textId="757B16B2" w:rsidR="00B810CA" w:rsidRPr="00A80644" w:rsidRDefault="00B810CA" w:rsidP="00B810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599" w:type="pct"/>
          </w:tcPr>
          <w:p w14:paraId="65F1EBA1" w14:textId="66131AB4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108" w:type="pct"/>
          </w:tcPr>
          <w:p w14:paraId="0CE95FC6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</w:tcPr>
          <w:p w14:paraId="700BF210" w14:textId="0A3B55A4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111" w:type="pct"/>
          </w:tcPr>
          <w:p w14:paraId="1552466D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</w:tcPr>
          <w:p w14:paraId="10648BC2" w14:textId="261AEAE4" w:rsidR="00B810CA" w:rsidRPr="003157FE" w:rsidRDefault="00B810CA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6" w:type="pct"/>
          </w:tcPr>
          <w:p w14:paraId="7C5241E0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7AB63B9D" w14:textId="53805945" w:rsidR="00B810CA" w:rsidRPr="003157FE" w:rsidRDefault="00B810CA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6" w:type="pct"/>
          </w:tcPr>
          <w:p w14:paraId="3C19DF03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7" w:type="pct"/>
          </w:tcPr>
          <w:p w14:paraId="478D3BFF" w14:textId="3FBA06EF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</w:tr>
      <w:tr w:rsidR="007C1D6F" w:rsidRPr="00A80644" w14:paraId="7E3E3F79" w14:textId="77777777" w:rsidTr="007C1D6F">
        <w:trPr>
          <w:trHeight w:val="349"/>
        </w:trPr>
        <w:tc>
          <w:tcPr>
            <w:tcW w:w="1552" w:type="pct"/>
          </w:tcPr>
          <w:p w14:paraId="0B32FDD4" w14:textId="1BE688F3" w:rsidR="00B810CA" w:rsidRPr="00A80644" w:rsidRDefault="00B810CA" w:rsidP="007C1D6F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599" w:type="pct"/>
          </w:tcPr>
          <w:p w14:paraId="477B89D9" w14:textId="0F82AA5D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08" w:type="pct"/>
          </w:tcPr>
          <w:p w14:paraId="6964373A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</w:tcPr>
          <w:p w14:paraId="6AE88062" w14:textId="6617AA17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11" w:type="pct"/>
          </w:tcPr>
          <w:p w14:paraId="749212E1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</w:tcPr>
          <w:p w14:paraId="347061C4" w14:textId="5E72A428" w:rsidR="00B810CA" w:rsidRPr="003157FE" w:rsidRDefault="00C64585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106" w:type="pct"/>
          </w:tcPr>
          <w:p w14:paraId="5663761E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4F8DC467" w14:textId="64F7ABB0" w:rsidR="00B810CA" w:rsidRPr="003157FE" w:rsidRDefault="00C64585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106" w:type="pct"/>
          </w:tcPr>
          <w:p w14:paraId="0CB47205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7" w:type="pct"/>
          </w:tcPr>
          <w:p w14:paraId="31009419" w14:textId="0D17143F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</w:tr>
      <w:tr w:rsidR="007C1D6F" w:rsidRPr="00A80644" w14:paraId="430D7D5D" w14:textId="77777777" w:rsidTr="007C1D6F">
        <w:trPr>
          <w:trHeight w:val="338"/>
        </w:trPr>
        <w:tc>
          <w:tcPr>
            <w:tcW w:w="1552" w:type="pct"/>
          </w:tcPr>
          <w:p w14:paraId="3515F9BC" w14:textId="1E798A2E" w:rsidR="00B810CA" w:rsidRPr="00A80644" w:rsidRDefault="00B810CA" w:rsidP="00B810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599" w:type="pct"/>
          </w:tcPr>
          <w:p w14:paraId="271A6B67" w14:textId="0061A400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08" w:type="pct"/>
          </w:tcPr>
          <w:p w14:paraId="3B971A8C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</w:tcPr>
          <w:p w14:paraId="2EE23551" w14:textId="580724A8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11" w:type="pct"/>
          </w:tcPr>
          <w:p w14:paraId="372430B4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</w:tcPr>
          <w:p w14:paraId="026D3FC9" w14:textId="027FFA58" w:rsidR="00B810CA" w:rsidRPr="003157FE" w:rsidRDefault="00C64585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106" w:type="pct"/>
          </w:tcPr>
          <w:p w14:paraId="3434C60E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679EDE3A" w14:textId="6D268A23" w:rsidR="00B810CA" w:rsidRPr="003157FE" w:rsidRDefault="00C64585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</w:p>
        </w:tc>
        <w:tc>
          <w:tcPr>
            <w:tcW w:w="106" w:type="pct"/>
          </w:tcPr>
          <w:p w14:paraId="54C0516D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7" w:type="pct"/>
          </w:tcPr>
          <w:p w14:paraId="7100B430" w14:textId="6D0DCC75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B810CA"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</w:p>
        </w:tc>
      </w:tr>
      <w:tr w:rsidR="007C1D6F" w:rsidRPr="00A80644" w14:paraId="7F7E5FF8" w14:textId="77777777" w:rsidTr="007C1D6F">
        <w:trPr>
          <w:trHeight w:val="349"/>
        </w:trPr>
        <w:tc>
          <w:tcPr>
            <w:tcW w:w="1552" w:type="pct"/>
          </w:tcPr>
          <w:p w14:paraId="778F3039" w14:textId="5899AB18" w:rsidR="00B810CA" w:rsidRPr="00A80644" w:rsidRDefault="00B810CA" w:rsidP="007C1D6F">
            <w:pPr>
              <w:spacing w:line="280" w:lineRule="atLeast"/>
              <w:ind w:left="162" w:right="-90" w:hanging="15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64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เงินกู้ยืมระยะสั้นจากกิจการ</w:t>
            </w:r>
            <w:r w:rsidR="007C1D6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 xml:space="preserve">                   </w:t>
            </w:r>
            <w:r w:rsidRPr="00A80644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599" w:type="pct"/>
          </w:tcPr>
          <w:p w14:paraId="79A0501C" w14:textId="77777777" w:rsidR="007C1D6F" w:rsidRDefault="007C1D6F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363027" w14:textId="1A458F8A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="00B810CA" w:rsidRP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08" w:type="pct"/>
          </w:tcPr>
          <w:p w14:paraId="5BE1F1FA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</w:tcPr>
          <w:p w14:paraId="07115612" w14:textId="77777777" w:rsidR="007C1D6F" w:rsidRDefault="007C1D6F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AB9688" w14:textId="162E3E1B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="00B810CA" w:rsidRP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111" w:type="pct"/>
          </w:tcPr>
          <w:p w14:paraId="29BAA3AB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</w:tcPr>
          <w:p w14:paraId="3E9E7FB3" w14:textId="77777777" w:rsidR="007C1D6F" w:rsidRDefault="007C1D6F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FD61D4" w14:textId="3F1FB639" w:rsidR="00B810CA" w:rsidRPr="003157FE" w:rsidRDefault="00B810CA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6" w:type="pct"/>
          </w:tcPr>
          <w:p w14:paraId="749ED782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</w:tcPr>
          <w:p w14:paraId="4AAAB0F3" w14:textId="77777777" w:rsidR="007C1D6F" w:rsidRDefault="007C1D6F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50DD2B" w14:textId="6195CB72" w:rsidR="00B810CA" w:rsidRPr="003157FE" w:rsidRDefault="00B810CA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7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6" w:type="pct"/>
          </w:tcPr>
          <w:p w14:paraId="7341731D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7" w:type="pct"/>
          </w:tcPr>
          <w:p w14:paraId="3463188E" w14:textId="77777777" w:rsidR="00211EA5" w:rsidRDefault="00211EA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091412F" w14:textId="5049A59B" w:rsidR="00B810CA" w:rsidRPr="003157FE" w:rsidRDefault="00C64585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="00B810CA" w:rsidRPr="005053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</w:p>
        </w:tc>
      </w:tr>
      <w:tr w:rsidR="007C1D6F" w:rsidRPr="006666FA" w14:paraId="599385BC" w14:textId="77777777" w:rsidTr="007C1D6F">
        <w:trPr>
          <w:trHeight w:val="338"/>
        </w:trPr>
        <w:tc>
          <w:tcPr>
            <w:tcW w:w="1552" w:type="pct"/>
          </w:tcPr>
          <w:p w14:paraId="2E349A44" w14:textId="75EAB434" w:rsidR="00B810CA" w:rsidRPr="00A80644" w:rsidRDefault="00B810CA" w:rsidP="00B810C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64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EEF35" w14:textId="3B60312A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842</w:t>
            </w:r>
            <w:r w:rsidRPr="005053C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928</w: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08" w:type="pct"/>
          </w:tcPr>
          <w:p w14:paraId="5EFB8930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AD478" w14:textId="7380A1A4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452</w:t>
            </w:r>
            <w:r w:rsidRPr="005053C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745</w: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11" w:type="pct"/>
          </w:tcPr>
          <w:p w14:paraId="6A45FE38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A9A6" w14:textId="07995861" w:rsidR="00B810CA" w:rsidRPr="003157FE" w:rsidRDefault="00B810CA" w:rsidP="007C1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339</w:t>
            </w:r>
            <w:r w:rsidRPr="005053C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229</w: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06" w:type="pct"/>
          </w:tcPr>
          <w:p w14:paraId="3E171015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0DA1C" w14:textId="0D4A78F0" w:rsidR="00B810CA" w:rsidRPr="001D24D1" w:rsidRDefault="00B810CA" w:rsidP="00B8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C64585"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</w:t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005</w:t>
            </w:r>
            <w:r w:rsidRPr="001D2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06" w:type="pct"/>
          </w:tcPr>
          <w:p w14:paraId="084C2DE8" w14:textId="77777777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9C690" w14:textId="6C368C34" w:rsidR="00B810CA" w:rsidRPr="003157FE" w:rsidRDefault="00B810CA" w:rsidP="00B810C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943</w:t>
            </w:r>
            <w:r w:rsidRPr="005053C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,</w:t>
            </w:r>
            <w:r w:rsidR="00C64585" w:rsidRPr="00C64585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979</w:t>
            </w:r>
            <w:r w:rsidRPr="005053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</w:tr>
    </w:tbl>
    <w:p w14:paraId="78C3D097" w14:textId="715D3C81" w:rsidR="00480863" w:rsidRPr="00935666" w:rsidRDefault="00480863">
      <w:pPr>
        <w:spacing w:line="240" w:lineRule="auto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5E1CE83" w14:textId="04E8FEDD" w:rsidR="00B7766D" w:rsidRPr="006666FA" w:rsidRDefault="00B7766D" w:rsidP="00B11C43">
      <w:pPr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.</w:t>
      </w:r>
      <w:r w:rsidR="00C64585" w:rsidRPr="00C64585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3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ความเสี่ยงด้านตลาด</w:t>
      </w:r>
    </w:p>
    <w:p w14:paraId="62BC2EF6" w14:textId="77777777" w:rsidR="00B7766D" w:rsidRPr="00B11C43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862761F" w14:textId="77777777" w:rsidR="00B7766D" w:rsidRPr="006666FA" w:rsidRDefault="00B7766D" w:rsidP="00B11C43">
      <w:pPr>
        <w:tabs>
          <w:tab w:val="left" w:pos="227"/>
          <w:tab w:val="left" w:pos="454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45A6C8A" w14:textId="61285FD8" w:rsidR="00B7766D" w:rsidRPr="00247125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4C930DC4" w14:textId="275EB01E" w:rsidR="00B7766D" w:rsidRPr="006666FA" w:rsidRDefault="00B7766D" w:rsidP="00247125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C64585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6666FA"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83E6E1" w14:textId="77777777" w:rsidR="00B7766D" w:rsidRPr="004B72E4" w:rsidRDefault="00B7766D" w:rsidP="00B7766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F3D14F1" w14:textId="3AAA4AE4" w:rsidR="00B7766D" w:rsidRPr="006666FA" w:rsidRDefault="00B7766D" w:rsidP="00B7766D">
      <w:pPr>
        <w:tabs>
          <w:tab w:val="left" w:pos="227"/>
          <w:tab w:val="left" w:pos="680"/>
          <w:tab w:val="left" w:pos="72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</w:t>
      </w:r>
      <w:r w:rsidR="00247125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>สกุลเงินตราต่างประเท</w:t>
      </w:r>
      <w:r w:rsidR="006704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ศ เช่น เงินเหรียญสหรัฐอเมริกาและเงินยูโร เป็นต้น</w:t>
      </w:r>
      <w:r w:rsidRPr="006666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714817FA" w14:textId="3E5E3CCA" w:rsidR="00B7766D" w:rsidRPr="00247125" w:rsidRDefault="00B7766D" w:rsidP="001E159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19064E33" w14:textId="23A359C9" w:rsidR="00B7766D" w:rsidRPr="006666FA" w:rsidRDefault="00B7766D" w:rsidP="00247125">
      <w:pPr>
        <w:spacing w:line="240" w:lineRule="auto"/>
        <w:ind w:left="1260" w:right="-7" w:hanging="450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6666FA">
        <w:rPr>
          <w:rFonts w:asciiTheme="majorBidi" w:eastAsia="Calibri" w:hAnsiTheme="majorBidi" w:cstheme="majorBidi"/>
          <w:sz w:val="30"/>
          <w:szCs w:val="30"/>
        </w:rPr>
        <w:t>(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ข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247125">
        <w:rPr>
          <w:rFonts w:asciiTheme="majorBidi" w:eastAsia="Calibri" w:hAnsiTheme="majorBidi" w:cstheme="majorBidi"/>
          <w:sz w:val="30"/>
          <w:szCs w:val="30"/>
        </w:rPr>
        <w:t>3</w:t>
      </w:r>
      <w:r w:rsidRPr="006666FA">
        <w:rPr>
          <w:rFonts w:asciiTheme="majorBidi" w:eastAsia="Calibri" w:hAnsiTheme="majorBidi" w:cstheme="majorBidi"/>
          <w:sz w:val="30"/>
          <w:szCs w:val="30"/>
        </w:rPr>
        <w:t>.</w:t>
      </w:r>
      <w:r w:rsidR="00C64585" w:rsidRPr="00247125">
        <w:rPr>
          <w:rFonts w:asciiTheme="majorBidi" w:eastAsia="Calibri" w:hAnsiTheme="majorBidi" w:cstheme="majorBidi"/>
          <w:sz w:val="30"/>
          <w:szCs w:val="30"/>
        </w:rPr>
        <w:t>2</w:t>
      </w:r>
      <w:r w:rsidRPr="00247125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6666FA">
        <w:rPr>
          <w:rFonts w:asciiTheme="majorBidi" w:eastAsia="Calibr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24712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21F2B293" w14:textId="77777777" w:rsidR="00B7766D" w:rsidRPr="004B72E4" w:rsidRDefault="00B7766D" w:rsidP="00B7766D">
      <w:pPr>
        <w:spacing w:line="240" w:lineRule="auto"/>
        <w:ind w:left="1260" w:right="-7" w:hanging="90"/>
        <w:jc w:val="both"/>
        <w:rPr>
          <w:rFonts w:asciiTheme="majorBidi" w:eastAsia="Calibri" w:hAnsiTheme="majorBidi" w:cstheme="majorBidi"/>
          <w:sz w:val="20"/>
        </w:rPr>
      </w:pPr>
    </w:p>
    <w:p w14:paraId="58728EC2" w14:textId="677539F2" w:rsidR="00480863" w:rsidRPr="00247125" w:rsidRDefault="00B7766D" w:rsidP="00247125">
      <w:pPr>
        <w:tabs>
          <w:tab w:val="left" w:pos="227"/>
          <w:tab w:val="left" w:pos="680"/>
          <w:tab w:val="left" w:pos="72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47125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กลุ่มบริษัทมีฐานะเปิด</w:t>
      </w:r>
      <w:r w:rsidR="00247125">
        <w:rPr>
          <w:rFonts w:asciiTheme="majorBidi" w:hAnsiTheme="majorBidi" w:cstheme="majorBidi"/>
          <w:sz w:val="30"/>
          <w:szCs w:val="30"/>
          <w:lang w:val="en-US"/>
        </w:rPr>
        <w:t xml:space="preserve">             </w:t>
      </w:r>
      <w:r w:rsidRPr="00247125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ต่อความเสี่ยงด้านอัตราดอกเบี้ยโดยหลักมาจากเงินกู้ยืม (ดูหมายเหตุข้อ </w:t>
      </w:r>
      <w:r w:rsidR="00C64585" w:rsidRPr="00247125">
        <w:rPr>
          <w:rFonts w:asciiTheme="majorBidi" w:hAnsiTheme="majorBidi" w:cstheme="majorBidi"/>
          <w:sz w:val="30"/>
          <w:szCs w:val="30"/>
          <w:lang w:val="en-US" w:bidi="th-TH"/>
        </w:rPr>
        <w:t>19</w:t>
      </w:r>
      <w:r w:rsidR="00B21D93" w:rsidRPr="00247125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24712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47125">
        <w:rPr>
          <w:rFonts w:asciiTheme="majorBidi" w:hAnsiTheme="majorBidi" w:cstheme="majorBidi"/>
          <w:sz w:val="30"/>
          <w:szCs w:val="30"/>
          <w:cs/>
          <w:lang w:val="en-US" w:bidi="th-TH"/>
        </w:rPr>
        <w:t>อัตราดอกเบี้ยของหนี้สิน</w:t>
      </w:r>
      <w:r w:rsidR="002471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47125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ที่มีภาระดอกเบี้ยระยะยาวของกลุ่มบริษัทส่วนใหญ่มีอัตราดอกเบี้ยลอยตัว</w:t>
      </w:r>
    </w:p>
    <w:p w14:paraId="33B763A8" w14:textId="77777777" w:rsidR="001E1597" w:rsidRPr="004B72E4" w:rsidRDefault="001E1597" w:rsidP="00B7766D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5DE0DB70" w14:textId="77777777" w:rsidR="004841AD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3066A8C" w14:textId="20E720C5" w:rsidR="00B7766D" w:rsidRPr="00A65DA9" w:rsidRDefault="00B7766D" w:rsidP="00BB5D56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</w:rPr>
      </w:pPr>
      <w:r w:rsidRPr="00A65DA9">
        <w:rPr>
          <w:rFonts w:asciiTheme="majorBidi" w:hAnsiTheme="majorBidi" w:cstheme="majorBidi"/>
          <w:b w:val="0"/>
          <w:bCs/>
          <w:sz w:val="30"/>
          <w:szCs w:val="30"/>
          <w:cs/>
        </w:rPr>
        <w:t>ภาระผูกพั</w:t>
      </w:r>
      <w:r w:rsidRPr="00A65DA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น</w:t>
      </w:r>
      <w:r w:rsidRPr="00A65DA9">
        <w:rPr>
          <w:rFonts w:asciiTheme="majorBidi" w:hAnsiTheme="majorBidi" w:cstheme="majorBidi"/>
          <w:b w:val="0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18325A73" w14:textId="77777777" w:rsidR="00B7766D" w:rsidRPr="00247125" w:rsidRDefault="00B7766D" w:rsidP="00B7766D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9"/>
        <w:gridCol w:w="180"/>
        <w:gridCol w:w="1080"/>
        <w:gridCol w:w="180"/>
        <w:gridCol w:w="1098"/>
        <w:gridCol w:w="180"/>
        <w:gridCol w:w="1080"/>
      </w:tblGrid>
      <w:tr w:rsidR="00B7766D" w:rsidRPr="00D90F98" w14:paraId="4044BE0B" w14:textId="77777777" w:rsidTr="00E344AD">
        <w:trPr>
          <w:cantSplit/>
        </w:trPr>
        <w:tc>
          <w:tcPr>
            <w:tcW w:w="4140" w:type="dxa"/>
          </w:tcPr>
          <w:p w14:paraId="5EC49C3B" w14:textId="77777777" w:rsidR="00B7766D" w:rsidRPr="006666FA" w:rsidRDefault="00B7766D" w:rsidP="002C04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9" w:type="dxa"/>
            <w:gridSpan w:val="3"/>
          </w:tcPr>
          <w:p w14:paraId="37AA74F3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1556F3D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65992C48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6D" w:rsidRPr="00D90F98" w14:paraId="236C7708" w14:textId="77777777" w:rsidTr="00E344AD">
        <w:trPr>
          <w:cantSplit/>
        </w:trPr>
        <w:tc>
          <w:tcPr>
            <w:tcW w:w="4140" w:type="dxa"/>
          </w:tcPr>
          <w:p w14:paraId="283B7773" w14:textId="77777777" w:rsidR="00B7766D" w:rsidRPr="00D90F98" w:rsidRDefault="00B7766D" w:rsidP="002C0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9" w:type="dxa"/>
            <w:vAlign w:val="center"/>
          </w:tcPr>
          <w:p w14:paraId="0C624D40" w14:textId="24AAFE13" w:rsidR="00B7766D" w:rsidRPr="005E2A88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323A34E4" w14:textId="77777777" w:rsidR="00B7766D" w:rsidRPr="005E2A88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E0BE1D8" w14:textId="499E15E8" w:rsidR="00B7766D" w:rsidRPr="005E2A88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8E42590" w14:textId="77777777" w:rsidR="00B7766D" w:rsidRPr="005E2A88" w:rsidRDefault="00B7766D" w:rsidP="002C04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5381D629" w14:textId="282F45F4" w:rsidR="00B7766D" w:rsidRPr="005E2A88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3701BC5C" w14:textId="77777777" w:rsidR="00B7766D" w:rsidRPr="005E2A88" w:rsidRDefault="00B7766D" w:rsidP="002C047A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8A3EA9D" w14:textId="3F02792F" w:rsidR="00B7766D" w:rsidRPr="005E2A88" w:rsidRDefault="00C64585" w:rsidP="002C047A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B7766D" w:rsidRPr="00D90F98" w14:paraId="2A5A7085" w14:textId="77777777" w:rsidTr="00E344AD">
        <w:trPr>
          <w:cantSplit/>
        </w:trPr>
        <w:tc>
          <w:tcPr>
            <w:tcW w:w="4140" w:type="dxa"/>
          </w:tcPr>
          <w:p w14:paraId="131F3A43" w14:textId="77777777" w:rsidR="00B7766D" w:rsidRPr="00D90F98" w:rsidRDefault="00B7766D" w:rsidP="002C04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887" w:type="dxa"/>
            <w:gridSpan w:val="7"/>
            <w:hideMark/>
          </w:tcPr>
          <w:p w14:paraId="300AD357" w14:textId="77777777" w:rsidR="00B7766D" w:rsidRPr="005E2A88" w:rsidRDefault="00B7766D" w:rsidP="002C0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2A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766D" w:rsidRPr="00D90F98" w14:paraId="64EC99AB" w14:textId="77777777" w:rsidTr="00E344AD">
        <w:trPr>
          <w:cantSplit/>
        </w:trPr>
        <w:tc>
          <w:tcPr>
            <w:tcW w:w="4140" w:type="dxa"/>
          </w:tcPr>
          <w:p w14:paraId="6A9B75D5" w14:textId="77777777" w:rsidR="00B7766D" w:rsidRPr="005E2A88" w:rsidRDefault="00B7766D" w:rsidP="002C047A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87" w:type="dxa"/>
            <w:gridSpan w:val="7"/>
          </w:tcPr>
          <w:p w14:paraId="69044C36" w14:textId="77777777" w:rsidR="00B7766D" w:rsidRPr="00D90F98" w:rsidRDefault="00B7766D" w:rsidP="002C0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</w:tr>
      <w:tr w:rsidR="00B810CA" w:rsidRPr="00D90F98" w14:paraId="19395CB7" w14:textId="77777777" w:rsidTr="00E344AD">
        <w:trPr>
          <w:cantSplit/>
        </w:trPr>
        <w:tc>
          <w:tcPr>
            <w:tcW w:w="4140" w:type="dxa"/>
          </w:tcPr>
          <w:p w14:paraId="62190AD3" w14:textId="77777777" w:rsidR="00B810CA" w:rsidRPr="005E2A88" w:rsidRDefault="00B810CA" w:rsidP="00B81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75C12AF9" w14:textId="1D039712" w:rsidR="00B810CA" w:rsidRPr="00FD542D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F104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180" w:type="dxa"/>
            <w:vAlign w:val="bottom"/>
          </w:tcPr>
          <w:p w14:paraId="0E9A88FF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865FE6" w14:textId="1E39BD10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B810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180" w:type="dxa"/>
            <w:vAlign w:val="bottom"/>
          </w:tcPr>
          <w:p w14:paraId="1319DC6A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2298A86" w14:textId="15B7EFFF" w:rsidR="00B810CA" w:rsidRPr="00FD542D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A34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180" w:type="dxa"/>
            <w:vAlign w:val="bottom"/>
          </w:tcPr>
          <w:p w14:paraId="6EB42379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C1CF46" w14:textId="1E34F678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B810CA" w:rsidRPr="00FD54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</w:tr>
      <w:tr w:rsidR="00B810CA" w:rsidRPr="00D90F98" w14:paraId="708C4853" w14:textId="77777777" w:rsidTr="00BA754F">
        <w:trPr>
          <w:cantSplit/>
        </w:trPr>
        <w:tc>
          <w:tcPr>
            <w:tcW w:w="4140" w:type="dxa"/>
          </w:tcPr>
          <w:p w14:paraId="0FF96643" w14:textId="3576C030" w:rsidR="00B810CA" w:rsidRPr="005E2A88" w:rsidRDefault="00B810CA" w:rsidP="00B81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C94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</w:t>
            </w:r>
            <w:r w:rsidRPr="00C64C9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64C94">
              <w:rPr>
                <w:rFonts w:asciiTheme="majorBidi" w:hAnsiTheme="majorBidi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6DD4E18B" w14:textId="60E3405F" w:rsidR="00B810CA" w:rsidRPr="00FD542D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80" w:type="dxa"/>
            <w:vAlign w:val="bottom"/>
          </w:tcPr>
          <w:p w14:paraId="1ADD7D19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E14D544" w14:textId="3640B22A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810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180" w:type="dxa"/>
            <w:vAlign w:val="bottom"/>
          </w:tcPr>
          <w:p w14:paraId="4046597C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5E3C455" w14:textId="6865EE43" w:rsidR="00B810CA" w:rsidRPr="00FD542D" w:rsidRDefault="00DA34D6" w:rsidP="00E344A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EFEC5C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4B6C73" w14:textId="7270E6FC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B810CA" w:rsidRPr="00A7503C" w14:paraId="181BC5D7" w14:textId="77777777" w:rsidTr="00BA754F">
        <w:trPr>
          <w:cantSplit/>
        </w:trPr>
        <w:tc>
          <w:tcPr>
            <w:tcW w:w="4140" w:type="dxa"/>
          </w:tcPr>
          <w:p w14:paraId="110A4DB9" w14:textId="27B7BB52" w:rsidR="00B810CA" w:rsidRPr="005E2A88" w:rsidRDefault="00B810CA" w:rsidP="00B81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D7F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53546D79" w14:textId="2A1FC2E7" w:rsidR="00B810CA" w:rsidRPr="00BA754F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A75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1047A" w:rsidRPr="00BA7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5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180" w:type="dxa"/>
            <w:vAlign w:val="bottom"/>
          </w:tcPr>
          <w:p w14:paraId="68F8AECB" w14:textId="77777777" w:rsidR="00B810CA" w:rsidRPr="00BA754F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569AE8" w14:textId="5221D9F7" w:rsidR="00B810CA" w:rsidRPr="00BA754F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A75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810CA" w:rsidRPr="00BA75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75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  <w:tc>
          <w:tcPr>
            <w:tcW w:w="180" w:type="dxa"/>
            <w:vAlign w:val="bottom"/>
          </w:tcPr>
          <w:p w14:paraId="4081851B" w14:textId="77777777" w:rsidR="00B810CA" w:rsidRPr="00BA754F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43DC39F2" w14:textId="29726F4F" w:rsidR="00B810CA" w:rsidRPr="00BA754F" w:rsidRDefault="00DA34D6" w:rsidP="00E344A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A75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A7CA49" w14:textId="77777777" w:rsidR="00B810CA" w:rsidRPr="00BA754F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083667" w14:textId="38FB3D32" w:rsidR="00B810CA" w:rsidRPr="00BA754F" w:rsidRDefault="00B810CA" w:rsidP="00E344A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BA75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0CA" w:rsidRPr="00D90F98" w14:paraId="01012F52" w14:textId="77777777" w:rsidTr="00E344AD">
        <w:trPr>
          <w:cantSplit/>
        </w:trPr>
        <w:tc>
          <w:tcPr>
            <w:tcW w:w="4140" w:type="dxa"/>
          </w:tcPr>
          <w:p w14:paraId="48A6995E" w14:textId="77777777" w:rsidR="00B810CA" w:rsidRPr="005E2A88" w:rsidRDefault="00B810CA" w:rsidP="00B810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569087" w14:textId="5243CAF9" w:rsidR="00B810CA" w:rsidRPr="00FD542D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F10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</w:p>
        </w:tc>
        <w:tc>
          <w:tcPr>
            <w:tcW w:w="180" w:type="dxa"/>
            <w:vAlign w:val="bottom"/>
          </w:tcPr>
          <w:p w14:paraId="25F35BAB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073AF" w14:textId="1E5727F6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="00B810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  <w:vAlign w:val="bottom"/>
          </w:tcPr>
          <w:p w14:paraId="0632BBC5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A3B12" w14:textId="43DC1C74" w:rsidR="00B810CA" w:rsidRPr="00FD542D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75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</w:p>
        </w:tc>
        <w:tc>
          <w:tcPr>
            <w:tcW w:w="180" w:type="dxa"/>
            <w:vAlign w:val="bottom"/>
          </w:tcPr>
          <w:p w14:paraId="17991ED2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02CBD" w14:textId="4641DEEE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B810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</w:p>
        </w:tc>
      </w:tr>
      <w:tr w:rsidR="00B810CA" w:rsidRPr="00D90F98" w14:paraId="46B0303E" w14:textId="77777777" w:rsidTr="00E344AD">
        <w:trPr>
          <w:cantSplit/>
        </w:trPr>
        <w:tc>
          <w:tcPr>
            <w:tcW w:w="4140" w:type="dxa"/>
          </w:tcPr>
          <w:p w14:paraId="5077940D" w14:textId="51F5B92C" w:rsidR="00B810CA" w:rsidRPr="005E2A88" w:rsidRDefault="00B810CA" w:rsidP="00B810CA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677A9F7" w14:textId="77777777" w:rsidR="00B810CA" w:rsidRPr="00FD542D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C02A26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21D96DE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431C326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3418766D" w14:textId="77777777" w:rsidR="00B810CA" w:rsidRPr="00FD542D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84038C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888E46E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810CA" w:rsidRPr="00D90F98" w14:paraId="45EBF286" w14:textId="77777777" w:rsidTr="00E344AD">
        <w:trPr>
          <w:cantSplit/>
        </w:trPr>
        <w:tc>
          <w:tcPr>
            <w:tcW w:w="4140" w:type="dxa"/>
          </w:tcPr>
          <w:p w14:paraId="0122E579" w14:textId="2ADBCB6A" w:rsidR="00B810CA" w:rsidRPr="005E2A88" w:rsidRDefault="00B810CA" w:rsidP="00B810CA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5E2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089" w:type="dxa"/>
          </w:tcPr>
          <w:p w14:paraId="32CA0C81" w14:textId="77777777" w:rsidR="00B810CA" w:rsidRPr="00FD542D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4E7786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94C19AC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781B057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0556DB77" w14:textId="77777777" w:rsidR="00B810CA" w:rsidRPr="00FD542D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2E203F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497FDAF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810CA" w:rsidRPr="00D90F98" w14:paraId="1C6EE6F7" w14:textId="77777777" w:rsidTr="00E344AD">
        <w:trPr>
          <w:cantSplit/>
        </w:trPr>
        <w:tc>
          <w:tcPr>
            <w:tcW w:w="4140" w:type="dxa"/>
          </w:tcPr>
          <w:p w14:paraId="7037A405" w14:textId="77777777" w:rsidR="00B810CA" w:rsidRPr="005E2A88" w:rsidRDefault="00B810CA" w:rsidP="00B810CA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89" w:type="dxa"/>
          </w:tcPr>
          <w:p w14:paraId="219C4A6E" w14:textId="0B978860" w:rsidR="00B810CA" w:rsidRPr="00FD542D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104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180" w:type="dxa"/>
          </w:tcPr>
          <w:p w14:paraId="03E0261F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92323AA" w14:textId="1C049C9D" w:rsidR="00B810CA" w:rsidRPr="00D90F9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80" w:type="dxa"/>
          </w:tcPr>
          <w:p w14:paraId="641C17A2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24C38AC1" w14:textId="5278D01B" w:rsidR="00B810CA" w:rsidRPr="00A6759C" w:rsidRDefault="00C64585" w:rsidP="00A6759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41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CAECCFA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58FA7BDE" w14:textId="115F8DAC" w:rsidR="00B810CA" w:rsidRPr="005E2A88" w:rsidRDefault="00B810CA" w:rsidP="00E344A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0CA" w:rsidRPr="00D90F98" w14:paraId="5E9F490A" w14:textId="77777777" w:rsidTr="00E344AD">
        <w:trPr>
          <w:cantSplit/>
        </w:trPr>
        <w:tc>
          <w:tcPr>
            <w:tcW w:w="4140" w:type="dxa"/>
          </w:tcPr>
          <w:p w14:paraId="50DCE35D" w14:textId="0264E231" w:rsidR="00B810CA" w:rsidRPr="005E2A88" w:rsidRDefault="00211EA5" w:rsidP="00B810CA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สัญญาเช่า</w:t>
            </w:r>
            <w:r w:rsidR="00B810CA" w:rsidRPr="003718C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9" w:type="dxa"/>
          </w:tcPr>
          <w:p w14:paraId="450B3DED" w14:textId="62463CB7" w:rsidR="00B810CA" w:rsidRPr="00391FD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F104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80" w:type="dxa"/>
          </w:tcPr>
          <w:p w14:paraId="5B539074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FD98670" w14:textId="1A047FA6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810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180" w:type="dxa"/>
          </w:tcPr>
          <w:p w14:paraId="4707376D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7AE62809" w14:textId="67869B60" w:rsidR="00B810CA" w:rsidRPr="00A6759C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180" w:type="dxa"/>
          </w:tcPr>
          <w:p w14:paraId="6A9AE07F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52A35276" w14:textId="4DC5F522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</w:tr>
      <w:tr w:rsidR="00B810CA" w:rsidRPr="00D90F98" w14:paraId="4145745A" w14:textId="77777777" w:rsidTr="00E344AD">
        <w:trPr>
          <w:cantSplit/>
        </w:trPr>
        <w:tc>
          <w:tcPr>
            <w:tcW w:w="4140" w:type="dxa"/>
          </w:tcPr>
          <w:p w14:paraId="659F5A1C" w14:textId="77777777" w:rsidR="00B810CA" w:rsidRPr="005E2A88" w:rsidRDefault="00B810CA" w:rsidP="00B810CA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</w:tcPr>
          <w:p w14:paraId="2D50CFD8" w14:textId="1DB65AC0" w:rsidR="00B810CA" w:rsidRPr="00FD542D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 w:rsidR="00F1047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180" w:type="dxa"/>
          </w:tcPr>
          <w:p w14:paraId="10426BFC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F356635" w14:textId="17081814" w:rsidR="00B810CA" w:rsidRPr="00D90F9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  <w:r w:rsidR="00B81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645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80" w:type="dxa"/>
          </w:tcPr>
          <w:p w14:paraId="1E9ED9EB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</w:tcPr>
          <w:p w14:paraId="4F1ADDF8" w14:textId="052B53AA" w:rsidR="00B810CA" w:rsidRPr="00A6759C" w:rsidRDefault="0010121B" w:rsidP="00E344A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4C24584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3BF1AB4D" w14:textId="08A6D314" w:rsidR="00B810CA" w:rsidRPr="005E2A88" w:rsidRDefault="00B810CA" w:rsidP="00E344A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5E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10CA" w:rsidRPr="006666FA" w14:paraId="1A4D121E" w14:textId="77777777" w:rsidTr="00E344AD">
        <w:trPr>
          <w:cantSplit/>
        </w:trPr>
        <w:tc>
          <w:tcPr>
            <w:tcW w:w="4140" w:type="dxa"/>
          </w:tcPr>
          <w:p w14:paraId="352EEB82" w14:textId="77777777" w:rsidR="00B810CA" w:rsidRPr="005E2A88" w:rsidRDefault="00B810CA" w:rsidP="00B810CA">
            <w:pPr>
              <w:tabs>
                <w:tab w:val="left" w:pos="540"/>
              </w:tabs>
              <w:spacing w:line="240" w:lineRule="auto"/>
              <w:ind w:left="12" w:righ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40D98DE" w14:textId="4AAAE6F7" w:rsidR="00B810CA" w:rsidRPr="00AB4001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346</w:t>
            </w:r>
            <w:r w:rsidR="006119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40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180" w:type="dxa"/>
          </w:tcPr>
          <w:p w14:paraId="78AE5C4B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79119" w14:textId="79A2FC41" w:rsidR="00B810CA" w:rsidRPr="00D90F9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F31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810CA" w:rsidRPr="00FD5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</w:t>
            </w:r>
          </w:p>
        </w:tc>
        <w:tc>
          <w:tcPr>
            <w:tcW w:w="180" w:type="dxa"/>
          </w:tcPr>
          <w:p w14:paraId="27263CA2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0F0D072" w14:textId="5EF9B95A" w:rsidR="00B810CA" w:rsidRPr="005E2A88" w:rsidRDefault="00AB4001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11,993</w:t>
            </w:r>
          </w:p>
        </w:tc>
        <w:tc>
          <w:tcPr>
            <w:tcW w:w="180" w:type="dxa"/>
          </w:tcPr>
          <w:p w14:paraId="317964BB" w14:textId="77777777" w:rsidR="00B810CA" w:rsidRPr="00D90F98" w:rsidRDefault="00B810CA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A2012" w14:textId="3B64E59F" w:rsidR="00B810CA" w:rsidRPr="005E2A88" w:rsidRDefault="00C64585" w:rsidP="00B810C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89" w:right="-116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5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</w:tbl>
    <w:p w14:paraId="3A1C0FC5" w14:textId="1114788B" w:rsidR="004841AD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</w:p>
    <w:p w14:paraId="792AA3CD" w14:textId="58CE8361" w:rsidR="00285058" w:rsidRDefault="00285058" w:rsidP="006161BB">
      <w:pPr>
        <w:pStyle w:val="Heading1"/>
        <w:numPr>
          <w:ilvl w:val="0"/>
          <w:numId w:val="3"/>
        </w:numPr>
        <w:tabs>
          <w:tab w:val="left" w:pos="540"/>
          <w:tab w:val="left" w:pos="810"/>
        </w:tabs>
        <w:spacing w:before="0" w:after="0" w:line="240" w:lineRule="atLeast"/>
        <w:ind w:hanging="90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97033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เหตุการณ์ภายหลังรอบระยะเวลา</w:t>
      </w:r>
      <w:r w:rsidR="00397033">
        <w:rPr>
          <w:rFonts w:asciiTheme="majorBidi" w:hAnsiTheme="majorBidi" w:cstheme="majorBidi" w:hint="cs"/>
          <w:b w:val="0"/>
          <w:bCs/>
          <w:sz w:val="30"/>
          <w:szCs w:val="30"/>
          <w:cs/>
          <w:lang w:val="en-US" w:bidi="th-TH"/>
        </w:rPr>
        <w:t>รายงาน</w:t>
      </w:r>
    </w:p>
    <w:p w14:paraId="0592F2D0" w14:textId="77777777" w:rsidR="00397033" w:rsidRPr="00397033" w:rsidRDefault="00397033" w:rsidP="00397033">
      <w:pPr>
        <w:tabs>
          <w:tab w:val="left" w:pos="540"/>
        </w:tabs>
        <w:spacing w:line="240" w:lineRule="auto"/>
        <w:ind w:left="547" w:right="53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AF2F282" w14:textId="75CE145B" w:rsidR="008944D6" w:rsidRPr="00CF1DD8" w:rsidRDefault="00AF08F6" w:rsidP="00AF08F6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US" w:bidi="th-TH"/>
        </w:rPr>
      </w:pPr>
      <w:r w:rsidRPr="00397033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ในการประชุมคณะกรรมการในเดือนกุมภาพันธ์ </w:t>
      </w:r>
      <w:r w:rsidRPr="00397033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397033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คณะกรรมการของบริษัทมีมติอนุมัติการจัดตั้ง</w:t>
      </w:r>
      <w:r w:rsidRPr="0039703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</w:t>
      </w:r>
      <w:r w:rsidRPr="00397033">
        <w:rPr>
          <w:rFonts w:asciiTheme="majorBidi" w:eastAsia="Calibri" w:hAnsiTheme="majorBidi" w:cstheme="majorBidi"/>
          <w:sz w:val="30"/>
          <w:szCs w:val="30"/>
          <w:cs/>
        </w:rPr>
        <w:t>เอ็มจีซี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97033">
        <w:rPr>
          <w:rFonts w:asciiTheme="majorBidi" w:eastAsia="Calibri" w:hAnsiTheme="majorBidi" w:cstheme="majorBidi"/>
          <w:sz w:val="30"/>
          <w:szCs w:val="30"/>
        </w:rPr>
        <w:t>-</w:t>
      </w:r>
      <w:r w:rsidRPr="00397033">
        <w:rPr>
          <w:rFonts w:asciiTheme="majorBidi" w:eastAsia="Calibri" w:hAnsiTheme="majorBidi" w:cstheme="majorBidi"/>
          <w:sz w:val="30"/>
          <w:szCs w:val="30"/>
          <w:cs/>
        </w:rPr>
        <w:t xml:space="preserve">เอเชีย กรีนเทค </w:t>
      </w:r>
      <w:r w:rsidRPr="00397033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จำ</w:t>
      </w:r>
      <w:r w:rsidRPr="00397033">
        <w:rPr>
          <w:rFonts w:asciiTheme="majorBidi" w:eastAsia="Calibri" w:hAnsiTheme="majorBidi" w:cstheme="majorBidi"/>
          <w:sz w:val="30"/>
          <w:szCs w:val="30"/>
          <w:cs/>
        </w:rPr>
        <w:t>กัด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เป็นบริษัทย่อยแห่งใหม่ ซึ่งเป็นนิติบุคคลที่จัดตั้งขึ้นในประเทศไทย มีทุนจดทะเบียนรวม </w:t>
      </w:r>
      <w:r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100 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US" w:bidi="th-TH"/>
        </w:rPr>
        <w:t>ล้านบาท</w:t>
      </w:r>
      <w:r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เป็นหุ้นสามัญจำนวน </w:t>
      </w:r>
      <w:r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1 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US" w:bidi="th-TH"/>
        </w:rPr>
        <w:t xml:space="preserve">ล้านหุ้น มูลค่าที่ตราไว้หุ้นละ </w:t>
      </w:r>
      <w:r>
        <w:rPr>
          <w:rFonts w:asciiTheme="majorBidi" w:eastAsia="Calibri" w:hAnsiTheme="majorBidi" w:cstheme="majorBidi"/>
          <w:sz w:val="30"/>
          <w:szCs w:val="30"/>
          <w:lang w:val="en-US" w:bidi="th-TH"/>
        </w:rPr>
        <w:t>100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US" w:bidi="th-TH"/>
        </w:rPr>
        <w:t xml:space="preserve"> บาท โดยบริษัทลงทุนในบริษัทย่อยดังกล่าวจำนวน </w:t>
      </w:r>
      <w:r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999,998 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US" w:bidi="th-TH"/>
        </w:rPr>
        <w:t xml:space="preserve">หุ้น และบริษัทได้ชำระค่าหุ้นบางส่วนเป็นจำนวนเงิน </w:t>
      </w:r>
      <w:r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24.99 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="00CF1DD8">
        <w:rPr>
          <w:rFonts w:asciiTheme="majorBidi" w:eastAsia="Calibri" w:hAnsiTheme="majorBidi" w:cstheme="majorBidi" w:hint="cs"/>
          <w:sz w:val="30"/>
          <w:szCs w:val="30"/>
          <w:cs/>
          <w:lang w:val="en-US" w:bidi="th-TH"/>
        </w:rPr>
        <w:t>ซึ่ง</w:t>
      </w:r>
      <w:r w:rsidR="00CF1DD8" w:rsidRPr="0039703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CF1DD8">
        <w:rPr>
          <w:rFonts w:asciiTheme="majorBidi" w:eastAsia="Calibri" w:hAnsiTheme="majorBidi" w:cstheme="majorBidi"/>
          <w:sz w:val="30"/>
          <w:szCs w:val="30"/>
          <w:lang w:bidi="th-TH"/>
        </w:rPr>
        <w:t xml:space="preserve"> </w:t>
      </w:r>
      <w:r w:rsidR="00CF1DD8" w:rsidRPr="00397033">
        <w:rPr>
          <w:rFonts w:asciiTheme="majorBidi" w:eastAsia="Calibri" w:hAnsiTheme="majorBidi" w:cstheme="majorBidi"/>
          <w:sz w:val="30"/>
          <w:szCs w:val="30"/>
          <w:cs/>
        </w:rPr>
        <w:t>เอ็มจีซี</w:t>
      </w:r>
      <w:r w:rsidR="00CF1DD8" w:rsidRPr="00397033">
        <w:rPr>
          <w:rFonts w:asciiTheme="majorBidi" w:eastAsia="Calibri" w:hAnsiTheme="majorBidi" w:cstheme="majorBidi"/>
          <w:sz w:val="30"/>
          <w:szCs w:val="30"/>
        </w:rPr>
        <w:t>-</w:t>
      </w:r>
      <w:r w:rsidR="00CF1DD8" w:rsidRPr="00397033">
        <w:rPr>
          <w:rFonts w:asciiTheme="majorBidi" w:eastAsia="Calibri" w:hAnsiTheme="majorBidi" w:cstheme="majorBidi"/>
          <w:sz w:val="30"/>
          <w:szCs w:val="30"/>
          <w:cs/>
        </w:rPr>
        <w:t xml:space="preserve">เอเชีย กรีนเทค </w:t>
      </w:r>
      <w:r w:rsidR="00CF1DD8" w:rsidRPr="00397033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>จำ</w:t>
      </w:r>
      <w:r w:rsidR="00CF1DD8" w:rsidRPr="00397033">
        <w:rPr>
          <w:rFonts w:asciiTheme="majorBidi" w:eastAsia="Calibri" w:hAnsiTheme="majorBidi" w:cstheme="majorBidi"/>
          <w:sz w:val="30"/>
          <w:szCs w:val="30"/>
          <w:cs/>
        </w:rPr>
        <w:t>กัด</w:t>
      </w:r>
      <w:r w:rsidR="00CF1DD8">
        <w:rPr>
          <w:rFonts w:asciiTheme="majorBidi" w:eastAsia="Calibri" w:hAnsiTheme="majorBidi" w:cstheme="majorBidi" w:hint="cs"/>
          <w:sz w:val="30"/>
          <w:szCs w:val="30"/>
          <w:cs/>
          <w:lang w:bidi="th-TH"/>
        </w:rPr>
        <w:t xml:space="preserve"> ได้จัดตั้งแล้วเมื่อวันที่ </w:t>
      </w:r>
      <w:r w:rsidR="00CF1DD8">
        <w:rPr>
          <w:rFonts w:asciiTheme="majorBidi" w:eastAsia="Calibri" w:hAnsiTheme="majorBidi" w:cstheme="majorBidi"/>
          <w:sz w:val="30"/>
          <w:szCs w:val="30"/>
          <w:lang w:val="en-US" w:bidi="th-TH"/>
        </w:rPr>
        <w:t xml:space="preserve">15 </w:t>
      </w:r>
      <w:r w:rsidR="00CF1DD8">
        <w:rPr>
          <w:rFonts w:asciiTheme="majorBidi" w:eastAsia="Calibri" w:hAnsiTheme="majorBidi" w:cstheme="majorBidi" w:hint="cs"/>
          <w:sz w:val="30"/>
          <w:szCs w:val="30"/>
          <w:cs/>
          <w:lang w:val="en-US" w:bidi="th-TH"/>
        </w:rPr>
        <w:t xml:space="preserve">กุมภาพันธ์ </w:t>
      </w:r>
      <w:r w:rsidR="00CF1DD8">
        <w:rPr>
          <w:rFonts w:asciiTheme="majorBidi" w:eastAsia="Calibri" w:hAnsiTheme="majorBidi" w:cstheme="majorBidi"/>
          <w:sz w:val="30"/>
          <w:szCs w:val="30"/>
          <w:lang w:val="en-US" w:bidi="th-TH"/>
        </w:rPr>
        <w:t>2567</w:t>
      </w:r>
    </w:p>
    <w:p w14:paraId="1AC0E9CC" w14:textId="77777777" w:rsidR="004841AD" w:rsidRPr="004841AD" w:rsidRDefault="004841AD" w:rsidP="004841AD">
      <w:pPr>
        <w:pStyle w:val="BodyText"/>
      </w:pPr>
    </w:p>
    <w:p w14:paraId="202AEC70" w14:textId="77777777" w:rsidR="004841AD" w:rsidRPr="006666FA" w:rsidRDefault="004841AD">
      <w:pPr>
        <w:spacing w:line="240" w:lineRule="auto"/>
        <w:rPr>
          <w:rFonts w:asciiTheme="majorBidi" w:hAnsiTheme="majorBidi" w:cstheme="majorBidi"/>
          <w:bCs/>
          <w:sz w:val="30"/>
          <w:szCs w:val="30"/>
          <w:cs/>
          <w:lang w:bidi="th-TH"/>
        </w:rPr>
      </w:pPr>
    </w:p>
    <w:sectPr w:rsidR="004841AD" w:rsidRPr="006666FA" w:rsidSect="00764735">
      <w:footerReference w:type="default" r:id="rId19"/>
      <w:pgSz w:w="11907" w:h="16839" w:code="9"/>
      <w:pgMar w:top="691" w:right="1287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6E817" w14:textId="77777777" w:rsidR="00D9771A" w:rsidRDefault="00D9771A">
      <w:r>
        <w:separator/>
      </w:r>
    </w:p>
  </w:endnote>
  <w:endnote w:type="continuationSeparator" w:id="0">
    <w:p w14:paraId="00D8AD30" w14:textId="77777777" w:rsidR="00D9771A" w:rsidRDefault="00D9771A">
      <w:r>
        <w:continuationSeparator/>
      </w:r>
    </w:p>
  </w:endnote>
  <w:endnote w:type="continuationNotice" w:id="1">
    <w:p w14:paraId="1A59C8D7" w14:textId="77777777" w:rsidR="00D9771A" w:rsidRDefault="00D977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 w:val="0"/>
        <w:iCs w:val="0"/>
        <w:color w:val="auto"/>
      </w:rPr>
      <w:id w:val="2126113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9ED10C" w14:textId="77777777" w:rsidR="002803B3" w:rsidRPr="00E54E13" w:rsidRDefault="002803B3">
        <w:pPr>
          <w:pStyle w:val="Footer"/>
          <w:jc w:val="center"/>
          <w:rPr>
            <w:i w:val="0"/>
            <w:iCs w:val="0"/>
            <w:color w:val="auto"/>
          </w:rPr>
        </w:pPr>
        <w:r w:rsidRPr="00E54E13">
          <w:rPr>
            <w:i w:val="0"/>
            <w:iCs w:val="0"/>
            <w:color w:val="auto"/>
          </w:rPr>
          <w:fldChar w:fldCharType="begin"/>
        </w:r>
        <w:r w:rsidRPr="00E54E13">
          <w:rPr>
            <w:i w:val="0"/>
            <w:iCs w:val="0"/>
            <w:color w:val="auto"/>
          </w:rPr>
          <w:instrText xml:space="preserve"> PAGE   \* MERGEFORMAT </w:instrText>
        </w:r>
        <w:r w:rsidRPr="00E54E13">
          <w:rPr>
            <w:i w:val="0"/>
            <w:iCs w:val="0"/>
            <w:color w:val="auto"/>
          </w:rPr>
          <w:fldChar w:fldCharType="separate"/>
        </w:r>
        <w:r w:rsidRPr="00C64585">
          <w:rPr>
            <w:i w:val="0"/>
            <w:iCs w:val="0"/>
            <w:noProof/>
            <w:color w:val="auto"/>
            <w:lang w:val="en-US"/>
          </w:rPr>
          <w:t>2</w:t>
        </w:r>
        <w:r w:rsidRPr="00E54E13">
          <w:rPr>
            <w:i w:val="0"/>
            <w:iCs w:val="0"/>
            <w:noProof/>
            <w:color w:val="auto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6DC35" w14:textId="64A3FDA6" w:rsidR="00F411D0" w:rsidRPr="00B41761" w:rsidRDefault="00F411D0" w:rsidP="002430AF">
    <w:pPr>
      <w:pStyle w:val="Footer"/>
      <w:tabs>
        <w:tab w:val="clear" w:pos="9639"/>
        <w:tab w:val="center" w:pos="792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5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9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D7E2" w14:textId="03AA2574" w:rsidR="00F411D0" w:rsidRPr="00B41761" w:rsidRDefault="00F411D0" w:rsidP="00802E6F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7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72B88" w14:textId="03520182" w:rsidR="00F411D0" w:rsidRPr="00B41761" w:rsidRDefault="00F411D0" w:rsidP="007E53A0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8F93" w14:textId="6D26BA81" w:rsidR="00F411D0" w:rsidRPr="00B41761" w:rsidRDefault="00F411D0" w:rsidP="00F6596C">
    <w:pPr>
      <w:pStyle w:val="Footer"/>
      <w:tabs>
        <w:tab w:val="clear" w:pos="9639"/>
        <w:tab w:val="center" w:pos="7470"/>
      </w:tabs>
      <w:rPr>
        <w:rFonts w:ascii="Angsana New" w:hAnsi="Angsana New" w:cs="Angsana New"/>
        <w:color w:val="auto"/>
        <w:sz w:val="30"/>
        <w:szCs w:val="30"/>
      </w:rPr>
    </w:pPr>
    <w:r w:rsidRPr="006F65D9">
      <w:rPr>
        <w:i w:val="0"/>
        <w:iCs w:val="0"/>
        <w:color w:val="auto"/>
      </w:rPr>
      <w:tab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9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9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250D3" w14:textId="380DD376" w:rsidR="00F411D0" w:rsidRPr="00B41761" w:rsidRDefault="00F411D0" w:rsidP="00061232">
    <w:pPr>
      <w:pStyle w:val="Footer"/>
      <w:tabs>
        <w:tab w:val="clear" w:pos="9639"/>
        <w:tab w:val="center" w:pos="47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0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0492" w14:textId="2192CCA7" w:rsidR="00F411D0" w:rsidRPr="00B41761" w:rsidRDefault="00F411D0" w:rsidP="007E53A0">
    <w:pPr>
      <w:pStyle w:val="Footer"/>
      <w:tabs>
        <w:tab w:val="clear" w:pos="9639"/>
        <w:tab w:val="left" w:pos="4620"/>
        <w:tab w:val="center" w:pos="4802"/>
        <w:tab w:val="center" w:pos="7470"/>
      </w:tabs>
      <w:jc w:val="center"/>
      <w:rPr>
        <w:rFonts w:ascii="Angsana New" w:hAnsi="Angsana New" w:cs="Angsana New"/>
        <w:color w:val="auto"/>
        <w:sz w:val="30"/>
        <w:szCs w:val="30"/>
      </w:rPr>
    </w:pP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\* Arabic  \* MERGEFORMAT </w:instrTex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8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3</w:t>
    </w:r>
    <w:r w:rsidRPr="00B41761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094B" w14:textId="7DF969AC" w:rsidR="00F411D0" w:rsidRPr="000C230E" w:rsidRDefault="00F411D0" w:rsidP="00F97815">
    <w:pPr>
      <w:pStyle w:val="Footer"/>
      <w:tabs>
        <w:tab w:val="clear" w:pos="9639"/>
        <w:tab w:val="right" w:pos="5310"/>
      </w:tabs>
      <w:rPr>
        <w:rFonts w:ascii="Angsana New" w:hAnsi="Angsana New" w:cs="Angsana New"/>
        <w:i w:val="0"/>
        <w:iCs w:val="0"/>
        <w:color w:val="auto"/>
        <w:sz w:val="30"/>
        <w:szCs w:val="30"/>
      </w:rPr>
    </w:pPr>
    <w:r>
      <w:rPr>
        <w:rFonts w:ascii="Angsana New" w:hAnsi="Angsana New" w:cs="Angsana New"/>
        <w:i w:val="0"/>
        <w:iCs w:val="0"/>
        <w:color w:val="auto"/>
        <w:sz w:val="30"/>
        <w:szCs w:val="30"/>
        <w:cs/>
      </w:rPr>
      <w:tab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begin"/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instrText xml:space="preserve"> PAGE   \* MERGEFORMAT </w:instrText>
    </w:r>
    <w:r w:rsidRPr="000C230E">
      <w:rPr>
        <w:rFonts w:ascii="Angsana New" w:hAnsi="Angsana New" w:cs="Angsana New"/>
        <w:i w:val="0"/>
        <w:iCs w:val="0"/>
        <w:color w:val="auto"/>
        <w:sz w:val="30"/>
        <w:szCs w:val="30"/>
      </w:rPr>
      <w:fldChar w:fldCharType="separate"/>
    </w:r>
    <w:r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t>10</w:t>
    </w:r>
    <w:r w:rsidR="00C64585" w:rsidRPr="00C64585">
      <w:rPr>
        <w:rFonts w:ascii="Angsana New" w:hAnsi="Angsana New" w:cs="Angsana New"/>
        <w:i w:val="0"/>
        <w:iCs w:val="0"/>
        <w:noProof/>
        <w:color w:val="auto"/>
        <w:sz w:val="30"/>
        <w:szCs w:val="30"/>
        <w:lang w:val="en-US"/>
      </w:rPr>
      <w:t>2</w:t>
    </w:r>
    <w:r w:rsidRPr="000C230E">
      <w:rPr>
        <w:rFonts w:ascii="Angsana New" w:hAnsi="Angsana New" w:cs="Angsana New"/>
        <w:i w:val="0"/>
        <w:iCs w:val="0"/>
        <w:noProof/>
        <w:color w:val="auto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16EFA" w14:textId="77777777" w:rsidR="00D9771A" w:rsidRDefault="00D9771A">
      <w:r>
        <w:separator/>
      </w:r>
    </w:p>
  </w:footnote>
  <w:footnote w:type="continuationSeparator" w:id="0">
    <w:p w14:paraId="35EE6DE5" w14:textId="77777777" w:rsidR="00D9771A" w:rsidRDefault="00D9771A">
      <w:r>
        <w:continuationSeparator/>
      </w:r>
    </w:p>
  </w:footnote>
  <w:footnote w:type="continuationNotice" w:id="1">
    <w:p w14:paraId="2E98290F" w14:textId="77777777" w:rsidR="00D9771A" w:rsidRDefault="00D977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6A4D3" w14:textId="77777777" w:rsidR="00D72D60" w:rsidRPr="0026128F" w:rsidRDefault="00D72D60" w:rsidP="00034A32">
    <w:pPr>
      <w:pStyle w:val="Header"/>
      <w:spacing w:line="240" w:lineRule="atLeast"/>
      <w:jc w:val="left"/>
      <w:rPr>
        <w:rFonts w:asciiTheme="majorBidi" w:hAnsiTheme="majorBidi" w:cstheme="majorBidi"/>
        <w:b/>
        <w:bCs/>
        <w:sz w:val="32"/>
        <w:szCs w:val="32"/>
        <w:cs/>
      </w:rPr>
    </w:pP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บริษัท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มิลเลนเนียม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กรุ๊ป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คอร์ปอเรชั่น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(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เอเชีย</w:t>
    </w:r>
    <w:r w:rsidRPr="0026128F"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) </w:t>
    </w:r>
    <w:r w:rsidRPr="0026128F"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จำกัด</w:t>
    </w:r>
    <w:r>
      <w:rPr>
        <w:rFonts w:asciiTheme="majorBidi" w:hAnsiTheme="majorBidi" w:cs="Angsana New" w:hint="cs"/>
        <w:b/>
        <w:bCs/>
        <w:sz w:val="32"/>
        <w:szCs w:val="32"/>
        <w:cs/>
        <w:lang w:bidi="th-TH"/>
      </w:rPr>
      <w:t xml:space="preserve"> (มหาชน)</w:t>
    </w:r>
    <w:r>
      <w:rPr>
        <w:rFonts w:asciiTheme="majorBidi" w:hAnsiTheme="majorBidi" w:cs="Angsana New"/>
        <w:b/>
        <w:bCs/>
        <w:sz w:val="32"/>
        <w:szCs w:val="32"/>
        <w:cs/>
        <w:lang w:bidi="th-TH"/>
      </w:rPr>
      <w:t xml:space="preserve"> </w:t>
    </w:r>
    <w:r>
      <w:rPr>
        <w:rFonts w:asciiTheme="majorBidi" w:hAnsiTheme="majorBidi" w:cs="Angsana New" w:hint="cs"/>
        <w:b/>
        <w:bCs/>
        <w:sz w:val="32"/>
        <w:szCs w:val="32"/>
        <w:cs/>
        <w:lang w:bidi="th-TH"/>
      </w:rPr>
      <w:t>และบริษัทย่อย</w:t>
    </w:r>
  </w:p>
  <w:p w14:paraId="473E23B8" w14:textId="77777777" w:rsidR="00D72D60" w:rsidRPr="002A776D" w:rsidRDefault="00D72D60" w:rsidP="00034A32">
    <w:pPr>
      <w:spacing w:line="240" w:lineRule="atLeast"/>
      <w:rPr>
        <w:rFonts w:ascii="Angsana New" w:hAnsi="Angsana New" w:cs="Angsana New"/>
        <w:b/>
        <w:bCs/>
        <w:sz w:val="32"/>
        <w:szCs w:val="32"/>
      </w:rPr>
    </w:pPr>
    <w:r w:rsidRPr="002A776D">
      <w:rPr>
        <w:rFonts w:ascii="Angsana New" w:hAnsi="Angsana New" w:cs="Angsana New"/>
        <w:b/>
        <w:bCs/>
        <w:sz w:val="32"/>
        <w:szCs w:val="32"/>
        <w:cs/>
        <w:lang w:bidi="th-TH"/>
      </w:rPr>
      <w:t>หมายเหตุประกอบงบการเงิน</w:t>
    </w:r>
  </w:p>
  <w:p w14:paraId="35ED276E" w14:textId="4659B4E0" w:rsidR="00D72D60" w:rsidRDefault="00D72D60" w:rsidP="00034A32">
    <w:pPr>
      <w:tabs>
        <w:tab w:val="left" w:pos="3980"/>
      </w:tabs>
      <w:spacing w:line="240" w:lineRule="atLeast"/>
      <w:rPr>
        <w:rFonts w:ascii="Angsana New" w:hAnsi="Angsana New" w:cs="Angsana New"/>
        <w:b/>
        <w:bCs/>
        <w:sz w:val="32"/>
        <w:szCs w:val="32"/>
        <w:lang w:val="en-US" w:bidi="th-TH"/>
      </w:rPr>
    </w:pPr>
    <w:r w:rsidRPr="002A776D">
      <w:rPr>
        <w:rFonts w:ascii="Angsana New" w:hAnsi="Angsana New" w:cs="Angsana New" w:hint="cs"/>
        <w:b/>
        <w:bCs/>
        <w:sz w:val="32"/>
        <w:szCs w:val="32"/>
        <w:cs/>
        <w:lang w:bidi="th-TH"/>
      </w:rPr>
      <w:t xml:space="preserve">สำหรับปีสิ้นสุดวันที่ </w:t>
    </w:r>
    <w:r w:rsidR="00C64585" w:rsidRPr="00C64585">
      <w:rPr>
        <w:rFonts w:ascii="Angsana New" w:hAnsi="Angsana New" w:cs="Angsana New"/>
        <w:b/>
        <w:bCs/>
        <w:sz w:val="32"/>
        <w:szCs w:val="32"/>
        <w:lang w:val="en-US" w:bidi="th-TH"/>
      </w:rPr>
      <w:t>31</w:t>
    </w:r>
    <w:r w:rsidRPr="002A776D">
      <w:rPr>
        <w:rFonts w:ascii="Angsana New" w:hAnsi="Angsana New" w:cs="Angsana New" w:hint="cs"/>
        <w:b/>
        <w:bCs/>
        <w:sz w:val="32"/>
        <w:szCs w:val="32"/>
        <w:cs/>
        <w:lang w:bidi="th-TH"/>
      </w:rPr>
      <w:t xml:space="preserve"> ธันวาคม </w:t>
    </w:r>
    <w:r w:rsidR="00C64585" w:rsidRPr="00C64585">
      <w:rPr>
        <w:rFonts w:ascii="Angsana New" w:hAnsi="Angsana New" w:cs="Angsana New"/>
        <w:b/>
        <w:bCs/>
        <w:sz w:val="32"/>
        <w:szCs w:val="32"/>
        <w:lang w:val="en-US" w:bidi="th-TH"/>
      </w:rPr>
      <w:t>2566</w:t>
    </w:r>
  </w:p>
  <w:p w14:paraId="660E7BC7" w14:textId="77777777" w:rsidR="00D72D60" w:rsidRPr="00B74180" w:rsidRDefault="00D72D60" w:rsidP="00186F0C">
    <w:pPr>
      <w:spacing w:line="240" w:lineRule="auto"/>
      <w:rPr>
        <w:rFonts w:ascii="Angsana New" w:hAnsi="Angsana New" w:cs="Angsana New"/>
        <w:b/>
        <w:bCs/>
        <w:color w:val="FF000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7560CD7"/>
    <w:multiLevelType w:val="hybridMultilevel"/>
    <w:tmpl w:val="FB5A51B4"/>
    <w:lvl w:ilvl="0" w:tplc="763E841E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15335"/>
    <w:multiLevelType w:val="multilevel"/>
    <w:tmpl w:val="5094BB7C"/>
    <w:lvl w:ilvl="0">
      <w:start w:val="1"/>
      <w:numFmt w:val="decimal"/>
      <w:lvlText w:val="%1"/>
      <w:lvlJc w:val="left"/>
      <w:pPr>
        <w:ind w:left="966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7F32513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66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9CF053D"/>
    <w:multiLevelType w:val="hybridMultilevel"/>
    <w:tmpl w:val="11CE9290"/>
    <w:lvl w:ilvl="0" w:tplc="1A7C4914">
      <w:start w:val="5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EA5501E"/>
    <w:multiLevelType w:val="multilevel"/>
    <w:tmpl w:val="011E556A"/>
    <w:lvl w:ilvl="0">
      <w:start w:val="2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Angsana New" w:hAnsi="Angsana New" w:cs="Angsana New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0"/>
        <w:szCs w:val="3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1BF52C0"/>
    <w:multiLevelType w:val="multilevel"/>
    <w:tmpl w:val="76CE2682"/>
    <w:lvl w:ilvl="0">
      <w:start w:val="24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sz w:val="30"/>
        <w:szCs w:val="30"/>
      </w:rPr>
    </w:lvl>
    <w:lvl w:ilvl="1">
      <w:start w:val="4"/>
      <w:numFmt w:val="decimalZero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36A07"/>
    <w:multiLevelType w:val="hybridMultilevel"/>
    <w:tmpl w:val="CAFE0A78"/>
    <w:name w:val="KIDS"/>
    <w:lvl w:ilvl="0" w:tplc="7CA676B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F6E70"/>
    <w:multiLevelType w:val="multilevel"/>
    <w:tmpl w:val="C1B015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83418475">
    <w:abstractNumId w:val="9"/>
  </w:num>
  <w:num w:numId="2" w16cid:durableId="939487039">
    <w:abstractNumId w:val="14"/>
  </w:num>
  <w:num w:numId="3" w16cid:durableId="1592202409">
    <w:abstractNumId w:val="6"/>
  </w:num>
  <w:num w:numId="4" w16cid:durableId="376590279">
    <w:abstractNumId w:val="10"/>
  </w:num>
  <w:num w:numId="5" w16cid:durableId="2077776551">
    <w:abstractNumId w:val="4"/>
  </w:num>
  <w:num w:numId="6" w16cid:durableId="1874881191">
    <w:abstractNumId w:val="17"/>
  </w:num>
  <w:num w:numId="7" w16cid:durableId="897324031">
    <w:abstractNumId w:val="18"/>
  </w:num>
  <w:num w:numId="8" w16cid:durableId="559444085">
    <w:abstractNumId w:val="0"/>
  </w:num>
  <w:num w:numId="9" w16cid:durableId="1472871238">
    <w:abstractNumId w:val="11"/>
  </w:num>
  <w:num w:numId="10" w16cid:durableId="111871103">
    <w:abstractNumId w:val="8"/>
  </w:num>
  <w:num w:numId="11" w16cid:durableId="1776901214">
    <w:abstractNumId w:val="3"/>
  </w:num>
  <w:num w:numId="12" w16cid:durableId="236862604">
    <w:abstractNumId w:val="12"/>
  </w:num>
  <w:num w:numId="13" w16cid:durableId="11297883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7274354">
    <w:abstractNumId w:val="15"/>
  </w:num>
  <w:num w:numId="15" w16cid:durableId="1299259406">
    <w:abstractNumId w:val="9"/>
  </w:num>
  <w:num w:numId="16" w16cid:durableId="1030186379">
    <w:abstractNumId w:val="7"/>
  </w:num>
  <w:num w:numId="17" w16cid:durableId="1430544343">
    <w:abstractNumId w:val="16"/>
  </w:num>
  <w:num w:numId="18" w16cid:durableId="1398818605">
    <w:abstractNumId w:val="2"/>
  </w:num>
  <w:num w:numId="19" w16cid:durableId="1731880784">
    <w:abstractNumId w:val="1"/>
  </w:num>
  <w:num w:numId="20" w16cid:durableId="1189028796">
    <w:abstractNumId w:val="13"/>
  </w:num>
  <w:num w:numId="21" w16cid:durableId="383993844">
    <w:abstractNumId w:val="9"/>
  </w:num>
  <w:num w:numId="22" w16cid:durableId="139153954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0"/>
    <w:rsid w:val="00000037"/>
    <w:rsid w:val="000003F5"/>
    <w:rsid w:val="0000076D"/>
    <w:rsid w:val="00000A4A"/>
    <w:rsid w:val="00000EB5"/>
    <w:rsid w:val="00000EE6"/>
    <w:rsid w:val="00001287"/>
    <w:rsid w:val="000013A6"/>
    <w:rsid w:val="000013C8"/>
    <w:rsid w:val="000018F5"/>
    <w:rsid w:val="000019F8"/>
    <w:rsid w:val="00001ED4"/>
    <w:rsid w:val="0000207D"/>
    <w:rsid w:val="000020D8"/>
    <w:rsid w:val="000021FB"/>
    <w:rsid w:val="000023B2"/>
    <w:rsid w:val="000023CF"/>
    <w:rsid w:val="0000249D"/>
    <w:rsid w:val="00002599"/>
    <w:rsid w:val="000026C4"/>
    <w:rsid w:val="000027B2"/>
    <w:rsid w:val="00003107"/>
    <w:rsid w:val="00003118"/>
    <w:rsid w:val="0000311C"/>
    <w:rsid w:val="00003217"/>
    <w:rsid w:val="000032E6"/>
    <w:rsid w:val="000037FB"/>
    <w:rsid w:val="00003816"/>
    <w:rsid w:val="0000398E"/>
    <w:rsid w:val="00003A9B"/>
    <w:rsid w:val="00003AEA"/>
    <w:rsid w:val="00003BE9"/>
    <w:rsid w:val="00003F10"/>
    <w:rsid w:val="00003F40"/>
    <w:rsid w:val="00003F7B"/>
    <w:rsid w:val="000040F6"/>
    <w:rsid w:val="0000422B"/>
    <w:rsid w:val="00004286"/>
    <w:rsid w:val="0000472B"/>
    <w:rsid w:val="00004A5D"/>
    <w:rsid w:val="00004B61"/>
    <w:rsid w:val="00004CBE"/>
    <w:rsid w:val="00004F00"/>
    <w:rsid w:val="00005162"/>
    <w:rsid w:val="000052B8"/>
    <w:rsid w:val="0000535E"/>
    <w:rsid w:val="00005882"/>
    <w:rsid w:val="000058DB"/>
    <w:rsid w:val="00005985"/>
    <w:rsid w:val="000059DE"/>
    <w:rsid w:val="00005AEE"/>
    <w:rsid w:val="00005BBE"/>
    <w:rsid w:val="00005EB9"/>
    <w:rsid w:val="00005F6E"/>
    <w:rsid w:val="0000603C"/>
    <w:rsid w:val="00006058"/>
    <w:rsid w:val="000060D1"/>
    <w:rsid w:val="000060ED"/>
    <w:rsid w:val="0000611F"/>
    <w:rsid w:val="0000622E"/>
    <w:rsid w:val="000064A6"/>
    <w:rsid w:val="00006687"/>
    <w:rsid w:val="00006B35"/>
    <w:rsid w:val="00006B9C"/>
    <w:rsid w:val="00006DC3"/>
    <w:rsid w:val="00006F51"/>
    <w:rsid w:val="000071C3"/>
    <w:rsid w:val="000072FE"/>
    <w:rsid w:val="00007353"/>
    <w:rsid w:val="00007404"/>
    <w:rsid w:val="000074E8"/>
    <w:rsid w:val="0000753C"/>
    <w:rsid w:val="00007864"/>
    <w:rsid w:val="000078B3"/>
    <w:rsid w:val="0000790F"/>
    <w:rsid w:val="000079BB"/>
    <w:rsid w:val="000079FE"/>
    <w:rsid w:val="00007AC3"/>
    <w:rsid w:val="00007AC6"/>
    <w:rsid w:val="00007B01"/>
    <w:rsid w:val="00007CE2"/>
    <w:rsid w:val="00010179"/>
    <w:rsid w:val="0001034B"/>
    <w:rsid w:val="00010767"/>
    <w:rsid w:val="00010E15"/>
    <w:rsid w:val="00010E6F"/>
    <w:rsid w:val="00010F70"/>
    <w:rsid w:val="00010FF7"/>
    <w:rsid w:val="0001134F"/>
    <w:rsid w:val="0001135B"/>
    <w:rsid w:val="000113A1"/>
    <w:rsid w:val="00011619"/>
    <w:rsid w:val="000118BB"/>
    <w:rsid w:val="00011BC0"/>
    <w:rsid w:val="00011CB6"/>
    <w:rsid w:val="00011CDD"/>
    <w:rsid w:val="0001204E"/>
    <w:rsid w:val="0001218D"/>
    <w:rsid w:val="00012193"/>
    <w:rsid w:val="00012195"/>
    <w:rsid w:val="000122EC"/>
    <w:rsid w:val="000124B3"/>
    <w:rsid w:val="000125B0"/>
    <w:rsid w:val="0001260E"/>
    <w:rsid w:val="000127BD"/>
    <w:rsid w:val="00012867"/>
    <w:rsid w:val="00012C17"/>
    <w:rsid w:val="00013166"/>
    <w:rsid w:val="000134F1"/>
    <w:rsid w:val="000136C9"/>
    <w:rsid w:val="000137C4"/>
    <w:rsid w:val="0001381E"/>
    <w:rsid w:val="00013A38"/>
    <w:rsid w:val="00013C18"/>
    <w:rsid w:val="00013CCA"/>
    <w:rsid w:val="00013EAD"/>
    <w:rsid w:val="00013FBF"/>
    <w:rsid w:val="00014187"/>
    <w:rsid w:val="00014684"/>
    <w:rsid w:val="0001469F"/>
    <w:rsid w:val="000146C2"/>
    <w:rsid w:val="00014B31"/>
    <w:rsid w:val="00014B4B"/>
    <w:rsid w:val="0001509E"/>
    <w:rsid w:val="00015291"/>
    <w:rsid w:val="000153C3"/>
    <w:rsid w:val="00015579"/>
    <w:rsid w:val="000155F9"/>
    <w:rsid w:val="00015737"/>
    <w:rsid w:val="000157D8"/>
    <w:rsid w:val="00015916"/>
    <w:rsid w:val="000159E3"/>
    <w:rsid w:val="00015AE8"/>
    <w:rsid w:val="00015B2F"/>
    <w:rsid w:val="00015DE8"/>
    <w:rsid w:val="00016197"/>
    <w:rsid w:val="0001629D"/>
    <w:rsid w:val="000166E2"/>
    <w:rsid w:val="000166FC"/>
    <w:rsid w:val="000168E2"/>
    <w:rsid w:val="00016985"/>
    <w:rsid w:val="00016A4C"/>
    <w:rsid w:val="00016CC2"/>
    <w:rsid w:val="00016E23"/>
    <w:rsid w:val="00017201"/>
    <w:rsid w:val="0001722E"/>
    <w:rsid w:val="0001742F"/>
    <w:rsid w:val="000174BD"/>
    <w:rsid w:val="000174C1"/>
    <w:rsid w:val="00017700"/>
    <w:rsid w:val="00017B01"/>
    <w:rsid w:val="00017DF1"/>
    <w:rsid w:val="00020021"/>
    <w:rsid w:val="00020107"/>
    <w:rsid w:val="00020192"/>
    <w:rsid w:val="00020403"/>
    <w:rsid w:val="0002058B"/>
    <w:rsid w:val="00020687"/>
    <w:rsid w:val="00020703"/>
    <w:rsid w:val="00020893"/>
    <w:rsid w:val="000208E0"/>
    <w:rsid w:val="0002091D"/>
    <w:rsid w:val="0002095D"/>
    <w:rsid w:val="000209CF"/>
    <w:rsid w:val="000209D4"/>
    <w:rsid w:val="00020B5D"/>
    <w:rsid w:val="00020CA2"/>
    <w:rsid w:val="00020D52"/>
    <w:rsid w:val="00020EB4"/>
    <w:rsid w:val="00020FAC"/>
    <w:rsid w:val="0002110B"/>
    <w:rsid w:val="0002113A"/>
    <w:rsid w:val="00021878"/>
    <w:rsid w:val="00021A66"/>
    <w:rsid w:val="00021A69"/>
    <w:rsid w:val="00021ABB"/>
    <w:rsid w:val="00021FA3"/>
    <w:rsid w:val="00021FB6"/>
    <w:rsid w:val="000222C3"/>
    <w:rsid w:val="000222D3"/>
    <w:rsid w:val="000222FF"/>
    <w:rsid w:val="000224B5"/>
    <w:rsid w:val="0002264F"/>
    <w:rsid w:val="000227E2"/>
    <w:rsid w:val="000228A2"/>
    <w:rsid w:val="000229B1"/>
    <w:rsid w:val="000229EC"/>
    <w:rsid w:val="00022B00"/>
    <w:rsid w:val="00022B6B"/>
    <w:rsid w:val="00022C6A"/>
    <w:rsid w:val="00022D74"/>
    <w:rsid w:val="00022F6C"/>
    <w:rsid w:val="00023079"/>
    <w:rsid w:val="00023088"/>
    <w:rsid w:val="000230E3"/>
    <w:rsid w:val="000230F7"/>
    <w:rsid w:val="0002310B"/>
    <w:rsid w:val="00023116"/>
    <w:rsid w:val="0002313A"/>
    <w:rsid w:val="00023183"/>
    <w:rsid w:val="00023401"/>
    <w:rsid w:val="000234F3"/>
    <w:rsid w:val="000234FF"/>
    <w:rsid w:val="00023675"/>
    <w:rsid w:val="00023710"/>
    <w:rsid w:val="0002395D"/>
    <w:rsid w:val="000239D7"/>
    <w:rsid w:val="00023ABE"/>
    <w:rsid w:val="00023BCC"/>
    <w:rsid w:val="00023C4A"/>
    <w:rsid w:val="00023CAC"/>
    <w:rsid w:val="00024360"/>
    <w:rsid w:val="000243F0"/>
    <w:rsid w:val="0002450B"/>
    <w:rsid w:val="000245AA"/>
    <w:rsid w:val="00024778"/>
    <w:rsid w:val="00024A0E"/>
    <w:rsid w:val="00024C6E"/>
    <w:rsid w:val="00024ECC"/>
    <w:rsid w:val="0002534B"/>
    <w:rsid w:val="0002545D"/>
    <w:rsid w:val="00025560"/>
    <w:rsid w:val="0002557E"/>
    <w:rsid w:val="000255CC"/>
    <w:rsid w:val="00025630"/>
    <w:rsid w:val="0002583F"/>
    <w:rsid w:val="00025996"/>
    <w:rsid w:val="00025B9A"/>
    <w:rsid w:val="00026259"/>
    <w:rsid w:val="00026432"/>
    <w:rsid w:val="000265DB"/>
    <w:rsid w:val="00026680"/>
    <w:rsid w:val="000266DE"/>
    <w:rsid w:val="0002685D"/>
    <w:rsid w:val="000269E5"/>
    <w:rsid w:val="00026A06"/>
    <w:rsid w:val="00026A0F"/>
    <w:rsid w:val="00026A8A"/>
    <w:rsid w:val="00026F1A"/>
    <w:rsid w:val="00027337"/>
    <w:rsid w:val="0002761D"/>
    <w:rsid w:val="00027732"/>
    <w:rsid w:val="00027927"/>
    <w:rsid w:val="00027AF7"/>
    <w:rsid w:val="00027AFB"/>
    <w:rsid w:val="00027F74"/>
    <w:rsid w:val="000301C6"/>
    <w:rsid w:val="00030627"/>
    <w:rsid w:val="00030717"/>
    <w:rsid w:val="0003088C"/>
    <w:rsid w:val="0003099F"/>
    <w:rsid w:val="000309A6"/>
    <w:rsid w:val="00030B6A"/>
    <w:rsid w:val="00030BAA"/>
    <w:rsid w:val="00030C3C"/>
    <w:rsid w:val="00030DC8"/>
    <w:rsid w:val="0003104D"/>
    <w:rsid w:val="0003127D"/>
    <w:rsid w:val="000312CA"/>
    <w:rsid w:val="000312D7"/>
    <w:rsid w:val="000314B9"/>
    <w:rsid w:val="0003152D"/>
    <w:rsid w:val="00031607"/>
    <w:rsid w:val="000317B8"/>
    <w:rsid w:val="00031835"/>
    <w:rsid w:val="0003192A"/>
    <w:rsid w:val="00031BC6"/>
    <w:rsid w:val="00031BDD"/>
    <w:rsid w:val="00031EE5"/>
    <w:rsid w:val="00032079"/>
    <w:rsid w:val="00032293"/>
    <w:rsid w:val="000323EC"/>
    <w:rsid w:val="0003262F"/>
    <w:rsid w:val="00032633"/>
    <w:rsid w:val="000326A9"/>
    <w:rsid w:val="000327DA"/>
    <w:rsid w:val="00032BC4"/>
    <w:rsid w:val="00032CB4"/>
    <w:rsid w:val="000330C2"/>
    <w:rsid w:val="000332A4"/>
    <w:rsid w:val="000332D0"/>
    <w:rsid w:val="00033470"/>
    <w:rsid w:val="00033509"/>
    <w:rsid w:val="000336C6"/>
    <w:rsid w:val="00033741"/>
    <w:rsid w:val="0003378B"/>
    <w:rsid w:val="000337C3"/>
    <w:rsid w:val="00033A2B"/>
    <w:rsid w:val="0003403B"/>
    <w:rsid w:val="00034074"/>
    <w:rsid w:val="00034090"/>
    <w:rsid w:val="000340FF"/>
    <w:rsid w:val="0003448E"/>
    <w:rsid w:val="0003469A"/>
    <w:rsid w:val="00034A32"/>
    <w:rsid w:val="00034B21"/>
    <w:rsid w:val="00034B42"/>
    <w:rsid w:val="00034B5A"/>
    <w:rsid w:val="00034C02"/>
    <w:rsid w:val="00034C49"/>
    <w:rsid w:val="00035340"/>
    <w:rsid w:val="000355B5"/>
    <w:rsid w:val="00035BD8"/>
    <w:rsid w:val="00035E50"/>
    <w:rsid w:val="00035FB0"/>
    <w:rsid w:val="00036009"/>
    <w:rsid w:val="00036274"/>
    <w:rsid w:val="00036339"/>
    <w:rsid w:val="00036521"/>
    <w:rsid w:val="0003667C"/>
    <w:rsid w:val="00036758"/>
    <w:rsid w:val="000369C1"/>
    <w:rsid w:val="00036E21"/>
    <w:rsid w:val="00036EC8"/>
    <w:rsid w:val="0003737B"/>
    <w:rsid w:val="000373BD"/>
    <w:rsid w:val="00037438"/>
    <w:rsid w:val="00037919"/>
    <w:rsid w:val="00037AEE"/>
    <w:rsid w:val="00037BA6"/>
    <w:rsid w:val="00037D5B"/>
    <w:rsid w:val="000400E5"/>
    <w:rsid w:val="0004032F"/>
    <w:rsid w:val="0004035C"/>
    <w:rsid w:val="000404A7"/>
    <w:rsid w:val="00040632"/>
    <w:rsid w:val="000409EE"/>
    <w:rsid w:val="00040B56"/>
    <w:rsid w:val="00040BFC"/>
    <w:rsid w:val="00040C24"/>
    <w:rsid w:val="00041166"/>
    <w:rsid w:val="00041291"/>
    <w:rsid w:val="000413D6"/>
    <w:rsid w:val="00041471"/>
    <w:rsid w:val="000415B0"/>
    <w:rsid w:val="00041741"/>
    <w:rsid w:val="000418B0"/>
    <w:rsid w:val="00041A8E"/>
    <w:rsid w:val="00041D3B"/>
    <w:rsid w:val="0004233B"/>
    <w:rsid w:val="00042473"/>
    <w:rsid w:val="000425A1"/>
    <w:rsid w:val="00042857"/>
    <w:rsid w:val="000428EE"/>
    <w:rsid w:val="00042ACF"/>
    <w:rsid w:val="00042E5F"/>
    <w:rsid w:val="00042EC6"/>
    <w:rsid w:val="00043039"/>
    <w:rsid w:val="0004351E"/>
    <w:rsid w:val="0004364C"/>
    <w:rsid w:val="00043778"/>
    <w:rsid w:val="000437F6"/>
    <w:rsid w:val="00043833"/>
    <w:rsid w:val="000438EE"/>
    <w:rsid w:val="00043C15"/>
    <w:rsid w:val="00044180"/>
    <w:rsid w:val="00044681"/>
    <w:rsid w:val="00044934"/>
    <w:rsid w:val="00044A7D"/>
    <w:rsid w:val="00044AE2"/>
    <w:rsid w:val="00044B22"/>
    <w:rsid w:val="00044CBE"/>
    <w:rsid w:val="000450E7"/>
    <w:rsid w:val="000450F9"/>
    <w:rsid w:val="00045239"/>
    <w:rsid w:val="00045400"/>
    <w:rsid w:val="000459B0"/>
    <w:rsid w:val="00045AB4"/>
    <w:rsid w:val="00045B66"/>
    <w:rsid w:val="00045D6E"/>
    <w:rsid w:val="00045DF8"/>
    <w:rsid w:val="00045EEB"/>
    <w:rsid w:val="00045F96"/>
    <w:rsid w:val="00046087"/>
    <w:rsid w:val="000460C6"/>
    <w:rsid w:val="0004622A"/>
    <w:rsid w:val="00046246"/>
    <w:rsid w:val="00046412"/>
    <w:rsid w:val="00046452"/>
    <w:rsid w:val="00046513"/>
    <w:rsid w:val="0004656E"/>
    <w:rsid w:val="00046845"/>
    <w:rsid w:val="00046858"/>
    <w:rsid w:val="000468FD"/>
    <w:rsid w:val="00046C02"/>
    <w:rsid w:val="00046DE7"/>
    <w:rsid w:val="00046E00"/>
    <w:rsid w:val="00047059"/>
    <w:rsid w:val="000470E9"/>
    <w:rsid w:val="0004715C"/>
    <w:rsid w:val="0004718D"/>
    <w:rsid w:val="000471AE"/>
    <w:rsid w:val="0004734A"/>
    <w:rsid w:val="000473A7"/>
    <w:rsid w:val="00047465"/>
    <w:rsid w:val="000474C6"/>
    <w:rsid w:val="00047503"/>
    <w:rsid w:val="0004750D"/>
    <w:rsid w:val="0004766C"/>
    <w:rsid w:val="000477F9"/>
    <w:rsid w:val="00047B13"/>
    <w:rsid w:val="00047C27"/>
    <w:rsid w:val="00047C99"/>
    <w:rsid w:val="00047CC6"/>
    <w:rsid w:val="00050140"/>
    <w:rsid w:val="00050180"/>
    <w:rsid w:val="00050233"/>
    <w:rsid w:val="00050314"/>
    <w:rsid w:val="000504B5"/>
    <w:rsid w:val="0005057C"/>
    <w:rsid w:val="000507B3"/>
    <w:rsid w:val="000509F6"/>
    <w:rsid w:val="00050D0B"/>
    <w:rsid w:val="00050D18"/>
    <w:rsid w:val="00050D28"/>
    <w:rsid w:val="00050D9E"/>
    <w:rsid w:val="00050E22"/>
    <w:rsid w:val="0005104E"/>
    <w:rsid w:val="000512EE"/>
    <w:rsid w:val="00051531"/>
    <w:rsid w:val="000515C2"/>
    <w:rsid w:val="00051895"/>
    <w:rsid w:val="000518F7"/>
    <w:rsid w:val="00051A60"/>
    <w:rsid w:val="00051C10"/>
    <w:rsid w:val="00051C51"/>
    <w:rsid w:val="00051D22"/>
    <w:rsid w:val="000520A8"/>
    <w:rsid w:val="00052295"/>
    <w:rsid w:val="000523F9"/>
    <w:rsid w:val="00052427"/>
    <w:rsid w:val="000524CC"/>
    <w:rsid w:val="00052D76"/>
    <w:rsid w:val="00053094"/>
    <w:rsid w:val="000531EE"/>
    <w:rsid w:val="000536D2"/>
    <w:rsid w:val="00053767"/>
    <w:rsid w:val="00053CEF"/>
    <w:rsid w:val="00053D09"/>
    <w:rsid w:val="00053D28"/>
    <w:rsid w:val="00053EB1"/>
    <w:rsid w:val="00053EF4"/>
    <w:rsid w:val="0005450A"/>
    <w:rsid w:val="00054663"/>
    <w:rsid w:val="00054959"/>
    <w:rsid w:val="000549DD"/>
    <w:rsid w:val="00054DDE"/>
    <w:rsid w:val="00055022"/>
    <w:rsid w:val="00055043"/>
    <w:rsid w:val="00055048"/>
    <w:rsid w:val="000551E7"/>
    <w:rsid w:val="00055398"/>
    <w:rsid w:val="00055421"/>
    <w:rsid w:val="00055513"/>
    <w:rsid w:val="000555A6"/>
    <w:rsid w:val="0005566B"/>
    <w:rsid w:val="00055883"/>
    <w:rsid w:val="00055954"/>
    <w:rsid w:val="00055C0C"/>
    <w:rsid w:val="00055E10"/>
    <w:rsid w:val="00055EA7"/>
    <w:rsid w:val="0005608A"/>
    <w:rsid w:val="000560E4"/>
    <w:rsid w:val="00056199"/>
    <w:rsid w:val="000561C2"/>
    <w:rsid w:val="000561D7"/>
    <w:rsid w:val="00056310"/>
    <w:rsid w:val="000563D3"/>
    <w:rsid w:val="000567EA"/>
    <w:rsid w:val="000568F7"/>
    <w:rsid w:val="00056A96"/>
    <w:rsid w:val="00056B80"/>
    <w:rsid w:val="00056BA0"/>
    <w:rsid w:val="00056BFC"/>
    <w:rsid w:val="00056C08"/>
    <w:rsid w:val="000570A9"/>
    <w:rsid w:val="000570BA"/>
    <w:rsid w:val="000571EB"/>
    <w:rsid w:val="00057221"/>
    <w:rsid w:val="000573AD"/>
    <w:rsid w:val="000574FD"/>
    <w:rsid w:val="000577F7"/>
    <w:rsid w:val="0005783F"/>
    <w:rsid w:val="00057870"/>
    <w:rsid w:val="00057AAF"/>
    <w:rsid w:val="00057CE1"/>
    <w:rsid w:val="000600BD"/>
    <w:rsid w:val="00060279"/>
    <w:rsid w:val="00060410"/>
    <w:rsid w:val="000605F1"/>
    <w:rsid w:val="0006066B"/>
    <w:rsid w:val="000606A1"/>
    <w:rsid w:val="00060926"/>
    <w:rsid w:val="00060943"/>
    <w:rsid w:val="00060B22"/>
    <w:rsid w:val="00060B95"/>
    <w:rsid w:val="00060B9D"/>
    <w:rsid w:val="00060D92"/>
    <w:rsid w:val="00061232"/>
    <w:rsid w:val="0006124E"/>
    <w:rsid w:val="000614F9"/>
    <w:rsid w:val="000616F8"/>
    <w:rsid w:val="00061747"/>
    <w:rsid w:val="00061852"/>
    <w:rsid w:val="000618B5"/>
    <w:rsid w:val="00061B11"/>
    <w:rsid w:val="00061B77"/>
    <w:rsid w:val="00061B8F"/>
    <w:rsid w:val="000621A0"/>
    <w:rsid w:val="00062209"/>
    <w:rsid w:val="000622B3"/>
    <w:rsid w:val="00062456"/>
    <w:rsid w:val="00062572"/>
    <w:rsid w:val="000625A5"/>
    <w:rsid w:val="000625C2"/>
    <w:rsid w:val="000625CB"/>
    <w:rsid w:val="0006271C"/>
    <w:rsid w:val="000629EF"/>
    <w:rsid w:val="00062C07"/>
    <w:rsid w:val="00062C75"/>
    <w:rsid w:val="00062DF9"/>
    <w:rsid w:val="0006311B"/>
    <w:rsid w:val="00063536"/>
    <w:rsid w:val="000635A2"/>
    <w:rsid w:val="00063706"/>
    <w:rsid w:val="00063864"/>
    <w:rsid w:val="000638B6"/>
    <w:rsid w:val="00063B6D"/>
    <w:rsid w:val="00063C70"/>
    <w:rsid w:val="00063C89"/>
    <w:rsid w:val="000640BD"/>
    <w:rsid w:val="0006428C"/>
    <w:rsid w:val="000643A9"/>
    <w:rsid w:val="000646D9"/>
    <w:rsid w:val="00064969"/>
    <w:rsid w:val="00064C33"/>
    <w:rsid w:val="00064D9D"/>
    <w:rsid w:val="00064DDE"/>
    <w:rsid w:val="00064FD7"/>
    <w:rsid w:val="00065093"/>
    <w:rsid w:val="000650B2"/>
    <w:rsid w:val="00065380"/>
    <w:rsid w:val="0006539F"/>
    <w:rsid w:val="0006568B"/>
    <w:rsid w:val="000657F9"/>
    <w:rsid w:val="00065BD7"/>
    <w:rsid w:val="00065C5F"/>
    <w:rsid w:val="00065E02"/>
    <w:rsid w:val="00066012"/>
    <w:rsid w:val="000660F5"/>
    <w:rsid w:val="000662B5"/>
    <w:rsid w:val="00066791"/>
    <w:rsid w:val="000667F6"/>
    <w:rsid w:val="0006681D"/>
    <w:rsid w:val="00066C10"/>
    <w:rsid w:val="00066E39"/>
    <w:rsid w:val="00066F8C"/>
    <w:rsid w:val="000671FB"/>
    <w:rsid w:val="000676A7"/>
    <w:rsid w:val="00067848"/>
    <w:rsid w:val="000679A5"/>
    <w:rsid w:val="00067CC5"/>
    <w:rsid w:val="0007008F"/>
    <w:rsid w:val="00070096"/>
    <w:rsid w:val="00070699"/>
    <w:rsid w:val="0007073F"/>
    <w:rsid w:val="00070792"/>
    <w:rsid w:val="000709E2"/>
    <w:rsid w:val="00070B0A"/>
    <w:rsid w:val="00070C90"/>
    <w:rsid w:val="00071070"/>
    <w:rsid w:val="00071101"/>
    <w:rsid w:val="00071112"/>
    <w:rsid w:val="00071395"/>
    <w:rsid w:val="000714A7"/>
    <w:rsid w:val="00071516"/>
    <w:rsid w:val="00071588"/>
    <w:rsid w:val="0007182B"/>
    <w:rsid w:val="000718F5"/>
    <w:rsid w:val="000718F7"/>
    <w:rsid w:val="00071DFE"/>
    <w:rsid w:val="00071F23"/>
    <w:rsid w:val="00071F59"/>
    <w:rsid w:val="000722BB"/>
    <w:rsid w:val="000722FB"/>
    <w:rsid w:val="000723A5"/>
    <w:rsid w:val="000724BD"/>
    <w:rsid w:val="00072533"/>
    <w:rsid w:val="000726AE"/>
    <w:rsid w:val="000728DC"/>
    <w:rsid w:val="000728FA"/>
    <w:rsid w:val="00072945"/>
    <w:rsid w:val="00072A20"/>
    <w:rsid w:val="00072EF9"/>
    <w:rsid w:val="000732C3"/>
    <w:rsid w:val="000734C3"/>
    <w:rsid w:val="000734E2"/>
    <w:rsid w:val="0007350A"/>
    <w:rsid w:val="000735BB"/>
    <w:rsid w:val="00073747"/>
    <w:rsid w:val="0007385B"/>
    <w:rsid w:val="000738FB"/>
    <w:rsid w:val="000738FD"/>
    <w:rsid w:val="000739D9"/>
    <w:rsid w:val="00073CA2"/>
    <w:rsid w:val="00073CC7"/>
    <w:rsid w:val="00073D53"/>
    <w:rsid w:val="00073D9E"/>
    <w:rsid w:val="00073F9C"/>
    <w:rsid w:val="00073FEB"/>
    <w:rsid w:val="0007409E"/>
    <w:rsid w:val="00074287"/>
    <w:rsid w:val="000742B8"/>
    <w:rsid w:val="0007435A"/>
    <w:rsid w:val="000743E2"/>
    <w:rsid w:val="000746C8"/>
    <w:rsid w:val="000748A1"/>
    <w:rsid w:val="00074915"/>
    <w:rsid w:val="00074BCA"/>
    <w:rsid w:val="00075281"/>
    <w:rsid w:val="00075453"/>
    <w:rsid w:val="000755A0"/>
    <w:rsid w:val="00075968"/>
    <w:rsid w:val="00075B3D"/>
    <w:rsid w:val="00076172"/>
    <w:rsid w:val="000761D7"/>
    <w:rsid w:val="00076481"/>
    <w:rsid w:val="00076496"/>
    <w:rsid w:val="000764E8"/>
    <w:rsid w:val="0007660D"/>
    <w:rsid w:val="0007675D"/>
    <w:rsid w:val="00076922"/>
    <w:rsid w:val="00076954"/>
    <w:rsid w:val="00076966"/>
    <w:rsid w:val="00076BD6"/>
    <w:rsid w:val="00076FBA"/>
    <w:rsid w:val="00077012"/>
    <w:rsid w:val="000776C5"/>
    <w:rsid w:val="0007774C"/>
    <w:rsid w:val="000779F7"/>
    <w:rsid w:val="00077A5F"/>
    <w:rsid w:val="00077AC5"/>
    <w:rsid w:val="00077B5E"/>
    <w:rsid w:val="00077B61"/>
    <w:rsid w:val="00077C0F"/>
    <w:rsid w:val="00077EA9"/>
    <w:rsid w:val="000801B6"/>
    <w:rsid w:val="000802C5"/>
    <w:rsid w:val="0008039E"/>
    <w:rsid w:val="00080408"/>
    <w:rsid w:val="00080412"/>
    <w:rsid w:val="0008071A"/>
    <w:rsid w:val="00080782"/>
    <w:rsid w:val="00080853"/>
    <w:rsid w:val="0008090F"/>
    <w:rsid w:val="0008091E"/>
    <w:rsid w:val="000809E9"/>
    <w:rsid w:val="00080B9D"/>
    <w:rsid w:val="00080D56"/>
    <w:rsid w:val="00080E25"/>
    <w:rsid w:val="0008171B"/>
    <w:rsid w:val="00081989"/>
    <w:rsid w:val="000819DA"/>
    <w:rsid w:val="00081A17"/>
    <w:rsid w:val="00081ACB"/>
    <w:rsid w:val="000823A2"/>
    <w:rsid w:val="0008247A"/>
    <w:rsid w:val="00082582"/>
    <w:rsid w:val="00082633"/>
    <w:rsid w:val="0008269B"/>
    <w:rsid w:val="00082731"/>
    <w:rsid w:val="000827C7"/>
    <w:rsid w:val="0008289D"/>
    <w:rsid w:val="000828C6"/>
    <w:rsid w:val="00082CE7"/>
    <w:rsid w:val="00082E89"/>
    <w:rsid w:val="00082F73"/>
    <w:rsid w:val="00082F9D"/>
    <w:rsid w:val="0008360E"/>
    <w:rsid w:val="0008388A"/>
    <w:rsid w:val="00083966"/>
    <w:rsid w:val="00083B23"/>
    <w:rsid w:val="00083DE6"/>
    <w:rsid w:val="00083E7F"/>
    <w:rsid w:val="00083EB8"/>
    <w:rsid w:val="00083F26"/>
    <w:rsid w:val="00083FC4"/>
    <w:rsid w:val="0008407C"/>
    <w:rsid w:val="000840A1"/>
    <w:rsid w:val="000840F2"/>
    <w:rsid w:val="00084156"/>
    <w:rsid w:val="000844C4"/>
    <w:rsid w:val="000846CB"/>
    <w:rsid w:val="000846F4"/>
    <w:rsid w:val="000848BB"/>
    <w:rsid w:val="00084A9A"/>
    <w:rsid w:val="00084AE8"/>
    <w:rsid w:val="00084B6E"/>
    <w:rsid w:val="00084D0A"/>
    <w:rsid w:val="00084E4E"/>
    <w:rsid w:val="00084F41"/>
    <w:rsid w:val="00085156"/>
    <w:rsid w:val="000852EA"/>
    <w:rsid w:val="00085383"/>
    <w:rsid w:val="00085500"/>
    <w:rsid w:val="00085628"/>
    <w:rsid w:val="00085A19"/>
    <w:rsid w:val="000863B3"/>
    <w:rsid w:val="00086511"/>
    <w:rsid w:val="000868E8"/>
    <w:rsid w:val="000868F6"/>
    <w:rsid w:val="00086C82"/>
    <w:rsid w:val="00086D52"/>
    <w:rsid w:val="00087153"/>
    <w:rsid w:val="00087156"/>
    <w:rsid w:val="00087487"/>
    <w:rsid w:val="00087691"/>
    <w:rsid w:val="000876D4"/>
    <w:rsid w:val="00087764"/>
    <w:rsid w:val="0008789C"/>
    <w:rsid w:val="00087A7A"/>
    <w:rsid w:val="00087C75"/>
    <w:rsid w:val="00087C82"/>
    <w:rsid w:val="00087DFA"/>
    <w:rsid w:val="00087E7A"/>
    <w:rsid w:val="00087FDA"/>
    <w:rsid w:val="0009040F"/>
    <w:rsid w:val="00090423"/>
    <w:rsid w:val="000905B3"/>
    <w:rsid w:val="00090708"/>
    <w:rsid w:val="0009087F"/>
    <w:rsid w:val="000908A3"/>
    <w:rsid w:val="00090B02"/>
    <w:rsid w:val="00090B9C"/>
    <w:rsid w:val="00090D11"/>
    <w:rsid w:val="00090D5E"/>
    <w:rsid w:val="00090DF8"/>
    <w:rsid w:val="000911C0"/>
    <w:rsid w:val="00091244"/>
    <w:rsid w:val="000912DE"/>
    <w:rsid w:val="00091377"/>
    <w:rsid w:val="00091495"/>
    <w:rsid w:val="000914A7"/>
    <w:rsid w:val="0009157B"/>
    <w:rsid w:val="000915C6"/>
    <w:rsid w:val="000917FD"/>
    <w:rsid w:val="00091839"/>
    <w:rsid w:val="00091996"/>
    <w:rsid w:val="000919A9"/>
    <w:rsid w:val="00091A03"/>
    <w:rsid w:val="00091A72"/>
    <w:rsid w:val="00091BA6"/>
    <w:rsid w:val="00091BDF"/>
    <w:rsid w:val="00091CC9"/>
    <w:rsid w:val="00091CFD"/>
    <w:rsid w:val="00091D93"/>
    <w:rsid w:val="00091F23"/>
    <w:rsid w:val="000920CC"/>
    <w:rsid w:val="00092332"/>
    <w:rsid w:val="0009280D"/>
    <w:rsid w:val="00092855"/>
    <w:rsid w:val="000928CD"/>
    <w:rsid w:val="00092984"/>
    <w:rsid w:val="00092A32"/>
    <w:rsid w:val="00092B65"/>
    <w:rsid w:val="00092E87"/>
    <w:rsid w:val="00092EB2"/>
    <w:rsid w:val="00092ED3"/>
    <w:rsid w:val="00093260"/>
    <w:rsid w:val="000932B5"/>
    <w:rsid w:val="0009330F"/>
    <w:rsid w:val="000934B6"/>
    <w:rsid w:val="0009354F"/>
    <w:rsid w:val="000935F4"/>
    <w:rsid w:val="00093694"/>
    <w:rsid w:val="000939AA"/>
    <w:rsid w:val="00093A86"/>
    <w:rsid w:val="00093C4F"/>
    <w:rsid w:val="00093CB1"/>
    <w:rsid w:val="00093D1D"/>
    <w:rsid w:val="00093D2F"/>
    <w:rsid w:val="00093E11"/>
    <w:rsid w:val="00093E1D"/>
    <w:rsid w:val="00093EA1"/>
    <w:rsid w:val="000942E4"/>
    <w:rsid w:val="00094421"/>
    <w:rsid w:val="00094514"/>
    <w:rsid w:val="00094537"/>
    <w:rsid w:val="000945A8"/>
    <w:rsid w:val="000945F7"/>
    <w:rsid w:val="000947DD"/>
    <w:rsid w:val="00094BB3"/>
    <w:rsid w:val="00094C4E"/>
    <w:rsid w:val="00095063"/>
    <w:rsid w:val="000955D7"/>
    <w:rsid w:val="000957F5"/>
    <w:rsid w:val="000958BB"/>
    <w:rsid w:val="00095CE6"/>
    <w:rsid w:val="00096103"/>
    <w:rsid w:val="00096304"/>
    <w:rsid w:val="000964D0"/>
    <w:rsid w:val="000965CC"/>
    <w:rsid w:val="000966CF"/>
    <w:rsid w:val="000967C5"/>
    <w:rsid w:val="000968E8"/>
    <w:rsid w:val="000969B3"/>
    <w:rsid w:val="00096AD3"/>
    <w:rsid w:val="00096D5C"/>
    <w:rsid w:val="00096DA6"/>
    <w:rsid w:val="00096DAB"/>
    <w:rsid w:val="00096FA5"/>
    <w:rsid w:val="000973DC"/>
    <w:rsid w:val="000974C6"/>
    <w:rsid w:val="000975D6"/>
    <w:rsid w:val="000975E4"/>
    <w:rsid w:val="000976F3"/>
    <w:rsid w:val="00097716"/>
    <w:rsid w:val="000977C8"/>
    <w:rsid w:val="00097889"/>
    <w:rsid w:val="00097BC4"/>
    <w:rsid w:val="00097CF5"/>
    <w:rsid w:val="00097D3B"/>
    <w:rsid w:val="000A016F"/>
    <w:rsid w:val="000A0248"/>
    <w:rsid w:val="000A026B"/>
    <w:rsid w:val="000A0271"/>
    <w:rsid w:val="000A0577"/>
    <w:rsid w:val="000A0735"/>
    <w:rsid w:val="000A07BC"/>
    <w:rsid w:val="000A0AE1"/>
    <w:rsid w:val="000A0C22"/>
    <w:rsid w:val="000A0D32"/>
    <w:rsid w:val="000A0DC0"/>
    <w:rsid w:val="000A0E84"/>
    <w:rsid w:val="000A0F34"/>
    <w:rsid w:val="000A10EF"/>
    <w:rsid w:val="000A11D8"/>
    <w:rsid w:val="000A1424"/>
    <w:rsid w:val="000A1541"/>
    <w:rsid w:val="000A1608"/>
    <w:rsid w:val="000A1731"/>
    <w:rsid w:val="000A1A35"/>
    <w:rsid w:val="000A1C5C"/>
    <w:rsid w:val="000A1E4D"/>
    <w:rsid w:val="000A1EBC"/>
    <w:rsid w:val="000A2170"/>
    <w:rsid w:val="000A21AD"/>
    <w:rsid w:val="000A21B5"/>
    <w:rsid w:val="000A221A"/>
    <w:rsid w:val="000A2800"/>
    <w:rsid w:val="000A2998"/>
    <w:rsid w:val="000A29B5"/>
    <w:rsid w:val="000A2A79"/>
    <w:rsid w:val="000A2CA0"/>
    <w:rsid w:val="000A2CD7"/>
    <w:rsid w:val="000A2E70"/>
    <w:rsid w:val="000A33AC"/>
    <w:rsid w:val="000A340D"/>
    <w:rsid w:val="000A3547"/>
    <w:rsid w:val="000A356C"/>
    <w:rsid w:val="000A36CA"/>
    <w:rsid w:val="000A37DC"/>
    <w:rsid w:val="000A381B"/>
    <w:rsid w:val="000A3866"/>
    <w:rsid w:val="000A3955"/>
    <w:rsid w:val="000A396F"/>
    <w:rsid w:val="000A3AAA"/>
    <w:rsid w:val="000A3B58"/>
    <w:rsid w:val="000A3BA8"/>
    <w:rsid w:val="000A3D9A"/>
    <w:rsid w:val="000A468C"/>
    <w:rsid w:val="000A4864"/>
    <w:rsid w:val="000A48B4"/>
    <w:rsid w:val="000A4A74"/>
    <w:rsid w:val="000A4AA1"/>
    <w:rsid w:val="000A4BFD"/>
    <w:rsid w:val="000A4C69"/>
    <w:rsid w:val="000A4DEE"/>
    <w:rsid w:val="000A4FD5"/>
    <w:rsid w:val="000A5289"/>
    <w:rsid w:val="000A52D5"/>
    <w:rsid w:val="000A5443"/>
    <w:rsid w:val="000A57AD"/>
    <w:rsid w:val="000A58F5"/>
    <w:rsid w:val="000A5A5E"/>
    <w:rsid w:val="000A5A61"/>
    <w:rsid w:val="000A5D53"/>
    <w:rsid w:val="000A5DB5"/>
    <w:rsid w:val="000A5F57"/>
    <w:rsid w:val="000A6039"/>
    <w:rsid w:val="000A6384"/>
    <w:rsid w:val="000A64F9"/>
    <w:rsid w:val="000A6633"/>
    <w:rsid w:val="000A6754"/>
    <w:rsid w:val="000A6C37"/>
    <w:rsid w:val="000A6EAA"/>
    <w:rsid w:val="000A6FD2"/>
    <w:rsid w:val="000A7646"/>
    <w:rsid w:val="000A77D4"/>
    <w:rsid w:val="000A7889"/>
    <w:rsid w:val="000A78F7"/>
    <w:rsid w:val="000A79E1"/>
    <w:rsid w:val="000A7A2C"/>
    <w:rsid w:val="000A7B3B"/>
    <w:rsid w:val="000A7BF7"/>
    <w:rsid w:val="000A7C33"/>
    <w:rsid w:val="000A7EEA"/>
    <w:rsid w:val="000A7F88"/>
    <w:rsid w:val="000A7FA2"/>
    <w:rsid w:val="000B0016"/>
    <w:rsid w:val="000B0066"/>
    <w:rsid w:val="000B013F"/>
    <w:rsid w:val="000B0253"/>
    <w:rsid w:val="000B03AF"/>
    <w:rsid w:val="000B088A"/>
    <w:rsid w:val="000B0AD4"/>
    <w:rsid w:val="000B0B79"/>
    <w:rsid w:val="000B0D9C"/>
    <w:rsid w:val="000B0DE6"/>
    <w:rsid w:val="000B10E1"/>
    <w:rsid w:val="000B1113"/>
    <w:rsid w:val="000B13E4"/>
    <w:rsid w:val="000B1477"/>
    <w:rsid w:val="000B1565"/>
    <w:rsid w:val="000B15A1"/>
    <w:rsid w:val="000B15E1"/>
    <w:rsid w:val="000B17D0"/>
    <w:rsid w:val="000B1869"/>
    <w:rsid w:val="000B1ADC"/>
    <w:rsid w:val="000B1C45"/>
    <w:rsid w:val="000B1DFB"/>
    <w:rsid w:val="000B1E3F"/>
    <w:rsid w:val="000B1F8D"/>
    <w:rsid w:val="000B2175"/>
    <w:rsid w:val="000B22A4"/>
    <w:rsid w:val="000B241C"/>
    <w:rsid w:val="000B24A1"/>
    <w:rsid w:val="000B24BA"/>
    <w:rsid w:val="000B2825"/>
    <w:rsid w:val="000B2884"/>
    <w:rsid w:val="000B2940"/>
    <w:rsid w:val="000B296D"/>
    <w:rsid w:val="000B2A8B"/>
    <w:rsid w:val="000B2BCE"/>
    <w:rsid w:val="000B2D40"/>
    <w:rsid w:val="000B2E0F"/>
    <w:rsid w:val="000B2E18"/>
    <w:rsid w:val="000B2E6D"/>
    <w:rsid w:val="000B2F19"/>
    <w:rsid w:val="000B3122"/>
    <w:rsid w:val="000B32F0"/>
    <w:rsid w:val="000B33D7"/>
    <w:rsid w:val="000B33E7"/>
    <w:rsid w:val="000B352D"/>
    <w:rsid w:val="000B36D8"/>
    <w:rsid w:val="000B3826"/>
    <w:rsid w:val="000B3A28"/>
    <w:rsid w:val="000B410E"/>
    <w:rsid w:val="000B43E6"/>
    <w:rsid w:val="000B4903"/>
    <w:rsid w:val="000B4946"/>
    <w:rsid w:val="000B4B68"/>
    <w:rsid w:val="000B50C1"/>
    <w:rsid w:val="000B510C"/>
    <w:rsid w:val="000B5138"/>
    <w:rsid w:val="000B5338"/>
    <w:rsid w:val="000B5468"/>
    <w:rsid w:val="000B549F"/>
    <w:rsid w:val="000B5642"/>
    <w:rsid w:val="000B5705"/>
    <w:rsid w:val="000B5787"/>
    <w:rsid w:val="000B5874"/>
    <w:rsid w:val="000B588F"/>
    <w:rsid w:val="000B59A3"/>
    <w:rsid w:val="000B5B84"/>
    <w:rsid w:val="000B5B87"/>
    <w:rsid w:val="000B5CBC"/>
    <w:rsid w:val="000B5EA9"/>
    <w:rsid w:val="000B6324"/>
    <w:rsid w:val="000B651F"/>
    <w:rsid w:val="000B657F"/>
    <w:rsid w:val="000B6641"/>
    <w:rsid w:val="000B6C7C"/>
    <w:rsid w:val="000B6D0E"/>
    <w:rsid w:val="000B6D1F"/>
    <w:rsid w:val="000B6EE6"/>
    <w:rsid w:val="000B7246"/>
    <w:rsid w:val="000B7252"/>
    <w:rsid w:val="000B72A6"/>
    <w:rsid w:val="000B72F9"/>
    <w:rsid w:val="000B74EE"/>
    <w:rsid w:val="000B752C"/>
    <w:rsid w:val="000B78D7"/>
    <w:rsid w:val="000B7A5A"/>
    <w:rsid w:val="000B7A67"/>
    <w:rsid w:val="000B7B5C"/>
    <w:rsid w:val="000B7C73"/>
    <w:rsid w:val="000B7ECC"/>
    <w:rsid w:val="000B7EE5"/>
    <w:rsid w:val="000B7FED"/>
    <w:rsid w:val="000C0113"/>
    <w:rsid w:val="000C0271"/>
    <w:rsid w:val="000C02BB"/>
    <w:rsid w:val="000C02E9"/>
    <w:rsid w:val="000C04BF"/>
    <w:rsid w:val="000C0567"/>
    <w:rsid w:val="000C0792"/>
    <w:rsid w:val="000C07FC"/>
    <w:rsid w:val="000C08BE"/>
    <w:rsid w:val="000C0B79"/>
    <w:rsid w:val="000C0D48"/>
    <w:rsid w:val="000C0D9A"/>
    <w:rsid w:val="000C11F2"/>
    <w:rsid w:val="000C1271"/>
    <w:rsid w:val="000C176C"/>
    <w:rsid w:val="000C1CC6"/>
    <w:rsid w:val="000C1D51"/>
    <w:rsid w:val="000C1D5F"/>
    <w:rsid w:val="000C1E2D"/>
    <w:rsid w:val="000C1EEA"/>
    <w:rsid w:val="000C1F23"/>
    <w:rsid w:val="000C1F29"/>
    <w:rsid w:val="000C22E6"/>
    <w:rsid w:val="000C230E"/>
    <w:rsid w:val="000C2586"/>
    <w:rsid w:val="000C25AC"/>
    <w:rsid w:val="000C2778"/>
    <w:rsid w:val="000C29FA"/>
    <w:rsid w:val="000C2A14"/>
    <w:rsid w:val="000C2B3B"/>
    <w:rsid w:val="000C2BE6"/>
    <w:rsid w:val="000C2C6C"/>
    <w:rsid w:val="000C2E08"/>
    <w:rsid w:val="000C3043"/>
    <w:rsid w:val="000C3148"/>
    <w:rsid w:val="000C3603"/>
    <w:rsid w:val="000C3616"/>
    <w:rsid w:val="000C37BE"/>
    <w:rsid w:val="000C3830"/>
    <w:rsid w:val="000C3853"/>
    <w:rsid w:val="000C38E6"/>
    <w:rsid w:val="000C39C0"/>
    <w:rsid w:val="000C39CD"/>
    <w:rsid w:val="000C3B8F"/>
    <w:rsid w:val="000C3DA0"/>
    <w:rsid w:val="000C3F5C"/>
    <w:rsid w:val="000C4020"/>
    <w:rsid w:val="000C40E5"/>
    <w:rsid w:val="000C4101"/>
    <w:rsid w:val="000C41F5"/>
    <w:rsid w:val="000C420A"/>
    <w:rsid w:val="000C4570"/>
    <w:rsid w:val="000C4603"/>
    <w:rsid w:val="000C46DD"/>
    <w:rsid w:val="000C4723"/>
    <w:rsid w:val="000C4D71"/>
    <w:rsid w:val="000C4DE3"/>
    <w:rsid w:val="000C4F82"/>
    <w:rsid w:val="000C50F4"/>
    <w:rsid w:val="000C51A2"/>
    <w:rsid w:val="000C52DC"/>
    <w:rsid w:val="000C5336"/>
    <w:rsid w:val="000C57A7"/>
    <w:rsid w:val="000C5A1E"/>
    <w:rsid w:val="000C5B03"/>
    <w:rsid w:val="000C5BED"/>
    <w:rsid w:val="000C5C13"/>
    <w:rsid w:val="000C5E57"/>
    <w:rsid w:val="000C61CE"/>
    <w:rsid w:val="000C62E1"/>
    <w:rsid w:val="000C6307"/>
    <w:rsid w:val="000C6459"/>
    <w:rsid w:val="000C6834"/>
    <w:rsid w:val="000C6988"/>
    <w:rsid w:val="000C69A7"/>
    <w:rsid w:val="000C6A59"/>
    <w:rsid w:val="000C6C4E"/>
    <w:rsid w:val="000C6C61"/>
    <w:rsid w:val="000C6CF6"/>
    <w:rsid w:val="000C6F03"/>
    <w:rsid w:val="000C701A"/>
    <w:rsid w:val="000C7065"/>
    <w:rsid w:val="000C712C"/>
    <w:rsid w:val="000C7205"/>
    <w:rsid w:val="000C7280"/>
    <w:rsid w:val="000C7297"/>
    <w:rsid w:val="000C72C1"/>
    <w:rsid w:val="000C74A8"/>
    <w:rsid w:val="000C753C"/>
    <w:rsid w:val="000C761E"/>
    <w:rsid w:val="000C7A38"/>
    <w:rsid w:val="000C7BE8"/>
    <w:rsid w:val="000C7CCD"/>
    <w:rsid w:val="000C7D48"/>
    <w:rsid w:val="000C7FFB"/>
    <w:rsid w:val="000D014D"/>
    <w:rsid w:val="000D01AD"/>
    <w:rsid w:val="000D0216"/>
    <w:rsid w:val="000D0342"/>
    <w:rsid w:val="000D0637"/>
    <w:rsid w:val="000D096A"/>
    <w:rsid w:val="000D0999"/>
    <w:rsid w:val="000D162C"/>
    <w:rsid w:val="000D173A"/>
    <w:rsid w:val="000D17D4"/>
    <w:rsid w:val="000D183A"/>
    <w:rsid w:val="000D1CB9"/>
    <w:rsid w:val="000D1D70"/>
    <w:rsid w:val="000D1E28"/>
    <w:rsid w:val="000D1FCF"/>
    <w:rsid w:val="000D2168"/>
    <w:rsid w:val="000D23FC"/>
    <w:rsid w:val="000D245E"/>
    <w:rsid w:val="000D24D9"/>
    <w:rsid w:val="000D259E"/>
    <w:rsid w:val="000D2619"/>
    <w:rsid w:val="000D2747"/>
    <w:rsid w:val="000D29B5"/>
    <w:rsid w:val="000D29DB"/>
    <w:rsid w:val="000D2AB8"/>
    <w:rsid w:val="000D2C8E"/>
    <w:rsid w:val="000D2D1D"/>
    <w:rsid w:val="000D300F"/>
    <w:rsid w:val="000D3173"/>
    <w:rsid w:val="000D3214"/>
    <w:rsid w:val="000D3492"/>
    <w:rsid w:val="000D35F1"/>
    <w:rsid w:val="000D37E0"/>
    <w:rsid w:val="000D382F"/>
    <w:rsid w:val="000D3A67"/>
    <w:rsid w:val="000D3B12"/>
    <w:rsid w:val="000D3BEC"/>
    <w:rsid w:val="000D3CAD"/>
    <w:rsid w:val="000D3EC6"/>
    <w:rsid w:val="000D3EE8"/>
    <w:rsid w:val="000D4187"/>
    <w:rsid w:val="000D44F0"/>
    <w:rsid w:val="000D4530"/>
    <w:rsid w:val="000D476F"/>
    <w:rsid w:val="000D48C3"/>
    <w:rsid w:val="000D49EF"/>
    <w:rsid w:val="000D4DC7"/>
    <w:rsid w:val="000D4E36"/>
    <w:rsid w:val="000D4EC0"/>
    <w:rsid w:val="000D4F29"/>
    <w:rsid w:val="000D4FBD"/>
    <w:rsid w:val="000D5032"/>
    <w:rsid w:val="000D5118"/>
    <w:rsid w:val="000D5168"/>
    <w:rsid w:val="000D52A8"/>
    <w:rsid w:val="000D547B"/>
    <w:rsid w:val="000D5483"/>
    <w:rsid w:val="000D5713"/>
    <w:rsid w:val="000D58EC"/>
    <w:rsid w:val="000D59CA"/>
    <w:rsid w:val="000D59E2"/>
    <w:rsid w:val="000D5AC8"/>
    <w:rsid w:val="000D5B6F"/>
    <w:rsid w:val="000D5C05"/>
    <w:rsid w:val="000D5CED"/>
    <w:rsid w:val="000D5F38"/>
    <w:rsid w:val="000D6180"/>
    <w:rsid w:val="000D62D4"/>
    <w:rsid w:val="000D6338"/>
    <w:rsid w:val="000D646D"/>
    <w:rsid w:val="000D6496"/>
    <w:rsid w:val="000D651E"/>
    <w:rsid w:val="000D66CD"/>
    <w:rsid w:val="000D67AD"/>
    <w:rsid w:val="000D6824"/>
    <w:rsid w:val="000D694A"/>
    <w:rsid w:val="000D7495"/>
    <w:rsid w:val="000D75EC"/>
    <w:rsid w:val="000D7699"/>
    <w:rsid w:val="000D77A3"/>
    <w:rsid w:val="000D7A7E"/>
    <w:rsid w:val="000D7F1B"/>
    <w:rsid w:val="000E0295"/>
    <w:rsid w:val="000E07FA"/>
    <w:rsid w:val="000E0887"/>
    <w:rsid w:val="000E0999"/>
    <w:rsid w:val="000E0DDD"/>
    <w:rsid w:val="000E0F28"/>
    <w:rsid w:val="000E104C"/>
    <w:rsid w:val="000E12D8"/>
    <w:rsid w:val="000E13C1"/>
    <w:rsid w:val="000E1437"/>
    <w:rsid w:val="000E14C6"/>
    <w:rsid w:val="000E1635"/>
    <w:rsid w:val="000E16CF"/>
    <w:rsid w:val="000E1AD0"/>
    <w:rsid w:val="000E1BE0"/>
    <w:rsid w:val="000E1CFC"/>
    <w:rsid w:val="000E1D89"/>
    <w:rsid w:val="000E2085"/>
    <w:rsid w:val="000E23A8"/>
    <w:rsid w:val="000E253E"/>
    <w:rsid w:val="000E27C3"/>
    <w:rsid w:val="000E27FB"/>
    <w:rsid w:val="000E29C6"/>
    <w:rsid w:val="000E2A3E"/>
    <w:rsid w:val="000E2C93"/>
    <w:rsid w:val="000E2F01"/>
    <w:rsid w:val="000E2F2B"/>
    <w:rsid w:val="000E2F65"/>
    <w:rsid w:val="000E308F"/>
    <w:rsid w:val="000E30E3"/>
    <w:rsid w:val="000E31D6"/>
    <w:rsid w:val="000E35D1"/>
    <w:rsid w:val="000E36CD"/>
    <w:rsid w:val="000E3983"/>
    <w:rsid w:val="000E3BFF"/>
    <w:rsid w:val="000E3DCA"/>
    <w:rsid w:val="000E40F7"/>
    <w:rsid w:val="000E4305"/>
    <w:rsid w:val="000E451B"/>
    <w:rsid w:val="000E4536"/>
    <w:rsid w:val="000E46A1"/>
    <w:rsid w:val="000E47A7"/>
    <w:rsid w:val="000E49FA"/>
    <w:rsid w:val="000E4BBA"/>
    <w:rsid w:val="000E4C9F"/>
    <w:rsid w:val="000E5082"/>
    <w:rsid w:val="000E51DE"/>
    <w:rsid w:val="000E570E"/>
    <w:rsid w:val="000E5A63"/>
    <w:rsid w:val="000E5A7C"/>
    <w:rsid w:val="000E5EB5"/>
    <w:rsid w:val="000E60F1"/>
    <w:rsid w:val="000E6127"/>
    <w:rsid w:val="000E61E0"/>
    <w:rsid w:val="000E626E"/>
    <w:rsid w:val="000E6599"/>
    <w:rsid w:val="000E659B"/>
    <w:rsid w:val="000E67B1"/>
    <w:rsid w:val="000E69AF"/>
    <w:rsid w:val="000E6C9F"/>
    <w:rsid w:val="000E6EE4"/>
    <w:rsid w:val="000E6F20"/>
    <w:rsid w:val="000E71AE"/>
    <w:rsid w:val="000E74B0"/>
    <w:rsid w:val="000E783C"/>
    <w:rsid w:val="000E786D"/>
    <w:rsid w:val="000E7893"/>
    <w:rsid w:val="000E78FF"/>
    <w:rsid w:val="000E799E"/>
    <w:rsid w:val="000E79E5"/>
    <w:rsid w:val="000E79F4"/>
    <w:rsid w:val="000E7AB9"/>
    <w:rsid w:val="000E7B8D"/>
    <w:rsid w:val="000E7D3D"/>
    <w:rsid w:val="000E7D4C"/>
    <w:rsid w:val="000E7DD7"/>
    <w:rsid w:val="000E7F15"/>
    <w:rsid w:val="000E7F8E"/>
    <w:rsid w:val="000F017B"/>
    <w:rsid w:val="000F01F7"/>
    <w:rsid w:val="000F0395"/>
    <w:rsid w:val="000F03DE"/>
    <w:rsid w:val="000F0927"/>
    <w:rsid w:val="000F09CF"/>
    <w:rsid w:val="000F0DA0"/>
    <w:rsid w:val="000F0EBB"/>
    <w:rsid w:val="000F12B4"/>
    <w:rsid w:val="000F14B9"/>
    <w:rsid w:val="000F1734"/>
    <w:rsid w:val="000F179C"/>
    <w:rsid w:val="000F17A4"/>
    <w:rsid w:val="000F17CF"/>
    <w:rsid w:val="000F1A32"/>
    <w:rsid w:val="000F1A69"/>
    <w:rsid w:val="000F1BD9"/>
    <w:rsid w:val="000F1FD8"/>
    <w:rsid w:val="000F2327"/>
    <w:rsid w:val="000F260A"/>
    <w:rsid w:val="000F2763"/>
    <w:rsid w:val="000F279D"/>
    <w:rsid w:val="000F2897"/>
    <w:rsid w:val="000F28A9"/>
    <w:rsid w:val="000F29FB"/>
    <w:rsid w:val="000F2EEC"/>
    <w:rsid w:val="000F31B9"/>
    <w:rsid w:val="000F32C1"/>
    <w:rsid w:val="000F358A"/>
    <w:rsid w:val="000F3A18"/>
    <w:rsid w:val="000F3AC1"/>
    <w:rsid w:val="000F3C33"/>
    <w:rsid w:val="000F3D1B"/>
    <w:rsid w:val="000F3D59"/>
    <w:rsid w:val="000F3D9A"/>
    <w:rsid w:val="000F3FE3"/>
    <w:rsid w:val="000F4313"/>
    <w:rsid w:val="000F4417"/>
    <w:rsid w:val="000F459A"/>
    <w:rsid w:val="000F48E2"/>
    <w:rsid w:val="000F5081"/>
    <w:rsid w:val="000F5181"/>
    <w:rsid w:val="000F53A4"/>
    <w:rsid w:val="000F544C"/>
    <w:rsid w:val="000F5534"/>
    <w:rsid w:val="000F5D21"/>
    <w:rsid w:val="000F5F6B"/>
    <w:rsid w:val="000F633E"/>
    <w:rsid w:val="000F637E"/>
    <w:rsid w:val="000F64A6"/>
    <w:rsid w:val="000F681F"/>
    <w:rsid w:val="000F6A8B"/>
    <w:rsid w:val="000F6B48"/>
    <w:rsid w:val="000F6DAD"/>
    <w:rsid w:val="000F6E8D"/>
    <w:rsid w:val="000F6E9F"/>
    <w:rsid w:val="000F6F3C"/>
    <w:rsid w:val="000F704D"/>
    <w:rsid w:val="000F72BC"/>
    <w:rsid w:val="000F7335"/>
    <w:rsid w:val="000F7380"/>
    <w:rsid w:val="000F74AA"/>
    <w:rsid w:val="000F764D"/>
    <w:rsid w:val="000F76C8"/>
    <w:rsid w:val="000F7AB6"/>
    <w:rsid w:val="000F7C79"/>
    <w:rsid w:val="000F7D52"/>
    <w:rsid w:val="000F7DC2"/>
    <w:rsid w:val="000F7E08"/>
    <w:rsid w:val="000F7E23"/>
    <w:rsid w:val="0010008C"/>
    <w:rsid w:val="001001ED"/>
    <w:rsid w:val="00100352"/>
    <w:rsid w:val="001003D9"/>
    <w:rsid w:val="001004FF"/>
    <w:rsid w:val="0010051A"/>
    <w:rsid w:val="0010051C"/>
    <w:rsid w:val="00100603"/>
    <w:rsid w:val="001006D9"/>
    <w:rsid w:val="001006EC"/>
    <w:rsid w:val="001007A6"/>
    <w:rsid w:val="00100991"/>
    <w:rsid w:val="00100BAF"/>
    <w:rsid w:val="00100D0C"/>
    <w:rsid w:val="00100E91"/>
    <w:rsid w:val="00100EA6"/>
    <w:rsid w:val="00100F78"/>
    <w:rsid w:val="00101013"/>
    <w:rsid w:val="001010D4"/>
    <w:rsid w:val="0010121B"/>
    <w:rsid w:val="00101393"/>
    <w:rsid w:val="0010164F"/>
    <w:rsid w:val="00101842"/>
    <w:rsid w:val="001019A2"/>
    <w:rsid w:val="00101C78"/>
    <w:rsid w:val="00101EAC"/>
    <w:rsid w:val="00101FB9"/>
    <w:rsid w:val="00102163"/>
    <w:rsid w:val="00102204"/>
    <w:rsid w:val="001023DB"/>
    <w:rsid w:val="00102604"/>
    <w:rsid w:val="0010273A"/>
    <w:rsid w:val="0010287B"/>
    <w:rsid w:val="00102898"/>
    <w:rsid w:val="001029D9"/>
    <w:rsid w:val="001029F3"/>
    <w:rsid w:val="00102A9F"/>
    <w:rsid w:val="00102B64"/>
    <w:rsid w:val="00102D1D"/>
    <w:rsid w:val="0010336C"/>
    <w:rsid w:val="0010339B"/>
    <w:rsid w:val="0010369D"/>
    <w:rsid w:val="00103754"/>
    <w:rsid w:val="00103908"/>
    <w:rsid w:val="00103B5F"/>
    <w:rsid w:val="00103C51"/>
    <w:rsid w:val="00103C6D"/>
    <w:rsid w:val="00104244"/>
    <w:rsid w:val="0010424A"/>
    <w:rsid w:val="001045CA"/>
    <w:rsid w:val="00104801"/>
    <w:rsid w:val="00104843"/>
    <w:rsid w:val="00104A82"/>
    <w:rsid w:val="00104BE4"/>
    <w:rsid w:val="00104C73"/>
    <w:rsid w:val="00104CAB"/>
    <w:rsid w:val="00104E25"/>
    <w:rsid w:val="00105028"/>
    <w:rsid w:val="00105183"/>
    <w:rsid w:val="001051B4"/>
    <w:rsid w:val="001054FD"/>
    <w:rsid w:val="001057EB"/>
    <w:rsid w:val="0010582A"/>
    <w:rsid w:val="00105A7B"/>
    <w:rsid w:val="00105C94"/>
    <w:rsid w:val="00105F42"/>
    <w:rsid w:val="00105FC8"/>
    <w:rsid w:val="00105FFD"/>
    <w:rsid w:val="00106182"/>
    <w:rsid w:val="00106354"/>
    <w:rsid w:val="0010687D"/>
    <w:rsid w:val="001069AD"/>
    <w:rsid w:val="00106B76"/>
    <w:rsid w:val="00106C71"/>
    <w:rsid w:val="00106D98"/>
    <w:rsid w:val="00106E67"/>
    <w:rsid w:val="00106E6C"/>
    <w:rsid w:val="00106F8A"/>
    <w:rsid w:val="001070E4"/>
    <w:rsid w:val="00107525"/>
    <w:rsid w:val="00107776"/>
    <w:rsid w:val="00107940"/>
    <w:rsid w:val="001079D6"/>
    <w:rsid w:val="00107AC8"/>
    <w:rsid w:val="00107B08"/>
    <w:rsid w:val="00107D8C"/>
    <w:rsid w:val="00107FD4"/>
    <w:rsid w:val="001100F4"/>
    <w:rsid w:val="001103FB"/>
    <w:rsid w:val="001107D1"/>
    <w:rsid w:val="001108AD"/>
    <w:rsid w:val="00110BA0"/>
    <w:rsid w:val="00110D83"/>
    <w:rsid w:val="00110EE8"/>
    <w:rsid w:val="00110F7B"/>
    <w:rsid w:val="001110C7"/>
    <w:rsid w:val="00111208"/>
    <w:rsid w:val="0011123A"/>
    <w:rsid w:val="001112BC"/>
    <w:rsid w:val="00111366"/>
    <w:rsid w:val="00111518"/>
    <w:rsid w:val="0011185B"/>
    <w:rsid w:val="001119F5"/>
    <w:rsid w:val="00111AB4"/>
    <w:rsid w:val="00111B88"/>
    <w:rsid w:val="00111D14"/>
    <w:rsid w:val="00111F13"/>
    <w:rsid w:val="00111F8E"/>
    <w:rsid w:val="001120FD"/>
    <w:rsid w:val="00112458"/>
    <w:rsid w:val="00112484"/>
    <w:rsid w:val="00112660"/>
    <w:rsid w:val="0011268C"/>
    <w:rsid w:val="0011291E"/>
    <w:rsid w:val="001129A4"/>
    <w:rsid w:val="00112A2D"/>
    <w:rsid w:val="00112B39"/>
    <w:rsid w:val="00112C16"/>
    <w:rsid w:val="00112D79"/>
    <w:rsid w:val="00112D8C"/>
    <w:rsid w:val="00112E14"/>
    <w:rsid w:val="00112E5C"/>
    <w:rsid w:val="0011331A"/>
    <w:rsid w:val="00113450"/>
    <w:rsid w:val="0011350C"/>
    <w:rsid w:val="0011375C"/>
    <w:rsid w:val="0011375F"/>
    <w:rsid w:val="001137BF"/>
    <w:rsid w:val="00113830"/>
    <w:rsid w:val="00113972"/>
    <w:rsid w:val="001139C2"/>
    <w:rsid w:val="00113BBF"/>
    <w:rsid w:val="00113C53"/>
    <w:rsid w:val="00113C8F"/>
    <w:rsid w:val="00113D88"/>
    <w:rsid w:val="00114276"/>
    <w:rsid w:val="001144A7"/>
    <w:rsid w:val="00114612"/>
    <w:rsid w:val="001146AF"/>
    <w:rsid w:val="00114889"/>
    <w:rsid w:val="001148F6"/>
    <w:rsid w:val="00114950"/>
    <w:rsid w:val="0011499E"/>
    <w:rsid w:val="00114A3A"/>
    <w:rsid w:val="00114CC1"/>
    <w:rsid w:val="00114CF0"/>
    <w:rsid w:val="00115018"/>
    <w:rsid w:val="00115125"/>
    <w:rsid w:val="001151C5"/>
    <w:rsid w:val="00115358"/>
    <w:rsid w:val="0011548F"/>
    <w:rsid w:val="001154A2"/>
    <w:rsid w:val="00115550"/>
    <w:rsid w:val="00115571"/>
    <w:rsid w:val="0011566F"/>
    <w:rsid w:val="0011575F"/>
    <w:rsid w:val="00115854"/>
    <w:rsid w:val="00115964"/>
    <w:rsid w:val="0011599A"/>
    <w:rsid w:val="001162BC"/>
    <w:rsid w:val="001162E7"/>
    <w:rsid w:val="0011648D"/>
    <w:rsid w:val="001165B2"/>
    <w:rsid w:val="0011677D"/>
    <w:rsid w:val="0011688F"/>
    <w:rsid w:val="001169E3"/>
    <w:rsid w:val="00116D53"/>
    <w:rsid w:val="00117002"/>
    <w:rsid w:val="001172C3"/>
    <w:rsid w:val="0011730A"/>
    <w:rsid w:val="0011736A"/>
    <w:rsid w:val="001173A0"/>
    <w:rsid w:val="0011755F"/>
    <w:rsid w:val="00117604"/>
    <w:rsid w:val="001179CA"/>
    <w:rsid w:val="00117C5E"/>
    <w:rsid w:val="00120179"/>
    <w:rsid w:val="0012019C"/>
    <w:rsid w:val="00120287"/>
    <w:rsid w:val="001202C2"/>
    <w:rsid w:val="00120514"/>
    <w:rsid w:val="0012052E"/>
    <w:rsid w:val="0012054C"/>
    <w:rsid w:val="00120558"/>
    <w:rsid w:val="001206D8"/>
    <w:rsid w:val="001207EE"/>
    <w:rsid w:val="00120944"/>
    <w:rsid w:val="0012098A"/>
    <w:rsid w:val="001209F5"/>
    <w:rsid w:val="00120A2C"/>
    <w:rsid w:val="00120B6F"/>
    <w:rsid w:val="00121314"/>
    <w:rsid w:val="001213AE"/>
    <w:rsid w:val="001214F1"/>
    <w:rsid w:val="001216D9"/>
    <w:rsid w:val="001216FD"/>
    <w:rsid w:val="00121759"/>
    <w:rsid w:val="001218A5"/>
    <w:rsid w:val="001219AF"/>
    <w:rsid w:val="00121AA4"/>
    <w:rsid w:val="00121CC1"/>
    <w:rsid w:val="00121CFD"/>
    <w:rsid w:val="00121E32"/>
    <w:rsid w:val="00121E46"/>
    <w:rsid w:val="00121FC2"/>
    <w:rsid w:val="001220DF"/>
    <w:rsid w:val="00122143"/>
    <w:rsid w:val="0012294D"/>
    <w:rsid w:val="00122DA9"/>
    <w:rsid w:val="00122F8F"/>
    <w:rsid w:val="00122FEB"/>
    <w:rsid w:val="001232F7"/>
    <w:rsid w:val="00123463"/>
    <w:rsid w:val="00123545"/>
    <w:rsid w:val="00123593"/>
    <w:rsid w:val="001235D2"/>
    <w:rsid w:val="0012370B"/>
    <w:rsid w:val="0012374A"/>
    <w:rsid w:val="00123971"/>
    <w:rsid w:val="001239A0"/>
    <w:rsid w:val="00123A1A"/>
    <w:rsid w:val="00123B78"/>
    <w:rsid w:val="00123C05"/>
    <w:rsid w:val="00123E4B"/>
    <w:rsid w:val="00123E88"/>
    <w:rsid w:val="00123EE8"/>
    <w:rsid w:val="00123F02"/>
    <w:rsid w:val="00123F0B"/>
    <w:rsid w:val="00124182"/>
    <w:rsid w:val="00124294"/>
    <w:rsid w:val="001245E3"/>
    <w:rsid w:val="00124810"/>
    <w:rsid w:val="00124870"/>
    <w:rsid w:val="00124AF2"/>
    <w:rsid w:val="00124E20"/>
    <w:rsid w:val="0012500A"/>
    <w:rsid w:val="00125049"/>
    <w:rsid w:val="00125241"/>
    <w:rsid w:val="001252A1"/>
    <w:rsid w:val="00125399"/>
    <w:rsid w:val="0012549F"/>
    <w:rsid w:val="00125516"/>
    <w:rsid w:val="00125574"/>
    <w:rsid w:val="00125797"/>
    <w:rsid w:val="001257FC"/>
    <w:rsid w:val="00125914"/>
    <w:rsid w:val="001259D8"/>
    <w:rsid w:val="00125A34"/>
    <w:rsid w:val="00125BE6"/>
    <w:rsid w:val="00125D5B"/>
    <w:rsid w:val="00125D7E"/>
    <w:rsid w:val="00125F38"/>
    <w:rsid w:val="00126177"/>
    <w:rsid w:val="00126286"/>
    <w:rsid w:val="00126368"/>
    <w:rsid w:val="001264F9"/>
    <w:rsid w:val="0012653B"/>
    <w:rsid w:val="0012656E"/>
    <w:rsid w:val="00126604"/>
    <w:rsid w:val="00126641"/>
    <w:rsid w:val="00126856"/>
    <w:rsid w:val="001269B8"/>
    <w:rsid w:val="00126A65"/>
    <w:rsid w:val="00126E90"/>
    <w:rsid w:val="00126EAB"/>
    <w:rsid w:val="00127059"/>
    <w:rsid w:val="0012721E"/>
    <w:rsid w:val="00127347"/>
    <w:rsid w:val="0012734F"/>
    <w:rsid w:val="001273A9"/>
    <w:rsid w:val="001274C1"/>
    <w:rsid w:val="0012770B"/>
    <w:rsid w:val="00127896"/>
    <w:rsid w:val="001278DD"/>
    <w:rsid w:val="00127B10"/>
    <w:rsid w:val="00127B2B"/>
    <w:rsid w:val="00127ECD"/>
    <w:rsid w:val="00127F1B"/>
    <w:rsid w:val="00127F85"/>
    <w:rsid w:val="001300DB"/>
    <w:rsid w:val="0013012C"/>
    <w:rsid w:val="001302CC"/>
    <w:rsid w:val="001304B2"/>
    <w:rsid w:val="0013050B"/>
    <w:rsid w:val="001305A7"/>
    <w:rsid w:val="0013075A"/>
    <w:rsid w:val="001307F4"/>
    <w:rsid w:val="0013083A"/>
    <w:rsid w:val="00130875"/>
    <w:rsid w:val="00130A6F"/>
    <w:rsid w:val="00130A7F"/>
    <w:rsid w:val="00130B14"/>
    <w:rsid w:val="00130E55"/>
    <w:rsid w:val="00130E92"/>
    <w:rsid w:val="00130F01"/>
    <w:rsid w:val="00130FA5"/>
    <w:rsid w:val="0013184A"/>
    <w:rsid w:val="00131920"/>
    <w:rsid w:val="00131BED"/>
    <w:rsid w:val="00131C36"/>
    <w:rsid w:val="00131CCF"/>
    <w:rsid w:val="001322FC"/>
    <w:rsid w:val="00132375"/>
    <w:rsid w:val="00132896"/>
    <w:rsid w:val="0013299B"/>
    <w:rsid w:val="00132B24"/>
    <w:rsid w:val="00132CC7"/>
    <w:rsid w:val="00132D08"/>
    <w:rsid w:val="00132E1A"/>
    <w:rsid w:val="00132F98"/>
    <w:rsid w:val="0013300B"/>
    <w:rsid w:val="00133199"/>
    <w:rsid w:val="00133A9D"/>
    <w:rsid w:val="00133C03"/>
    <w:rsid w:val="00133DDE"/>
    <w:rsid w:val="00133F0E"/>
    <w:rsid w:val="0013409D"/>
    <w:rsid w:val="001340D0"/>
    <w:rsid w:val="00134190"/>
    <w:rsid w:val="001341DC"/>
    <w:rsid w:val="001341F5"/>
    <w:rsid w:val="00134289"/>
    <w:rsid w:val="001345DF"/>
    <w:rsid w:val="00134B23"/>
    <w:rsid w:val="00134B82"/>
    <w:rsid w:val="00134C44"/>
    <w:rsid w:val="00134EAC"/>
    <w:rsid w:val="001352AC"/>
    <w:rsid w:val="001352C4"/>
    <w:rsid w:val="001352D4"/>
    <w:rsid w:val="001355D4"/>
    <w:rsid w:val="001357ED"/>
    <w:rsid w:val="0013588E"/>
    <w:rsid w:val="00135A69"/>
    <w:rsid w:val="00135C35"/>
    <w:rsid w:val="00135C8E"/>
    <w:rsid w:val="00135DCE"/>
    <w:rsid w:val="00135E0D"/>
    <w:rsid w:val="0013630B"/>
    <w:rsid w:val="0013646E"/>
    <w:rsid w:val="001364EB"/>
    <w:rsid w:val="00136595"/>
    <w:rsid w:val="00136734"/>
    <w:rsid w:val="001367EF"/>
    <w:rsid w:val="0013693A"/>
    <w:rsid w:val="00136A72"/>
    <w:rsid w:val="00136ABE"/>
    <w:rsid w:val="00136B8F"/>
    <w:rsid w:val="00136DDB"/>
    <w:rsid w:val="00136EAE"/>
    <w:rsid w:val="00136FE7"/>
    <w:rsid w:val="0013728A"/>
    <w:rsid w:val="0013763C"/>
    <w:rsid w:val="001376FD"/>
    <w:rsid w:val="001377AA"/>
    <w:rsid w:val="001378CA"/>
    <w:rsid w:val="001379A3"/>
    <w:rsid w:val="00137AAB"/>
    <w:rsid w:val="00137F2C"/>
    <w:rsid w:val="001402BA"/>
    <w:rsid w:val="001402EA"/>
    <w:rsid w:val="00140492"/>
    <w:rsid w:val="001404A5"/>
    <w:rsid w:val="00140A2C"/>
    <w:rsid w:val="00140A49"/>
    <w:rsid w:val="00140E54"/>
    <w:rsid w:val="00141158"/>
    <w:rsid w:val="00141445"/>
    <w:rsid w:val="0014149D"/>
    <w:rsid w:val="00141617"/>
    <w:rsid w:val="00141840"/>
    <w:rsid w:val="001418F8"/>
    <w:rsid w:val="00141D65"/>
    <w:rsid w:val="00141DC3"/>
    <w:rsid w:val="00142078"/>
    <w:rsid w:val="001421F0"/>
    <w:rsid w:val="00142285"/>
    <w:rsid w:val="0014240A"/>
    <w:rsid w:val="0014243F"/>
    <w:rsid w:val="0014270E"/>
    <w:rsid w:val="00142BA0"/>
    <w:rsid w:val="00142C35"/>
    <w:rsid w:val="00142CCC"/>
    <w:rsid w:val="00142D17"/>
    <w:rsid w:val="00142D95"/>
    <w:rsid w:val="00142F0A"/>
    <w:rsid w:val="001433F1"/>
    <w:rsid w:val="00143417"/>
    <w:rsid w:val="001434EE"/>
    <w:rsid w:val="0014353D"/>
    <w:rsid w:val="00143B3D"/>
    <w:rsid w:val="00143B65"/>
    <w:rsid w:val="00143C24"/>
    <w:rsid w:val="00143DB7"/>
    <w:rsid w:val="00143EDE"/>
    <w:rsid w:val="00143F7E"/>
    <w:rsid w:val="00143F9D"/>
    <w:rsid w:val="001440C8"/>
    <w:rsid w:val="0014442A"/>
    <w:rsid w:val="001445CC"/>
    <w:rsid w:val="001447CA"/>
    <w:rsid w:val="00144A9C"/>
    <w:rsid w:val="00144FBB"/>
    <w:rsid w:val="001452D8"/>
    <w:rsid w:val="001456B9"/>
    <w:rsid w:val="0014571D"/>
    <w:rsid w:val="00145B04"/>
    <w:rsid w:val="00145C02"/>
    <w:rsid w:val="00145C11"/>
    <w:rsid w:val="00145FD7"/>
    <w:rsid w:val="0014603E"/>
    <w:rsid w:val="001462CE"/>
    <w:rsid w:val="0014652E"/>
    <w:rsid w:val="0014653F"/>
    <w:rsid w:val="00146564"/>
    <w:rsid w:val="001465CA"/>
    <w:rsid w:val="0014678F"/>
    <w:rsid w:val="00146882"/>
    <w:rsid w:val="0014696A"/>
    <w:rsid w:val="00146D84"/>
    <w:rsid w:val="00146F8A"/>
    <w:rsid w:val="0014708A"/>
    <w:rsid w:val="001470F5"/>
    <w:rsid w:val="00147101"/>
    <w:rsid w:val="00147108"/>
    <w:rsid w:val="00147143"/>
    <w:rsid w:val="001471EB"/>
    <w:rsid w:val="001474E0"/>
    <w:rsid w:val="001475A2"/>
    <w:rsid w:val="001475F0"/>
    <w:rsid w:val="001476A9"/>
    <w:rsid w:val="00147772"/>
    <w:rsid w:val="00147887"/>
    <w:rsid w:val="00147B6F"/>
    <w:rsid w:val="00147CCE"/>
    <w:rsid w:val="00147FF5"/>
    <w:rsid w:val="001501A3"/>
    <w:rsid w:val="0015033C"/>
    <w:rsid w:val="001504D4"/>
    <w:rsid w:val="001504F8"/>
    <w:rsid w:val="00150674"/>
    <w:rsid w:val="00150827"/>
    <w:rsid w:val="00150976"/>
    <w:rsid w:val="00150DE1"/>
    <w:rsid w:val="00150E4A"/>
    <w:rsid w:val="00150F83"/>
    <w:rsid w:val="00151191"/>
    <w:rsid w:val="0015122D"/>
    <w:rsid w:val="0015133F"/>
    <w:rsid w:val="00151613"/>
    <w:rsid w:val="00151811"/>
    <w:rsid w:val="00151A02"/>
    <w:rsid w:val="00151ADB"/>
    <w:rsid w:val="00151B59"/>
    <w:rsid w:val="00151B9F"/>
    <w:rsid w:val="00151E3B"/>
    <w:rsid w:val="00152461"/>
    <w:rsid w:val="001525D1"/>
    <w:rsid w:val="00152881"/>
    <w:rsid w:val="00152A1E"/>
    <w:rsid w:val="00152B74"/>
    <w:rsid w:val="00152BB3"/>
    <w:rsid w:val="00152C45"/>
    <w:rsid w:val="00152C49"/>
    <w:rsid w:val="00152CC5"/>
    <w:rsid w:val="00152D32"/>
    <w:rsid w:val="00152D72"/>
    <w:rsid w:val="00152F69"/>
    <w:rsid w:val="0015335D"/>
    <w:rsid w:val="001536BC"/>
    <w:rsid w:val="00153895"/>
    <w:rsid w:val="00153C2A"/>
    <w:rsid w:val="00153C4C"/>
    <w:rsid w:val="00153CC0"/>
    <w:rsid w:val="00153EB2"/>
    <w:rsid w:val="00153FAE"/>
    <w:rsid w:val="001541CE"/>
    <w:rsid w:val="001543E1"/>
    <w:rsid w:val="00154405"/>
    <w:rsid w:val="001546D4"/>
    <w:rsid w:val="001548BE"/>
    <w:rsid w:val="00154DD8"/>
    <w:rsid w:val="00154DED"/>
    <w:rsid w:val="00154F74"/>
    <w:rsid w:val="00154FA2"/>
    <w:rsid w:val="001551E7"/>
    <w:rsid w:val="001553FD"/>
    <w:rsid w:val="0015540B"/>
    <w:rsid w:val="001554DF"/>
    <w:rsid w:val="00155726"/>
    <w:rsid w:val="0015584F"/>
    <w:rsid w:val="001558CD"/>
    <w:rsid w:val="00155BAC"/>
    <w:rsid w:val="00155BEA"/>
    <w:rsid w:val="00155D80"/>
    <w:rsid w:val="00155FB5"/>
    <w:rsid w:val="00156137"/>
    <w:rsid w:val="00156145"/>
    <w:rsid w:val="00156307"/>
    <w:rsid w:val="00156308"/>
    <w:rsid w:val="0015632C"/>
    <w:rsid w:val="0015684C"/>
    <w:rsid w:val="001568A5"/>
    <w:rsid w:val="0015691F"/>
    <w:rsid w:val="0015692E"/>
    <w:rsid w:val="00156A02"/>
    <w:rsid w:val="001570A5"/>
    <w:rsid w:val="00157222"/>
    <w:rsid w:val="00157475"/>
    <w:rsid w:val="001574C8"/>
    <w:rsid w:val="00157572"/>
    <w:rsid w:val="001575C4"/>
    <w:rsid w:val="001575E0"/>
    <w:rsid w:val="0015775C"/>
    <w:rsid w:val="0015779C"/>
    <w:rsid w:val="0015787A"/>
    <w:rsid w:val="00157898"/>
    <w:rsid w:val="00157C1A"/>
    <w:rsid w:val="00157C73"/>
    <w:rsid w:val="00157E45"/>
    <w:rsid w:val="00157F8A"/>
    <w:rsid w:val="00160097"/>
    <w:rsid w:val="0016016B"/>
    <w:rsid w:val="00160211"/>
    <w:rsid w:val="001602AD"/>
    <w:rsid w:val="001602DB"/>
    <w:rsid w:val="0016036D"/>
    <w:rsid w:val="0016054A"/>
    <w:rsid w:val="00160865"/>
    <w:rsid w:val="00160917"/>
    <w:rsid w:val="00160A9B"/>
    <w:rsid w:val="00160B53"/>
    <w:rsid w:val="00160CB6"/>
    <w:rsid w:val="00160FC0"/>
    <w:rsid w:val="001610BE"/>
    <w:rsid w:val="0016121D"/>
    <w:rsid w:val="0016131E"/>
    <w:rsid w:val="0016150B"/>
    <w:rsid w:val="00161856"/>
    <w:rsid w:val="001618DB"/>
    <w:rsid w:val="00161941"/>
    <w:rsid w:val="00161A27"/>
    <w:rsid w:val="00161D47"/>
    <w:rsid w:val="00161DBE"/>
    <w:rsid w:val="00162008"/>
    <w:rsid w:val="001620D1"/>
    <w:rsid w:val="00162257"/>
    <w:rsid w:val="0016255E"/>
    <w:rsid w:val="00162724"/>
    <w:rsid w:val="001629C1"/>
    <w:rsid w:val="00162DEF"/>
    <w:rsid w:val="001630BE"/>
    <w:rsid w:val="001630F3"/>
    <w:rsid w:val="0016314A"/>
    <w:rsid w:val="00163152"/>
    <w:rsid w:val="001635AD"/>
    <w:rsid w:val="0016371F"/>
    <w:rsid w:val="00163AE3"/>
    <w:rsid w:val="00163BB5"/>
    <w:rsid w:val="00163CB1"/>
    <w:rsid w:val="00163D70"/>
    <w:rsid w:val="001640FD"/>
    <w:rsid w:val="001643B3"/>
    <w:rsid w:val="001643D3"/>
    <w:rsid w:val="001643D5"/>
    <w:rsid w:val="00164685"/>
    <w:rsid w:val="0016471B"/>
    <w:rsid w:val="00164C4D"/>
    <w:rsid w:val="00164D1D"/>
    <w:rsid w:val="00164D4D"/>
    <w:rsid w:val="00165007"/>
    <w:rsid w:val="001650C1"/>
    <w:rsid w:val="00165151"/>
    <w:rsid w:val="00165279"/>
    <w:rsid w:val="0016562D"/>
    <w:rsid w:val="0016589B"/>
    <w:rsid w:val="001658AE"/>
    <w:rsid w:val="00165923"/>
    <w:rsid w:val="00165CA0"/>
    <w:rsid w:val="00165CCB"/>
    <w:rsid w:val="00165E1A"/>
    <w:rsid w:val="00165FEE"/>
    <w:rsid w:val="0016613D"/>
    <w:rsid w:val="001664EB"/>
    <w:rsid w:val="0016688C"/>
    <w:rsid w:val="0016689C"/>
    <w:rsid w:val="00166A92"/>
    <w:rsid w:val="00166D06"/>
    <w:rsid w:val="00166F32"/>
    <w:rsid w:val="00167209"/>
    <w:rsid w:val="0016726A"/>
    <w:rsid w:val="001673AD"/>
    <w:rsid w:val="001673E1"/>
    <w:rsid w:val="001675E1"/>
    <w:rsid w:val="001675EB"/>
    <w:rsid w:val="00167D09"/>
    <w:rsid w:val="00170015"/>
    <w:rsid w:val="00170151"/>
    <w:rsid w:val="001704B6"/>
    <w:rsid w:val="001705A1"/>
    <w:rsid w:val="00170943"/>
    <w:rsid w:val="00170951"/>
    <w:rsid w:val="001709FB"/>
    <w:rsid w:val="00170A5F"/>
    <w:rsid w:val="00170A8B"/>
    <w:rsid w:val="00170B13"/>
    <w:rsid w:val="00170B7A"/>
    <w:rsid w:val="00170D2F"/>
    <w:rsid w:val="00171080"/>
    <w:rsid w:val="001710E9"/>
    <w:rsid w:val="0017112E"/>
    <w:rsid w:val="00171575"/>
    <w:rsid w:val="0017168D"/>
    <w:rsid w:val="00171748"/>
    <w:rsid w:val="00171A6B"/>
    <w:rsid w:val="00171AA2"/>
    <w:rsid w:val="00171B4B"/>
    <w:rsid w:val="00171E16"/>
    <w:rsid w:val="00171F20"/>
    <w:rsid w:val="00172143"/>
    <w:rsid w:val="001721C3"/>
    <w:rsid w:val="0017244B"/>
    <w:rsid w:val="00172479"/>
    <w:rsid w:val="00172727"/>
    <w:rsid w:val="00172919"/>
    <w:rsid w:val="00173222"/>
    <w:rsid w:val="00173488"/>
    <w:rsid w:val="001734B4"/>
    <w:rsid w:val="0017354F"/>
    <w:rsid w:val="00173591"/>
    <w:rsid w:val="001735DC"/>
    <w:rsid w:val="001735EA"/>
    <w:rsid w:val="0017370A"/>
    <w:rsid w:val="001739E3"/>
    <w:rsid w:val="00173A1A"/>
    <w:rsid w:val="00173A47"/>
    <w:rsid w:val="00173A6F"/>
    <w:rsid w:val="00173D24"/>
    <w:rsid w:val="00173FBB"/>
    <w:rsid w:val="00174089"/>
    <w:rsid w:val="001741E2"/>
    <w:rsid w:val="0017460F"/>
    <w:rsid w:val="00174687"/>
    <w:rsid w:val="0017469B"/>
    <w:rsid w:val="0017488C"/>
    <w:rsid w:val="00174BBB"/>
    <w:rsid w:val="00174D27"/>
    <w:rsid w:val="00174EE0"/>
    <w:rsid w:val="0017538F"/>
    <w:rsid w:val="00175430"/>
    <w:rsid w:val="0017565E"/>
    <w:rsid w:val="001757BB"/>
    <w:rsid w:val="00175A5D"/>
    <w:rsid w:val="00175BDC"/>
    <w:rsid w:val="00175ECB"/>
    <w:rsid w:val="00175F51"/>
    <w:rsid w:val="00175F57"/>
    <w:rsid w:val="00176224"/>
    <w:rsid w:val="00176359"/>
    <w:rsid w:val="0017662A"/>
    <w:rsid w:val="001766CC"/>
    <w:rsid w:val="00176722"/>
    <w:rsid w:val="00176728"/>
    <w:rsid w:val="0017672E"/>
    <w:rsid w:val="001768DE"/>
    <w:rsid w:val="00176FE7"/>
    <w:rsid w:val="0017748E"/>
    <w:rsid w:val="001777BE"/>
    <w:rsid w:val="00177A53"/>
    <w:rsid w:val="00177B7D"/>
    <w:rsid w:val="00177BBA"/>
    <w:rsid w:val="00177C95"/>
    <w:rsid w:val="00177F9A"/>
    <w:rsid w:val="001800D0"/>
    <w:rsid w:val="0018032F"/>
    <w:rsid w:val="00180475"/>
    <w:rsid w:val="001804E2"/>
    <w:rsid w:val="00180BFA"/>
    <w:rsid w:val="00180D44"/>
    <w:rsid w:val="00180D8E"/>
    <w:rsid w:val="0018106B"/>
    <w:rsid w:val="0018123B"/>
    <w:rsid w:val="0018138F"/>
    <w:rsid w:val="00181580"/>
    <w:rsid w:val="0018172D"/>
    <w:rsid w:val="001818A1"/>
    <w:rsid w:val="00181BE8"/>
    <w:rsid w:val="00181C70"/>
    <w:rsid w:val="001822C7"/>
    <w:rsid w:val="00182626"/>
    <w:rsid w:val="00182641"/>
    <w:rsid w:val="00182A49"/>
    <w:rsid w:val="00182AAB"/>
    <w:rsid w:val="00182B88"/>
    <w:rsid w:val="00182C9E"/>
    <w:rsid w:val="001831DC"/>
    <w:rsid w:val="00183390"/>
    <w:rsid w:val="0018339D"/>
    <w:rsid w:val="001833A5"/>
    <w:rsid w:val="001833AD"/>
    <w:rsid w:val="00183594"/>
    <w:rsid w:val="00183699"/>
    <w:rsid w:val="001837AA"/>
    <w:rsid w:val="001839CD"/>
    <w:rsid w:val="00183B39"/>
    <w:rsid w:val="00183C52"/>
    <w:rsid w:val="00183D51"/>
    <w:rsid w:val="00183FED"/>
    <w:rsid w:val="00184353"/>
    <w:rsid w:val="00184444"/>
    <w:rsid w:val="00184525"/>
    <w:rsid w:val="00184733"/>
    <w:rsid w:val="00184776"/>
    <w:rsid w:val="001849BD"/>
    <w:rsid w:val="00184C1F"/>
    <w:rsid w:val="00184D24"/>
    <w:rsid w:val="00184F8E"/>
    <w:rsid w:val="001852BE"/>
    <w:rsid w:val="00185708"/>
    <w:rsid w:val="001858B2"/>
    <w:rsid w:val="00186006"/>
    <w:rsid w:val="00186040"/>
    <w:rsid w:val="00186136"/>
    <w:rsid w:val="00186219"/>
    <w:rsid w:val="00186489"/>
    <w:rsid w:val="00186B10"/>
    <w:rsid w:val="00186CA3"/>
    <w:rsid w:val="00186DC5"/>
    <w:rsid w:val="00186EA8"/>
    <w:rsid w:val="00186F0C"/>
    <w:rsid w:val="001871F8"/>
    <w:rsid w:val="00187697"/>
    <w:rsid w:val="00187AB9"/>
    <w:rsid w:val="00187B45"/>
    <w:rsid w:val="00187C02"/>
    <w:rsid w:val="00187CB8"/>
    <w:rsid w:val="00187D9A"/>
    <w:rsid w:val="00190265"/>
    <w:rsid w:val="001903DF"/>
    <w:rsid w:val="001904E3"/>
    <w:rsid w:val="00190687"/>
    <w:rsid w:val="00190AF1"/>
    <w:rsid w:val="00190B68"/>
    <w:rsid w:val="00190C5F"/>
    <w:rsid w:val="00190EF9"/>
    <w:rsid w:val="00190FAA"/>
    <w:rsid w:val="0019139E"/>
    <w:rsid w:val="00191980"/>
    <w:rsid w:val="00191C31"/>
    <w:rsid w:val="00191EEE"/>
    <w:rsid w:val="00191F04"/>
    <w:rsid w:val="001920C1"/>
    <w:rsid w:val="00192251"/>
    <w:rsid w:val="001925CE"/>
    <w:rsid w:val="001926EE"/>
    <w:rsid w:val="001928CF"/>
    <w:rsid w:val="001928F1"/>
    <w:rsid w:val="00192904"/>
    <w:rsid w:val="001929E5"/>
    <w:rsid w:val="00192AE9"/>
    <w:rsid w:val="00192D74"/>
    <w:rsid w:val="00192FA3"/>
    <w:rsid w:val="00193038"/>
    <w:rsid w:val="001930DB"/>
    <w:rsid w:val="00193248"/>
    <w:rsid w:val="001932A9"/>
    <w:rsid w:val="0019337A"/>
    <w:rsid w:val="00193543"/>
    <w:rsid w:val="00193671"/>
    <w:rsid w:val="001936DB"/>
    <w:rsid w:val="001938B0"/>
    <w:rsid w:val="001938D5"/>
    <w:rsid w:val="001939DB"/>
    <w:rsid w:val="00193A45"/>
    <w:rsid w:val="00193A52"/>
    <w:rsid w:val="00193BF0"/>
    <w:rsid w:val="00193C4A"/>
    <w:rsid w:val="00193D17"/>
    <w:rsid w:val="00193D42"/>
    <w:rsid w:val="00193E77"/>
    <w:rsid w:val="00194250"/>
    <w:rsid w:val="001945BA"/>
    <w:rsid w:val="00194654"/>
    <w:rsid w:val="00194687"/>
    <w:rsid w:val="0019478B"/>
    <w:rsid w:val="00194855"/>
    <w:rsid w:val="00194966"/>
    <w:rsid w:val="00194F7D"/>
    <w:rsid w:val="00195048"/>
    <w:rsid w:val="00195173"/>
    <w:rsid w:val="0019558D"/>
    <w:rsid w:val="00195611"/>
    <w:rsid w:val="00195CF9"/>
    <w:rsid w:val="00195F0F"/>
    <w:rsid w:val="00195F5D"/>
    <w:rsid w:val="00195F5E"/>
    <w:rsid w:val="001960B2"/>
    <w:rsid w:val="00196307"/>
    <w:rsid w:val="00196350"/>
    <w:rsid w:val="001963E2"/>
    <w:rsid w:val="00196435"/>
    <w:rsid w:val="00196462"/>
    <w:rsid w:val="0019690D"/>
    <w:rsid w:val="00196914"/>
    <w:rsid w:val="00196F0A"/>
    <w:rsid w:val="001971F6"/>
    <w:rsid w:val="001974B2"/>
    <w:rsid w:val="00197590"/>
    <w:rsid w:val="001975FF"/>
    <w:rsid w:val="00197687"/>
    <w:rsid w:val="0019770C"/>
    <w:rsid w:val="00197906"/>
    <w:rsid w:val="0019796A"/>
    <w:rsid w:val="0019798F"/>
    <w:rsid w:val="00197A0E"/>
    <w:rsid w:val="00197A28"/>
    <w:rsid w:val="00197B92"/>
    <w:rsid w:val="00197FAA"/>
    <w:rsid w:val="00197FF9"/>
    <w:rsid w:val="001A0165"/>
    <w:rsid w:val="001A01F5"/>
    <w:rsid w:val="001A025A"/>
    <w:rsid w:val="001A02D0"/>
    <w:rsid w:val="001A06C6"/>
    <w:rsid w:val="001A09E1"/>
    <w:rsid w:val="001A0ABB"/>
    <w:rsid w:val="001A0C81"/>
    <w:rsid w:val="001A0C87"/>
    <w:rsid w:val="001A0D61"/>
    <w:rsid w:val="001A112D"/>
    <w:rsid w:val="001A1281"/>
    <w:rsid w:val="001A1349"/>
    <w:rsid w:val="001A1377"/>
    <w:rsid w:val="001A150A"/>
    <w:rsid w:val="001A1533"/>
    <w:rsid w:val="001A1AA7"/>
    <w:rsid w:val="001A1B07"/>
    <w:rsid w:val="001A1B51"/>
    <w:rsid w:val="001A1C7A"/>
    <w:rsid w:val="001A1E04"/>
    <w:rsid w:val="001A1FBC"/>
    <w:rsid w:val="001A20D7"/>
    <w:rsid w:val="001A210C"/>
    <w:rsid w:val="001A244A"/>
    <w:rsid w:val="001A26DE"/>
    <w:rsid w:val="001A279C"/>
    <w:rsid w:val="001A27F2"/>
    <w:rsid w:val="001A2834"/>
    <w:rsid w:val="001A284C"/>
    <w:rsid w:val="001A2881"/>
    <w:rsid w:val="001A28E0"/>
    <w:rsid w:val="001A2B7E"/>
    <w:rsid w:val="001A2E56"/>
    <w:rsid w:val="001A32CA"/>
    <w:rsid w:val="001A35A4"/>
    <w:rsid w:val="001A376E"/>
    <w:rsid w:val="001A37ED"/>
    <w:rsid w:val="001A3850"/>
    <w:rsid w:val="001A3B5A"/>
    <w:rsid w:val="001A3CFC"/>
    <w:rsid w:val="001A3D39"/>
    <w:rsid w:val="001A3F6A"/>
    <w:rsid w:val="001A401B"/>
    <w:rsid w:val="001A407B"/>
    <w:rsid w:val="001A4177"/>
    <w:rsid w:val="001A41F4"/>
    <w:rsid w:val="001A4660"/>
    <w:rsid w:val="001A48E2"/>
    <w:rsid w:val="001A4C3B"/>
    <w:rsid w:val="001A5151"/>
    <w:rsid w:val="001A521B"/>
    <w:rsid w:val="001A53D0"/>
    <w:rsid w:val="001A5536"/>
    <w:rsid w:val="001A5592"/>
    <w:rsid w:val="001A5608"/>
    <w:rsid w:val="001A562D"/>
    <w:rsid w:val="001A56F0"/>
    <w:rsid w:val="001A5743"/>
    <w:rsid w:val="001A5826"/>
    <w:rsid w:val="001A5AC7"/>
    <w:rsid w:val="001A5B0E"/>
    <w:rsid w:val="001A5C9F"/>
    <w:rsid w:val="001A5F08"/>
    <w:rsid w:val="001A605E"/>
    <w:rsid w:val="001A61CA"/>
    <w:rsid w:val="001A649E"/>
    <w:rsid w:val="001A67E9"/>
    <w:rsid w:val="001A6809"/>
    <w:rsid w:val="001A6899"/>
    <w:rsid w:val="001A6A09"/>
    <w:rsid w:val="001A6A4C"/>
    <w:rsid w:val="001A6BDD"/>
    <w:rsid w:val="001A6D21"/>
    <w:rsid w:val="001A6E78"/>
    <w:rsid w:val="001A6FA9"/>
    <w:rsid w:val="001A71AA"/>
    <w:rsid w:val="001A72B0"/>
    <w:rsid w:val="001A72FE"/>
    <w:rsid w:val="001A76A8"/>
    <w:rsid w:val="001A783A"/>
    <w:rsid w:val="001A7962"/>
    <w:rsid w:val="001A7B26"/>
    <w:rsid w:val="001A7BDB"/>
    <w:rsid w:val="001A7C02"/>
    <w:rsid w:val="001A7C83"/>
    <w:rsid w:val="001A7E4E"/>
    <w:rsid w:val="001B03A0"/>
    <w:rsid w:val="001B057E"/>
    <w:rsid w:val="001B05C5"/>
    <w:rsid w:val="001B072A"/>
    <w:rsid w:val="001B0D6A"/>
    <w:rsid w:val="001B0FEC"/>
    <w:rsid w:val="001B11A0"/>
    <w:rsid w:val="001B159B"/>
    <w:rsid w:val="001B17A2"/>
    <w:rsid w:val="001B1837"/>
    <w:rsid w:val="001B1C1E"/>
    <w:rsid w:val="001B1E70"/>
    <w:rsid w:val="001B1E81"/>
    <w:rsid w:val="001B1EF6"/>
    <w:rsid w:val="001B21A7"/>
    <w:rsid w:val="001B21A9"/>
    <w:rsid w:val="001B21C6"/>
    <w:rsid w:val="001B22FC"/>
    <w:rsid w:val="001B23AA"/>
    <w:rsid w:val="001B23AF"/>
    <w:rsid w:val="001B262D"/>
    <w:rsid w:val="001B2940"/>
    <w:rsid w:val="001B29B6"/>
    <w:rsid w:val="001B2ED5"/>
    <w:rsid w:val="001B2F40"/>
    <w:rsid w:val="001B2FE1"/>
    <w:rsid w:val="001B309F"/>
    <w:rsid w:val="001B31C1"/>
    <w:rsid w:val="001B31C3"/>
    <w:rsid w:val="001B3279"/>
    <w:rsid w:val="001B35DD"/>
    <w:rsid w:val="001B3729"/>
    <w:rsid w:val="001B39AB"/>
    <w:rsid w:val="001B3B87"/>
    <w:rsid w:val="001B3C51"/>
    <w:rsid w:val="001B3D60"/>
    <w:rsid w:val="001B3DB5"/>
    <w:rsid w:val="001B3EDB"/>
    <w:rsid w:val="001B3EDD"/>
    <w:rsid w:val="001B3FA2"/>
    <w:rsid w:val="001B400E"/>
    <w:rsid w:val="001B410B"/>
    <w:rsid w:val="001B4138"/>
    <w:rsid w:val="001B452D"/>
    <w:rsid w:val="001B458E"/>
    <w:rsid w:val="001B4779"/>
    <w:rsid w:val="001B480C"/>
    <w:rsid w:val="001B48F5"/>
    <w:rsid w:val="001B497C"/>
    <w:rsid w:val="001B4B09"/>
    <w:rsid w:val="001B4BEB"/>
    <w:rsid w:val="001B5115"/>
    <w:rsid w:val="001B5A19"/>
    <w:rsid w:val="001B5A93"/>
    <w:rsid w:val="001B5EDA"/>
    <w:rsid w:val="001B5EE7"/>
    <w:rsid w:val="001B639F"/>
    <w:rsid w:val="001B63BA"/>
    <w:rsid w:val="001B63EC"/>
    <w:rsid w:val="001B68C0"/>
    <w:rsid w:val="001B69B8"/>
    <w:rsid w:val="001B6C90"/>
    <w:rsid w:val="001B7298"/>
    <w:rsid w:val="001B7423"/>
    <w:rsid w:val="001B7442"/>
    <w:rsid w:val="001B779B"/>
    <w:rsid w:val="001B78A6"/>
    <w:rsid w:val="001B78B1"/>
    <w:rsid w:val="001B7AE2"/>
    <w:rsid w:val="001B7B59"/>
    <w:rsid w:val="001B7BA3"/>
    <w:rsid w:val="001B7CEE"/>
    <w:rsid w:val="001B7D37"/>
    <w:rsid w:val="001B7EA9"/>
    <w:rsid w:val="001B7F7F"/>
    <w:rsid w:val="001B7FEE"/>
    <w:rsid w:val="001C00A8"/>
    <w:rsid w:val="001C07B0"/>
    <w:rsid w:val="001C0A50"/>
    <w:rsid w:val="001C0EBD"/>
    <w:rsid w:val="001C0F44"/>
    <w:rsid w:val="001C108C"/>
    <w:rsid w:val="001C1170"/>
    <w:rsid w:val="001C120C"/>
    <w:rsid w:val="001C19C2"/>
    <w:rsid w:val="001C1BCF"/>
    <w:rsid w:val="001C2100"/>
    <w:rsid w:val="001C2270"/>
    <w:rsid w:val="001C234D"/>
    <w:rsid w:val="001C23AA"/>
    <w:rsid w:val="001C2468"/>
    <w:rsid w:val="001C24AB"/>
    <w:rsid w:val="001C268A"/>
    <w:rsid w:val="001C2DB8"/>
    <w:rsid w:val="001C32F9"/>
    <w:rsid w:val="001C376A"/>
    <w:rsid w:val="001C378F"/>
    <w:rsid w:val="001C38A6"/>
    <w:rsid w:val="001C391E"/>
    <w:rsid w:val="001C397A"/>
    <w:rsid w:val="001C3ABF"/>
    <w:rsid w:val="001C3B0E"/>
    <w:rsid w:val="001C3B13"/>
    <w:rsid w:val="001C3D60"/>
    <w:rsid w:val="001C3DAF"/>
    <w:rsid w:val="001C3F40"/>
    <w:rsid w:val="001C401A"/>
    <w:rsid w:val="001C4080"/>
    <w:rsid w:val="001C423B"/>
    <w:rsid w:val="001C4496"/>
    <w:rsid w:val="001C4561"/>
    <w:rsid w:val="001C4657"/>
    <w:rsid w:val="001C4A34"/>
    <w:rsid w:val="001C4BED"/>
    <w:rsid w:val="001C4EF8"/>
    <w:rsid w:val="001C5057"/>
    <w:rsid w:val="001C507B"/>
    <w:rsid w:val="001C5161"/>
    <w:rsid w:val="001C555E"/>
    <w:rsid w:val="001C5710"/>
    <w:rsid w:val="001C595A"/>
    <w:rsid w:val="001C5AAE"/>
    <w:rsid w:val="001C5BD5"/>
    <w:rsid w:val="001C5C40"/>
    <w:rsid w:val="001C5C5B"/>
    <w:rsid w:val="001C6473"/>
    <w:rsid w:val="001C647A"/>
    <w:rsid w:val="001C6577"/>
    <w:rsid w:val="001C65C0"/>
    <w:rsid w:val="001C6758"/>
    <w:rsid w:val="001C683F"/>
    <w:rsid w:val="001C6D1D"/>
    <w:rsid w:val="001C6F2D"/>
    <w:rsid w:val="001C702F"/>
    <w:rsid w:val="001C7104"/>
    <w:rsid w:val="001C712B"/>
    <w:rsid w:val="001C7298"/>
    <w:rsid w:val="001C786A"/>
    <w:rsid w:val="001C7BF6"/>
    <w:rsid w:val="001C7D44"/>
    <w:rsid w:val="001D02AF"/>
    <w:rsid w:val="001D0442"/>
    <w:rsid w:val="001D0614"/>
    <w:rsid w:val="001D062C"/>
    <w:rsid w:val="001D08A3"/>
    <w:rsid w:val="001D0AE9"/>
    <w:rsid w:val="001D1032"/>
    <w:rsid w:val="001D1070"/>
    <w:rsid w:val="001D15C6"/>
    <w:rsid w:val="001D15ED"/>
    <w:rsid w:val="001D18FB"/>
    <w:rsid w:val="001D19E5"/>
    <w:rsid w:val="001D1A0A"/>
    <w:rsid w:val="001D1BAD"/>
    <w:rsid w:val="001D1D6A"/>
    <w:rsid w:val="001D21E5"/>
    <w:rsid w:val="001D23B5"/>
    <w:rsid w:val="001D24D1"/>
    <w:rsid w:val="001D2564"/>
    <w:rsid w:val="001D25D8"/>
    <w:rsid w:val="001D2668"/>
    <w:rsid w:val="001D2760"/>
    <w:rsid w:val="001D2790"/>
    <w:rsid w:val="001D2BAD"/>
    <w:rsid w:val="001D2C96"/>
    <w:rsid w:val="001D2E6A"/>
    <w:rsid w:val="001D2F59"/>
    <w:rsid w:val="001D341C"/>
    <w:rsid w:val="001D36D6"/>
    <w:rsid w:val="001D3943"/>
    <w:rsid w:val="001D3A9D"/>
    <w:rsid w:val="001D3B3B"/>
    <w:rsid w:val="001D3DD1"/>
    <w:rsid w:val="001D3E46"/>
    <w:rsid w:val="001D3F7A"/>
    <w:rsid w:val="001D403F"/>
    <w:rsid w:val="001D4168"/>
    <w:rsid w:val="001D4179"/>
    <w:rsid w:val="001D44AC"/>
    <w:rsid w:val="001D458B"/>
    <w:rsid w:val="001D4640"/>
    <w:rsid w:val="001D48A0"/>
    <w:rsid w:val="001D4A8E"/>
    <w:rsid w:val="001D4C0E"/>
    <w:rsid w:val="001D4C17"/>
    <w:rsid w:val="001D4C1E"/>
    <w:rsid w:val="001D4D81"/>
    <w:rsid w:val="001D4DBE"/>
    <w:rsid w:val="001D4F46"/>
    <w:rsid w:val="001D50EE"/>
    <w:rsid w:val="001D5156"/>
    <w:rsid w:val="001D51E7"/>
    <w:rsid w:val="001D52BF"/>
    <w:rsid w:val="001D5753"/>
    <w:rsid w:val="001D5887"/>
    <w:rsid w:val="001D58EC"/>
    <w:rsid w:val="001D5AD5"/>
    <w:rsid w:val="001D5BDE"/>
    <w:rsid w:val="001D5C9C"/>
    <w:rsid w:val="001D5F5C"/>
    <w:rsid w:val="001D6019"/>
    <w:rsid w:val="001D60BD"/>
    <w:rsid w:val="001D6199"/>
    <w:rsid w:val="001D6378"/>
    <w:rsid w:val="001D64DD"/>
    <w:rsid w:val="001D660F"/>
    <w:rsid w:val="001D6859"/>
    <w:rsid w:val="001D6A41"/>
    <w:rsid w:val="001D6ADE"/>
    <w:rsid w:val="001D6C47"/>
    <w:rsid w:val="001D70D4"/>
    <w:rsid w:val="001D7150"/>
    <w:rsid w:val="001D7168"/>
    <w:rsid w:val="001D7216"/>
    <w:rsid w:val="001D721F"/>
    <w:rsid w:val="001D724D"/>
    <w:rsid w:val="001D7799"/>
    <w:rsid w:val="001D787C"/>
    <w:rsid w:val="001D7C7F"/>
    <w:rsid w:val="001D7EEF"/>
    <w:rsid w:val="001E0004"/>
    <w:rsid w:val="001E0084"/>
    <w:rsid w:val="001E012C"/>
    <w:rsid w:val="001E01F5"/>
    <w:rsid w:val="001E026D"/>
    <w:rsid w:val="001E0405"/>
    <w:rsid w:val="001E04CA"/>
    <w:rsid w:val="001E051A"/>
    <w:rsid w:val="001E066D"/>
    <w:rsid w:val="001E08CF"/>
    <w:rsid w:val="001E0C45"/>
    <w:rsid w:val="001E0C4B"/>
    <w:rsid w:val="001E0F4B"/>
    <w:rsid w:val="001E12F9"/>
    <w:rsid w:val="001E1564"/>
    <w:rsid w:val="001E1597"/>
    <w:rsid w:val="001E1829"/>
    <w:rsid w:val="001E19C6"/>
    <w:rsid w:val="001E1B5A"/>
    <w:rsid w:val="001E2389"/>
    <w:rsid w:val="001E245E"/>
    <w:rsid w:val="001E26B3"/>
    <w:rsid w:val="001E28A9"/>
    <w:rsid w:val="001E297C"/>
    <w:rsid w:val="001E29F2"/>
    <w:rsid w:val="001E2A26"/>
    <w:rsid w:val="001E2C6F"/>
    <w:rsid w:val="001E3001"/>
    <w:rsid w:val="001E300A"/>
    <w:rsid w:val="001E304E"/>
    <w:rsid w:val="001E30CE"/>
    <w:rsid w:val="001E342F"/>
    <w:rsid w:val="001E37EC"/>
    <w:rsid w:val="001E3C6E"/>
    <w:rsid w:val="001E3CAC"/>
    <w:rsid w:val="001E3D71"/>
    <w:rsid w:val="001E3F68"/>
    <w:rsid w:val="001E411C"/>
    <w:rsid w:val="001E41D3"/>
    <w:rsid w:val="001E4287"/>
    <w:rsid w:val="001E42D8"/>
    <w:rsid w:val="001E439B"/>
    <w:rsid w:val="001E454D"/>
    <w:rsid w:val="001E4584"/>
    <w:rsid w:val="001E4786"/>
    <w:rsid w:val="001E478E"/>
    <w:rsid w:val="001E4859"/>
    <w:rsid w:val="001E4872"/>
    <w:rsid w:val="001E4B1C"/>
    <w:rsid w:val="001E4BD1"/>
    <w:rsid w:val="001E4C6A"/>
    <w:rsid w:val="001E4D50"/>
    <w:rsid w:val="001E4DC0"/>
    <w:rsid w:val="001E4DE3"/>
    <w:rsid w:val="001E4E2B"/>
    <w:rsid w:val="001E5366"/>
    <w:rsid w:val="001E53AE"/>
    <w:rsid w:val="001E5A10"/>
    <w:rsid w:val="001E5AAE"/>
    <w:rsid w:val="001E5C18"/>
    <w:rsid w:val="001E5C9B"/>
    <w:rsid w:val="001E5CFE"/>
    <w:rsid w:val="001E613E"/>
    <w:rsid w:val="001E654C"/>
    <w:rsid w:val="001E656E"/>
    <w:rsid w:val="001E65A1"/>
    <w:rsid w:val="001E65DA"/>
    <w:rsid w:val="001E66E6"/>
    <w:rsid w:val="001E67FE"/>
    <w:rsid w:val="001E6800"/>
    <w:rsid w:val="001E68D6"/>
    <w:rsid w:val="001E693B"/>
    <w:rsid w:val="001E6AE1"/>
    <w:rsid w:val="001E6B14"/>
    <w:rsid w:val="001E6B1A"/>
    <w:rsid w:val="001E6C6A"/>
    <w:rsid w:val="001E6D44"/>
    <w:rsid w:val="001E6F62"/>
    <w:rsid w:val="001E702C"/>
    <w:rsid w:val="001E710F"/>
    <w:rsid w:val="001E736A"/>
    <w:rsid w:val="001E737D"/>
    <w:rsid w:val="001E7694"/>
    <w:rsid w:val="001E7807"/>
    <w:rsid w:val="001E7831"/>
    <w:rsid w:val="001E7C17"/>
    <w:rsid w:val="001F028D"/>
    <w:rsid w:val="001F0337"/>
    <w:rsid w:val="001F0545"/>
    <w:rsid w:val="001F05E8"/>
    <w:rsid w:val="001F08E2"/>
    <w:rsid w:val="001F0AAC"/>
    <w:rsid w:val="001F0B49"/>
    <w:rsid w:val="001F0C8B"/>
    <w:rsid w:val="001F0CE9"/>
    <w:rsid w:val="001F0D0A"/>
    <w:rsid w:val="001F0E5C"/>
    <w:rsid w:val="001F0E83"/>
    <w:rsid w:val="001F1021"/>
    <w:rsid w:val="001F13B4"/>
    <w:rsid w:val="001F151B"/>
    <w:rsid w:val="001F15A6"/>
    <w:rsid w:val="001F1665"/>
    <w:rsid w:val="001F1F58"/>
    <w:rsid w:val="001F2228"/>
    <w:rsid w:val="001F2363"/>
    <w:rsid w:val="001F23AB"/>
    <w:rsid w:val="001F2489"/>
    <w:rsid w:val="001F24B4"/>
    <w:rsid w:val="001F27E4"/>
    <w:rsid w:val="001F2888"/>
    <w:rsid w:val="001F288E"/>
    <w:rsid w:val="001F2A84"/>
    <w:rsid w:val="001F2BBA"/>
    <w:rsid w:val="001F2BC3"/>
    <w:rsid w:val="001F2C83"/>
    <w:rsid w:val="001F2D33"/>
    <w:rsid w:val="001F30A0"/>
    <w:rsid w:val="001F3157"/>
    <w:rsid w:val="001F341D"/>
    <w:rsid w:val="001F35AC"/>
    <w:rsid w:val="001F3669"/>
    <w:rsid w:val="001F3694"/>
    <w:rsid w:val="001F36D7"/>
    <w:rsid w:val="001F3854"/>
    <w:rsid w:val="001F396D"/>
    <w:rsid w:val="001F3E87"/>
    <w:rsid w:val="001F4221"/>
    <w:rsid w:val="001F429F"/>
    <w:rsid w:val="001F4406"/>
    <w:rsid w:val="001F4B58"/>
    <w:rsid w:val="001F4DE4"/>
    <w:rsid w:val="001F5077"/>
    <w:rsid w:val="001F50A7"/>
    <w:rsid w:val="001F5313"/>
    <w:rsid w:val="001F54A6"/>
    <w:rsid w:val="001F56C6"/>
    <w:rsid w:val="001F5829"/>
    <w:rsid w:val="001F59E9"/>
    <w:rsid w:val="001F5BC9"/>
    <w:rsid w:val="001F615D"/>
    <w:rsid w:val="001F618D"/>
    <w:rsid w:val="001F63FE"/>
    <w:rsid w:val="001F65AB"/>
    <w:rsid w:val="001F66A1"/>
    <w:rsid w:val="001F670E"/>
    <w:rsid w:val="001F6AA2"/>
    <w:rsid w:val="001F6AAD"/>
    <w:rsid w:val="001F7063"/>
    <w:rsid w:val="001F7214"/>
    <w:rsid w:val="001F72D3"/>
    <w:rsid w:val="001F76E3"/>
    <w:rsid w:val="001F7785"/>
    <w:rsid w:val="001F78A2"/>
    <w:rsid w:val="001F7934"/>
    <w:rsid w:val="001F7BDE"/>
    <w:rsid w:val="001F7CF4"/>
    <w:rsid w:val="001F7D50"/>
    <w:rsid w:val="0020009C"/>
    <w:rsid w:val="002001A3"/>
    <w:rsid w:val="0020047C"/>
    <w:rsid w:val="002005F3"/>
    <w:rsid w:val="002006A4"/>
    <w:rsid w:val="002006EE"/>
    <w:rsid w:val="00200A62"/>
    <w:rsid w:val="00200C43"/>
    <w:rsid w:val="00201017"/>
    <w:rsid w:val="002010CC"/>
    <w:rsid w:val="0020111E"/>
    <w:rsid w:val="00201170"/>
    <w:rsid w:val="00201354"/>
    <w:rsid w:val="0020135F"/>
    <w:rsid w:val="00201385"/>
    <w:rsid w:val="00201387"/>
    <w:rsid w:val="0020159C"/>
    <w:rsid w:val="002015FF"/>
    <w:rsid w:val="002018A7"/>
    <w:rsid w:val="00201C2F"/>
    <w:rsid w:val="00201DF3"/>
    <w:rsid w:val="00201E6E"/>
    <w:rsid w:val="00201EBD"/>
    <w:rsid w:val="0020206B"/>
    <w:rsid w:val="002020A4"/>
    <w:rsid w:val="00202199"/>
    <w:rsid w:val="002022C2"/>
    <w:rsid w:val="002023BB"/>
    <w:rsid w:val="00202432"/>
    <w:rsid w:val="00202604"/>
    <w:rsid w:val="0020263F"/>
    <w:rsid w:val="00202708"/>
    <w:rsid w:val="0020277F"/>
    <w:rsid w:val="002027E9"/>
    <w:rsid w:val="00202A33"/>
    <w:rsid w:val="00202D59"/>
    <w:rsid w:val="002030B8"/>
    <w:rsid w:val="00203505"/>
    <w:rsid w:val="00203541"/>
    <w:rsid w:val="002037BF"/>
    <w:rsid w:val="00203A8C"/>
    <w:rsid w:val="00203B9E"/>
    <w:rsid w:val="00203C04"/>
    <w:rsid w:val="00203EB6"/>
    <w:rsid w:val="0020403C"/>
    <w:rsid w:val="0020409F"/>
    <w:rsid w:val="0020415F"/>
    <w:rsid w:val="00204183"/>
    <w:rsid w:val="00204193"/>
    <w:rsid w:val="00204206"/>
    <w:rsid w:val="00204222"/>
    <w:rsid w:val="002045C3"/>
    <w:rsid w:val="00204A08"/>
    <w:rsid w:val="00204BDD"/>
    <w:rsid w:val="00204D51"/>
    <w:rsid w:val="00204FFB"/>
    <w:rsid w:val="002050A7"/>
    <w:rsid w:val="0020520D"/>
    <w:rsid w:val="00205700"/>
    <w:rsid w:val="00205896"/>
    <w:rsid w:val="0020592E"/>
    <w:rsid w:val="0020593B"/>
    <w:rsid w:val="00205B25"/>
    <w:rsid w:val="00205C66"/>
    <w:rsid w:val="00205D4B"/>
    <w:rsid w:val="00205EDD"/>
    <w:rsid w:val="00205FFE"/>
    <w:rsid w:val="0020637A"/>
    <w:rsid w:val="002063B5"/>
    <w:rsid w:val="002066DD"/>
    <w:rsid w:val="0020673F"/>
    <w:rsid w:val="00206C9B"/>
    <w:rsid w:val="00206CD8"/>
    <w:rsid w:val="00206F08"/>
    <w:rsid w:val="00207032"/>
    <w:rsid w:val="00207136"/>
    <w:rsid w:val="002071A2"/>
    <w:rsid w:val="002071AD"/>
    <w:rsid w:val="002071C1"/>
    <w:rsid w:val="0020749B"/>
    <w:rsid w:val="00207531"/>
    <w:rsid w:val="00207730"/>
    <w:rsid w:val="00207778"/>
    <w:rsid w:val="00207855"/>
    <w:rsid w:val="002078AE"/>
    <w:rsid w:val="002078D7"/>
    <w:rsid w:val="002079F4"/>
    <w:rsid w:val="00207B20"/>
    <w:rsid w:val="00207B45"/>
    <w:rsid w:val="00207BA6"/>
    <w:rsid w:val="00207EB5"/>
    <w:rsid w:val="00210015"/>
    <w:rsid w:val="00210602"/>
    <w:rsid w:val="00210610"/>
    <w:rsid w:val="00210637"/>
    <w:rsid w:val="0021067E"/>
    <w:rsid w:val="00210D77"/>
    <w:rsid w:val="00210E57"/>
    <w:rsid w:val="0021100C"/>
    <w:rsid w:val="0021102D"/>
    <w:rsid w:val="00211063"/>
    <w:rsid w:val="002110DC"/>
    <w:rsid w:val="002112E0"/>
    <w:rsid w:val="00211465"/>
    <w:rsid w:val="00211573"/>
    <w:rsid w:val="00211579"/>
    <w:rsid w:val="0021172B"/>
    <w:rsid w:val="00211852"/>
    <w:rsid w:val="002118CB"/>
    <w:rsid w:val="002118D4"/>
    <w:rsid w:val="002118E5"/>
    <w:rsid w:val="00211A34"/>
    <w:rsid w:val="00211A91"/>
    <w:rsid w:val="00211B8A"/>
    <w:rsid w:val="00211BCA"/>
    <w:rsid w:val="00211C5E"/>
    <w:rsid w:val="00211D57"/>
    <w:rsid w:val="00211EA5"/>
    <w:rsid w:val="00211ED6"/>
    <w:rsid w:val="00211F52"/>
    <w:rsid w:val="00212328"/>
    <w:rsid w:val="002123BC"/>
    <w:rsid w:val="00212488"/>
    <w:rsid w:val="002124C1"/>
    <w:rsid w:val="002125E9"/>
    <w:rsid w:val="00212D02"/>
    <w:rsid w:val="002131B7"/>
    <w:rsid w:val="00213210"/>
    <w:rsid w:val="00213225"/>
    <w:rsid w:val="00213364"/>
    <w:rsid w:val="002134D3"/>
    <w:rsid w:val="002136F8"/>
    <w:rsid w:val="00213C0B"/>
    <w:rsid w:val="00213D31"/>
    <w:rsid w:val="00213D53"/>
    <w:rsid w:val="00213EF8"/>
    <w:rsid w:val="0021410B"/>
    <w:rsid w:val="00214408"/>
    <w:rsid w:val="00214577"/>
    <w:rsid w:val="00214768"/>
    <w:rsid w:val="002147A0"/>
    <w:rsid w:val="00214914"/>
    <w:rsid w:val="00214A26"/>
    <w:rsid w:val="00214A2A"/>
    <w:rsid w:val="00214BFE"/>
    <w:rsid w:val="00214D24"/>
    <w:rsid w:val="00214E54"/>
    <w:rsid w:val="00214F64"/>
    <w:rsid w:val="00215253"/>
    <w:rsid w:val="0021532D"/>
    <w:rsid w:val="002153F9"/>
    <w:rsid w:val="002156E1"/>
    <w:rsid w:val="002156ED"/>
    <w:rsid w:val="00215790"/>
    <w:rsid w:val="00215953"/>
    <w:rsid w:val="00215B46"/>
    <w:rsid w:val="00215C6D"/>
    <w:rsid w:val="00215E6E"/>
    <w:rsid w:val="00215FCF"/>
    <w:rsid w:val="00216026"/>
    <w:rsid w:val="002161EB"/>
    <w:rsid w:val="00216303"/>
    <w:rsid w:val="00216484"/>
    <w:rsid w:val="002164BD"/>
    <w:rsid w:val="00216588"/>
    <w:rsid w:val="00216956"/>
    <w:rsid w:val="002169E1"/>
    <w:rsid w:val="00216AC9"/>
    <w:rsid w:val="00216C3F"/>
    <w:rsid w:val="00216D49"/>
    <w:rsid w:val="00216F42"/>
    <w:rsid w:val="00216F8E"/>
    <w:rsid w:val="00217398"/>
    <w:rsid w:val="00217400"/>
    <w:rsid w:val="00217409"/>
    <w:rsid w:val="00217432"/>
    <w:rsid w:val="002174D9"/>
    <w:rsid w:val="00217531"/>
    <w:rsid w:val="00217696"/>
    <w:rsid w:val="002176BB"/>
    <w:rsid w:val="00217BE9"/>
    <w:rsid w:val="0022002C"/>
    <w:rsid w:val="00220190"/>
    <w:rsid w:val="00220256"/>
    <w:rsid w:val="00220421"/>
    <w:rsid w:val="00220812"/>
    <w:rsid w:val="00220C7B"/>
    <w:rsid w:val="00220DB6"/>
    <w:rsid w:val="00220EED"/>
    <w:rsid w:val="00220F21"/>
    <w:rsid w:val="00220FDC"/>
    <w:rsid w:val="002210D4"/>
    <w:rsid w:val="00221503"/>
    <w:rsid w:val="00221656"/>
    <w:rsid w:val="002219A4"/>
    <w:rsid w:val="002219E3"/>
    <w:rsid w:val="002219E5"/>
    <w:rsid w:val="00221A80"/>
    <w:rsid w:val="00221B7B"/>
    <w:rsid w:val="00222077"/>
    <w:rsid w:val="00222094"/>
    <w:rsid w:val="00222314"/>
    <w:rsid w:val="002223B6"/>
    <w:rsid w:val="00222411"/>
    <w:rsid w:val="00222682"/>
    <w:rsid w:val="0022278A"/>
    <w:rsid w:val="00222D9E"/>
    <w:rsid w:val="00222E9E"/>
    <w:rsid w:val="002231A7"/>
    <w:rsid w:val="00223422"/>
    <w:rsid w:val="00223A2B"/>
    <w:rsid w:val="00223A95"/>
    <w:rsid w:val="00223A97"/>
    <w:rsid w:val="00223B9F"/>
    <w:rsid w:val="00223BD3"/>
    <w:rsid w:val="00223C22"/>
    <w:rsid w:val="00223CC3"/>
    <w:rsid w:val="00223E26"/>
    <w:rsid w:val="00223E78"/>
    <w:rsid w:val="00223EC2"/>
    <w:rsid w:val="00223F6E"/>
    <w:rsid w:val="00223FC9"/>
    <w:rsid w:val="002241B3"/>
    <w:rsid w:val="002243E8"/>
    <w:rsid w:val="00224905"/>
    <w:rsid w:val="00224956"/>
    <w:rsid w:val="0022497D"/>
    <w:rsid w:val="00224B0E"/>
    <w:rsid w:val="00224D06"/>
    <w:rsid w:val="00224D76"/>
    <w:rsid w:val="00225013"/>
    <w:rsid w:val="00225020"/>
    <w:rsid w:val="0022505A"/>
    <w:rsid w:val="00225085"/>
    <w:rsid w:val="002250C1"/>
    <w:rsid w:val="00225572"/>
    <w:rsid w:val="00225B7F"/>
    <w:rsid w:val="00225F62"/>
    <w:rsid w:val="00226018"/>
    <w:rsid w:val="002260BC"/>
    <w:rsid w:val="00226298"/>
    <w:rsid w:val="002262BA"/>
    <w:rsid w:val="00226304"/>
    <w:rsid w:val="002267FE"/>
    <w:rsid w:val="00226828"/>
    <w:rsid w:val="00226A0D"/>
    <w:rsid w:val="00226BEF"/>
    <w:rsid w:val="00226D49"/>
    <w:rsid w:val="002271D1"/>
    <w:rsid w:val="002272B3"/>
    <w:rsid w:val="0022742E"/>
    <w:rsid w:val="002277D5"/>
    <w:rsid w:val="00227C9D"/>
    <w:rsid w:val="00230600"/>
    <w:rsid w:val="002308A6"/>
    <w:rsid w:val="00230E5C"/>
    <w:rsid w:val="00231858"/>
    <w:rsid w:val="0023195E"/>
    <w:rsid w:val="00231A0E"/>
    <w:rsid w:val="00231B85"/>
    <w:rsid w:val="00231C77"/>
    <w:rsid w:val="00231E11"/>
    <w:rsid w:val="00231E41"/>
    <w:rsid w:val="00231EC8"/>
    <w:rsid w:val="00231FE2"/>
    <w:rsid w:val="002321E5"/>
    <w:rsid w:val="0023220E"/>
    <w:rsid w:val="002323C3"/>
    <w:rsid w:val="002327BA"/>
    <w:rsid w:val="0023292C"/>
    <w:rsid w:val="002329DA"/>
    <w:rsid w:val="00232A2B"/>
    <w:rsid w:val="00232B99"/>
    <w:rsid w:val="00232BAF"/>
    <w:rsid w:val="00233003"/>
    <w:rsid w:val="00233091"/>
    <w:rsid w:val="002332FF"/>
    <w:rsid w:val="00233442"/>
    <w:rsid w:val="00233761"/>
    <w:rsid w:val="0023384F"/>
    <w:rsid w:val="00233BBE"/>
    <w:rsid w:val="00233BD1"/>
    <w:rsid w:val="00233D82"/>
    <w:rsid w:val="002342E9"/>
    <w:rsid w:val="002345A6"/>
    <w:rsid w:val="0023464C"/>
    <w:rsid w:val="00234749"/>
    <w:rsid w:val="0023494B"/>
    <w:rsid w:val="0023499B"/>
    <w:rsid w:val="00234E26"/>
    <w:rsid w:val="00234E5C"/>
    <w:rsid w:val="00234EEC"/>
    <w:rsid w:val="00235021"/>
    <w:rsid w:val="002350E0"/>
    <w:rsid w:val="00235246"/>
    <w:rsid w:val="002356EC"/>
    <w:rsid w:val="00235D0E"/>
    <w:rsid w:val="0023605C"/>
    <w:rsid w:val="0023613D"/>
    <w:rsid w:val="00236173"/>
    <w:rsid w:val="00236546"/>
    <w:rsid w:val="00236621"/>
    <w:rsid w:val="00236723"/>
    <w:rsid w:val="0023689C"/>
    <w:rsid w:val="0023698F"/>
    <w:rsid w:val="00236AEC"/>
    <w:rsid w:val="00236B15"/>
    <w:rsid w:val="00236B46"/>
    <w:rsid w:val="00236DC2"/>
    <w:rsid w:val="00236EEA"/>
    <w:rsid w:val="00236EFD"/>
    <w:rsid w:val="00236F7A"/>
    <w:rsid w:val="002371EE"/>
    <w:rsid w:val="002374B3"/>
    <w:rsid w:val="002375A8"/>
    <w:rsid w:val="002377EA"/>
    <w:rsid w:val="00237835"/>
    <w:rsid w:val="00237884"/>
    <w:rsid w:val="00237C5F"/>
    <w:rsid w:val="00237C64"/>
    <w:rsid w:val="00237EB5"/>
    <w:rsid w:val="00237F93"/>
    <w:rsid w:val="00237FC7"/>
    <w:rsid w:val="002400DB"/>
    <w:rsid w:val="00240479"/>
    <w:rsid w:val="002408F3"/>
    <w:rsid w:val="00240964"/>
    <w:rsid w:val="00240BD1"/>
    <w:rsid w:val="00240CF8"/>
    <w:rsid w:val="00240D7D"/>
    <w:rsid w:val="00240F9E"/>
    <w:rsid w:val="00241361"/>
    <w:rsid w:val="0024160C"/>
    <w:rsid w:val="00241BDB"/>
    <w:rsid w:val="00241D08"/>
    <w:rsid w:val="00241E6C"/>
    <w:rsid w:val="00241E80"/>
    <w:rsid w:val="00242026"/>
    <w:rsid w:val="002420C0"/>
    <w:rsid w:val="0024237C"/>
    <w:rsid w:val="00242493"/>
    <w:rsid w:val="00242533"/>
    <w:rsid w:val="00242687"/>
    <w:rsid w:val="002426DF"/>
    <w:rsid w:val="0024282C"/>
    <w:rsid w:val="00242888"/>
    <w:rsid w:val="00242C3E"/>
    <w:rsid w:val="00242CFA"/>
    <w:rsid w:val="00242DD3"/>
    <w:rsid w:val="00242DE3"/>
    <w:rsid w:val="00243055"/>
    <w:rsid w:val="002430AF"/>
    <w:rsid w:val="0024330D"/>
    <w:rsid w:val="0024362B"/>
    <w:rsid w:val="002436BB"/>
    <w:rsid w:val="00243998"/>
    <w:rsid w:val="00243A54"/>
    <w:rsid w:val="00243BF7"/>
    <w:rsid w:val="00243D4A"/>
    <w:rsid w:val="00243E58"/>
    <w:rsid w:val="00243E84"/>
    <w:rsid w:val="00244211"/>
    <w:rsid w:val="002447F4"/>
    <w:rsid w:val="002449F0"/>
    <w:rsid w:val="00244A43"/>
    <w:rsid w:val="00244B5F"/>
    <w:rsid w:val="00244B60"/>
    <w:rsid w:val="00244BE0"/>
    <w:rsid w:val="00244CA2"/>
    <w:rsid w:val="00244CC1"/>
    <w:rsid w:val="00244EDF"/>
    <w:rsid w:val="00245062"/>
    <w:rsid w:val="002451BD"/>
    <w:rsid w:val="002451E0"/>
    <w:rsid w:val="00245293"/>
    <w:rsid w:val="0024532B"/>
    <w:rsid w:val="0024541B"/>
    <w:rsid w:val="002456B9"/>
    <w:rsid w:val="0024575D"/>
    <w:rsid w:val="00245854"/>
    <w:rsid w:val="002458DC"/>
    <w:rsid w:val="0024594B"/>
    <w:rsid w:val="002459E3"/>
    <w:rsid w:val="00245E09"/>
    <w:rsid w:val="00245E52"/>
    <w:rsid w:val="00245E78"/>
    <w:rsid w:val="00245FFC"/>
    <w:rsid w:val="002460DB"/>
    <w:rsid w:val="00246174"/>
    <w:rsid w:val="0024621E"/>
    <w:rsid w:val="002468F6"/>
    <w:rsid w:val="00246AAD"/>
    <w:rsid w:val="00246C5B"/>
    <w:rsid w:val="00246D0F"/>
    <w:rsid w:val="00246D65"/>
    <w:rsid w:val="00246E0F"/>
    <w:rsid w:val="00246E42"/>
    <w:rsid w:val="00246FFA"/>
    <w:rsid w:val="00247125"/>
    <w:rsid w:val="00247183"/>
    <w:rsid w:val="002473FA"/>
    <w:rsid w:val="0024740E"/>
    <w:rsid w:val="00247565"/>
    <w:rsid w:val="002476CB"/>
    <w:rsid w:val="002476CE"/>
    <w:rsid w:val="002477D3"/>
    <w:rsid w:val="00247CB7"/>
    <w:rsid w:val="00247D19"/>
    <w:rsid w:val="00247D6C"/>
    <w:rsid w:val="002500ED"/>
    <w:rsid w:val="002503FF"/>
    <w:rsid w:val="00250454"/>
    <w:rsid w:val="00250CE4"/>
    <w:rsid w:val="00250D33"/>
    <w:rsid w:val="00250FFE"/>
    <w:rsid w:val="00251224"/>
    <w:rsid w:val="002513DA"/>
    <w:rsid w:val="00251619"/>
    <w:rsid w:val="0025167B"/>
    <w:rsid w:val="002517DA"/>
    <w:rsid w:val="002518F1"/>
    <w:rsid w:val="00251A82"/>
    <w:rsid w:val="00251B47"/>
    <w:rsid w:val="00251D3E"/>
    <w:rsid w:val="00251ED7"/>
    <w:rsid w:val="002522F8"/>
    <w:rsid w:val="00252345"/>
    <w:rsid w:val="0025241C"/>
    <w:rsid w:val="00252469"/>
    <w:rsid w:val="0025255E"/>
    <w:rsid w:val="0025259C"/>
    <w:rsid w:val="0025285D"/>
    <w:rsid w:val="002528B0"/>
    <w:rsid w:val="0025292B"/>
    <w:rsid w:val="00252A1F"/>
    <w:rsid w:val="00252A85"/>
    <w:rsid w:val="00252B7B"/>
    <w:rsid w:val="00252B80"/>
    <w:rsid w:val="00252BB0"/>
    <w:rsid w:val="002531DA"/>
    <w:rsid w:val="002531F2"/>
    <w:rsid w:val="00253681"/>
    <w:rsid w:val="002536E4"/>
    <w:rsid w:val="00253755"/>
    <w:rsid w:val="00253A40"/>
    <w:rsid w:val="00253BAD"/>
    <w:rsid w:val="00253BC8"/>
    <w:rsid w:val="002543F9"/>
    <w:rsid w:val="002545B7"/>
    <w:rsid w:val="002545FE"/>
    <w:rsid w:val="002548FA"/>
    <w:rsid w:val="00254949"/>
    <w:rsid w:val="00254A4D"/>
    <w:rsid w:val="00254B0B"/>
    <w:rsid w:val="00254C14"/>
    <w:rsid w:val="00254EE6"/>
    <w:rsid w:val="0025501D"/>
    <w:rsid w:val="00255210"/>
    <w:rsid w:val="00255265"/>
    <w:rsid w:val="00255433"/>
    <w:rsid w:val="00255436"/>
    <w:rsid w:val="00255529"/>
    <w:rsid w:val="0025557A"/>
    <w:rsid w:val="002557A8"/>
    <w:rsid w:val="00255984"/>
    <w:rsid w:val="002559E3"/>
    <w:rsid w:val="00255A7B"/>
    <w:rsid w:val="00255AC8"/>
    <w:rsid w:val="00255AE3"/>
    <w:rsid w:val="00255B1E"/>
    <w:rsid w:val="00255CE2"/>
    <w:rsid w:val="0025608F"/>
    <w:rsid w:val="00256187"/>
    <w:rsid w:val="002561B2"/>
    <w:rsid w:val="00256230"/>
    <w:rsid w:val="00256644"/>
    <w:rsid w:val="00256B56"/>
    <w:rsid w:val="00256B7A"/>
    <w:rsid w:val="0025704B"/>
    <w:rsid w:val="00257221"/>
    <w:rsid w:val="00257305"/>
    <w:rsid w:val="00257722"/>
    <w:rsid w:val="00257776"/>
    <w:rsid w:val="00257973"/>
    <w:rsid w:val="00257C0A"/>
    <w:rsid w:val="00257CFC"/>
    <w:rsid w:val="00257DAC"/>
    <w:rsid w:val="00260189"/>
    <w:rsid w:val="002604F7"/>
    <w:rsid w:val="00260597"/>
    <w:rsid w:val="00260828"/>
    <w:rsid w:val="002608DD"/>
    <w:rsid w:val="00260A47"/>
    <w:rsid w:val="00260C6F"/>
    <w:rsid w:val="00260D9A"/>
    <w:rsid w:val="00260DA4"/>
    <w:rsid w:val="00260DE3"/>
    <w:rsid w:val="00260DEB"/>
    <w:rsid w:val="002610A2"/>
    <w:rsid w:val="002611CB"/>
    <w:rsid w:val="0026128F"/>
    <w:rsid w:val="0026132A"/>
    <w:rsid w:val="002614DD"/>
    <w:rsid w:val="0026151A"/>
    <w:rsid w:val="00261B2A"/>
    <w:rsid w:val="00261DC2"/>
    <w:rsid w:val="00262206"/>
    <w:rsid w:val="0026243C"/>
    <w:rsid w:val="002628E7"/>
    <w:rsid w:val="0026291A"/>
    <w:rsid w:val="0026291B"/>
    <w:rsid w:val="00262BEF"/>
    <w:rsid w:val="00262D3F"/>
    <w:rsid w:val="00262DBA"/>
    <w:rsid w:val="00262DD5"/>
    <w:rsid w:val="00263168"/>
    <w:rsid w:val="002631AE"/>
    <w:rsid w:val="00263312"/>
    <w:rsid w:val="002633B5"/>
    <w:rsid w:val="0026344E"/>
    <w:rsid w:val="00263509"/>
    <w:rsid w:val="0026372B"/>
    <w:rsid w:val="002637A0"/>
    <w:rsid w:val="002638AC"/>
    <w:rsid w:val="00263A13"/>
    <w:rsid w:val="00263C09"/>
    <w:rsid w:val="00263D37"/>
    <w:rsid w:val="00263E40"/>
    <w:rsid w:val="002641A9"/>
    <w:rsid w:val="00264380"/>
    <w:rsid w:val="002644E4"/>
    <w:rsid w:val="00264B44"/>
    <w:rsid w:val="00264BD9"/>
    <w:rsid w:val="00265042"/>
    <w:rsid w:val="00265087"/>
    <w:rsid w:val="002654C1"/>
    <w:rsid w:val="002655FA"/>
    <w:rsid w:val="00265645"/>
    <w:rsid w:val="002656A3"/>
    <w:rsid w:val="00265A69"/>
    <w:rsid w:val="00265B2D"/>
    <w:rsid w:val="00265B5C"/>
    <w:rsid w:val="00265D4E"/>
    <w:rsid w:val="00265F61"/>
    <w:rsid w:val="00265FBC"/>
    <w:rsid w:val="002662D6"/>
    <w:rsid w:val="002662F2"/>
    <w:rsid w:val="00266329"/>
    <w:rsid w:val="00266497"/>
    <w:rsid w:val="002664AA"/>
    <w:rsid w:val="00266866"/>
    <w:rsid w:val="00266D2F"/>
    <w:rsid w:val="00266D75"/>
    <w:rsid w:val="00266E98"/>
    <w:rsid w:val="00266F84"/>
    <w:rsid w:val="002671CF"/>
    <w:rsid w:val="0026750A"/>
    <w:rsid w:val="00267849"/>
    <w:rsid w:val="00267AB9"/>
    <w:rsid w:val="00267C92"/>
    <w:rsid w:val="00267E69"/>
    <w:rsid w:val="002700D2"/>
    <w:rsid w:val="002702F8"/>
    <w:rsid w:val="002706A0"/>
    <w:rsid w:val="00270868"/>
    <w:rsid w:val="00270A69"/>
    <w:rsid w:val="00270AAA"/>
    <w:rsid w:val="00270B9F"/>
    <w:rsid w:val="00271032"/>
    <w:rsid w:val="00271033"/>
    <w:rsid w:val="00271043"/>
    <w:rsid w:val="002710E5"/>
    <w:rsid w:val="00271151"/>
    <w:rsid w:val="00271887"/>
    <w:rsid w:val="00271888"/>
    <w:rsid w:val="00271A39"/>
    <w:rsid w:val="00271A67"/>
    <w:rsid w:val="00271AEB"/>
    <w:rsid w:val="00271D06"/>
    <w:rsid w:val="00271E69"/>
    <w:rsid w:val="00271F2F"/>
    <w:rsid w:val="00271F4D"/>
    <w:rsid w:val="00272870"/>
    <w:rsid w:val="00272AF3"/>
    <w:rsid w:val="00272E77"/>
    <w:rsid w:val="00272EAD"/>
    <w:rsid w:val="00272F0A"/>
    <w:rsid w:val="00273190"/>
    <w:rsid w:val="0027332D"/>
    <w:rsid w:val="0027368A"/>
    <w:rsid w:val="002736A1"/>
    <w:rsid w:val="002738E4"/>
    <w:rsid w:val="00273BAA"/>
    <w:rsid w:val="00273C76"/>
    <w:rsid w:val="00273CD9"/>
    <w:rsid w:val="00273CE1"/>
    <w:rsid w:val="00273D17"/>
    <w:rsid w:val="00273D2D"/>
    <w:rsid w:val="00273E28"/>
    <w:rsid w:val="002741F4"/>
    <w:rsid w:val="0027423C"/>
    <w:rsid w:val="0027431B"/>
    <w:rsid w:val="00274804"/>
    <w:rsid w:val="00274841"/>
    <w:rsid w:val="00274856"/>
    <w:rsid w:val="00274918"/>
    <w:rsid w:val="00274C7C"/>
    <w:rsid w:val="00274D23"/>
    <w:rsid w:val="00274E83"/>
    <w:rsid w:val="00274F18"/>
    <w:rsid w:val="00275355"/>
    <w:rsid w:val="00275407"/>
    <w:rsid w:val="002754C9"/>
    <w:rsid w:val="002754D6"/>
    <w:rsid w:val="002756A7"/>
    <w:rsid w:val="002756A9"/>
    <w:rsid w:val="0027579C"/>
    <w:rsid w:val="002757C0"/>
    <w:rsid w:val="0027583E"/>
    <w:rsid w:val="00275906"/>
    <w:rsid w:val="002759C0"/>
    <w:rsid w:val="00275BD9"/>
    <w:rsid w:val="00275BFF"/>
    <w:rsid w:val="00275C71"/>
    <w:rsid w:val="00275DF2"/>
    <w:rsid w:val="00275E17"/>
    <w:rsid w:val="00275EC0"/>
    <w:rsid w:val="00275F26"/>
    <w:rsid w:val="00276019"/>
    <w:rsid w:val="00276156"/>
    <w:rsid w:val="00276304"/>
    <w:rsid w:val="002763E1"/>
    <w:rsid w:val="002766BE"/>
    <w:rsid w:val="00276716"/>
    <w:rsid w:val="00276C3D"/>
    <w:rsid w:val="00276DA5"/>
    <w:rsid w:val="00276DBF"/>
    <w:rsid w:val="00276E1A"/>
    <w:rsid w:val="00276E75"/>
    <w:rsid w:val="0027708E"/>
    <w:rsid w:val="0027716F"/>
    <w:rsid w:val="002771C9"/>
    <w:rsid w:val="00277209"/>
    <w:rsid w:val="00277211"/>
    <w:rsid w:val="00277493"/>
    <w:rsid w:val="00277531"/>
    <w:rsid w:val="00277767"/>
    <w:rsid w:val="00277795"/>
    <w:rsid w:val="00277A9E"/>
    <w:rsid w:val="00277AE6"/>
    <w:rsid w:val="00277B1A"/>
    <w:rsid w:val="00277B6D"/>
    <w:rsid w:val="00277C51"/>
    <w:rsid w:val="00277F43"/>
    <w:rsid w:val="00280092"/>
    <w:rsid w:val="0028011E"/>
    <w:rsid w:val="002802DB"/>
    <w:rsid w:val="002803B3"/>
    <w:rsid w:val="002805DD"/>
    <w:rsid w:val="0028069D"/>
    <w:rsid w:val="0028075B"/>
    <w:rsid w:val="002808CD"/>
    <w:rsid w:val="002809C5"/>
    <w:rsid w:val="00280A6F"/>
    <w:rsid w:val="00280A90"/>
    <w:rsid w:val="00280BFC"/>
    <w:rsid w:val="00280E7B"/>
    <w:rsid w:val="00280E90"/>
    <w:rsid w:val="00280FEB"/>
    <w:rsid w:val="00281149"/>
    <w:rsid w:val="00281185"/>
    <w:rsid w:val="00281251"/>
    <w:rsid w:val="0028151A"/>
    <w:rsid w:val="0028153C"/>
    <w:rsid w:val="00281715"/>
    <w:rsid w:val="00281847"/>
    <w:rsid w:val="00281944"/>
    <w:rsid w:val="002819FF"/>
    <w:rsid w:val="00281ACC"/>
    <w:rsid w:val="00281AD4"/>
    <w:rsid w:val="00281DAF"/>
    <w:rsid w:val="00281DCF"/>
    <w:rsid w:val="0028229F"/>
    <w:rsid w:val="0028246C"/>
    <w:rsid w:val="002824CD"/>
    <w:rsid w:val="002826B9"/>
    <w:rsid w:val="002826D6"/>
    <w:rsid w:val="002828F1"/>
    <w:rsid w:val="00282A38"/>
    <w:rsid w:val="00282BB7"/>
    <w:rsid w:val="00282CDD"/>
    <w:rsid w:val="00282D46"/>
    <w:rsid w:val="00282D4A"/>
    <w:rsid w:val="00282D7B"/>
    <w:rsid w:val="00282D7F"/>
    <w:rsid w:val="00282DE9"/>
    <w:rsid w:val="00283009"/>
    <w:rsid w:val="0028313A"/>
    <w:rsid w:val="00283160"/>
    <w:rsid w:val="002831EC"/>
    <w:rsid w:val="00283375"/>
    <w:rsid w:val="0028343C"/>
    <w:rsid w:val="0028347D"/>
    <w:rsid w:val="0028349B"/>
    <w:rsid w:val="00283557"/>
    <w:rsid w:val="00283AD1"/>
    <w:rsid w:val="00283D54"/>
    <w:rsid w:val="00283FDA"/>
    <w:rsid w:val="0028427B"/>
    <w:rsid w:val="002843D1"/>
    <w:rsid w:val="00284415"/>
    <w:rsid w:val="0028445C"/>
    <w:rsid w:val="002845EF"/>
    <w:rsid w:val="00284794"/>
    <w:rsid w:val="00284A0F"/>
    <w:rsid w:val="00284B14"/>
    <w:rsid w:val="00284CEF"/>
    <w:rsid w:val="00284DA9"/>
    <w:rsid w:val="00284E60"/>
    <w:rsid w:val="0028504D"/>
    <w:rsid w:val="00285054"/>
    <w:rsid w:val="00285058"/>
    <w:rsid w:val="002851D9"/>
    <w:rsid w:val="0028523F"/>
    <w:rsid w:val="00285440"/>
    <w:rsid w:val="002854D6"/>
    <w:rsid w:val="0028568F"/>
    <w:rsid w:val="002856E3"/>
    <w:rsid w:val="002858B0"/>
    <w:rsid w:val="00285A13"/>
    <w:rsid w:val="00285D09"/>
    <w:rsid w:val="00285D69"/>
    <w:rsid w:val="00285FD3"/>
    <w:rsid w:val="0028600B"/>
    <w:rsid w:val="00286189"/>
    <w:rsid w:val="002862E1"/>
    <w:rsid w:val="002864A9"/>
    <w:rsid w:val="0028651E"/>
    <w:rsid w:val="00286794"/>
    <w:rsid w:val="00286925"/>
    <w:rsid w:val="00286A57"/>
    <w:rsid w:val="00286AE5"/>
    <w:rsid w:val="00286EC0"/>
    <w:rsid w:val="00287169"/>
    <w:rsid w:val="00287238"/>
    <w:rsid w:val="00287480"/>
    <w:rsid w:val="002875AF"/>
    <w:rsid w:val="00287654"/>
    <w:rsid w:val="002877C1"/>
    <w:rsid w:val="002878F2"/>
    <w:rsid w:val="0028793E"/>
    <w:rsid w:val="00287C6C"/>
    <w:rsid w:val="00287C74"/>
    <w:rsid w:val="00287C88"/>
    <w:rsid w:val="00287CBE"/>
    <w:rsid w:val="00287D21"/>
    <w:rsid w:val="00287E01"/>
    <w:rsid w:val="00290097"/>
    <w:rsid w:val="00290098"/>
    <w:rsid w:val="00290099"/>
    <w:rsid w:val="00290330"/>
    <w:rsid w:val="0029034E"/>
    <w:rsid w:val="00290368"/>
    <w:rsid w:val="0029037C"/>
    <w:rsid w:val="00290471"/>
    <w:rsid w:val="0029056D"/>
    <w:rsid w:val="0029073A"/>
    <w:rsid w:val="00290963"/>
    <w:rsid w:val="0029097C"/>
    <w:rsid w:val="00290B71"/>
    <w:rsid w:val="00290D26"/>
    <w:rsid w:val="00291216"/>
    <w:rsid w:val="002913D9"/>
    <w:rsid w:val="00291531"/>
    <w:rsid w:val="002915A5"/>
    <w:rsid w:val="00291706"/>
    <w:rsid w:val="00291898"/>
    <w:rsid w:val="00291A57"/>
    <w:rsid w:val="00291BE9"/>
    <w:rsid w:val="00291DE5"/>
    <w:rsid w:val="00291F5F"/>
    <w:rsid w:val="002920A6"/>
    <w:rsid w:val="002923D8"/>
    <w:rsid w:val="002927B7"/>
    <w:rsid w:val="00292AEC"/>
    <w:rsid w:val="00292E1E"/>
    <w:rsid w:val="00292F3E"/>
    <w:rsid w:val="002931B5"/>
    <w:rsid w:val="00293511"/>
    <w:rsid w:val="00293590"/>
    <w:rsid w:val="0029373D"/>
    <w:rsid w:val="0029374D"/>
    <w:rsid w:val="00293824"/>
    <w:rsid w:val="002938FF"/>
    <w:rsid w:val="002939C5"/>
    <w:rsid w:val="00293AAC"/>
    <w:rsid w:val="00293AB0"/>
    <w:rsid w:val="00293AE6"/>
    <w:rsid w:val="00293C1D"/>
    <w:rsid w:val="00293D24"/>
    <w:rsid w:val="00294399"/>
    <w:rsid w:val="0029452D"/>
    <w:rsid w:val="002945E0"/>
    <w:rsid w:val="002947A4"/>
    <w:rsid w:val="00294868"/>
    <w:rsid w:val="002948A7"/>
    <w:rsid w:val="00294A69"/>
    <w:rsid w:val="00294CDF"/>
    <w:rsid w:val="00294F9B"/>
    <w:rsid w:val="0029525A"/>
    <w:rsid w:val="00295300"/>
    <w:rsid w:val="00295459"/>
    <w:rsid w:val="00295507"/>
    <w:rsid w:val="00295610"/>
    <w:rsid w:val="002956E9"/>
    <w:rsid w:val="0029592D"/>
    <w:rsid w:val="00295B3E"/>
    <w:rsid w:val="00295D80"/>
    <w:rsid w:val="00295FE1"/>
    <w:rsid w:val="00296057"/>
    <w:rsid w:val="00296848"/>
    <w:rsid w:val="00296AEE"/>
    <w:rsid w:val="00296BD4"/>
    <w:rsid w:val="00296E52"/>
    <w:rsid w:val="0029700F"/>
    <w:rsid w:val="00297033"/>
    <w:rsid w:val="00297466"/>
    <w:rsid w:val="0029759F"/>
    <w:rsid w:val="002975E8"/>
    <w:rsid w:val="002977FE"/>
    <w:rsid w:val="0029783C"/>
    <w:rsid w:val="002979A6"/>
    <w:rsid w:val="00297AD3"/>
    <w:rsid w:val="00297EF0"/>
    <w:rsid w:val="00297EF5"/>
    <w:rsid w:val="00297F3F"/>
    <w:rsid w:val="002A000E"/>
    <w:rsid w:val="002A0097"/>
    <w:rsid w:val="002A00AE"/>
    <w:rsid w:val="002A03B5"/>
    <w:rsid w:val="002A0507"/>
    <w:rsid w:val="002A0517"/>
    <w:rsid w:val="002A0595"/>
    <w:rsid w:val="002A05F0"/>
    <w:rsid w:val="002A0634"/>
    <w:rsid w:val="002A08B7"/>
    <w:rsid w:val="002A0BBA"/>
    <w:rsid w:val="002A0E96"/>
    <w:rsid w:val="002A0F32"/>
    <w:rsid w:val="002A1085"/>
    <w:rsid w:val="002A1173"/>
    <w:rsid w:val="002A1289"/>
    <w:rsid w:val="002A1307"/>
    <w:rsid w:val="002A13B4"/>
    <w:rsid w:val="002A1416"/>
    <w:rsid w:val="002A1566"/>
    <w:rsid w:val="002A160C"/>
    <w:rsid w:val="002A168D"/>
    <w:rsid w:val="002A17A7"/>
    <w:rsid w:val="002A1834"/>
    <w:rsid w:val="002A18B5"/>
    <w:rsid w:val="002A19BE"/>
    <w:rsid w:val="002A1ADC"/>
    <w:rsid w:val="002A2041"/>
    <w:rsid w:val="002A2310"/>
    <w:rsid w:val="002A235E"/>
    <w:rsid w:val="002A23DB"/>
    <w:rsid w:val="002A241F"/>
    <w:rsid w:val="002A286F"/>
    <w:rsid w:val="002A29DA"/>
    <w:rsid w:val="002A2A8D"/>
    <w:rsid w:val="002A2E86"/>
    <w:rsid w:val="002A30C9"/>
    <w:rsid w:val="002A3204"/>
    <w:rsid w:val="002A326B"/>
    <w:rsid w:val="002A3286"/>
    <w:rsid w:val="002A3293"/>
    <w:rsid w:val="002A33C0"/>
    <w:rsid w:val="002A38C2"/>
    <w:rsid w:val="002A3917"/>
    <w:rsid w:val="002A396E"/>
    <w:rsid w:val="002A39CC"/>
    <w:rsid w:val="002A3D88"/>
    <w:rsid w:val="002A3DDE"/>
    <w:rsid w:val="002A3DF7"/>
    <w:rsid w:val="002A3F71"/>
    <w:rsid w:val="002A3FF9"/>
    <w:rsid w:val="002A402E"/>
    <w:rsid w:val="002A40FF"/>
    <w:rsid w:val="002A413D"/>
    <w:rsid w:val="002A426F"/>
    <w:rsid w:val="002A4319"/>
    <w:rsid w:val="002A44A8"/>
    <w:rsid w:val="002A46A9"/>
    <w:rsid w:val="002A4747"/>
    <w:rsid w:val="002A4766"/>
    <w:rsid w:val="002A48BB"/>
    <w:rsid w:val="002A4A7D"/>
    <w:rsid w:val="002A4B45"/>
    <w:rsid w:val="002A4B4A"/>
    <w:rsid w:val="002A4B7B"/>
    <w:rsid w:val="002A4E0F"/>
    <w:rsid w:val="002A505C"/>
    <w:rsid w:val="002A51FE"/>
    <w:rsid w:val="002A54AF"/>
    <w:rsid w:val="002A5684"/>
    <w:rsid w:val="002A5788"/>
    <w:rsid w:val="002A5898"/>
    <w:rsid w:val="002A5B0E"/>
    <w:rsid w:val="002A5E20"/>
    <w:rsid w:val="002A62A8"/>
    <w:rsid w:val="002A62D3"/>
    <w:rsid w:val="002A63CC"/>
    <w:rsid w:val="002A67CC"/>
    <w:rsid w:val="002A6861"/>
    <w:rsid w:val="002A68B2"/>
    <w:rsid w:val="002A68D1"/>
    <w:rsid w:val="002A68EF"/>
    <w:rsid w:val="002A69A5"/>
    <w:rsid w:val="002A6A94"/>
    <w:rsid w:val="002A6A9A"/>
    <w:rsid w:val="002A6EC0"/>
    <w:rsid w:val="002A7095"/>
    <w:rsid w:val="002A70E0"/>
    <w:rsid w:val="002A70F8"/>
    <w:rsid w:val="002A7185"/>
    <w:rsid w:val="002A73E0"/>
    <w:rsid w:val="002A7734"/>
    <w:rsid w:val="002A776D"/>
    <w:rsid w:val="002A7845"/>
    <w:rsid w:val="002A78CE"/>
    <w:rsid w:val="002A7A52"/>
    <w:rsid w:val="002A7B19"/>
    <w:rsid w:val="002A7BED"/>
    <w:rsid w:val="002A7DC7"/>
    <w:rsid w:val="002A7F48"/>
    <w:rsid w:val="002B03F1"/>
    <w:rsid w:val="002B0457"/>
    <w:rsid w:val="002B0BAD"/>
    <w:rsid w:val="002B0BD0"/>
    <w:rsid w:val="002B0BE3"/>
    <w:rsid w:val="002B1003"/>
    <w:rsid w:val="002B107B"/>
    <w:rsid w:val="002B111F"/>
    <w:rsid w:val="002B11F2"/>
    <w:rsid w:val="002B142D"/>
    <w:rsid w:val="002B17C8"/>
    <w:rsid w:val="002B19CD"/>
    <w:rsid w:val="002B1BE6"/>
    <w:rsid w:val="002B21CF"/>
    <w:rsid w:val="002B2256"/>
    <w:rsid w:val="002B240E"/>
    <w:rsid w:val="002B286B"/>
    <w:rsid w:val="002B2958"/>
    <w:rsid w:val="002B2B86"/>
    <w:rsid w:val="002B2FD9"/>
    <w:rsid w:val="002B3071"/>
    <w:rsid w:val="002B318E"/>
    <w:rsid w:val="002B3690"/>
    <w:rsid w:val="002B3BB4"/>
    <w:rsid w:val="002B3F1B"/>
    <w:rsid w:val="002B3FD5"/>
    <w:rsid w:val="002B4060"/>
    <w:rsid w:val="002B407F"/>
    <w:rsid w:val="002B43AD"/>
    <w:rsid w:val="002B4409"/>
    <w:rsid w:val="002B4412"/>
    <w:rsid w:val="002B45AB"/>
    <w:rsid w:val="002B45B6"/>
    <w:rsid w:val="002B45E5"/>
    <w:rsid w:val="002B497E"/>
    <w:rsid w:val="002B4C72"/>
    <w:rsid w:val="002B4C9A"/>
    <w:rsid w:val="002B4CA2"/>
    <w:rsid w:val="002B4DDB"/>
    <w:rsid w:val="002B4E03"/>
    <w:rsid w:val="002B4E86"/>
    <w:rsid w:val="002B4F6D"/>
    <w:rsid w:val="002B5098"/>
    <w:rsid w:val="002B51BD"/>
    <w:rsid w:val="002B587D"/>
    <w:rsid w:val="002B5BF7"/>
    <w:rsid w:val="002B5C2A"/>
    <w:rsid w:val="002B5D0E"/>
    <w:rsid w:val="002B5E9D"/>
    <w:rsid w:val="002B60EE"/>
    <w:rsid w:val="002B619B"/>
    <w:rsid w:val="002B624A"/>
    <w:rsid w:val="002B62F6"/>
    <w:rsid w:val="002B6466"/>
    <w:rsid w:val="002B6467"/>
    <w:rsid w:val="002B6551"/>
    <w:rsid w:val="002B65D3"/>
    <w:rsid w:val="002B6764"/>
    <w:rsid w:val="002B684F"/>
    <w:rsid w:val="002B689C"/>
    <w:rsid w:val="002B6964"/>
    <w:rsid w:val="002B6BA9"/>
    <w:rsid w:val="002B6BE1"/>
    <w:rsid w:val="002B6C06"/>
    <w:rsid w:val="002B6DE3"/>
    <w:rsid w:val="002B6F05"/>
    <w:rsid w:val="002B6FAB"/>
    <w:rsid w:val="002B7057"/>
    <w:rsid w:val="002B7178"/>
    <w:rsid w:val="002B717C"/>
    <w:rsid w:val="002B728D"/>
    <w:rsid w:val="002B7387"/>
    <w:rsid w:val="002B7447"/>
    <w:rsid w:val="002B779B"/>
    <w:rsid w:val="002B7827"/>
    <w:rsid w:val="002B78D8"/>
    <w:rsid w:val="002B7CE0"/>
    <w:rsid w:val="002B7E0E"/>
    <w:rsid w:val="002B7F22"/>
    <w:rsid w:val="002B7FA9"/>
    <w:rsid w:val="002B7FF6"/>
    <w:rsid w:val="002C0342"/>
    <w:rsid w:val="002C0410"/>
    <w:rsid w:val="002C047A"/>
    <w:rsid w:val="002C0528"/>
    <w:rsid w:val="002C0545"/>
    <w:rsid w:val="002C0563"/>
    <w:rsid w:val="002C0A36"/>
    <w:rsid w:val="002C0A44"/>
    <w:rsid w:val="002C0B19"/>
    <w:rsid w:val="002C0D8D"/>
    <w:rsid w:val="002C0FE2"/>
    <w:rsid w:val="002C10C2"/>
    <w:rsid w:val="002C15B1"/>
    <w:rsid w:val="002C166F"/>
    <w:rsid w:val="002C1706"/>
    <w:rsid w:val="002C171B"/>
    <w:rsid w:val="002C1786"/>
    <w:rsid w:val="002C17BF"/>
    <w:rsid w:val="002C1899"/>
    <w:rsid w:val="002C19CA"/>
    <w:rsid w:val="002C1A3A"/>
    <w:rsid w:val="002C1DAB"/>
    <w:rsid w:val="002C1E9A"/>
    <w:rsid w:val="002C2272"/>
    <w:rsid w:val="002C263A"/>
    <w:rsid w:val="002C2787"/>
    <w:rsid w:val="002C287E"/>
    <w:rsid w:val="002C2930"/>
    <w:rsid w:val="002C2A61"/>
    <w:rsid w:val="002C2B7E"/>
    <w:rsid w:val="002C2CEF"/>
    <w:rsid w:val="002C3201"/>
    <w:rsid w:val="002C322B"/>
    <w:rsid w:val="002C3587"/>
    <w:rsid w:val="002C35D3"/>
    <w:rsid w:val="002C37B0"/>
    <w:rsid w:val="002C39BC"/>
    <w:rsid w:val="002C3AAB"/>
    <w:rsid w:val="002C3CD5"/>
    <w:rsid w:val="002C3D5A"/>
    <w:rsid w:val="002C3E82"/>
    <w:rsid w:val="002C3EAD"/>
    <w:rsid w:val="002C3F27"/>
    <w:rsid w:val="002C4252"/>
    <w:rsid w:val="002C42B7"/>
    <w:rsid w:val="002C4388"/>
    <w:rsid w:val="002C4685"/>
    <w:rsid w:val="002C46BD"/>
    <w:rsid w:val="002C4804"/>
    <w:rsid w:val="002C48F2"/>
    <w:rsid w:val="002C4B7F"/>
    <w:rsid w:val="002C4CC5"/>
    <w:rsid w:val="002C52F2"/>
    <w:rsid w:val="002C53AB"/>
    <w:rsid w:val="002C53CF"/>
    <w:rsid w:val="002C5718"/>
    <w:rsid w:val="002C588F"/>
    <w:rsid w:val="002C5A35"/>
    <w:rsid w:val="002C5ABA"/>
    <w:rsid w:val="002C5B25"/>
    <w:rsid w:val="002C5C81"/>
    <w:rsid w:val="002C5CB6"/>
    <w:rsid w:val="002C5D0A"/>
    <w:rsid w:val="002C5D46"/>
    <w:rsid w:val="002C5F6D"/>
    <w:rsid w:val="002C6252"/>
    <w:rsid w:val="002C658F"/>
    <w:rsid w:val="002C6621"/>
    <w:rsid w:val="002C6724"/>
    <w:rsid w:val="002C6A7D"/>
    <w:rsid w:val="002C6C3E"/>
    <w:rsid w:val="002C6DBA"/>
    <w:rsid w:val="002C6E91"/>
    <w:rsid w:val="002C6F2A"/>
    <w:rsid w:val="002C6FD4"/>
    <w:rsid w:val="002C7064"/>
    <w:rsid w:val="002C71EF"/>
    <w:rsid w:val="002C72A3"/>
    <w:rsid w:val="002C730C"/>
    <w:rsid w:val="002C7339"/>
    <w:rsid w:val="002C7587"/>
    <w:rsid w:val="002C7700"/>
    <w:rsid w:val="002C7749"/>
    <w:rsid w:val="002C779C"/>
    <w:rsid w:val="002C7955"/>
    <w:rsid w:val="002C7A0A"/>
    <w:rsid w:val="002C7C05"/>
    <w:rsid w:val="002C7C95"/>
    <w:rsid w:val="002C7DD9"/>
    <w:rsid w:val="002C7FAB"/>
    <w:rsid w:val="002D046F"/>
    <w:rsid w:val="002D05B7"/>
    <w:rsid w:val="002D0665"/>
    <w:rsid w:val="002D070C"/>
    <w:rsid w:val="002D0718"/>
    <w:rsid w:val="002D08C9"/>
    <w:rsid w:val="002D09DB"/>
    <w:rsid w:val="002D100A"/>
    <w:rsid w:val="002D1069"/>
    <w:rsid w:val="002D120D"/>
    <w:rsid w:val="002D12F8"/>
    <w:rsid w:val="002D16C5"/>
    <w:rsid w:val="002D172F"/>
    <w:rsid w:val="002D17C2"/>
    <w:rsid w:val="002D17C3"/>
    <w:rsid w:val="002D1928"/>
    <w:rsid w:val="002D1D6F"/>
    <w:rsid w:val="002D1F92"/>
    <w:rsid w:val="002D203C"/>
    <w:rsid w:val="002D2316"/>
    <w:rsid w:val="002D2412"/>
    <w:rsid w:val="002D24AF"/>
    <w:rsid w:val="002D2563"/>
    <w:rsid w:val="002D27F9"/>
    <w:rsid w:val="002D2849"/>
    <w:rsid w:val="002D295F"/>
    <w:rsid w:val="002D2AD3"/>
    <w:rsid w:val="002D2ADE"/>
    <w:rsid w:val="002D2D61"/>
    <w:rsid w:val="002D2D8D"/>
    <w:rsid w:val="002D2DE9"/>
    <w:rsid w:val="002D2E48"/>
    <w:rsid w:val="002D31F3"/>
    <w:rsid w:val="002D3551"/>
    <w:rsid w:val="002D35C3"/>
    <w:rsid w:val="002D35FE"/>
    <w:rsid w:val="002D363E"/>
    <w:rsid w:val="002D3671"/>
    <w:rsid w:val="002D36F8"/>
    <w:rsid w:val="002D3844"/>
    <w:rsid w:val="002D39C9"/>
    <w:rsid w:val="002D3A7D"/>
    <w:rsid w:val="002D3BA1"/>
    <w:rsid w:val="002D3C18"/>
    <w:rsid w:val="002D3C6F"/>
    <w:rsid w:val="002D3D51"/>
    <w:rsid w:val="002D3DD5"/>
    <w:rsid w:val="002D403D"/>
    <w:rsid w:val="002D434E"/>
    <w:rsid w:val="002D4513"/>
    <w:rsid w:val="002D4615"/>
    <w:rsid w:val="002D475A"/>
    <w:rsid w:val="002D4B6F"/>
    <w:rsid w:val="002D4B82"/>
    <w:rsid w:val="002D4E24"/>
    <w:rsid w:val="002D4F8D"/>
    <w:rsid w:val="002D4F9C"/>
    <w:rsid w:val="002D4FAC"/>
    <w:rsid w:val="002D5348"/>
    <w:rsid w:val="002D55ED"/>
    <w:rsid w:val="002D580B"/>
    <w:rsid w:val="002D58B7"/>
    <w:rsid w:val="002D596F"/>
    <w:rsid w:val="002D5A12"/>
    <w:rsid w:val="002D5B72"/>
    <w:rsid w:val="002D5D80"/>
    <w:rsid w:val="002D5F67"/>
    <w:rsid w:val="002D5FC5"/>
    <w:rsid w:val="002D61B3"/>
    <w:rsid w:val="002D68D1"/>
    <w:rsid w:val="002D6A5B"/>
    <w:rsid w:val="002D6ADB"/>
    <w:rsid w:val="002D6B14"/>
    <w:rsid w:val="002D7052"/>
    <w:rsid w:val="002D70B3"/>
    <w:rsid w:val="002D712C"/>
    <w:rsid w:val="002D7208"/>
    <w:rsid w:val="002D729D"/>
    <w:rsid w:val="002D7558"/>
    <w:rsid w:val="002D758A"/>
    <w:rsid w:val="002D790D"/>
    <w:rsid w:val="002D7A07"/>
    <w:rsid w:val="002D7CC2"/>
    <w:rsid w:val="002D7DD7"/>
    <w:rsid w:val="002D7E2B"/>
    <w:rsid w:val="002E0165"/>
    <w:rsid w:val="002E029E"/>
    <w:rsid w:val="002E03FA"/>
    <w:rsid w:val="002E057F"/>
    <w:rsid w:val="002E0675"/>
    <w:rsid w:val="002E0789"/>
    <w:rsid w:val="002E0934"/>
    <w:rsid w:val="002E097C"/>
    <w:rsid w:val="002E09CC"/>
    <w:rsid w:val="002E0A28"/>
    <w:rsid w:val="002E0A65"/>
    <w:rsid w:val="002E0CB9"/>
    <w:rsid w:val="002E0CBF"/>
    <w:rsid w:val="002E0CCC"/>
    <w:rsid w:val="002E0E14"/>
    <w:rsid w:val="002E0EEC"/>
    <w:rsid w:val="002E0F69"/>
    <w:rsid w:val="002E1490"/>
    <w:rsid w:val="002E167A"/>
    <w:rsid w:val="002E16B8"/>
    <w:rsid w:val="002E177E"/>
    <w:rsid w:val="002E19B5"/>
    <w:rsid w:val="002E19D8"/>
    <w:rsid w:val="002E1B9D"/>
    <w:rsid w:val="002E1CD3"/>
    <w:rsid w:val="002E1D3D"/>
    <w:rsid w:val="002E1F03"/>
    <w:rsid w:val="002E20C3"/>
    <w:rsid w:val="002E247F"/>
    <w:rsid w:val="002E24ED"/>
    <w:rsid w:val="002E27ED"/>
    <w:rsid w:val="002E2943"/>
    <w:rsid w:val="002E2975"/>
    <w:rsid w:val="002E29CD"/>
    <w:rsid w:val="002E2A37"/>
    <w:rsid w:val="002E2BA4"/>
    <w:rsid w:val="002E2D1F"/>
    <w:rsid w:val="002E2D8C"/>
    <w:rsid w:val="002E2F6B"/>
    <w:rsid w:val="002E3041"/>
    <w:rsid w:val="002E305E"/>
    <w:rsid w:val="002E3071"/>
    <w:rsid w:val="002E3096"/>
    <w:rsid w:val="002E35AB"/>
    <w:rsid w:val="002E36A2"/>
    <w:rsid w:val="002E3733"/>
    <w:rsid w:val="002E378B"/>
    <w:rsid w:val="002E385B"/>
    <w:rsid w:val="002E3A53"/>
    <w:rsid w:val="002E3AB6"/>
    <w:rsid w:val="002E3BE2"/>
    <w:rsid w:val="002E3C3B"/>
    <w:rsid w:val="002E3C69"/>
    <w:rsid w:val="002E3E65"/>
    <w:rsid w:val="002E3F1F"/>
    <w:rsid w:val="002E3F7B"/>
    <w:rsid w:val="002E3F95"/>
    <w:rsid w:val="002E4111"/>
    <w:rsid w:val="002E41A5"/>
    <w:rsid w:val="002E4709"/>
    <w:rsid w:val="002E47BA"/>
    <w:rsid w:val="002E48B1"/>
    <w:rsid w:val="002E4937"/>
    <w:rsid w:val="002E49FE"/>
    <w:rsid w:val="002E4A9C"/>
    <w:rsid w:val="002E4C3A"/>
    <w:rsid w:val="002E4C5C"/>
    <w:rsid w:val="002E4D9F"/>
    <w:rsid w:val="002E5034"/>
    <w:rsid w:val="002E520E"/>
    <w:rsid w:val="002E54FE"/>
    <w:rsid w:val="002E5567"/>
    <w:rsid w:val="002E55F4"/>
    <w:rsid w:val="002E5794"/>
    <w:rsid w:val="002E5B28"/>
    <w:rsid w:val="002E5BA5"/>
    <w:rsid w:val="002E5BEB"/>
    <w:rsid w:val="002E5D80"/>
    <w:rsid w:val="002E6223"/>
    <w:rsid w:val="002E626F"/>
    <w:rsid w:val="002E6416"/>
    <w:rsid w:val="002E670A"/>
    <w:rsid w:val="002E679E"/>
    <w:rsid w:val="002E6856"/>
    <w:rsid w:val="002E69B8"/>
    <w:rsid w:val="002E6A5D"/>
    <w:rsid w:val="002E6C15"/>
    <w:rsid w:val="002E6E57"/>
    <w:rsid w:val="002E6EEA"/>
    <w:rsid w:val="002E7033"/>
    <w:rsid w:val="002E70B3"/>
    <w:rsid w:val="002E71BD"/>
    <w:rsid w:val="002E723A"/>
    <w:rsid w:val="002E754B"/>
    <w:rsid w:val="002E7588"/>
    <w:rsid w:val="002E7874"/>
    <w:rsid w:val="002E7926"/>
    <w:rsid w:val="002E7AB1"/>
    <w:rsid w:val="002F004D"/>
    <w:rsid w:val="002F0135"/>
    <w:rsid w:val="002F026E"/>
    <w:rsid w:val="002F02F2"/>
    <w:rsid w:val="002F07A3"/>
    <w:rsid w:val="002F08A2"/>
    <w:rsid w:val="002F0D9E"/>
    <w:rsid w:val="002F0F19"/>
    <w:rsid w:val="002F0F63"/>
    <w:rsid w:val="002F0F67"/>
    <w:rsid w:val="002F101B"/>
    <w:rsid w:val="002F1024"/>
    <w:rsid w:val="002F106F"/>
    <w:rsid w:val="002F1210"/>
    <w:rsid w:val="002F1333"/>
    <w:rsid w:val="002F13B4"/>
    <w:rsid w:val="002F1621"/>
    <w:rsid w:val="002F16B7"/>
    <w:rsid w:val="002F1891"/>
    <w:rsid w:val="002F1BE5"/>
    <w:rsid w:val="002F1D7F"/>
    <w:rsid w:val="002F2049"/>
    <w:rsid w:val="002F209C"/>
    <w:rsid w:val="002F222A"/>
    <w:rsid w:val="002F284F"/>
    <w:rsid w:val="002F298A"/>
    <w:rsid w:val="002F2CC4"/>
    <w:rsid w:val="002F2D09"/>
    <w:rsid w:val="002F2E16"/>
    <w:rsid w:val="002F3223"/>
    <w:rsid w:val="002F32D7"/>
    <w:rsid w:val="002F3426"/>
    <w:rsid w:val="002F3433"/>
    <w:rsid w:val="002F3478"/>
    <w:rsid w:val="002F34AE"/>
    <w:rsid w:val="002F3581"/>
    <w:rsid w:val="002F3733"/>
    <w:rsid w:val="002F375A"/>
    <w:rsid w:val="002F387D"/>
    <w:rsid w:val="002F3896"/>
    <w:rsid w:val="002F3935"/>
    <w:rsid w:val="002F3AE0"/>
    <w:rsid w:val="002F3B0A"/>
    <w:rsid w:val="002F3D68"/>
    <w:rsid w:val="002F433B"/>
    <w:rsid w:val="002F439E"/>
    <w:rsid w:val="002F4B46"/>
    <w:rsid w:val="002F4C27"/>
    <w:rsid w:val="002F4C88"/>
    <w:rsid w:val="002F53A3"/>
    <w:rsid w:val="002F5536"/>
    <w:rsid w:val="002F55B6"/>
    <w:rsid w:val="002F563B"/>
    <w:rsid w:val="002F572C"/>
    <w:rsid w:val="002F57DC"/>
    <w:rsid w:val="002F598E"/>
    <w:rsid w:val="002F59F2"/>
    <w:rsid w:val="002F5E3F"/>
    <w:rsid w:val="002F5E9E"/>
    <w:rsid w:val="002F5EBD"/>
    <w:rsid w:val="002F60CB"/>
    <w:rsid w:val="002F6299"/>
    <w:rsid w:val="002F637C"/>
    <w:rsid w:val="002F6474"/>
    <w:rsid w:val="002F6809"/>
    <w:rsid w:val="002F6BD4"/>
    <w:rsid w:val="002F6E6D"/>
    <w:rsid w:val="002F6FAC"/>
    <w:rsid w:val="002F6FB8"/>
    <w:rsid w:val="002F706C"/>
    <w:rsid w:val="002F70F0"/>
    <w:rsid w:val="002F710E"/>
    <w:rsid w:val="002F7499"/>
    <w:rsid w:val="002F7741"/>
    <w:rsid w:val="002F7760"/>
    <w:rsid w:val="002F7A6D"/>
    <w:rsid w:val="002F7B10"/>
    <w:rsid w:val="002F7D24"/>
    <w:rsid w:val="002F7D71"/>
    <w:rsid w:val="002F7EDA"/>
    <w:rsid w:val="002F7EE0"/>
    <w:rsid w:val="002F7F86"/>
    <w:rsid w:val="0030004B"/>
    <w:rsid w:val="0030004E"/>
    <w:rsid w:val="0030020C"/>
    <w:rsid w:val="003002AC"/>
    <w:rsid w:val="00300573"/>
    <w:rsid w:val="00300701"/>
    <w:rsid w:val="00300711"/>
    <w:rsid w:val="00300BD5"/>
    <w:rsid w:val="00300EB1"/>
    <w:rsid w:val="00300F30"/>
    <w:rsid w:val="003010BB"/>
    <w:rsid w:val="003010C1"/>
    <w:rsid w:val="003012DF"/>
    <w:rsid w:val="00301716"/>
    <w:rsid w:val="0030183D"/>
    <w:rsid w:val="00301953"/>
    <w:rsid w:val="00301AEA"/>
    <w:rsid w:val="00301B14"/>
    <w:rsid w:val="00301B2B"/>
    <w:rsid w:val="00301B97"/>
    <w:rsid w:val="00301C89"/>
    <w:rsid w:val="00302084"/>
    <w:rsid w:val="00302107"/>
    <w:rsid w:val="00302217"/>
    <w:rsid w:val="00302401"/>
    <w:rsid w:val="00302419"/>
    <w:rsid w:val="00302673"/>
    <w:rsid w:val="003029C0"/>
    <w:rsid w:val="00302BE5"/>
    <w:rsid w:val="00302C43"/>
    <w:rsid w:val="00302D36"/>
    <w:rsid w:val="00302E4E"/>
    <w:rsid w:val="003030C6"/>
    <w:rsid w:val="003031EE"/>
    <w:rsid w:val="00303210"/>
    <w:rsid w:val="00303651"/>
    <w:rsid w:val="003039BB"/>
    <w:rsid w:val="00303A21"/>
    <w:rsid w:val="00303A41"/>
    <w:rsid w:val="00303AB6"/>
    <w:rsid w:val="00303BA7"/>
    <w:rsid w:val="00303C27"/>
    <w:rsid w:val="00303DCB"/>
    <w:rsid w:val="00303ECE"/>
    <w:rsid w:val="00303EEB"/>
    <w:rsid w:val="003045F0"/>
    <w:rsid w:val="00304854"/>
    <w:rsid w:val="00304A46"/>
    <w:rsid w:val="00304FE8"/>
    <w:rsid w:val="003050C4"/>
    <w:rsid w:val="00305482"/>
    <w:rsid w:val="003056F6"/>
    <w:rsid w:val="003058E0"/>
    <w:rsid w:val="00305A62"/>
    <w:rsid w:val="00306213"/>
    <w:rsid w:val="00306215"/>
    <w:rsid w:val="0030661F"/>
    <w:rsid w:val="00306870"/>
    <w:rsid w:val="0030691D"/>
    <w:rsid w:val="00306EB8"/>
    <w:rsid w:val="003070FB"/>
    <w:rsid w:val="003071E6"/>
    <w:rsid w:val="003073C4"/>
    <w:rsid w:val="0030747C"/>
    <w:rsid w:val="00307538"/>
    <w:rsid w:val="00307630"/>
    <w:rsid w:val="0030793F"/>
    <w:rsid w:val="00307ED0"/>
    <w:rsid w:val="00307FE0"/>
    <w:rsid w:val="00310203"/>
    <w:rsid w:val="00310970"/>
    <w:rsid w:val="00310D55"/>
    <w:rsid w:val="00310E22"/>
    <w:rsid w:val="00310FE5"/>
    <w:rsid w:val="0031122D"/>
    <w:rsid w:val="0031153D"/>
    <w:rsid w:val="003116DF"/>
    <w:rsid w:val="0031182B"/>
    <w:rsid w:val="0031195D"/>
    <w:rsid w:val="00311AA0"/>
    <w:rsid w:val="00311BFB"/>
    <w:rsid w:val="00311C25"/>
    <w:rsid w:val="00311CF3"/>
    <w:rsid w:val="00311D3D"/>
    <w:rsid w:val="00311D47"/>
    <w:rsid w:val="00311E25"/>
    <w:rsid w:val="003122BF"/>
    <w:rsid w:val="00312342"/>
    <w:rsid w:val="00312414"/>
    <w:rsid w:val="00312567"/>
    <w:rsid w:val="003125FC"/>
    <w:rsid w:val="0031260E"/>
    <w:rsid w:val="00312AD4"/>
    <w:rsid w:val="0031335A"/>
    <w:rsid w:val="0031358D"/>
    <w:rsid w:val="00313674"/>
    <w:rsid w:val="003136D6"/>
    <w:rsid w:val="00313D63"/>
    <w:rsid w:val="00313E45"/>
    <w:rsid w:val="00314046"/>
    <w:rsid w:val="0031419F"/>
    <w:rsid w:val="003142B1"/>
    <w:rsid w:val="00314366"/>
    <w:rsid w:val="003145CB"/>
    <w:rsid w:val="0031462A"/>
    <w:rsid w:val="00314837"/>
    <w:rsid w:val="003148CC"/>
    <w:rsid w:val="00314B5F"/>
    <w:rsid w:val="00314C22"/>
    <w:rsid w:val="00314C4B"/>
    <w:rsid w:val="00314CA4"/>
    <w:rsid w:val="00314CAE"/>
    <w:rsid w:val="00314CD3"/>
    <w:rsid w:val="00314EC3"/>
    <w:rsid w:val="00314F7B"/>
    <w:rsid w:val="0031503E"/>
    <w:rsid w:val="003152B8"/>
    <w:rsid w:val="00315349"/>
    <w:rsid w:val="003153E9"/>
    <w:rsid w:val="0031545E"/>
    <w:rsid w:val="003155F3"/>
    <w:rsid w:val="003157FE"/>
    <w:rsid w:val="00315958"/>
    <w:rsid w:val="003159D7"/>
    <w:rsid w:val="00315AA7"/>
    <w:rsid w:val="00315AD8"/>
    <w:rsid w:val="00315C2C"/>
    <w:rsid w:val="003160E6"/>
    <w:rsid w:val="003161CD"/>
    <w:rsid w:val="0031622F"/>
    <w:rsid w:val="003162C2"/>
    <w:rsid w:val="0031660D"/>
    <w:rsid w:val="00316618"/>
    <w:rsid w:val="00316C1E"/>
    <w:rsid w:val="00316DFF"/>
    <w:rsid w:val="003171A9"/>
    <w:rsid w:val="00317391"/>
    <w:rsid w:val="0031757C"/>
    <w:rsid w:val="003176E6"/>
    <w:rsid w:val="00317A40"/>
    <w:rsid w:val="00317BF3"/>
    <w:rsid w:val="00317D3B"/>
    <w:rsid w:val="003201A5"/>
    <w:rsid w:val="00320216"/>
    <w:rsid w:val="00320407"/>
    <w:rsid w:val="00320616"/>
    <w:rsid w:val="0032075D"/>
    <w:rsid w:val="00320817"/>
    <w:rsid w:val="00320903"/>
    <w:rsid w:val="00320B09"/>
    <w:rsid w:val="00320BC8"/>
    <w:rsid w:val="00320D79"/>
    <w:rsid w:val="00320DB9"/>
    <w:rsid w:val="00320E0A"/>
    <w:rsid w:val="00320F4E"/>
    <w:rsid w:val="00321076"/>
    <w:rsid w:val="003212F9"/>
    <w:rsid w:val="0032131E"/>
    <w:rsid w:val="003217C0"/>
    <w:rsid w:val="003218B6"/>
    <w:rsid w:val="003218B7"/>
    <w:rsid w:val="003218BD"/>
    <w:rsid w:val="00321C5E"/>
    <w:rsid w:val="00321EBF"/>
    <w:rsid w:val="00322123"/>
    <w:rsid w:val="00322517"/>
    <w:rsid w:val="0032253A"/>
    <w:rsid w:val="003225B5"/>
    <w:rsid w:val="00322A1C"/>
    <w:rsid w:val="00322C7D"/>
    <w:rsid w:val="00322FAA"/>
    <w:rsid w:val="003233EA"/>
    <w:rsid w:val="003233F1"/>
    <w:rsid w:val="00323D7C"/>
    <w:rsid w:val="00323DEF"/>
    <w:rsid w:val="00323E62"/>
    <w:rsid w:val="00323F12"/>
    <w:rsid w:val="00323FBF"/>
    <w:rsid w:val="00323FFE"/>
    <w:rsid w:val="00324005"/>
    <w:rsid w:val="00324007"/>
    <w:rsid w:val="003240CD"/>
    <w:rsid w:val="00324120"/>
    <w:rsid w:val="003241BC"/>
    <w:rsid w:val="00324209"/>
    <w:rsid w:val="003244CB"/>
    <w:rsid w:val="0032462B"/>
    <w:rsid w:val="0032465D"/>
    <w:rsid w:val="003246DC"/>
    <w:rsid w:val="00324AAB"/>
    <w:rsid w:val="00324B02"/>
    <w:rsid w:val="00324C13"/>
    <w:rsid w:val="00324EAB"/>
    <w:rsid w:val="0032563A"/>
    <w:rsid w:val="0032577E"/>
    <w:rsid w:val="0032588E"/>
    <w:rsid w:val="00325900"/>
    <w:rsid w:val="0032593B"/>
    <w:rsid w:val="00325D36"/>
    <w:rsid w:val="00325F45"/>
    <w:rsid w:val="00325FE4"/>
    <w:rsid w:val="00326068"/>
    <w:rsid w:val="003260D2"/>
    <w:rsid w:val="00326312"/>
    <w:rsid w:val="00326325"/>
    <w:rsid w:val="00326500"/>
    <w:rsid w:val="0032664E"/>
    <w:rsid w:val="00326658"/>
    <w:rsid w:val="0032666D"/>
    <w:rsid w:val="00326A87"/>
    <w:rsid w:val="00326C2E"/>
    <w:rsid w:val="00326C3E"/>
    <w:rsid w:val="00326D84"/>
    <w:rsid w:val="003271A1"/>
    <w:rsid w:val="0032728A"/>
    <w:rsid w:val="00327346"/>
    <w:rsid w:val="003274DF"/>
    <w:rsid w:val="0032773F"/>
    <w:rsid w:val="00327786"/>
    <w:rsid w:val="003277AC"/>
    <w:rsid w:val="00327821"/>
    <w:rsid w:val="00327853"/>
    <w:rsid w:val="00327898"/>
    <w:rsid w:val="0032794F"/>
    <w:rsid w:val="0032797A"/>
    <w:rsid w:val="00327A56"/>
    <w:rsid w:val="00327BEF"/>
    <w:rsid w:val="00327C13"/>
    <w:rsid w:val="00327CB8"/>
    <w:rsid w:val="00327EDE"/>
    <w:rsid w:val="0033002C"/>
    <w:rsid w:val="003300E8"/>
    <w:rsid w:val="00330295"/>
    <w:rsid w:val="00330313"/>
    <w:rsid w:val="003303AC"/>
    <w:rsid w:val="00330546"/>
    <w:rsid w:val="003305EE"/>
    <w:rsid w:val="00330845"/>
    <w:rsid w:val="003308C4"/>
    <w:rsid w:val="003308D0"/>
    <w:rsid w:val="0033090D"/>
    <w:rsid w:val="00330992"/>
    <w:rsid w:val="00330AB9"/>
    <w:rsid w:val="00330BBA"/>
    <w:rsid w:val="00331033"/>
    <w:rsid w:val="0033111D"/>
    <w:rsid w:val="003312B6"/>
    <w:rsid w:val="003312FB"/>
    <w:rsid w:val="0033152C"/>
    <w:rsid w:val="0033155C"/>
    <w:rsid w:val="00331813"/>
    <w:rsid w:val="00331919"/>
    <w:rsid w:val="00331E7F"/>
    <w:rsid w:val="00332231"/>
    <w:rsid w:val="003328CD"/>
    <w:rsid w:val="00332A70"/>
    <w:rsid w:val="00332C34"/>
    <w:rsid w:val="00332CC2"/>
    <w:rsid w:val="00332FD1"/>
    <w:rsid w:val="00333067"/>
    <w:rsid w:val="0033331C"/>
    <w:rsid w:val="00333328"/>
    <w:rsid w:val="00333704"/>
    <w:rsid w:val="00333708"/>
    <w:rsid w:val="00333868"/>
    <w:rsid w:val="00333CD8"/>
    <w:rsid w:val="00333FCC"/>
    <w:rsid w:val="00334066"/>
    <w:rsid w:val="0033409F"/>
    <w:rsid w:val="003340B4"/>
    <w:rsid w:val="003341B2"/>
    <w:rsid w:val="003341D2"/>
    <w:rsid w:val="003341F0"/>
    <w:rsid w:val="003344B6"/>
    <w:rsid w:val="003344E0"/>
    <w:rsid w:val="00334623"/>
    <w:rsid w:val="003347D7"/>
    <w:rsid w:val="0033482A"/>
    <w:rsid w:val="0033497A"/>
    <w:rsid w:val="00334C74"/>
    <w:rsid w:val="00334D73"/>
    <w:rsid w:val="00334EA3"/>
    <w:rsid w:val="00334F40"/>
    <w:rsid w:val="0033507A"/>
    <w:rsid w:val="003350E4"/>
    <w:rsid w:val="003350FB"/>
    <w:rsid w:val="00335189"/>
    <w:rsid w:val="00335559"/>
    <w:rsid w:val="00335580"/>
    <w:rsid w:val="00335689"/>
    <w:rsid w:val="0033589C"/>
    <w:rsid w:val="00335D18"/>
    <w:rsid w:val="00335EF0"/>
    <w:rsid w:val="0033608A"/>
    <w:rsid w:val="003361C8"/>
    <w:rsid w:val="003363EC"/>
    <w:rsid w:val="00336409"/>
    <w:rsid w:val="003364CF"/>
    <w:rsid w:val="0033660E"/>
    <w:rsid w:val="003366C5"/>
    <w:rsid w:val="003369E9"/>
    <w:rsid w:val="00336AC3"/>
    <w:rsid w:val="00336AEB"/>
    <w:rsid w:val="00336B4E"/>
    <w:rsid w:val="00336B68"/>
    <w:rsid w:val="0033711A"/>
    <w:rsid w:val="00337268"/>
    <w:rsid w:val="003372C2"/>
    <w:rsid w:val="003372E3"/>
    <w:rsid w:val="003377D9"/>
    <w:rsid w:val="003379D0"/>
    <w:rsid w:val="00337BE7"/>
    <w:rsid w:val="00337FF1"/>
    <w:rsid w:val="0034000C"/>
    <w:rsid w:val="00340062"/>
    <w:rsid w:val="0034006D"/>
    <w:rsid w:val="0034036D"/>
    <w:rsid w:val="003404DC"/>
    <w:rsid w:val="0034059D"/>
    <w:rsid w:val="00340773"/>
    <w:rsid w:val="003408AE"/>
    <w:rsid w:val="003409E4"/>
    <w:rsid w:val="00340C75"/>
    <w:rsid w:val="00340D75"/>
    <w:rsid w:val="00341056"/>
    <w:rsid w:val="003412FC"/>
    <w:rsid w:val="00341318"/>
    <w:rsid w:val="00341377"/>
    <w:rsid w:val="003413AC"/>
    <w:rsid w:val="003413C7"/>
    <w:rsid w:val="003417FA"/>
    <w:rsid w:val="00341860"/>
    <w:rsid w:val="0034188F"/>
    <w:rsid w:val="00341A3B"/>
    <w:rsid w:val="00341AC8"/>
    <w:rsid w:val="00341C1D"/>
    <w:rsid w:val="00341D45"/>
    <w:rsid w:val="00341E41"/>
    <w:rsid w:val="00342281"/>
    <w:rsid w:val="00342404"/>
    <w:rsid w:val="00342550"/>
    <w:rsid w:val="00342561"/>
    <w:rsid w:val="003426BF"/>
    <w:rsid w:val="003427C4"/>
    <w:rsid w:val="0034288F"/>
    <w:rsid w:val="00342B49"/>
    <w:rsid w:val="00342C5B"/>
    <w:rsid w:val="00342CA5"/>
    <w:rsid w:val="00342CEA"/>
    <w:rsid w:val="00342ED4"/>
    <w:rsid w:val="00342F64"/>
    <w:rsid w:val="0034301C"/>
    <w:rsid w:val="003430AE"/>
    <w:rsid w:val="00343224"/>
    <w:rsid w:val="00343886"/>
    <w:rsid w:val="00343AE4"/>
    <w:rsid w:val="00343B67"/>
    <w:rsid w:val="00343B6F"/>
    <w:rsid w:val="00343D2A"/>
    <w:rsid w:val="00344056"/>
    <w:rsid w:val="00344062"/>
    <w:rsid w:val="0034429B"/>
    <w:rsid w:val="003442D9"/>
    <w:rsid w:val="003443F4"/>
    <w:rsid w:val="0034484A"/>
    <w:rsid w:val="0034493A"/>
    <w:rsid w:val="00344A74"/>
    <w:rsid w:val="00344AFA"/>
    <w:rsid w:val="00344B48"/>
    <w:rsid w:val="00344BC7"/>
    <w:rsid w:val="00344CEE"/>
    <w:rsid w:val="00344D03"/>
    <w:rsid w:val="00344E31"/>
    <w:rsid w:val="00345089"/>
    <w:rsid w:val="003451DF"/>
    <w:rsid w:val="0034562A"/>
    <w:rsid w:val="0034566C"/>
    <w:rsid w:val="00345AC6"/>
    <w:rsid w:val="00345C50"/>
    <w:rsid w:val="00345C6D"/>
    <w:rsid w:val="00345D0D"/>
    <w:rsid w:val="00345FAC"/>
    <w:rsid w:val="00346356"/>
    <w:rsid w:val="00346687"/>
    <w:rsid w:val="003466E6"/>
    <w:rsid w:val="00346714"/>
    <w:rsid w:val="00346BBC"/>
    <w:rsid w:val="00346BF8"/>
    <w:rsid w:val="00346C83"/>
    <w:rsid w:val="00346DCD"/>
    <w:rsid w:val="00346EBF"/>
    <w:rsid w:val="00347346"/>
    <w:rsid w:val="0034744F"/>
    <w:rsid w:val="0034745B"/>
    <w:rsid w:val="0034747D"/>
    <w:rsid w:val="00347659"/>
    <w:rsid w:val="00347716"/>
    <w:rsid w:val="003477C0"/>
    <w:rsid w:val="0034781B"/>
    <w:rsid w:val="00347899"/>
    <w:rsid w:val="00347962"/>
    <w:rsid w:val="00347CBA"/>
    <w:rsid w:val="00347DE2"/>
    <w:rsid w:val="003500ED"/>
    <w:rsid w:val="0035051F"/>
    <w:rsid w:val="0035059A"/>
    <w:rsid w:val="00350602"/>
    <w:rsid w:val="00350604"/>
    <w:rsid w:val="0035062F"/>
    <w:rsid w:val="00350649"/>
    <w:rsid w:val="003506FF"/>
    <w:rsid w:val="003507B6"/>
    <w:rsid w:val="003508A5"/>
    <w:rsid w:val="00350B70"/>
    <w:rsid w:val="003510AD"/>
    <w:rsid w:val="0035118E"/>
    <w:rsid w:val="003511BB"/>
    <w:rsid w:val="003511E1"/>
    <w:rsid w:val="00351366"/>
    <w:rsid w:val="0035139E"/>
    <w:rsid w:val="003513CB"/>
    <w:rsid w:val="003515A0"/>
    <w:rsid w:val="003516CE"/>
    <w:rsid w:val="003516EE"/>
    <w:rsid w:val="00351703"/>
    <w:rsid w:val="00351822"/>
    <w:rsid w:val="003519DF"/>
    <w:rsid w:val="00351A1C"/>
    <w:rsid w:val="00351AC9"/>
    <w:rsid w:val="00351D3F"/>
    <w:rsid w:val="00351E74"/>
    <w:rsid w:val="00352028"/>
    <w:rsid w:val="003520D0"/>
    <w:rsid w:val="00352177"/>
    <w:rsid w:val="0035218F"/>
    <w:rsid w:val="00352221"/>
    <w:rsid w:val="00352497"/>
    <w:rsid w:val="00352599"/>
    <w:rsid w:val="00352788"/>
    <w:rsid w:val="00352D90"/>
    <w:rsid w:val="0035311E"/>
    <w:rsid w:val="003531A4"/>
    <w:rsid w:val="003531A9"/>
    <w:rsid w:val="00353339"/>
    <w:rsid w:val="00353428"/>
    <w:rsid w:val="003536DE"/>
    <w:rsid w:val="00353750"/>
    <w:rsid w:val="00353908"/>
    <w:rsid w:val="00353A17"/>
    <w:rsid w:val="00353CFE"/>
    <w:rsid w:val="00353E7F"/>
    <w:rsid w:val="00354033"/>
    <w:rsid w:val="00354112"/>
    <w:rsid w:val="00354151"/>
    <w:rsid w:val="0035421E"/>
    <w:rsid w:val="00354284"/>
    <w:rsid w:val="0035439A"/>
    <w:rsid w:val="003543BD"/>
    <w:rsid w:val="003543C3"/>
    <w:rsid w:val="003544EA"/>
    <w:rsid w:val="00354647"/>
    <w:rsid w:val="0035471A"/>
    <w:rsid w:val="003547D9"/>
    <w:rsid w:val="003549DE"/>
    <w:rsid w:val="00354A55"/>
    <w:rsid w:val="00354CA5"/>
    <w:rsid w:val="00355237"/>
    <w:rsid w:val="00355408"/>
    <w:rsid w:val="00355583"/>
    <w:rsid w:val="0035569F"/>
    <w:rsid w:val="00355729"/>
    <w:rsid w:val="003557CD"/>
    <w:rsid w:val="00355966"/>
    <w:rsid w:val="00355AA0"/>
    <w:rsid w:val="00355B21"/>
    <w:rsid w:val="00355B78"/>
    <w:rsid w:val="00355C24"/>
    <w:rsid w:val="00355DF0"/>
    <w:rsid w:val="00355F2D"/>
    <w:rsid w:val="003563AC"/>
    <w:rsid w:val="00356424"/>
    <w:rsid w:val="003566AD"/>
    <w:rsid w:val="00356B05"/>
    <w:rsid w:val="00356E4C"/>
    <w:rsid w:val="00357066"/>
    <w:rsid w:val="003570AC"/>
    <w:rsid w:val="0035720F"/>
    <w:rsid w:val="003573C7"/>
    <w:rsid w:val="003574BA"/>
    <w:rsid w:val="00357670"/>
    <w:rsid w:val="00357A2A"/>
    <w:rsid w:val="00357AFD"/>
    <w:rsid w:val="00357DC6"/>
    <w:rsid w:val="00357EB3"/>
    <w:rsid w:val="0036046A"/>
    <w:rsid w:val="00360759"/>
    <w:rsid w:val="003609E2"/>
    <w:rsid w:val="00360B21"/>
    <w:rsid w:val="00360BD0"/>
    <w:rsid w:val="00360C22"/>
    <w:rsid w:val="00360DCB"/>
    <w:rsid w:val="00360E51"/>
    <w:rsid w:val="00360EB2"/>
    <w:rsid w:val="003611FA"/>
    <w:rsid w:val="0036130E"/>
    <w:rsid w:val="00361316"/>
    <w:rsid w:val="003613EC"/>
    <w:rsid w:val="0036176A"/>
    <w:rsid w:val="0036192F"/>
    <w:rsid w:val="00361972"/>
    <w:rsid w:val="003619DC"/>
    <w:rsid w:val="00361F4F"/>
    <w:rsid w:val="003622B2"/>
    <w:rsid w:val="003623A9"/>
    <w:rsid w:val="00362579"/>
    <w:rsid w:val="003625E2"/>
    <w:rsid w:val="0036274D"/>
    <w:rsid w:val="0036289C"/>
    <w:rsid w:val="0036293C"/>
    <w:rsid w:val="00362E0E"/>
    <w:rsid w:val="0036316F"/>
    <w:rsid w:val="00363172"/>
    <w:rsid w:val="0036321B"/>
    <w:rsid w:val="003635CB"/>
    <w:rsid w:val="003636A6"/>
    <w:rsid w:val="003637F8"/>
    <w:rsid w:val="00363972"/>
    <w:rsid w:val="003639D3"/>
    <w:rsid w:val="00363B24"/>
    <w:rsid w:val="00363B51"/>
    <w:rsid w:val="00363BC9"/>
    <w:rsid w:val="00363EC3"/>
    <w:rsid w:val="00363EF5"/>
    <w:rsid w:val="003642A3"/>
    <w:rsid w:val="003643A4"/>
    <w:rsid w:val="003648C0"/>
    <w:rsid w:val="003648D9"/>
    <w:rsid w:val="003648F4"/>
    <w:rsid w:val="00364BE5"/>
    <w:rsid w:val="00364E18"/>
    <w:rsid w:val="00364E2E"/>
    <w:rsid w:val="00364E94"/>
    <w:rsid w:val="00364EF2"/>
    <w:rsid w:val="00364F02"/>
    <w:rsid w:val="00364FFB"/>
    <w:rsid w:val="003650CF"/>
    <w:rsid w:val="0036525D"/>
    <w:rsid w:val="003652CB"/>
    <w:rsid w:val="003653B7"/>
    <w:rsid w:val="003653BE"/>
    <w:rsid w:val="003654C2"/>
    <w:rsid w:val="0036556A"/>
    <w:rsid w:val="003655DA"/>
    <w:rsid w:val="003658E6"/>
    <w:rsid w:val="0036593D"/>
    <w:rsid w:val="00365A01"/>
    <w:rsid w:val="00365A50"/>
    <w:rsid w:val="00365DAB"/>
    <w:rsid w:val="00365E4F"/>
    <w:rsid w:val="00365F5A"/>
    <w:rsid w:val="00366170"/>
    <w:rsid w:val="0036624B"/>
    <w:rsid w:val="003662B3"/>
    <w:rsid w:val="003662DF"/>
    <w:rsid w:val="00366434"/>
    <w:rsid w:val="00366480"/>
    <w:rsid w:val="003665EA"/>
    <w:rsid w:val="0036670F"/>
    <w:rsid w:val="0036672C"/>
    <w:rsid w:val="003667C4"/>
    <w:rsid w:val="00366843"/>
    <w:rsid w:val="00366997"/>
    <w:rsid w:val="00366E2B"/>
    <w:rsid w:val="00366E79"/>
    <w:rsid w:val="00367390"/>
    <w:rsid w:val="0036752B"/>
    <w:rsid w:val="00367795"/>
    <w:rsid w:val="0036795D"/>
    <w:rsid w:val="00367E3C"/>
    <w:rsid w:val="00370193"/>
    <w:rsid w:val="003703F9"/>
    <w:rsid w:val="00370641"/>
    <w:rsid w:val="00370684"/>
    <w:rsid w:val="003707EC"/>
    <w:rsid w:val="00370818"/>
    <w:rsid w:val="003708C1"/>
    <w:rsid w:val="00370AB4"/>
    <w:rsid w:val="00370BB4"/>
    <w:rsid w:val="00370C53"/>
    <w:rsid w:val="00371352"/>
    <w:rsid w:val="0037138C"/>
    <w:rsid w:val="003714A9"/>
    <w:rsid w:val="0037160A"/>
    <w:rsid w:val="003716B3"/>
    <w:rsid w:val="0037179F"/>
    <w:rsid w:val="00371863"/>
    <w:rsid w:val="00371E31"/>
    <w:rsid w:val="00371E45"/>
    <w:rsid w:val="00371F18"/>
    <w:rsid w:val="00371FB8"/>
    <w:rsid w:val="0037229C"/>
    <w:rsid w:val="0037241C"/>
    <w:rsid w:val="003724B6"/>
    <w:rsid w:val="00372727"/>
    <w:rsid w:val="00372CD5"/>
    <w:rsid w:val="00372D2C"/>
    <w:rsid w:val="00372D37"/>
    <w:rsid w:val="00372D95"/>
    <w:rsid w:val="00372E3E"/>
    <w:rsid w:val="00372E55"/>
    <w:rsid w:val="0037306C"/>
    <w:rsid w:val="003731B1"/>
    <w:rsid w:val="003731E3"/>
    <w:rsid w:val="00373342"/>
    <w:rsid w:val="003733FD"/>
    <w:rsid w:val="0037356C"/>
    <w:rsid w:val="0037380F"/>
    <w:rsid w:val="00373A79"/>
    <w:rsid w:val="00373B0C"/>
    <w:rsid w:val="00373B45"/>
    <w:rsid w:val="00373CB0"/>
    <w:rsid w:val="00373DF7"/>
    <w:rsid w:val="00373E65"/>
    <w:rsid w:val="0037416E"/>
    <w:rsid w:val="00374729"/>
    <w:rsid w:val="003747DF"/>
    <w:rsid w:val="0037481C"/>
    <w:rsid w:val="003749F1"/>
    <w:rsid w:val="00374A14"/>
    <w:rsid w:val="00374A70"/>
    <w:rsid w:val="00374BAA"/>
    <w:rsid w:val="00374BC6"/>
    <w:rsid w:val="00374E58"/>
    <w:rsid w:val="003750D9"/>
    <w:rsid w:val="00375325"/>
    <w:rsid w:val="0037559C"/>
    <w:rsid w:val="00375865"/>
    <w:rsid w:val="00375894"/>
    <w:rsid w:val="00375BE3"/>
    <w:rsid w:val="00375D66"/>
    <w:rsid w:val="00375ECA"/>
    <w:rsid w:val="00375F78"/>
    <w:rsid w:val="00376172"/>
    <w:rsid w:val="0037637F"/>
    <w:rsid w:val="003764AE"/>
    <w:rsid w:val="003765BC"/>
    <w:rsid w:val="003765CB"/>
    <w:rsid w:val="00376786"/>
    <w:rsid w:val="003768A6"/>
    <w:rsid w:val="00376AE9"/>
    <w:rsid w:val="00376C2A"/>
    <w:rsid w:val="00376C89"/>
    <w:rsid w:val="00376D0C"/>
    <w:rsid w:val="00376DCE"/>
    <w:rsid w:val="00376DE8"/>
    <w:rsid w:val="0037705A"/>
    <w:rsid w:val="003771D7"/>
    <w:rsid w:val="00377259"/>
    <w:rsid w:val="00377377"/>
    <w:rsid w:val="0037744F"/>
    <w:rsid w:val="0037758C"/>
    <w:rsid w:val="00377848"/>
    <w:rsid w:val="0037789F"/>
    <w:rsid w:val="00377D2A"/>
    <w:rsid w:val="00377D30"/>
    <w:rsid w:val="00380004"/>
    <w:rsid w:val="0038012C"/>
    <w:rsid w:val="00380196"/>
    <w:rsid w:val="00380518"/>
    <w:rsid w:val="003806C4"/>
    <w:rsid w:val="003807D2"/>
    <w:rsid w:val="0038094D"/>
    <w:rsid w:val="00380A0E"/>
    <w:rsid w:val="00380B16"/>
    <w:rsid w:val="00380BD7"/>
    <w:rsid w:val="00380CEC"/>
    <w:rsid w:val="00380E64"/>
    <w:rsid w:val="00381095"/>
    <w:rsid w:val="003810C1"/>
    <w:rsid w:val="00381148"/>
    <w:rsid w:val="00381149"/>
    <w:rsid w:val="0038153E"/>
    <w:rsid w:val="00381790"/>
    <w:rsid w:val="00381802"/>
    <w:rsid w:val="0038181D"/>
    <w:rsid w:val="003818D5"/>
    <w:rsid w:val="00381A75"/>
    <w:rsid w:val="00381ABF"/>
    <w:rsid w:val="00381BEB"/>
    <w:rsid w:val="00381D4D"/>
    <w:rsid w:val="00381D7D"/>
    <w:rsid w:val="00381F3F"/>
    <w:rsid w:val="00381F99"/>
    <w:rsid w:val="00381FAB"/>
    <w:rsid w:val="00381FBC"/>
    <w:rsid w:val="0038206E"/>
    <w:rsid w:val="0038236F"/>
    <w:rsid w:val="003824AC"/>
    <w:rsid w:val="003824DF"/>
    <w:rsid w:val="00382509"/>
    <w:rsid w:val="00382B69"/>
    <w:rsid w:val="00382B86"/>
    <w:rsid w:val="00382B94"/>
    <w:rsid w:val="00382BF3"/>
    <w:rsid w:val="003830C2"/>
    <w:rsid w:val="00383212"/>
    <w:rsid w:val="0038324A"/>
    <w:rsid w:val="0038336E"/>
    <w:rsid w:val="003833D8"/>
    <w:rsid w:val="0038353F"/>
    <w:rsid w:val="003836C0"/>
    <w:rsid w:val="00383878"/>
    <w:rsid w:val="0038388F"/>
    <w:rsid w:val="00383918"/>
    <w:rsid w:val="003841BB"/>
    <w:rsid w:val="00384376"/>
    <w:rsid w:val="00384672"/>
    <w:rsid w:val="00384AB3"/>
    <w:rsid w:val="00384B90"/>
    <w:rsid w:val="00384FD3"/>
    <w:rsid w:val="00385219"/>
    <w:rsid w:val="00385534"/>
    <w:rsid w:val="003859B5"/>
    <w:rsid w:val="00385CA5"/>
    <w:rsid w:val="00385DA4"/>
    <w:rsid w:val="00385F12"/>
    <w:rsid w:val="00386053"/>
    <w:rsid w:val="003864D8"/>
    <w:rsid w:val="003864FF"/>
    <w:rsid w:val="003866A9"/>
    <w:rsid w:val="00386DE2"/>
    <w:rsid w:val="0038706F"/>
    <w:rsid w:val="003870AC"/>
    <w:rsid w:val="00387217"/>
    <w:rsid w:val="003873AF"/>
    <w:rsid w:val="0038783D"/>
    <w:rsid w:val="00387A96"/>
    <w:rsid w:val="00387F9A"/>
    <w:rsid w:val="00387FEE"/>
    <w:rsid w:val="003905A6"/>
    <w:rsid w:val="00390696"/>
    <w:rsid w:val="00390721"/>
    <w:rsid w:val="003907E4"/>
    <w:rsid w:val="00390870"/>
    <w:rsid w:val="00390B28"/>
    <w:rsid w:val="00390B29"/>
    <w:rsid w:val="00390B34"/>
    <w:rsid w:val="00390D73"/>
    <w:rsid w:val="00390DF2"/>
    <w:rsid w:val="003912D8"/>
    <w:rsid w:val="0039130F"/>
    <w:rsid w:val="00391792"/>
    <w:rsid w:val="003919D2"/>
    <w:rsid w:val="00391A08"/>
    <w:rsid w:val="00391A3D"/>
    <w:rsid w:val="00391D57"/>
    <w:rsid w:val="00391E6A"/>
    <w:rsid w:val="00391F88"/>
    <w:rsid w:val="00391F89"/>
    <w:rsid w:val="00391FD8"/>
    <w:rsid w:val="00392026"/>
    <w:rsid w:val="003923BD"/>
    <w:rsid w:val="0039248C"/>
    <w:rsid w:val="003925D0"/>
    <w:rsid w:val="003928C4"/>
    <w:rsid w:val="00392A47"/>
    <w:rsid w:val="00392A6E"/>
    <w:rsid w:val="00392D1D"/>
    <w:rsid w:val="00392EA9"/>
    <w:rsid w:val="00393242"/>
    <w:rsid w:val="0039383A"/>
    <w:rsid w:val="0039396E"/>
    <w:rsid w:val="00393998"/>
    <w:rsid w:val="00393C17"/>
    <w:rsid w:val="00393D59"/>
    <w:rsid w:val="00393E11"/>
    <w:rsid w:val="00393F32"/>
    <w:rsid w:val="00393F5D"/>
    <w:rsid w:val="003941BC"/>
    <w:rsid w:val="00394222"/>
    <w:rsid w:val="003943BE"/>
    <w:rsid w:val="003943C6"/>
    <w:rsid w:val="003945E7"/>
    <w:rsid w:val="00394672"/>
    <w:rsid w:val="00394744"/>
    <w:rsid w:val="003949CB"/>
    <w:rsid w:val="00394B3C"/>
    <w:rsid w:val="00394B95"/>
    <w:rsid w:val="00394B96"/>
    <w:rsid w:val="00394C7F"/>
    <w:rsid w:val="003950A8"/>
    <w:rsid w:val="00395225"/>
    <w:rsid w:val="003953D2"/>
    <w:rsid w:val="00395532"/>
    <w:rsid w:val="00395558"/>
    <w:rsid w:val="00395737"/>
    <w:rsid w:val="0039575A"/>
    <w:rsid w:val="00395767"/>
    <w:rsid w:val="00395888"/>
    <w:rsid w:val="00395974"/>
    <w:rsid w:val="00395F2F"/>
    <w:rsid w:val="00395FBA"/>
    <w:rsid w:val="00395FDD"/>
    <w:rsid w:val="00396084"/>
    <w:rsid w:val="003960C2"/>
    <w:rsid w:val="003961E7"/>
    <w:rsid w:val="00396225"/>
    <w:rsid w:val="0039678C"/>
    <w:rsid w:val="00396845"/>
    <w:rsid w:val="00396977"/>
    <w:rsid w:val="00396A49"/>
    <w:rsid w:val="00396CF1"/>
    <w:rsid w:val="00397033"/>
    <w:rsid w:val="00397278"/>
    <w:rsid w:val="0039731C"/>
    <w:rsid w:val="003977C5"/>
    <w:rsid w:val="00397C70"/>
    <w:rsid w:val="00397CD9"/>
    <w:rsid w:val="00397CE3"/>
    <w:rsid w:val="00397F46"/>
    <w:rsid w:val="003A01D3"/>
    <w:rsid w:val="003A025E"/>
    <w:rsid w:val="003A08AA"/>
    <w:rsid w:val="003A08C4"/>
    <w:rsid w:val="003A08F9"/>
    <w:rsid w:val="003A0AA3"/>
    <w:rsid w:val="003A1028"/>
    <w:rsid w:val="003A11A0"/>
    <w:rsid w:val="003A11BE"/>
    <w:rsid w:val="003A1377"/>
    <w:rsid w:val="003A182E"/>
    <w:rsid w:val="003A18A9"/>
    <w:rsid w:val="003A1962"/>
    <w:rsid w:val="003A1D0B"/>
    <w:rsid w:val="003A22AC"/>
    <w:rsid w:val="003A23E7"/>
    <w:rsid w:val="003A2599"/>
    <w:rsid w:val="003A26D5"/>
    <w:rsid w:val="003A276B"/>
    <w:rsid w:val="003A2A26"/>
    <w:rsid w:val="003A2AA8"/>
    <w:rsid w:val="003A2B6C"/>
    <w:rsid w:val="003A2C0F"/>
    <w:rsid w:val="003A310E"/>
    <w:rsid w:val="003A329B"/>
    <w:rsid w:val="003A35C9"/>
    <w:rsid w:val="003A35F2"/>
    <w:rsid w:val="003A38FE"/>
    <w:rsid w:val="003A39D2"/>
    <w:rsid w:val="003A3B8A"/>
    <w:rsid w:val="003A3E55"/>
    <w:rsid w:val="003A3EBB"/>
    <w:rsid w:val="003A407A"/>
    <w:rsid w:val="003A423A"/>
    <w:rsid w:val="003A4453"/>
    <w:rsid w:val="003A446C"/>
    <w:rsid w:val="003A46E5"/>
    <w:rsid w:val="003A4B7B"/>
    <w:rsid w:val="003A4C50"/>
    <w:rsid w:val="003A4DC4"/>
    <w:rsid w:val="003A4FED"/>
    <w:rsid w:val="003A5128"/>
    <w:rsid w:val="003A5483"/>
    <w:rsid w:val="003A5486"/>
    <w:rsid w:val="003A5612"/>
    <w:rsid w:val="003A5673"/>
    <w:rsid w:val="003A577D"/>
    <w:rsid w:val="003A57EA"/>
    <w:rsid w:val="003A58CE"/>
    <w:rsid w:val="003A5A43"/>
    <w:rsid w:val="003A5B54"/>
    <w:rsid w:val="003A5D9B"/>
    <w:rsid w:val="003A5E17"/>
    <w:rsid w:val="003A5E99"/>
    <w:rsid w:val="003A5F21"/>
    <w:rsid w:val="003A5F32"/>
    <w:rsid w:val="003A6029"/>
    <w:rsid w:val="003A6384"/>
    <w:rsid w:val="003A63A0"/>
    <w:rsid w:val="003A6512"/>
    <w:rsid w:val="003A65A9"/>
    <w:rsid w:val="003A66AA"/>
    <w:rsid w:val="003A6F2B"/>
    <w:rsid w:val="003A70C9"/>
    <w:rsid w:val="003A75B3"/>
    <w:rsid w:val="003A75C1"/>
    <w:rsid w:val="003A783C"/>
    <w:rsid w:val="003A7CD5"/>
    <w:rsid w:val="003A7E7A"/>
    <w:rsid w:val="003B0007"/>
    <w:rsid w:val="003B0015"/>
    <w:rsid w:val="003B0086"/>
    <w:rsid w:val="003B00AB"/>
    <w:rsid w:val="003B0258"/>
    <w:rsid w:val="003B08A6"/>
    <w:rsid w:val="003B097D"/>
    <w:rsid w:val="003B0990"/>
    <w:rsid w:val="003B0DE6"/>
    <w:rsid w:val="003B10ED"/>
    <w:rsid w:val="003B125C"/>
    <w:rsid w:val="003B16D5"/>
    <w:rsid w:val="003B1A20"/>
    <w:rsid w:val="003B1A54"/>
    <w:rsid w:val="003B1A6F"/>
    <w:rsid w:val="003B2005"/>
    <w:rsid w:val="003B21B6"/>
    <w:rsid w:val="003B2204"/>
    <w:rsid w:val="003B24E9"/>
    <w:rsid w:val="003B2744"/>
    <w:rsid w:val="003B2787"/>
    <w:rsid w:val="003B27ED"/>
    <w:rsid w:val="003B28B8"/>
    <w:rsid w:val="003B29D6"/>
    <w:rsid w:val="003B2BB6"/>
    <w:rsid w:val="003B2E10"/>
    <w:rsid w:val="003B302A"/>
    <w:rsid w:val="003B3084"/>
    <w:rsid w:val="003B30F6"/>
    <w:rsid w:val="003B3278"/>
    <w:rsid w:val="003B3610"/>
    <w:rsid w:val="003B3819"/>
    <w:rsid w:val="003B3A48"/>
    <w:rsid w:val="003B3B24"/>
    <w:rsid w:val="003B3B60"/>
    <w:rsid w:val="003B3D88"/>
    <w:rsid w:val="003B3E4A"/>
    <w:rsid w:val="003B409B"/>
    <w:rsid w:val="003B41EA"/>
    <w:rsid w:val="003B43D0"/>
    <w:rsid w:val="003B4578"/>
    <w:rsid w:val="003B46B0"/>
    <w:rsid w:val="003B4AD2"/>
    <w:rsid w:val="003B4B11"/>
    <w:rsid w:val="003B4C34"/>
    <w:rsid w:val="003B4FC4"/>
    <w:rsid w:val="003B5251"/>
    <w:rsid w:val="003B52D5"/>
    <w:rsid w:val="003B5690"/>
    <w:rsid w:val="003B577E"/>
    <w:rsid w:val="003B5AB3"/>
    <w:rsid w:val="003B5B3A"/>
    <w:rsid w:val="003B5C68"/>
    <w:rsid w:val="003B5E5E"/>
    <w:rsid w:val="003B60DC"/>
    <w:rsid w:val="003B615C"/>
    <w:rsid w:val="003B61B5"/>
    <w:rsid w:val="003B64A5"/>
    <w:rsid w:val="003B6604"/>
    <w:rsid w:val="003B67EA"/>
    <w:rsid w:val="003B6E43"/>
    <w:rsid w:val="003B6F89"/>
    <w:rsid w:val="003B71F1"/>
    <w:rsid w:val="003B71FF"/>
    <w:rsid w:val="003B7205"/>
    <w:rsid w:val="003B7235"/>
    <w:rsid w:val="003B7502"/>
    <w:rsid w:val="003B7713"/>
    <w:rsid w:val="003B7772"/>
    <w:rsid w:val="003B7860"/>
    <w:rsid w:val="003B79BA"/>
    <w:rsid w:val="003B79D6"/>
    <w:rsid w:val="003B7A0E"/>
    <w:rsid w:val="003B7A3B"/>
    <w:rsid w:val="003B7A66"/>
    <w:rsid w:val="003B7B79"/>
    <w:rsid w:val="003B7DF6"/>
    <w:rsid w:val="003B7E1B"/>
    <w:rsid w:val="003C0033"/>
    <w:rsid w:val="003C0104"/>
    <w:rsid w:val="003C0341"/>
    <w:rsid w:val="003C0349"/>
    <w:rsid w:val="003C068F"/>
    <w:rsid w:val="003C099C"/>
    <w:rsid w:val="003C0A15"/>
    <w:rsid w:val="003C0A5A"/>
    <w:rsid w:val="003C0CF6"/>
    <w:rsid w:val="003C0EDA"/>
    <w:rsid w:val="003C1067"/>
    <w:rsid w:val="003C116D"/>
    <w:rsid w:val="003C116F"/>
    <w:rsid w:val="003C1235"/>
    <w:rsid w:val="003C150A"/>
    <w:rsid w:val="003C16F6"/>
    <w:rsid w:val="003C17C3"/>
    <w:rsid w:val="003C1ABD"/>
    <w:rsid w:val="003C1B64"/>
    <w:rsid w:val="003C1B8E"/>
    <w:rsid w:val="003C1BB4"/>
    <w:rsid w:val="003C1CA7"/>
    <w:rsid w:val="003C1CB6"/>
    <w:rsid w:val="003C1DE4"/>
    <w:rsid w:val="003C1DF6"/>
    <w:rsid w:val="003C1FD0"/>
    <w:rsid w:val="003C2062"/>
    <w:rsid w:val="003C213A"/>
    <w:rsid w:val="003C2322"/>
    <w:rsid w:val="003C25B7"/>
    <w:rsid w:val="003C2730"/>
    <w:rsid w:val="003C290E"/>
    <w:rsid w:val="003C291F"/>
    <w:rsid w:val="003C29F8"/>
    <w:rsid w:val="003C2BD0"/>
    <w:rsid w:val="003C2C78"/>
    <w:rsid w:val="003C2F68"/>
    <w:rsid w:val="003C315E"/>
    <w:rsid w:val="003C31D4"/>
    <w:rsid w:val="003C32F7"/>
    <w:rsid w:val="003C34C0"/>
    <w:rsid w:val="003C3605"/>
    <w:rsid w:val="003C3656"/>
    <w:rsid w:val="003C3843"/>
    <w:rsid w:val="003C3849"/>
    <w:rsid w:val="003C3A77"/>
    <w:rsid w:val="003C3AF1"/>
    <w:rsid w:val="003C3C52"/>
    <w:rsid w:val="003C3DF4"/>
    <w:rsid w:val="003C3E7C"/>
    <w:rsid w:val="003C3F49"/>
    <w:rsid w:val="003C41C6"/>
    <w:rsid w:val="003C41E2"/>
    <w:rsid w:val="003C435B"/>
    <w:rsid w:val="003C43DD"/>
    <w:rsid w:val="003C4670"/>
    <w:rsid w:val="003C470C"/>
    <w:rsid w:val="003C482E"/>
    <w:rsid w:val="003C4CDF"/>
    <w:rsid w:val="003C4DD7"/>
    <w:rsid w:val="003C539C"/>
    <w:rsid w:val="003C5640"/>
    <w:rsid w:val="003C56BF"/>
    <w:rsid w:val="003C5798"/>
    <w:rsid w:val="003C57C1"/>
    <w:rsid w:val="003C58CD"/>
    <w:rsid w:val="003C58DA"/>
    <w:rsid w:val="003C5A64"/>
    <w:rsid w:val="003C5E77"/>
    <w:rsid w:val="003C5E7D"/>
    <w:rsid w:val="003C5F60"/>
    <w:rsid w:val="003C5F69"/>
    <w:rsid w:val="003C6058"/>
    <w:rsid w:val="003C60AB"/>
    <w:rsid w:val="003C6152"/>
    <w:rsid w:val="003C6234"/>
    <w:rsid w:val="003C6747"/>
    <w:rsid w:val="003C69DB"/>
    <w:rsid w:val="003C6A4B"/>
    <w:rsid w:val="003C6AA7"/>
    <w:rsid w:val="003C6BB9"/>
    <w:rsid w:val="003C6E52"/>
    <w:rsid w:val="003C7151"/>
    <w:rsid w:val="003C7295"/>
    <w:rsid w:val="003C7368"/>
    <w:rsid w:val="003C740E"/>
    <w:rsid w:val="003C7494"/>
    <w:rsid w:val="003C76B7"/>
    <w:rsid w:val="003C7846"/>
    <w:rsid w:val="003C7A81"/>
    <w:rsid w:val="003C7BF3"/>
    <w:rsid w:val="003C7C95"/>
    <w:rsid w:val="003D01AE"/>
    <w:rsid w:val="003D01F3"/>
    <w:rsid w:val="003D0248"/>
    <w:rsid w:val="003D0389"/>
    <w:rsid w:val="003D07BB"/>
    <w:rsid w:val="003D084E"/>
    <w:rsid w:val="003D0AA8"/>
    <w:rsid w:val="003D0BF9"/>
    <w:rsid w:val="003D0F3C"/>
    <w:rsid w:val="003D1018"/>
    <w:rsid w:val="003D12B9"/>
    <w:rsid w:val="003D12BF"/>
    <w:rsid w:val="003D1420"/>
    <w:rsid w:val="003D1506"/>
    <w:rsid w:val="003D1662"/>
    <w:rsid w:val="003D1977"/>
    <w:rsid w:val="003D1B37"/>
    <w:rsid w:val="003D1BA6"/>
    <w:rsid w:val="003D1C4D"/>
    <w:rsid w:val="003D1C83"/>
    <w:rsid w:val="003D1E22"/>
    <w:rsid w:val="003D2208"/>
    <w:rsid w:val="003D225F"/>
    <w:rsid w:val="003D2320"/>
    <w:rsid w:val="003D2561"/>
    <w:rsid w:val="003D273A"/>
    <w:rsid w:val="003D276A"/>
    <w:rsid w:val="003D28C8"/>
    <w:rsid w:val="003D29DE"/>
    <w:rsid w:val="003D2B28"/>
    <w:rsid w:val="003D2C2C"/>
    <w:rsid w:val="003D2C65"/>
    <w:rsid w:val="003D2CBD"/>
    <w:rsid w:val="003D2EB3"/>
    <w:rsid w:val="003D2EBF"/>
    <w:rsid w:val="003D2EE3"/>
    <w:rsid w:val="003D2FB0"/>
    <w:rsid w:val="003D3336"/>
    <w:rsid w:val="003D3441"/>
    <w:rsid w:val="003D34FC"/>
    <w:rsid w:val="003D374F"/>
    <w:rsid w:val="003D37F0"/>
    <w:rsid w:val="003D38CA"/>
    <w:rsid w:val="003D38CD"/>
    <w:rsid w:val="003D390F"/>
    <w:rsid w:val="003D3A85"/>
    <w:rsid w:val="003D3F92"/>
    <w:rsid w:val="003D40D0"/>
    <w:rsid w:val="003D44CF"/>
    <w:rsid w:val="003D4A40"/>
    <w:rsid w:val="003D4AAA"/>
    <w:rsid w:val="003D4AC0"/>
    <w:rsid w:val="003D4C0C"/>
    <w:rsid w:val="003D4EF4"/>
    <w:rsid w:val="003D4F1A"/>
    <w:rsid w:val="003D4F4A"/>
    <w:rsid w:val="003D54A9"/>
    <w:rsid w:val="003D561B"/>
    <w:rsid w:val="003D5744"/>
    <w:rsid w:val="003D5750"/>
    <w:rsid w:val="003D58E3"/>
    <w:rsid w:val="003D592E"/>
    <w:rsid w:val="003D5943"/>
    <w:rsid w:val="003D5B93"/>
    <w:rsid w:val="003D5BFD"/>
    <w:rsid w:val="003D5C6B"/>
    <w:rsid w:val="003D607E"/>
    <w:rsid w:val="003D6301"/>
    <w:rsid w:val="003D64AD"/>
    <w:rsid w:val="003D6562"/>
    <w:rsid w:val="003D6735"/>
    <w:rsid w:val="003D695A"/>
    <w:rsid w:val="003D6B27"/>
    <w:rsid w:val="003D6B29"/>
    <w:rsid w:val="003D6D18"/>
    <w:rsid w:val="003D6D2A"/>
    <w:rsid w:val="003D732C"/>
    <w:rsid w:val="003D73A5"/>
    <w:rsid w:val="003D741B"/>
    <w:rsid w:val="003D7519"/>
    <w:rsid w:val="003D783C"/>
    <w:rsid w:val="003D789C"/>
    <w:rsid w:val="003D78FA"/>
    <w:rsid w:val="003D79EB"/>
    <w:rsid w:val="003D7BC5"/>
    <w:rsid w:val="003D7D2C"/>
    <w:rsid w:val="003E00A4"/>
    <w:rsid w:val="003E02C8"/>
    <w:rsid w:val="003E0479"/>
    <w:rsid w:val="003E048E"/>
    <w:rsid w:val="003E062C"/>
    <w:rsid w:val="003E0699"/>
    <w:rsid w:val="003E06D7"/>
    <w:rsid w:val="003E0778"/>
    <w:rsid w:val="003E081B"/>
    <w:rsid w:val="003E0B43"/>
    <w:rsid w:val="003E0C07"/>
    <w:rsid w:val="003E109B"/>
    <w:rsid w:val="003E11E2"/>
    <w:rsid w:val="003E1725"/>
    <w:rsid w:val="003E1764"/>
    <w:rsid w:val="003E1781"/>
    <w:rsid w:val="003E1946"/>
    <w:rsid w:val="003E1AC2"/>
    <w:rsid w:val="003E1B34"/>
    <w:rsid w:val="003E1EAA"/>
    <w:rsid w:val="003E1F6C"/>
    <w:rsid w:val="003E1FB3"/>
    <w:rsid w:val="003E2169"/>
    <w:rsid w:val="003E2204"/>
    <w:rsid w:val="003E2399"/>
    <w:rsid w:val="003E23F6"/>
    <w:rsid w:val="003E2600"/>
    <w:rsid w:val="003E27BC"/>
    <w:rsid w:val="003E283B"/>
    <w:rsid w:val="003E289A"/>
    <w:rsid w:val="003E2A4C"/>
    <w:rsid w:val="003E2D68"/>
    <w:rsid w:val="003E2DB2"/>
    <w:rsid w:val="003E2DEE"/>
    <w:rsid w:val="003E2F6D"/>
    <w:rsid w:val="003E3195"/>
    <w:rsid w:val="003E3423"/>
    <w:rsid w:val="003E347D"/>
    <w:rsid w:val="003E34A1"/>
    <w:rsid w:val="003E35A4"/>
    <w:rsid w:val="003E3862"/>
    <w:rsid w:val="003E3987"/>
    <w:rsid w:val="003E3A11"/>
    <w:rsid w:val="003E3FCA"/>
    <w:rsid w:val="003E4227"/>
    <w:rsid w:val="003E4345"/>
    <w:rsid w:val="003E46D5"/>
    <w:rsid w:val="003E46DF"/>
    <w:rsid w:val="003E4734"/>
    <w:rsid w:val="003E4815"/>
    <w:rsid w:val="003E49A3"/>
    <w:rsid w:val="003E4A39"/>
    <w:rsid w:val="003E4AAC"/>
    <w:rsid w:val="003E50AD"/>
    <w:rsid w:val="003E51A8"/>
    <w:rsid w:val="003E53FA"/>
    <w:rsid w:val="003E5433"/>
    <w:rsid w:val="003E5587"/>
    <w:rsid w:val="003E5707"/>
    <w:rsid w:val="003E58FF"/>
    <w:rsid w:val="003E5A09"/>
    <w:rsid w:val="003E5A53"/>
    <w:rsid w:val="003E5C28"/>
    <w:rsid w:val="003E5C5E"/>
    <w:rsid w:val="003E62CF"/>
    <w:rsid w:val="003E66E7"/>
    <w:rsid w:val="003E6ABA"/>
    <w:rsid w:val="003E6CB8"/>
    <w:rsid w:val="003E6CC9"/>
    <w:rsid w:val="003E6CD0"/>
    <w:rsid w:val="003E6D67"/>
    <w:rsid w:val="003E6E43"/>
    <w:rsid w:val="003E6F47"/>
    <w:rsid w:val="003E6FE5"/>
    <w:rsid w:val="003E7214"/>
    <w:rsid w:val="003E740F"/>
    <w:rsid w:val="003E7454"/>
    <w:rsid w:val="003E75A4"/>
    <w:rsid w:val="003E7681"/>
    <w:rsid w:val="003E7843"/>
    <w:rsid w:val="003E790D"/>
    <w:rsid w:val="003E7925"/>
    <w:rsid w:val="003E792F"/>
    <w:rsid w:val="003E7B50"/>
    <w:rsid w:val="003E7D0B"/>
    <w:rsid w:val="003E7DAE"/>
    <w:rsid w:val="003E7DCA"/>
    <w:rsid w:val="003E7DD6"/>
    <w:rsid w:val="003E7EF8"/>
    <w:rsid w:val="003E7FA2"/>
    <w:rsid w:val="003E7FB9"/>
    <w:rsid w:val="003F0275"/>
    <w:rsid w:val="003F02B7"/>
    <w:rsid w:val="003F05B2"/>
    <w:rsid w:val="003F0A2A"/>
    <w:rsid w:val="003F0BC3"/>
    <w:rsid w:val="003F0D55"/>
    <w:rsid w:val="003F0D9A"/>
    <w:rsid w:val="003F0E34"/>
    <w:rsid w:val="003F0E6F"/>
    <w:rsid w:val="003F12A1"/>
    <w:rsid w:val="003F132D"/>
    <w:rsid w:val="003F1549"/>
    <w:rsid w:val="003F15B5"/>
    <w:rsid w:val="003F1856"/>
    <w:rsid w:val="003F188C"/>
    <w:rsid w:val="003F18C5"/>
    <w:rsid w:val="003F1928"/>
    <w:rsid w:val="003F19F7"/>
    <w:rsid w:val="003F1D4F"/>
    <w:rsid w:val="003F252F"/>
    <w:rsid w:val="003F265C"/>
    <w:rsid w:val="003F2AC5"/>
    <w:rsid w:val="003F2CA5"/>
    <w:rsid w:val="003F2DEB"/>
    <w:rsid w:val="003F2E1A"/>
    <w:rsid w:val="003F2E61"/>
    <w:rsid w:val="003F2EAA"/>
    <w:rsid w:val="003F306E"/>
    <w:rsid w:val="003F3080"/>
    <w:rsid w:val="003F32CF"/>
    <w:rsid w:val="003F3304"/>
    <w:rsid w:val="003F332C"/>
    <w:rsid w:val="003F3AEE"/>
    <w:rsid w:val="003F3BF6"/>
    <w:rsid w:val="003F3C1A"/>
    <w:rsid w:val="003F3F9A"/>
    <w:rsid w:val="003F3FC8"/>
    <w:rsid w:val="003F41B9"/>
    <w:rsid w:val="003F41E2"/>
    <w:rsid w:val="003F449E"/>
    <w:rsid w:val="003F4665"/>
    <w:rsid w:val="003F46EC"/>
    <w:rsid w:val="003F472A"/>
    <w:rsid w:val="003F4838"/>
    <w:rsid w:val="003F4843"/>
    <w:rsid w:val="003F4B3E"/>
    <w:rsid w:val="003F4D7C"/>
    <w:rsid w:val="003F52A3"/>
    <w:rsid w:val="003F5423"/>
    <w:rsid w:val="003F5606"/>
    <w:rsid w:val="003F5852"/>
    <w:rsid w:val="003F58CF"/>
    <w:rsid w:val="003F5948"/>
    <w:rsid w:val="003F598A"/>
    <w:rsid w:val="003F599D"/>
    <w:rsid w:val="003F59A3"/>
    <w:rsid w:val="003F5A49"/>
    <w:rsid w:val="003F5A94"/>
    <w:rsid w:val="003F5AFD"/>
    <w:rsid w:val="003F5B60"/>
    <w:rsid w:val="003F5E4C"/>
    <w:rsid w:val="003F5F37"/>
    <w:rsid w:val="003F6352"/>
    <w:rsid w:val="003F6462"/>
    <w:rsid w:val="003F6618"/>
    <w:rsid w:val="003F6A1F"/>
    <w:rsid w:val="003F6BF3"/>
    <w:rsid w:val="003F6CD8"/>
    <w:rsid w:val="003F6F82"/>
    <w:rsid w:val="003F70A4"/>
    <w:rsid w:val="003F718E"/>
    <w:rsid w:val="003F720E"/>
    <w:rsid w:val="003F74B2"/>
    <w:rsid w:val="003F74E0"/>
    <w:rsid w:val="003F7547"/>
    <w:rsid w:val="003F757C"/>
    <w:rsid w:val="003F75B3"/>
    <w:rsid w:val="003F788B"/>
    <w:rsid w:val="003F79DE"/>
    <w:rsid w:val="003F7DB1"/>
    <w:rsid w:val="003F7F64"/>
    <w:rsid w:val="0040018C"/>
    <w:rsid w:val="0040026B"/>
    <w:rsid w:val="004003C5"/>
    <w:rsid w:val="00400B85"/>
    <w:rsid w:val="00400CEB"/>
    <w:rsid w:val="00400DD5"/>
    <w:rsid w:val="00400EA8"/>
    <w:rsid w:val="00400F99"/>
    <w:rsid w:val="00401119"/>
    <w:rsid w:val="00401370"/>
    <w:rsid w:val="0040185E"/>
    <w:rsid w:val="00401988"/>
    <w:rsid w:val="00401BE0"/>
    <w:rsid w:val="00401D3E"/>
    <w:rsid w:val="00401F0B"/>
    <w:rsid w:val="00401F19"/>
    <w:rsid w:val="004021CE"/>
    <w:rsid w:val="00402243"/>
    <w:rsid w:val="00402388"/>
    <w:rsid w:val="00402395"/>
    <w:rsid w:val="00402654"/>
    <w:rsid w:val="004027DE"/>
    <w:rsid w:val="0040285B"/>
    <w:rsid w:val="00402AC3"/>
    <w:rsid w:val="00402BC2"/>
    <w:rsid w:val="00402BFD"/>
    <w:rsid w:val="00402C0C"/>
    <w:rsid w:val="00402D31"/>
    <w:rsid w:val="004032DA"/>
    <w:rsid w:val="00403351"/>
    <w:rsid w:val="00403420"/>
    <w:rsid w:val="00403AC1"/>
    <w:rsid w:val="00403B73"/>
    <w:rsid w:val="00403BDD"/>
    <w:rsid w:val="00404010"/>
    <w:rsid w:val="004041F4"/>
    <w:rsid w:val="00404307"/>
    <w:rsid w:val="004043A0"/>
    <w:rsid w:val="00404415"/>
    <w:rsid w:val="004045A9"/>
    <w:rsid w:val="0040474E"/>
    <w:rsid w:val="004047B0"/>
    <w:rsid w:val="0040488F"/>
    <w:rsid w:val="00404958"/>
    <w:rsid w:val="004049A5"/>
    <w:rsid w:val="00404E4B"/>
    <w:rsid w:val="00404E9A"/>
    <w:rsid w:val="0040512D"/>
    <w:rsid w:val="0040527C"/>
    <w:rsid w:val="004052A1"/>
    <w:rsid w:val="004053E8"/>
    <w:rsid w:val="00405510"/>
    <w:rsid w:val="00405860"/>
    <w:rsid w:val="004058AB"/>
    <w:rsid w:val="00405A1A"/>
    <w:rsid w:val="00405A6A"/>
    <w:rsid w:val="00405CBD"/>
    <w:rsid w:val="00405D15"/>
    <w:rsid w:val="00405DF7"/>
    <w:rsid w:val="004062DA"/>
    <w:rsid w:val="00406341"/>
    <w:rsid w:val="0040636A"/>
    <w:rsid w:val="0040664A"/>
    <w:rsid w:val="00406690"/>
    <w:rsid w:val="004067AB"/>
    <w:rsid w:val="00406950"/>
    <w:rsid w:val="00406E04"/>
    <w:rsid w:val="00406F6B"/>
    <w:rsid w:val="00406FA5"/>
    <w:rsid w:val="0040703B"/>
    <w:rsid w:val="004071A4"/>
    <w:rsid w:val="00407556"/>
    <w:rsid w:val="004075FE"/>
    <w:rsid w:val="004076AB"/>
    <w:rsid w:val="0040772B"/>
    <w:rsid w:val="00407958"/>
    <w:rsid w:val="00407998"/>
    <w:rsid w:val="00407A29"/>
    <w:rsid w:val="00407A2F"/>
    <w:rsid w:val="00407C47"/>
    <w:rsid w:val="00407C79"/>
    <w:rsid w:val="00407DC3"/>
    <w:rsid w:val="00410009"/>
    <w:rsid w:val="00410241"/>
    <w:rsid w:val="004103BE"/>
    <w:rsid w:val="004103E0"/>
    <w:rsid w:val="0041042D"/>
    <w:rsid w:val="00410447"/>
    <w:rsid w:val="004107F3"/>
    <w:rsid w:val="00410805"/>
    <w:rsid w:val="004108B2"/>
    <w:rsid w:val="004109EF"/>
    <w:rsid w:val="00410B3D"/>
    <w:rsid w:val="00410BF7"/>
    <w:rsid w:val="00410DE4"/>
    <w:rsid w:val="00410E66"/>
    <w:rsid w:val="00410EFE"/>
    <w:rsid w:val="00411275"/>
    <w:rsid w:val="004114A4"/>
    <w:rsid w:val="004114C5"/>
    <w:rsid w:val="0041150D"/>
    <w:rsid w:val="004115CD"/>
    <w:rsid w:val="00411814"/>
    <w:rsid w:val="00411841"/>
    <w:rsid w:val="00411993"/>
    <w:rsid w:val="00412024"/>
    <w:rsid w:val="0041211E"/>
    <w:rsid w:val="00412277"/>
    <w:rsid w:val="0041239E"/>
    <w:rsid w:val="00412409"/>
    <w:rsid w:val="004127D5"/>
    <w:rsid w:val="00412A64"/>
    <w:rsid w:val="00412C13"/>
    <w:rsid w:val="00412C64"/>
    <w:rsid w:val="00412DCD"/>
    <w:rsid w:val="00413030"/>
    <w:rsid w:val="004138B5"/>
    <w:rsid w:val="00413A3C"/>
    <w:rsid w:val="00413BFF"/>
    <w:rsid w:val="00413D7B"/>
    <w:rsid w:val="00413EAB"/>
    <w:rsid w:val="00413F43"/>
    <w:rsid w:val="00413F76"/>
    <w:rsid w:val="00413FB1"/>
    <w:rsid w:val="004140F2"/>
    <w:rsid w:val="004141AF"/>
    <w:rsid w:val="0041427B"/>
    <w:rsid w:val="00414358"/>
    <w:rsid w:val="00414539"/>
    <w:rsid w:val="004145D0"/>
    <w:rsid w:val="004149B5"/>
    <w:rsid w:val="00415001"/>
    <w:rsid w:val="00415094"/>
    <w:rsid w:val="004150CA"/>
    <w:rsid w:val="00415130"/>
    <w:rsid w:val="0041549E"/>
    <w:rsid w:val="004154B6"/>
    <w:rsid w:val="004158A6"/>
    <w:rsid w:val="00415926"/>
    <w:rsid w:val="004159C1"/>
    <w:rsid w:val="00415AD1"/>
    <w:rsid w:val="00415AE8"/>
    <w:rsid w:val="00415D82"/>
    <w:rsid w:val="00415FB7"/>
    <w:rsid w:val="00416024"/>
    <w:rsid w:val="00416425"/>
    <w:rsid w:val="00416438"/>
    <w:rsid w:val="00416994"/>
    <w:rsid w:val="00416A63"/>
    <w:rsid w:val="00416BCD"/>
    <w:rsid w:val="00416C68"/>
    <w:rsid w:val="00416FB0"/>
    <w:rsid w:val="00416FF4"/>
    <w:rsid w:val="0041700D"/>
    <w:rsid w:val="004170FE"/>
    <w:rsid w:val="0041717E"/>
    <w:rsid w:val="004171C7"/>
    <w:rsid w:val="00417284"/>
    <w:rsid w:val="00417297"/>
    <w:rsid w:val="00417525"/>
    <w:rsid w:val="0041784A"/>
    <w:rsid w:val="00417B2A"/>
    <w:rsid w:val="00417DD3"/>
    <w:rsid w:val="004202A3"/>
    <w:rsid w:val="004203B1"/>
    <w:rsid w:val="004203EB"/>
    <w:rsid w:val="0042048D"/>
    <w:rsid w:val="00420ED4"/>
    <w:rsid w:val="00421371"/>
    <w:rsid w:val="00421385"/>
    <w:rsid w:val="004213BC"/>
    <w:rsid w:val="004213E5"/>
    <w:rsid w:val="00421633"/>
    <w:rsid w:val="00421A6A"/>
    <w:rsid w:val="00421C83"/>
    <w:rsid w:val="00421C9A"/>
    <w:rsid w:val="00421D8E"/>
    <w:rsid w:val="00421E29"/>
    <w:rsid w:val="004222F4"/>
    <w:rsid w:val="0042254A"/>
    <w:rsid w:val="00422919"/>
    <w:rsid w:val="0042295E"/>
    <w:rsid w:val="00422B77"/>
    <w:rsid w:val="00422BC6"/>
    <w:rsid w:val="00422C2B"/>
    <w:rsid w:val="00422CC2"/>
    <w:rsid w:val="00422FAE"/>
    <w:rsid w:val="00423128"/>
    <w:rsid w:val="0042346D"/>
    <w:rsid w:val="004238F9"/>
    <w:rsid w:val="00423917"/>
    <w:rsid w:val="004239BE"/>
    <w:rsid w:val="00423AA8"/>
    <w:rsid w:val="00423B2E"/>
    <w:rsid w:val="00423C39"/>
    <w:rsid w:val="00423C7B"/>
    <w:rsid w:val="00423C7E"/>
    <w:rsid w:val="00423E6D"/>
    <w:rsid w:val="00423FCF"/>
    <w:rsid w:val="00424013"/>
    <w:rsid w:val="004241BE"/>
    <w:rsid w:val="004245EF"/>
    <w:rsid w:val="0042493D"/>
    <w:rsid w:val="00424AA8"/>
    <w:rsid w:val="00424AEE"/>
    <w:rsid w:val="00424B4E"/>
    <w:rsid w:val="00424CC1"/>
    <w:rsid w:val="00425130"/>
    <w:rsid w:val="004251EF"/>
    <w:rsid w:val="00425241"/>
    <w:rsid w:val="004252B7"/>
    <w:rsid w:val="0042539D"/>
    <w:rsid w:val="00425416"/>
    <w:rsid w:val="004258AA"/>
    <w:rsid w:val="00425BDA"/>
    <w:rsid w:val="00425C7C"/>
    <w:rsid w:val="00425CAB"/>
    <w:rsid w:val="00425D54"/>
    <w:rsid w:val="00425EE1"/>
    <w:rsid w:val="00425EFF"/>
    <w:rsid w:val="004261FA"/>
    <w:rsid w:val="00426289"/>
    <w:rsid w:val="00426311"/>
    <w:rsid w:val="00426361"/>
    <w:rsid w:val="004264A7"/>
    <w:rsid w:val="00426551"/>
    <w:rsid w:val="004268D1"/>
    <w:rsid w:val="004268FA"/>
    <w:rsid w:val="00426C54"/>
    <w:rsid w:val="00426C73"/>
    <w:rsid w:val="00426CD4"/>
    <w:rsid w:val="00426CDE"/>
    <w:rsid w:val="00426D64"/>
    <w:rsid w:val="00426F5A"/>
    <w:rsid w:val="0042700F"/>
    <w:rsid w:val="0042707B"/>
    <w:rsid w:val="0042709A"/>
    <w:rsid w:val="00427261"/>
    <w:rsid w:val="00427536"/>
    <w:rsid w:val="0042755F"/>
    <w:rsid w:val="004276D1"/>
    <w:rsid w:val="004276E9"/>
    <w:rsid w:val="00427771"/>
    <w:rsid w:val="004278D5"/>
    <w:rsid w:val="00427B37"/>
    <w:rsid w:val="00427EB9"/>
    <w:rsid w:val="0043023A"/>
    <w:rsid w:val="004304C5"/>
    <w:rsid w:val="0043050D"/>
    <w:rsid w:val="0043056F"/>
    <w:rsid w:val="0043058C"/>
    <w:rsid w:val="004306DF"/>
    <w:rsid w:val="00430811"/>
    <w:rsid w:val="00430829"/>
    <w:rsid w:val="00430A6C"/>
    <w:rsid w:val="00430C7C"/>
    <w:rsid w:val="00430E9B"/>
    <w:rsid w:val="00430F6B"/>
    <w:rsid w:val="00431165"/>
    <w:rsid w:val="0043116C"/>
    <w:rsid w:val="004312FD"/>
    <w:rsid w:val="00431A80"/>
    <w:rsid w:val="00431C2D"/>
    <w:rsid w:val="00431CFE"/>
    <w:rsid w:val="00431E57"/>
    <w:rsid w:val="0043206C"/>
    <w:rsid w:val="00432086"/>
    <w:rsid w:val="00432210"/>
    <w:rsid w:val="004322B0"/>
    <w:rsid w:val="004324A0"/>
    <w:rsid w:val="00432555"/>
    <w:rsid w:val="00432630"/>
    <w:rsid w:val="0043272B"/>
    <w:rsid w:val="00432886"/>
    <w:rsid w:val="004328AF"/>
    <w:rsid w:val="0043299F"/>
    <w:rsid w:val="00432B88"/>
    <w:rsid w:val="00432D23"/>
    <w:rsid w:val="00432EB8"/>
    <w:rsid w:val="00432F2F"/>
    <w:rsid w:val="004331A6"/>
    <w:rsid w:val="0043325B"/>
    <w:rsid w:val="004332BE"/>
    <w:rsid w:val="004333FA"/>
    <w:rsid w:val="00433408"/>
    <w:rsid w:val="00433576"/>
    <w:rsid w:val="00433690"/>
    <w:rsid w:val="0043384A"/>
    <w:rsid w:val="004339C1"/>
    <w:rsid w:val="00433CE7"/>
    <w:rsid w:val="00433EAC"/>
    <w:rsid w:val="00433F0A"/>
    <w:rsid w:val="00434219"/>
    <w:rsid w:val="0043459F"/>
    <w:rsid w:val="0043468F"/>
    <w:rsid w:val="00434839"/>
    <w:rsid w:val="004348AA"/>
    <w:rsid w:val="004349EB"/>
    <w:rsid w:val="00434BE1"/>
    <w:rsid w:val="00434C20"/>
    <w:rsid w:val="00434CDE"/>
    <w:rsid w:val="00434E99"/>
    <w:rsid w:val="00434F08"/>
    <w:rsid w:val="00435015"/>
    <w:rsid w:val="0043502B"/>
    <w:rsid w:val="00435270"/>
    <w:rsid w:val="00435290"/>
    <w:rsid w:val="0043536F"/>
    <w:rsid w:val="00435501"/>
    <w:rsid w:val="0043558A"/>
    <w:rsid w:val="00435672"/>
    <w:rsid w:val="00435E05"/>
    <w:rsid w:val="00435F22"/>
    <w:rsid w:val="004360EC"/>
    <w:rsid w:val="004361C1"/>
    <w:rsid w:val="0043626A"/>
    <w:rsid w:val="004365D0"/>
    <w:rsid w:val="0043664F"/>
    <w:rsid w:val="00436800"/>
    <w:rsid w:val="004369FB"/>
    <w:rsid w:val="00436A61"/>
    <w:rsid w:val="00436BCA"/>
    <w:rsid w:val="00436C0B"/>
    <w:rsid w:val="00436F4D"/>
    <w:rsid w:val="00437054"/>
    <w:rsid w:val="00437238"/>
    <w:rsid w:val="00437260"/>
    <w:rsid w:val="00437377"/>
    <w:rsid w:val="004373A2"/>
    <w:rsid w:val="00437702"/>
    <w:rsid w:val="00437AAD"/>
    <w:rsid w:val="00440AE5"/>
    <w:rsid w:val="00440BB7"/>
    <w:rsid w:val="00440F6B"/>
    <w:rsid w:val="00440F7B"/>
    <w:rsid w:val="00441244"/>
    <w:rsid w:val="00441498"/>
    <w:rsid w:val="004414DA"/>
    <w:rsid w:val="00441685"/>
    <w:rsid w:val="004417EA"/>
    <w:rsid w:val="00441870"/>
    <w:rsid w:val="004418C3"/>
    <w:rsid w:val="00441993"/>
    <w:rsid w:val="00441C7B"/>
    <w:rsid w:val="0044224E"/>
    <w:rsid w:val="0044227B"/>
    <w:rsid w:val="0044228C"/>
    <w:rsid w:val="00442303"/>
    <w:rsid w:val="004423DE"/>
    <w:rsid w:val="004423F7"/>
    <w:rsid w:val="00442507"/>
    <w:rsid w:val="00442645"/>
    <w:rsid w:val="0044267E"/>
    <w:rsid w:val="00442844"/>
    <w:rsid w:val="00442957"/>
    <w:rsid w:val="00442AE5"/>
    <w:rsid w:val="00442B0C"/>
    <w:rsid w:val="00442B97"/>
    <w:rsid w:val="00442D17"/>
    <w:rsid w:val="00442F06"/>
    <w:rsid w:val="0044302E"/>
    <w:rsid w:val="00443261"/>
    <w:rsid w:val="0044351E"/>
    <w:rsid w:val="0044359C"/>
    <w:rsid w:val="004436E3"/>
    <w:rsid w:val="00443910"/>
    <w:rsid w:val="00443972"/>
    <w:rsid w:val="00443B93"/>
    <w:rsid w:val="00443CD0"/>
    <w:rsid w:val="00443CE2"/>
    <w:rsid w:val="004441C5"/>
    <w:rsid w:val="00444334"/>
    <w:rsid w:val="0044445A"/>
    <w:rsid w:val="00444C77"/>
    <w:rsid w:val="00444D3A"/>
    <w:rsid w:val="00444DD8"/>
    <w:rsid w:val="00444EAF"/>
    <w:rsid w:val="00444EC3"/>
    <w:rsid w:val="00444EE2"/>
    <w:rsid w:val="00444F5F"/>
    <w:rsid w:val="00444F6D"/>
    <w:rsid w:val="004451E9"/>
    <w:rsid w:val="00445642"/>
    <w:rsid w:val="0044571B"/>
    <w:rsid w:val="004458AE"/>
    <w:rsid w:val="00445A09"/>
    <w:rsid w:val="00445A4A"/>
    <w:rsid w:val="00445C98"/>
    <w:rsid w:val="00445D7C"/>
    <w:rsid w:val="00445DF2"/>
    <w:rsid w:val="00445EBE"/>
    <w:rsid w:val="00445EE0"/>
    <w:rsid w:val="00446030"/>
    <w:rsid w:val="00446071"/>
    <w:rsid w:val="004460AF"/>
    <w:rsid w:val="004463B6"/>
    <w:rsid w:val="00446621"/>
    <w:rsid w:val="00446838"/>
    <w:rsid w:val="00446B2A"/>
    <w:rsid w:val="00446B80"/>
    <w:rsid w:val="00446CF5"/>
    <w:rsid w:val="00446D5A"/>
    <w:rsid w:val="00446DC0"/>
    <w:rsid w:val="00446EBF"/>
    <w:rsid w:val="004470EC"/>
    <w:rsid w:val="004470F4"/>
    <w:rsid w:val="0044723E"/>
    <w:rsid w:val="004474E3"/>
    <w:rsid w:val="004476F6"/>
    <w:rsid w:val="0044788E"/>
    <w:rsid w:val="0044799A"/>
    <w:rsid w:val="00447A72"/>
    <w:rsid w:val="00447B30"/>
    <w:rsid w:val="00447B59"/>
    <w:rsid w:val="00447B5C"/>
    <w:rsid w:val="00447BA4"/>
    <w:rsid w:val="00447DDF"/>
    <w:rsid w:val="00447FA3"/>
    <w:rsid w:val="00450203"/>
    <w:rsid w:val="00450241"/>
    <w:rsid w:val="00450414"/>
    <w:rsid w:val="004505B8"/>
    <w:rsid w:val="00450B2A"/>
    <w:rsid w:val="00450C5D"/>
    <w:rsid w:val="00450E73"/>
    <w:rsid w:val="00451080"/>
    <w:rsid w:val="004510A1"/>
    <w:rsid w:val="00451358"/>
    <w:rsid w:val="004513AA"/>
    <w:rsid w:val="004513EB"/>
    <w:rsid w:val="0045183F"/>
    <w:rsid w:val="00451A30"/>
    <w:rsid w:val="00451A7A"/>
    <w:rsid w:val="00451B49"/>
    <w:rsid w:val="00451CF2"/>
    <w:rsid w:val="00451E28"/>
    <w:rsid w:val="00451F7A"/>
    <w:rsid w:val="00452035"/>
    <w:rsid w:val="00452241"/>
    <w:rsid w:val="004524E2"/>
    <w:rsid w:val="00452539"/>
    <w:rsid w:val="004525D9"/>
    <w:rsid w:val="004527A9"/>
    <w:rsid w:val="004529EC"/>
    <w:rsid w:val="00452AC0"/>
    <w:rsid w:val="00452B2B"/>
    <w:rsid w:val="00452CAC"/>
    <w:rsid w:val="00452DCF"/>
    <w:rsid w:val="00452DE0"/>
    <w:rsid w:val="00452EA8"/>
    <w:rsid w:val="00452F9A"/>
    <w:rsid w:val="004531B9"/>
    <w:rsid w:val="00453253"/>
    <w:rsid w:val="00453375"/>
    <w:rsid w:val="00453680"/>
    <w:rsid w:val="00453699"/>
    <w:rsid w:val="004539AC"/>
    <w:rsid w:val="00453A05"/>
    <w:rsid w:val="00453AC1"/>
    <w:rsid w:val="00453D1C"/>
    <w:rsid w:val="00453D4A"/>
    <w:rsid w:val="00453F29"/>
    <w:rsid w:val="0045437B"/>
    <w:rsid w:val="0045447B"/>
    <w:rsid w:val="00454681"/>
    <w:rsid w:val="00454B92"/>
    <w:rsid w:val="00454C58"/>
    <w:rsid w:val="00454DEC"/>
    <w:rsid w:val="00454E11"/>
    <w:rsid w:val="00454F6E"/>
    <w:rsid w:val="00454FE9"/>
    <w:rsid w:val="004552E6"/>
    <w:rsid w:val="00455330"/>
    <w:rsid w:val="004553E5"/>
    <w:rsid w:val="0045553B"/>
    <w:rsid w:val="00455590"/>
    <w:rsid w:val="00455783"/>
    <w:rsid w:val="004557B8"/>
    <w:rsid w:val="0045587C"/>
    <w:rsid w:val="004558E8"/>
    <w:rsid w:val="004559FE"/>
    <w:rsid w:val="00455C59"/>
    <w:rsid w:val="00455CD3"/>
    <w:rsid w:val="00455E79"/>
    <w:rsid w:val="00455F57"/>
    <w:rsid w:val="0045602D"/>
    <w:rsid w:val="00456155"/>
    <w:rsid w:val="004561B2"/>
    <w:rsid w:val="0045641F"/>
    <w:rsid w:val="0045649F"/>
    <w:rsid w:val="0045658C"/>
    <w:rsid w:val="004566DF"/>
    <w:rsid w:val="0045670C"/>
    <w:rsid w:val="00456855"/>
    <w:rsid w:val="00456A01"/>
    <w:rsid w:val="00456B15"/>
    <w:rsid w:val="00456C72"/>
    <w:rsid w:val="00456D3D"/>
    <w:rsid w:val="00456D6A"/>
    <w:rsid w:val="00456DA0"/>
    <w:rsid w:val="00456E88"/>
    <w:rsid w:val="00457091"/>
    <w:rsid w:val="00457445"/>
    <w:rsid w:val="00457510"/>
    <w:rsid w:val="004577B7"/>
    <w:rsid w:val="004578A6"/>
    <w:rsid w:val="00457973"/>
    <w:rsid w:val="00457B77"/>
    <w:rsid w:val="00457E54"/>
    <w:rsid w:val="00460042"/>
    <w:rsid w:val="00460057"/>
    <w:rsid w:val="00460189"/>
    <w:rsid w:val="00460267"/>
    <w:rsid w:val="00460268"/>
    <w:rsid w:val="00460285"/>
    <w:rsid w:val="004603E4"/>
    <w:rsid w:val="00460428"/>
    <w:rsid w:val="00460482"/>
    <w:rsid w:val="004604FA"/>
    <w:rsid w:val="00460552"/>
    <w:rsid w:val="00460697"/>
    <w:rsid w:val="0046076A"/>
    <w:rsid w:val="00460787"/>
    <w:rsid w:val="00460955"/>
    <w:rsid w:val="00460BD7"/>
    <w:rsid w:val="00460CB5"/>
    <w:rsid w:val="00460EB1"/>
    <w:rsid w:val="00460F64"/>
    <w:rsid w:val="004612AA"/>
    <w:rsid w:val="0046139A"/>
    <w:rsid w:val="00461422"/>
    <w:rsid w:val="004616B4"/>
    <w:rsid w:val="00461AA9"/>
    <w:rsid w:val="00461B2A"/>
    <w:rsid w:val="00461EEE"/>
    <w:rsid w:val="00461F9F"/>
    <w:rsid w:val="00462326"/>
    <w:rsid w:val="00462344"/>
    <w:rsid w:val="004624C3"/>
    <w:rsid w:val="0046282B"/>
    <w:rsid w:val="0046287C"/>
    <w:rsid w:val="00462967"/>
    <w:rsid w:val="00462DBC"/>
    <w:rsid w:val="00463101"/>
    <w:rsid w:val="004633C5"/>
    <w:rsid w:val="004635D3"/>
    <w:rsid w:val="0046378F"/>
    <w:rsid w:val="004637E3"/>
    <w:rsid w:val="0046389A"/>
    <w:rsid w:val="00463A88"/>
    <w:rsid w:val="00463C99"/>
    <w:rsid w:val="00463FB5"/>
    <w:rsid w:val="00464061"/>
    <w:rsid w:val="004640EA"/>
    <w:rsid w:val="00464212"/>
    <w:rsid w:val="0046439D"/>
    <w:rsid w:val="004643E7"/>
    <w:rsid w:val="004645D7"/>
    <w:rsid w:val="00464641"/>
    <w:rsid w:val="00464683"/>
    <w:rsid w:val="004646B8"/>
    <w:rsid w:val="00464760"/>
    <w:rsid w:val="00464A6F"/>
    <w:rsid w:val="00464B5E"/>
    <w:rsid w:val="00464BFD"/>
    <w:rsid w:val="00464CA4"/>
    <w:rsid w:val="00464CAC"/>
    <w:rsid w:val="00464D05"/>
    <w:rsid w:val="0046553D"/>
    <w:rsid w:val="0046574C"/>
    <w:rsid w:val="004659DB"/>
    <w:rsid w:val="00465B90"/>
    <w:rsid w:val="00465C91"/>
    <w:rsid w:val="00465E47"/>
    <w:rsid w:val="00465F1F"/>
    <w:rsid w:val="0046609F"/>
    <w:rsid w:val="00466195"/>
    <w:rsid w:val="004661AE"/>
    <w:rsid w:val="00466226"/>
    <w:rsid w:val="004663BE"/>
    <w:rsid w:val="0046680B"/>
    <w:rsid w:val="004669CA"/>
    <w:rsid w:val="00466B8A"/>
    <w:rsid w:val="00466E10"/>
    <w:rsid w:val="00466F2C"/>
    <w:rsid w:val="00466F86"/>
    <w:rsid w:val="0046748D"/>
    <w:rsid w:val="004677C1"/>
    <w:rsid w:val="00467A23"/>
    <w:rsid w:val="00467A38"/>
    <w:rsid w:val="00467BA7"/>
    <w:rsid w:val="00467DBC"/>
    <w:rsid w:val="00467DDE"/>
    <w:rsid w:val="00467DED"/>
    <w:rsid w:val="00467F53"/>
    <w:rsid w:val="00470152"/>
    <w:rsid w:val="00470281"/>
    <w:rsid w:val="00470851"/>
    <w:rsid w:val="0047091D"/>
    <w:rsid w:val="0047092E"/>
    <w:rsid w:val="004709A7"/>
    <w:rsid w:val="00470B61"/>
    <w:rsid w:val="00470BBA"/>
    <w:rsid w:val="00470D90"/>
    <w:rsid w:val="00470E44"/>
    <w:rsid w:val="0047112D"/>
    <w:rsid w:val="004711C4"/>
    <w:rsid w:val="00471450"/>
    <w:rsid w:val="00471467"/>
    <w:rsid w:val="0047176C"/>
    <w:rsid w:val="00471B8D"/>
    <w:rsid w:val="00471C67"/>
    <w:rsid w:val="00471ED7"/>
    <w:rsid w:val="0047200A"/>
    <w:rsid w:val="004724D9"/>
    <w:rsid w:val="00472503"/>
    <w:rsid w:val="00472567"/>
    <w:rsid w:val="00472569"/>
    <w:rsid w:val="004727D5"/>
    <w:rsid w:val="004728D1"/>
    <w:rsid w:val="00472A0F"/>
    <w:rsid w:val="00472B36"/>
    <w:rsid w:val="00472CB6"/>
    <w:rsid w:val="004730F7"/>
    <w:rsid w:val="00473201"/>
    <w:rsid w:val="00473494"/>
    <w:rsid w:val="004735E0"/>
    <w:rsid w:val="00473860"/>
    <w:rsid w:val="004739C8"/>
    <w:rsid w:val="00473A84"/>
    <w:rsid w:val="00473C13"/>
    <w:rsid w:val="00473C7D"/>
    <w:rsid w:val="00473F9C"/>
    <w:rsid w:val="004742B0"/>
    <w:rsid w:val="004742DA"/>
    <w:rsid w:val="004744C2"/>
    <w:rsid w:val="004744C7"/>
    <w:rsid w:val="004747AC"/>
    <w:rsid w:val="004747E5"/>
    <w:rsid w:val="00474851"/>
    <w:rsid w:val="00474B33"/>
    <w:rsid w:val="00474C7E"/>
    <w:rsid w:val="00474C8D"/>
    <w:rsid w:val="00474D8E"/>
    <w:rsid w:val="004753C6"/>
    <w:rsid w:val="004753D5"/>
    <w:rsid w:val="0047554F"/>
    <w:rsid w:val="00475670"/>
    <w:rsid w:val="004757A5"/>
    <w:rsid w:val="00475849"/>
    <w:rsid w:val="00475867"/>
    <w:rsid w:val="0047591D"/>
    <w:rsid w:val="00475C64"/>
    <w:rsid w:val="00475CCD"/>
    <w:rsid w:val="00475D76"/>
    <w:rsid w:val="00475E5D"/>
    <w:rsid w:val="00475F2B"/>
    <w:rsid w:val="004760F0"/>
    <w:rsid w:val="00476104"/>
    <w:rsid w:val="0047610B"/>
    <w:rsid w:val="004763D4"/>
    <w:rsid w:val="004765B0"/>
    <w:rsid w:val="004765D3"/>
    <w:rsid w:val="0047691E"/>
    <w:rsid w:val="004769E3"/>
    <w:rsid w:val="00476A37"/>
    <w:rsid w:val="00476A87"/>
    <w:rsid w:val="00476AFD"/>
    <w:rsid w:val="00476B04"/>
    <w:rsid w:val="00476E0B"/>
    <w:rsid w:val="00476E14"/>
    <w:rsid w:val="00477175"/>
    <w:rsid w:val="00477791"/>
    <w:rsid w:val="00477824"/>
    <w:rsid w:val="004778C1"/>
    <w:rsid w:val="004779AD"/>
    <w:rsid w:val="00477A48"/>
    <w:rsid w:val="00477AA1"/>
    <w:rsid w:val="00477C3D"/>
    <w:rsid w:val="00477D22"/>
    <w:rsid w:val="00477F74"/>
    <w:rsid w:val="00477FDB"/>
    <w:rsid w:val="004800A0"/>
    <w:rsid w:val="00480381"/>
    <w:rsid w:val="0048040A"/>
    <w:rsid w:val="004804D3"/>
    <w:rsid w:val="004804EF"/>
    <w:rsid w:val="00480675"/>
    <w:rsid w:val="00480863"/>
    <w:rsid w:val="00480891"/>
    <w:rsid w:val="00480A2A"/>
    <w:rsid w:val="00480B7C"/>
    <w:rsid w:val="0048122A"/>
    <w:rsid w:val="00481409"/>
    <w:rsid w:val="0048162B"/>
    <w:rsid w:val="0048174F"/>
    <w:rsid w:val="00481904"/>
    <w:rsid w:val="00481AD7"/>
    <w:rsid w:val="00481E15"/>
    <w:rsid w:val="0048229F"/>
    <w:rsid w:val="004823F8"/>
    <w:rsid w:val="00482752"/>
    <w:rsid w:val="00482762"/>
    <w:rsid w:val="00482808"/>
    <w:rsid w:val="00482B81"/>
    <w:rsid w:val="00482E15"/>
    <w:rsid w:val="0048302E"/>
    <w:rsid w:val="00483237"/>
    <w:rsid w:val="004832DD"/>
    <w:rsid w:val="0048334F"/>
    <w:rsid w:val="004835A5"/>
    <w:rsid w:val="00483855"/>
    <w:rsid w:val="0048393F"/>
    <w:rsid w:val="00483DB2"/>
    <w:rsid w:val="00483FB9"/>
    <w:rsid w:val="0048403D"/>
    <w:rsid w:val="00484074"/>
    <w:rsid w:val="004840E3"/>
    <w:rsid w:val="00484151"/>
    <w:rsid w:val="004841AD"/>
    <w:rsid w:val="00484379"/>
    <w:rsid w:val="0048467D"/>
    <w:rsid w:val="004847AF"/>
    <w:rsid w:val="0048489A"/>
    <w:rsid w:val="004849A5"/>
    <w:rsid w:val="00484AA8"/>
    <w:rsid w:val="00484B38"/>
    <w:rsid w:val="00484D35"/>
    <w:rsid w:val="00484ED7"/>
    <w:rsid w:val="0048520A"/>
    <w:rsid w:val="004853AD"/>
    <w:rsid w:val="00485641"/>
    <w:rsid w:val="004856F6"/>
    <w:rsid w:val="0048574C"/>
    <w:rsid w:val="00485881"/>
    <w:rsid w:val="00485928"/>
    <w:rsid w:val="0048593C"/>
    <w:rsid w:val="00485A07"/>
    <w:rsid w:val="00485AAD"/>
    <w:rsid w:val="00485B22"/>
    <w:rsid w:val="00485C41"/>
    <w:rsid w:val="00485CC5"/>
    <w:rsid w:val="00485D87"/>
    <w:rsid w:val="00486438"/>
    <w:rsid w:val="0048681A"/>
    <w:rsid w:val="00486876"/>
    <w:rsid w:val="00486933"/>
    <w:rsid w:val="00486AD8"/>
    <w:rsid w:val="00486B5D"/>
    <w:rsid w:val="00486C7A"/>
    <w:rsid w:val="00486DCF"/>
    <w:rsid w:val="00486DF3"/>
    <w:rsid w:val="00486E53"/>
    <w:rsid w:val="00486E71"/>
    <w:rsid w:val="00486F08"/>
    <w:rsid w:val="00486F1E"/>
    <w:rsid w:val="00486F84"/>
    <w:rsid w:val="00486FA6"/>
    <w:rsid w:val="0048711E"/>
    <w:rsid w:val="004871C2"/>
    <w:rsid w:val="004872EE"/>
    <w:rsid w:val="00487309"/>
    <w:rsid w:val="004877F5"/>
    <w:rsid w:val="004878FF"/>
    <w:rsid w:val="00487E9C"/>
    <w:rsid w:val="00490017"/>
    <w:rsid w:val="00490023"/>
    <w:rsid w:val="00490062"/>
    <w:rsid w:val="0049006D"/>
    <w:rsid w:val="0049014C"/>
    <w:rsid w:val="0049028F"/>
    <w:rsid w:val="00490316"/>
    <w:rsid w:val="00490587"/>
    <w:rsid w:val="0049095A"/>
    <w:rsid w:val="004909DF"/>
    <w:rsid w:val="00490A05"/>
    <w:rsid w:val="00490A51"/>
    <w:rsid w:val="00490DC5"/>
    <w:rsid w:val="00490E04"/>
    <w:rsid w:val="00491055"/>
    <w:rsid w:val="0049117D"/>
    <w:rsid w:val="004912DF"/>
    <w:rsid w:val="004919F9"/>
    <w:rsid w:val="00491CFE"/>
    <w:rsid w:val="0049214F"/>
    <w:rsid w:val="004921E5"/>
    <w:rsid w:val="00492253"/>
    <w:rsid w:val="00492298"/>
    <w:rsid w:val="004924C1"/>
    <w:rsid w:val="004924CE"/>
    <w:rsid w:val="00492884"/>
    <w:rsid w:val="0049292B"/>
    <w:rsid w:val="004929E6"/>
    <w:rsid w:val="00492BB4"/>
    <w:rsid w:val="00492C7E"/>
    <w:rsid w:val="00492E0E"/>
    <w:rsid w:val="004930D7"/>
    <w:rsid w:val="0049313F"/>
    <w:rsid w:val="0049335A"/>
    <w:rsid w:val="0049348B"/>
    <w:rsid w:val="0049359C"/>
    <w:rsid w:val="00493639"/>
    <w:rsid w:val="0049394D"/>
    <w:rsid w:val="004939BA"/>
    <w:rsid w:val="00493B1E"/>
    <w:rsid w:val="00493D30"/>
    <w:rsid w:val="00493F5B"/>
    <w:rsid w:val="00493FEB"/>
    <w:rsid w:val="00494054"/>
    <w:rsid w:val="004942B7"/>
    <w:rsid w:val="004942DE"/>
    <w:rsid w:val="00494374"/>
    <w:rsid w:val="00494469"/>
    <w:rsid w:val="00494550"/>
    <w:rsid w:val="004945FE"/>
    <w:rsid w:val="004948BA"/>
    <w:rsid w:val="00494963"/>
    <w:rsid w:val="00494B51"/>
    <w:rsid w:val="00494D7D"/>
    <w:rsid w:val="00494FE3"/>
    <w:rsid w:val="00495030"/>
    <w:rsid w:val="004951E9"/>
    <w:rsid w:val="004953F3"/>
    <w:rsid w:val="004954F2"/>
    <w:rsid w:val="0049563B"/>
    <w:rsid w:val="004958A5"/>
    <w:rsid w:val="00495BD2"/>
    <w:rsid w:val="00495FD6"/>
    <w:rsid w:val="00496076"/>
    <w:rsid w:val="004961F3"/>
    <w:rsid w:val="00496240"/>
    <w:rsid w:val="00496776"/>
    <w:rsid w:val="004968D5"/>
    <w:rsid w:val="004969FF"/>
    <w:rsid w:val="00496CF9"/>
    <w:rsid w:val="00496DF0"/>
    <w:rsid w:val="00496E49"/>
    <w:rsid w:val="00496E62"/>
    <w:rsid w:val="00496FE8"/>
    <w:rsid w:val="004972A0"/>
    <w:rsid w:val="00497332"/>
    <w:rsid w:val="004976A1"/>
    <w:rsid w:val="00497773"/>
    <w:rsid w:val="00497B6D"/>
    <w:rsid w:val="00497B7D"/>
    <w:rsid w:val="00497F93"/>
    <w:rsid w:val="00497FCE"/>
    <w:rsid w:val="004A01FE"/>
    <w:rsid w:val="004A03A9"/>
    <w:rsid w:val="004A042A"/>
    <w:rsid w:val="004A0453"/>
    <w:rsid w:val="004A0609"/>
    <w:rsid w:val="004A070C"/>
    <w:rsid w:val="004A0855"/>
    <w:rsid w:val="004A0B3A"/>
    <w:rsid w:val="004A0BF7"/>
    <w:rsid w:val="004A0D8A"/>
    <w:rsid w:val="004A0F8C"/>
    <w:rsid w:val="004A1077"/>
    <w:rsid w:val="004A13E0"/>
    <w:rsid w:val="004A145B"/>
    <w:rsid w:val="004A1747"/>
    <w:rsid w:val="004A1751"/>
    <w:rsid w:val="004A17C7"/>
    <w:rsid w:val="004A18D3"/>
    <w:rsid w:val="004A19CF"/>
    <w:rsid w:val="004A1D55"/>
    <w:rsid w:val="004A1E0D"/>
    <w:rsid w:val="004A1E3E"/>
    <w:rsid w:val="004A1E68"/>
    <w:rsid w:val="004A1F30"/>
    <w:rsid w:val="004A1F68"/>
    <w:rsid w:val="004A2653"/>
    <w:rsid w:val="004A2656"/>
    <w:rsid w:val="004A276D"/>
    <w:rsid w:val="004A2B18"/>
    <w:rsid w:val="004A2C7A"/>
    <w:rsid w:val="004A2F25"/>
    <w:rsid w:val="004A2F37"/>
    <w:rsid w:val="004A3014"/>
    <w:rsid w:val="004A31AA"/>
    <w:rsid w:val="004A37A8"/>
    <w:rsid w:val="004A3869"/>
    <w:rsid w:val="004A394D"/>
    <w:rsid w:val="004A3F9A"/>
    <w:rsid w:val="004A401B"/>
    <w:rsid w:val="004A4041"/>
    <w:rsid w:val="004A41B3"/>
    <w:rsid w:val="004A4210"/>
    <w:rsid w:val="004A444C"/>
    <w:rsid w:val="004A4605"/>
    <w:rsid w:val="004A461A"/>
    <w:rsid w:val="004A474A"/>
    <w:rsid w:val="004A4AD3"/>
    <w:rsid w:val="004A4AFD"/>
    <w:rsid w:val="004A4C43"/>
    <w:rsid w:val="004A4C8C"/>
    <w:rsid w:val="004A4FC7"/>
    <w:rsid w:val="004A531B"/>
    <w:rsid w:val="004A587C"/>
    <w:rsid w:val="004A5AAC"/>
    <w:rsid w:val="004A5BFB"/>
    <w:rsid w:val="004A5F03"/>
    <w:rsid w:val="004A6181"/>
    <w:rsid w:val="004A62E4"/>
    <w:rsid w:val="004A6431"/>
    <w:rsid w:val="004A6467"/>
    <w:rsid w:val="004A66BA"/>
    <w:rsid w:val="004A67A2"/>
    <w:rsid w:val="004A67D9"/>
    <w:rsid w:val="004A6900"/>
    <w:rsid w:val="004A693E"/>
    <w:rsid w:val="004A6A66"/>
    <w:rsid w:val="004A6A87"/>
    <w:rsid w:val="004A6F03"/>
    <w:rsid w:val="004A73C4"/>
    <w:rsid w:val="004A73E1"/>
    <w:rsid w:val="004A7464"/>
    <w:rsid w:val="004A757B"/>
    <w:rsid w:val="004A7615"/>
    <w:rsid w:val="004A762B"/>
    <w:rsid w:val="004A76FF"/>
    <w:rsid w:val="004A775A"/>
    <w:rsid w:val="004A785E"/>
    <w:rsid w:val="004A79B2"/>
    <w:rsid w:val="004A79B8"/>
    <w:rsid w:val="004A79E9"/>
    <w:rsid w:val="004A7AF4"/>
    <w:rsid w:val="004A7B6D"/>
    <w:rsid w:val="004A7C04"/>
    <w:rsid w:val="004A7D01"/>
    <w:rsid w:val="004A7D09"/>
    <w:rsid w:val="004A7D8F"/>
    <w:rsid w:val="004A7EAC"/>
    <w:rsid w:val="004B0451"/>
    <w:rsid w:val="004B0685"/>
    <w:rsid w:val="004B06DF"/>
    <w:rsid w:val="004B08B0"/>
    <w:rsid w:val="004B08B8"/>
    <w:rsid w:val="004B0B6E"/>
    <w:rsid w:val="004B0B81"/>
    <w:rsid w:val="004B0C92"/>
    <w:rsid w:val="004B0DF3"/>
    <w:rsid w:val="004B121B"/>
    <w:rsid w:val="004B125D"/>
    <w:rsid w:val="004B154B"/>
    <w:rsid w:val="004B1693"/>
    <w:rsid w:val="004B1828"/>
    <w:rsid w:val="004B185C"/>
    <w:rsid w:val="004B1B13"/>
    <w:rsid w:val="004B1D9F"/>
    <w:rsid w:val="004B1DD0"/>
    <w:rsid w:val="004B1E78"/>
    <w:rsid w:val="004B1F3F"/>
    <w:rsid w:val="004B22C4"/>
    <w:rsid w:val="004B231A"/>
    <w:rsid w:val="004B2662"/>
    <w:rsid w:val="004B2686"/>
    <w:rsid w:val="004B2766"/>
    <w:rsid w:val="004B2B88"/>
    <w:rsid w:val="004B2D1F"/>
    <w:rsid w:val="004B2F0B"/>
    <w:rsid w:val="004B307F"/>
    <w:rsid w:val="004B3170"/>
    <w:rsid w:val="004B3198"/>
    <w:rsid w:val="004B325B"/>
    <w:rsid w:val="004B33EE"/>
    <w:rsid w:val="004B3669"/>
    <w:rsid w:val="004B373D"/>
    <w:rsid w:val="004B38C4"/>
    <w:rsid w:val="004B3A31"/>
    <w:rsid w:val="004B3B99"/>
    <w:rsid w:val="004B3D5A"/>
    <w:rsid w:val="004B3DB8"/>
    <w:rsid w:val="004B3DDA"/>
    <w:rsid w:val="004B400E"/>
    <w:rsid w:val="004B40E9"/>
    <w:rsid w:val="004B4524"/>
    <w:rsid w:val="004B452D"/>
    <w:rsid w:val="004B465C"/>
    <w:rsid w:val="004B470D"/>
    <w:rsid w:val="004B4768"/>
    <w:rsid w:val="004B477B"/>
    <w:rsid w:val="004B4789"/>
    <w:rsid w:val="004B49A1"/>
    <w:rsid w:val="004B4DF7"/>
    <w:rsid w:val="004B4E04"/>
    <w:rsid w:val="004B50C6"/>
    <w:rsid w:val="004B5348"/>
    <w:rsid w:val="004B5358"/>
    <w:rsid w:val="004B549C"/>
    <w:rsid w:val="004B558D"/>
    <w:rsid w:val="004B564A"/>
    <w:rsid w:val="004B5650"/>
    <w:rsid w:val="004B572F"/>
    <w:rsid w:val="004B5B02"/>
    <w:rsid w:val="004B5B1D"/>
    <w:rsid w:val="004B5B99"/>
    <w:rsid w:val="004B5C3E"/>
    <w:rsid w:val="004B5E62"/>
    <w:rsid w:val="004B5E86"/>
    <w:rsid w:val="004B5F5B"/>
    <w:rsid w:val="004B6128"/>
    <w:rsid w:val="004B6135"/>
    <w:rsid w:val="004B61B0"/>
    <w:rsid w:val="004B6356"/>
    <w:rsid w:val="004B63E8"/>
    <w:rsid w:val="004B653F"/>
    <w:rsid w:val="004B66C0"/>
    <w:rsid w:val="004B6758"/>
    <w:rsid w:val="004B6A30"/>
    <w:rsid w:val="004B6EDA"/>
    <w:rsid w:val="004B71D1"/>
    <w:rsid w:val="004B7200"/>
    <w:rsid w:val="004B7265"/>
    <w:rsid w:val="004B72E4"/>
    <w:rsid w:val="004B7496"/>
    <w:rsid w:val="004B7670"/>
    <w:rsid w:val="004B7839"/>
    <w:rsid w:val="004B7AA6"/>
    <w:rsid w:val="004B7E8F"/>
    <w:rsid w:val="004B7EBA"/>
    <w:rsid w:val="004B7EFC"/>
    <w:rsid w:val="004B7F84"/>
    <w:rsid w:val="004C00E1"/>
    <w:rsid w:val="004C032D"/>
    <w:rsid w:val="004C04A1"/>
    <w:rsid w:val="004C04D2"/>
    <w:rsid w:val="004C06FF"/>
    <w:rsid w:val="004C0712"/>
    <w:rsid w:val="004C0AB2"/>
    <w:rsid w:val="004C0BAE"/>
    <w:rsid w:val="004C0C03"/>
    <w:rsid w:val="004C0DD4"/>
    <w:rsid w:val="004C0E13"/>
    <w:rsid w:val="004C12DE"/>
    <w:rsid w:val="004C1445"/>
    <w:rsid w:val="004C155A"/>
    <w:rsid w:val="004C158C"/>
    <w:rsid w:val="004C15A4"/>
    <w:rsid w:val="004C1770"/>
    <w:rsid w:val="004C17DF"/>
    <w:rsid w:val="004C180D"/>
    <w:rsid w:val="004C1A45"/>
    <w:rsid w:val="004C1C8A"/>
    <w:rsid w:val="004C1ECA"/>
    <w:rsid w:val="004C1ECF"/>
    <w:rsid w:val="004C1FAD"/>
    <w:rsid w:val="004C2072"/>
    <w:rsid w:val="004C2081"/>
    <w:rsid w:val="004C2120"/>
    <w:rsid w:val="004C21F4"/>
    <w:rsid w:val="004C2217"/>
    <w:rsid w:val="004C2602"/>
    <w:rsid w:val="004C26DF"/>
    <w:rsid w:val="004C27A3"/>
    <w:rsid w:val="004C2A25"/>
    <w:rsid w:val="004C2A37"/>
    <w:rsid w:val="004C2B5A"/>
    <w:rsid w:val="004C2B71"/>
    <w:rsid w:val="004C2C68"/>
    <w:rsid w:val="004C2E77"/>
    <w:rsid w:val="004C30B6"/>
    <w:rsid w:val="004C338F"/>
    <w:rsid w:val="004C3393"/>
    <w:rsid w:val="004C33A5"/>
    <w:rsid w:val="004C34BE"/>
    <w:rsid w:val="004C34C5"/>
    <w:rsid w:val="004C36DD"/>
    <w:rsid w:val="004C36E6"/>
    <w:rsid w:val="004C3A47"/>
    <w:rsid w:val="004C3A96"/>
    <w:rsid w:val="004C3B72"/>
    <w:rsid w:val="004C3C0B"/>
    <w:rsid w:val="004C3C57"/>
    <w:rsid w:val="004C3CD7"/>
    <w:rsid w:val="004C4227"/>
    <w:rsid w:val="004C426F"/>
    <w:rsid w:val="004C43DD"/>
    <w:rsid w:val="004C4401"/>
    <w:rsid w:val="004C441E"/>
    <w:rsid w:val="004C4495"/>
    <w:rsid w:val="004C4558"/>
    <w:rsid w:val="004C45A2"/>
    <w:rsid w:val="004C4716"/>
    <w:rsid w:val="004C4924"/>
    <w:rsid w:val="004C4A2F"/>
    <w:rsid w:val="004C4B85"/>
    <w:rsid w:val="004C4C9D"/>
    <w:rsid w:val="004C4CAA"/>
    <w:rsid w:val="004C4DDD"/>
    <w:rsid w:val="004C4E46"/>
    <w:rsid w:val="004C4E47"/>
    <w:rsid w:val="004C4E72"/>
    <w:rsid w:val="004C5065"/>
    <w:rsid w:val="004C50C1"/>
    <w:rsid w:val="004C52E0"/>
    <w:rsid w:val="004C5313"/>
    <w:rsid w:val="004C53F5"/>
    <w:rsid w:val="004C5566"/>
    <w:rsid w:val="004C557A"/>
    <w:rsid w:val="004C5673"/>
    <w:rsid w:val="004C570C"/>
    <w:rsid w:val="004C5AD8"/>
    <w:rsid w:val="004C5C2C"/>
    <w:rsid w:val="004C5EE7"/>
    <w:rsid w:val="004C5FF8"/>
    <w:rsid w:val="004C60B4"/>
    <w:rsid w:val="004C635B"/>
    <w:rsid w:val="004C645B"/>
    <w:rsid w:val="004C6496"/>
    <w:rsid w:val="004C6A1C"/>
    <w:rsid w:val="004C6AFC"/>
    <w:rsid w:val="004C6C9C"/>
    <w:rsid w:val="004C6CFA"/>
    <w:rsid w:val="004C6CFE"/>
    <w:rsid w:val="004C6D30"/>
    <w:rsid w:val="004C6D63"/>
    <w:rsid w:val="004C7263"/>
    <w:rsid w:val="004C7531"/>
    <w:rsid w:val="004C7614"/>
    <w:rsid w:val="004C7629"/>
    <w:rsid w:val="004C7697"/>
    <w:rsid w:val="004C7830"/>
    <w:rsid w:val="004C7A54"/>
    <w:rsid w:val="004C7A8E"/>
    <w:rsid w:val="004C7BCA"/>
    <w:rsid w:val="004C7C18"/>
    <w:rsid w:val="004C7CA1"/>
    <w:rsid w:val="004C7CDB"/>
    <w:rsid w:val="004C7E2A"/>
    <w:rsid w:val="004D00B4"/>
    <w:rsid w:val="004D011F"/>
    <w:rsid w:val="004D01F9"/>
    <w:rsid w:val="004D0546"/>
    <w:rsid w:val="004D0779"/>
    <w:rsid w:val="004D0A02"/>
    <w:rsid w:val="004D0AF9"/>
    <w:rsid w:val="004D0B8E"/>
    <w:rsid w:val="004D0BD3"/>
    <w:rsid w:val="004D0C32"/>
    <w:rsid w:val="004D0C3F"/>
    <w:rsid w:val="004D1316"/>
    <w:rsid w:val="004D153A"/>
    <w:rsid w:val="004D1609"/>
    <w:rsid w:val="004D18A0"/>
    <w:rsid w:val="004D1965"/>
    <w:rsid w:val="004D1A30"/>
    <w:rsid w:val="004D1ABB"/>
    <w:rsid w:val="004D1BE5"/>
    <w:rsid w:val="004D1C24"/>
    <w:rsid w:val="004D1CA1"/>
    <w:rsid w:val="004D1CB0"/>
    <w:rsid w:val="004D1E90"/>
    <w:rsid w:val="004D243F"/>
    <w:rsid w:val="004D24D2"/>
    <w:rsid w:val="004D24F9"/>
    <w:rsid w:val="004D2A95"/>
    <w:rsid w:val="004D2AD9"/>
    <w:rsid w:val="004D2E9A"/>
    <w:rsid w:val="004D2EC5"/>
    <w:rsid w:val="004D2EE9"/>
    <w:rsid w:val="004D32D2"/>
    <w:rsid w:val="004D341B"/>
    <w:rsid w:val="004D34F9"/>
    <w:rsid w:val="004D39A4"/>
    <w:rsid w:val="004D3AA8"/>
    <w:rsid w:val="004D3C6F"/>
    <w:rsid w:val="004D4203"/>
    <w:rsid w:val="004D43BB"/>
    <w:rsid w:val="004D443F"/>
    <w:rsid w:val="004D44D2"/>
    <w:rsid w:val="004D468D"/>
    <w:rsid w:val="004D4847"/>
    <w:rsid w:val="004D4905"/>
    <w:rsid w:val="004D49BC"/>
    <w:rsid w:val="004D4D10"/>
    <w:rsid w:val="004D4F57"/>
    <w:rsid w:val="004D52DA"/>
    <w:rsid w:val="004D543D"/>
    <w:rsid w:val="004D56D3"/>
    <w:rsid w:val="004D56E2"/>
    <w:rsid w:val="004D5743"/>
    <w:rsid w:val="004D57A4"/>
    <w:rsid w:val="004D5A22"/>
    <w:rsid w:val="004D5CBB"/>
    <w:rsid w:val="004D5F90"/>
    <w:rsid w:val="004D61CC"/>
    <w:rsid w:val="004D6487"/>
    <w:rsid w:val="004D660F"/>
    <w:rsid w:val="004D66B9"/>
    <w:rsid w:val="004D6A6A"/>
    <w:rsid w:val="004D6CA7"/>
    <w:rsid w:val="004D6CFE"/>
    <w:rsid w:val="004D6D53"/>
    <w:rsid w:val="004D6E84"/>
    <w:rsid w:val="004D7004"/>
    <w:rsid w:val="004D71C9"/>
    <w:rsid w:val="004D782D"/>
    <w:rsid w:val="004D7944"/>
    <w:rsid w:val="004D7984"/>
    <w:rsid w:val="004D7D0B"/>
    <w:rsid w:val="004D7D55"/>
    <w:rsid w:val="004D7DDD"/>
    <w:rsid w:val="004D7F77"/>
    <w:rsid w:val="004D7FEE"/>
    <w:rsid w:val="004E0111"/>
    <w:rsid w:val="004E02C0"/>
    <w:rsid w:val="004E039D"/>
    <w:rsid w:val="004E061C"/>
    <w:rsid w:val="004E0745"/>
    <w:rsid w:val="004E07D1"/>
    <w:rsid w:val="004E0AE3"/>
    <w:rsid w:val="004E0BE2"/>
    <w:rsid w:val="004E0C76"/>
    <w:rsid w:val="004E1936"/>
    <w:rsid w:val="004E1A01"/>
    <w:rsid w:val="004E1A6C"/>
    <w:rsid w:val="004E1A99"/>
    <w:rsid w:val="004E1B5E"/>
    <w:rsid w:val="004E1CAB"/>
    <w:rsid w:val="004E1CFF"/>
    <w:rsid w:val="004E1E82"/>
    <w:rsid w:val="004E2048"/>
    <w:rsid w:val="004E22AE"/>
    <w:rsid w:val="004E27CD"/>
    <w:rsid w:val="004E28B6"/>
    <w:rsid w:val="004E2988"/>
    <w:rsid w:val="004E2A72"/>
    <w:rsid w:val="004E2AD7"/>
    <w:rsid w:val="004E2ADD"/>
    <w:rsid w:val="004E2C17"/>
    <w:rsid w:val="004E2C7B"/>
    <w:rsid w:val="004E2E25"/>
    <w:rsid w:val="004E3021"/>
    <w:rsid w:val="004E33B3"/>
    <w:rsid w:val="004E37DA"/>
    <w:rsid w:val="004E38DB"/>
    <w:rsid w:val="004E393A"/>
    <w:rsid w:val="004E39C9"/>
    <w:rsid w:val="004E4030"/>
    <w:rsid w:val="004E421C"/>
    <w:rsid w:val="004E4361"/>
    <w:rsid w:val="004E4432"/>
    <w:rsid w:val="004E463F"/>
    <w:rsid w:val="004E4740"/>
    <w:rsid w:val="004E4A58"/>
    <w:rsid w:val="004E4C83"/>
    <w:rsid w:val="004E4D56"/>
    <w:rsid w:val="004E5082"/>
    <w:rsid w:val="004E5145"/>
    <w:rsid w:val="004E514D"/>
    <w:rsid w:val="004E517F"/>
    <w:rsid w:val="004E53CB"/>
    <w:rsid w:val="004E56F1"/>
    <w:rsid w:val="004E591A"/>
    <w:rsid w:val="004E5961"/>
    <w:rsid w:val="004E5A68"/>
    <w:rsid w:val="004E5B09"/>
    <w:rsid w:val="004E5F49"/>
    <w:rsid w:val="004E5F93"/>
    <w:rsid w:val="004E61D1"/>
    <w:rsid w:val="004E6429"/>
    <w:rsid w:val="004E66E2"/>
    <w:rsid w:val="004E67C3"/>
    <w:rsid w:val="004E687B"/>
    <w:rsid w:val="004E6B05"/>
    <w:rsid w:val="004E6CA0"/>
    <w:rsid w:val="004E6D76"/>
    <w:rsid w:val="004E6FD4"/>
    <w:rsid w:val="004E7038"/>
    <w:rsid w:val="004E7276"/>
    <w:rsid w:val="004E7400"/>
    <w:rsid w:val="004E7579"/>
    <w:rsid w:val="004E766B"/>
    <w:rsid w:val="004E77EC"/>
    <w:rsid w:val="004E7845"/>
    <w:rsid w:val="004E7B57"/>
    <w:rsid w:val="004E7B5E"/>
    <w:rsid w:val="004E7D0C"/>
    <w:rsid w:val="004E7E48"/>
    <w:rsid w:val="004E7E7B"/>
    <w:rsid w:val="004F00F2"/>
    <w:rsid w:val="004F01BE"/>
    <w:rsid w:val="004F033F"/>
    <w:rsid w:val="004F0388"/>
    <w:rsid w:val="004F064D"/>
    <w:rsid w:val="004F06B5"/>
    <w:rsid w:val="004F0746"/>
    <w:rsid w:val="004F0A42"/>
    <w:rsid w:val="004F0F11"/>
    <w:rsid w:val="004F113B"/>
    <w:rsid w:val="004F1413"/>
    <w:rsid w:val="004F142F"/>
    <w:rsid w:val="004F17CE"/>
    <w:rsid w:val="004F180A"/>
    <w:rsid w:val="004F1A14"/>
    <w:rsid w:val="004F1ACA"/>
    <w:rsid w:val="004F1AFC"/>
    <w:rsid w:val="004F1B6E"/>
    <w:rsid w:val="004F1C35"/>
    <w:rsid w:val="004F1C9D"/>
    <w:rsid w:val="004F1D5F"/>
    <w:rsid w:val="004F1D8C"/>
    <w:rsid w:val="004F1EF8"/>
    <w:rsid w:val="004F1FAA"/>
    <w:rsid w:val="004F26E3"/>
    <w:rsid w:val="004F2A43"/>
    <w:rsid w:val="004F2A51"/>
    <w:rsid w:val="004F2A5B"/>
    <w:rsid w:val="004F2C79"/>
    <w:rsid w:val="004F2CD5"/>
    <w:rsid w:val="004F2E55"/>
    <w:rsid w:val="004F3198"/>
    <w:rsid w:val="004F32F9"/>
    <w:rsid w:val="004F3458"/>
    <w:rsid w:val="004F362E"/>
    <w:rsid w:val="004F3881"/>
    <w:rsid w:val="004F39D0"/>
    <w:rsid w:val="004F3A5F"/>
    <w:rsid w:val="004F3B43"/>
    <w:rsid w:val="004F3C21"/>
    <w:rsid w:val="004F3F90"/>
    <w:rsid w:val="004F4014"/>
    <w:rsid w:val="004F40A6"/>
    <w:rsid w:val="004F40DD"/>
    <w:rsid w:val="004F4153"/>
    <w:rsid w:val="004F419B"/>
    <w:rsid w:val="004F41B1"/>
    <w:rsid w:val="004F4231"/>
    <w:rsid w:val="004F429B"/>
    <w:rsid w:val="004F433F"/>
    <w:rsid w:val="004F4457"/>
    <w:rsid w:val="004F45BC"/>
    <w:rsid w:val="004F4788"/>
    <w:rsid w:val="004F493E"/>
    <w:rsid w:val="004F49E6"/>
    <w:rsid w:val="004F4A6A"/>
    <w:rsid w:val="004F4B84"/>
    <w:rsid w:val="004F4C59"/>
    <w:rsid w:val="004F4CA6"/>
    <w:rsid w:val="004F510A"/>
    <w:rsid w:val="004F5346"/>
    <w:rsid w:val="004F53EF"/>
    <w:rsid w:val="004F5572"/>
    <w:rsid w:val="004F5875"/>
    <w:rsid w:val="004F5A91"/>
    <w:rsid w:val="004F5CCD"/>
    <w:rsid w:val="004F5E03"/>
    <w:rsid w:val="004F5E70"/>
    <w:rsid w:val="004F5E95"/>
    <w:rsid w:val="004F6005"/>
    <w:rsid w:val="004F6082"/>
    <w:rsid w:val="004F62BD"/>
    <w:rsid w:val="004F6391"/>
    <w:rsid w:val="004F66AA"/>
    <w:rsid w:val="004F68AC"/>
    <w:rsid w:val="004F68FD"/>
    <w:rsid w:val="004F6B69"/>
    <w:rsid w:val="004F6E6B"/>
    <w:rsid w:val="004F701D"/>
    <w:rsid w:val="004F730F"/>
    <w:rsid w:val="004F7354"/>
    <w:rsid w:val="004F739B"/>
    <w:rsid w:val="004F7EC4"/>
    <w:rsid w:val="004F7F15"/>
    <w:rsid w:val="00500032"/>
    <w:rsid w:val="005004F6"/>
    <w:rsid w:val="00500551"/>
    <w:rsid w:val="00500768"/>
    <w:rsid w:val="0050086D"/>
    <w:rsid w:val="005008CF"/>
    <w:rsid w:val="005008DB"/>
    <w:rsid w:val="00500925"/>
    <w:rsid w:val="00500949"/>
    <w:rsid w:val="00500D8E"/>
    <w:rsid w:val="00500EEB"/>
    <w:rsid w:val="00500F1D"/>
    <w:rsid w:val="005010E7"/>
    <w:rsid w:val="0050147D"/>
    <w:rsid w:val="0050148E"/>
    <w:rsid w:val="005014FE"/>
    <w:rsid w:val="0050166E"/>
    <w:rsid w:val="0050195B"/>
    <w:rsid w:val="00501DA8"/>
    <w:rsid w:val="005021C9"/>
    <w:rsid w:val="0050225B"/>
    <w:rsid w:val="00502277"/>
    <w:rsid w:val="0050254F"/>
    <w:rsid w:val="00502664"/>
    <w:rsid w:val="00502743"/>
    <w:rsid w:val="00502897"/>
    <w:rsid w:val="00502A3F"/>
    <w:rsid w:val="00502B66"/>
    <w:rsid w:val="00502BEE"/>
    <w:rsid w:val="00503349"/>
    <w:rsid w:val="005035AF"/>
    <w:rsid w:val="00503674"/>
    <w:rsid w:val="005036C9"/>
    <w:rsid w:val="005038D1"/>
    <w:rsid w:val="00503BBB"/>
    <w:rsid w:val="00503C45"/>
    <w:rsid w:val="00503FEC"/>
    <w:rsid w:val="005040FC"/>
    <w:rsid w:val="00504377"/>
    <w:rsid w:val="005043B5"/>
    <w:rsid w:val="0050485B"/>
    <w:rsid w:val="005048AF"/>
    <w:rsid w:val="00504C59"/>
    <w:rsid w:val="00504EF2"/>
    <w:rsid w:val="00505141"/>
    <w:rsid w:val="00505299"/>
    <w:rsid w:val="005053C5"/>
    <w:rsid w:val="0050540D"/>
    <w:rsid w:val="00505508"/>
    <w:rsid w:val="0050554F"/>
    <w:rsid w:val="00505570"/>
    <w:rsid w:val="0050566A"/>
    <w:rsid w:val="005056AA"/>
    <w:rsid w:val="005057D8"/>
    <w:rsid w:val="0050580E"/>
    <w:rsid w:val="00505DCF"/>
    <w:rsid w:val="00505F8B"/>
    <w:rsid w:val="0050610B"/>
    <w:rsid w:val="00506223"/>
    <w:rsid w:val="0050676E"/>
    <w:rsid w:val="005067C9"/>
    <w:rsid w:val="00506840"/>
    <w:rsid w:val="00506979"/>
    <w:rsid w:val="00506F2B"/>
    <w:rsid w:val="0050711E"/>
    <w:rsid w:val="0050717F"/>
    <w:rsid w:val="0050721B"/>
    <w:rsid w:val="00507301"/>
    <w:rsid w:val="00507527"/>
    <w:rsid w:val="005075EB"/>
    <w:rsid w:val="0050766D"/>
    <w:rsid w:val="00507811"/>
    <w:rsid w:val="0050786B"/>
    <w:rsid w:val="00507B8D"/>
    <w:rsid w:val="00507F09"/>
    <w:rsid w:val="00510306"/>
    <w:rsid w:val="00510CD8"/>
    <w:rsid w:val="00511139"/>
    <w:rsid w:val="00511142"/>
    <w:rsid w:val="005111D1"/>
    <w:rsid w:val="00511398"/>
    <w:rsid w:val="0051139B"/>
    <w:rsid w:val="005113AC"/>
    <w:rsid w:val="0051149C"/>
    <w:rsid w:val="0051154B"/>
    <w:rsid w:val="005116BB"/>
    <w:rsid w:val="005117D9"/>
    <w:rsid w:val="00511850"/>
    <w:rsid w:val="005118E8"/>
    <w:rsid w:val="00511C99"/>
    <w:rsid w:val="00511CC3"/>
    <w:rsid w:val="00511DAB"/>
    <w:rsid w:val="00512017"/>
    <w:rsid w:val="00512060"/>
    <w:rsid w:val="00512083"/>
    <w:rsid w:val="0051232A"/>
    <w:rsid w:val="0051233F"/>
    <w:rsid w:val="00512409"/>
    <w:rsid w:val="00512508"/>
    <w:rsid w:val="0051251F"/>
    <w:rsid w:val="0051252C"/>
    <w:rsid w:val="005126A4"/>
    <w:rsid w:val="005126C4"/>
    <w:rsid w:val="0051288C"/>
    <w:rsid w:val="00512A27"/>
    <w:rsid w:val="00512C77"/>
    <w:rsid w:val="00512CAE"/>
    <w:rsid w:val="00512EBB"/>
    <w:rsid w:val="00512F68"/>
    <w:rsid w:val="00513080"/>
    <w:rsid w:val="005131C7"/>
    <w:rsid w:val="005133A9"/>
    <w:rsid w:val="00513494"/>
    <w:rsid w:val="005134DC"/>
    <w:rsid w:val="005135B1"/>
    <w:rsid w:val="005136B3"/>
    <w:rsid w:val="0051378E"/>
    <w:rsid w:val="00513A3E"/>
    <w:rsid w:val="00513C5D"/>
    <w:rsid w:val="00513C85"/>
    <w:rsid w:val="00513CFC"/>
    <w:rsid w:val="00513D27"/>
    <w:rsid w:val="00513E33"/>
    <w:rsid w:val="00514448"/>
    <w:rsid w:val="005145BB"/>
    <w:rsid w:val="005147B3"/>
    <w:rsid w:val="0051493A"/>
    <w:rsid w:val="00514C13"/>
    <w:rsid w:val="00514C50"/>
    <w:rsid w:val="00514CB9"/>
    <w:rsid w:val="00515329"/>
    <w:rsid w:val="005153A3"/>
    <w:rsid w:val="00515878"/>
    <w:rsid w:val="005159BC"/>
    <w:rsid w:val="00515A09"/>
    <w:rsid w:val="00515BA2"/>
    <w:rsid w:val="00515C05"/>
    <w:rsid w:val="00515E03"/>
    <w:rsid w:val="00516071"/>
    <w:rsid w:val="00516272"/>
    <w:rsid w:val="00516281"/>
    <w:rsid w:val="0051655C"/>
    <w:rsid w:val="00516779"/>
    <w:rsid w:val="005168B4"/>
    <w:rsid w:val="00516D06"/>
    <w:rsid w:val="00516FB2"/>
    <w:rsid w:val="005170B7"/>
    <w:rsid w:val="005174C8"/>
    <w:rsid w:val="005175FA"/>
    <w:rsid w:val="00517855"/>
    <w:rsid w:val="00517A27"/>
    <w:rsid w:val="00517B8A"/>
    <w:rsid w:val="00517D7E"/>
    <w:rsid w:val="00517DFE"/>
    <w:rsid w:val="00517F92"/>
    <w:rsid w:val="00520010"/>
    <w:rsid w:val="00520132"/>
    <w:rsid w:val="00520285"/>
    <w:rsid w:val="0052062A"/>
    <w:rsid w:val="0052063D"/>
    <w:rsid w:val="00520736"/>
    <w:rsid w:val="0052096B"/>
    <w:rsid w:val="00520A1B"/>
    <w:rsid w:val="00520AD7"/>
    <w:rsid w:val="00520B23"/>
    <w:rsid w:val="00520C20"/>
    <w:rsid w:val="00520DD1"/>
    <w:rsid w:val="00520EB6"/>
    <w:rsid w:val="005210AA"/>
    <w:rsid w:val="0052148B"/>
    <w:rsid w:val="00521A33"/>
    <w:rsid w:val="00521CBB"/>
    <w:rsid w:val="00521E7D"/>
    <w:rsid w:val="00521EF5"/>
    <w:rsid w:val="00522298"/>
    <w:rsid w:val="005223AA"/>
    <w:rsid w:val="0052252B"/>
    <w:rsid w:val="0052263A"/>
    <w:rsid w:val="00522738"/>
    <w:rsid w:val="0052296D"/>
    <w:rsid w:val="00522EA0"/>
    <w:rsid w:val="00523383"/>
    <w:rsid w:val="00523515"/>
    <w:rsid w:val="005236AA"/>
    <w:rsid w:val="00523752"/>
    <w:rsid w:val="00523793"/>
    <w:rsid w:val="0052392E"/>
    <w:rsid w:val="00523B6A"/>
    <w:rsid w:val="00523BBD"/>
    <w:rsid w:val="00523CB9"/>
    <w:rsid w:val="00523D29"/>
    <w:rsid w:val="00523E54"/>
    <w:rsid w:val="00523F87"/>
    <w:rsid w:val="005241EF"/>
    <w:rsid w:val="005241F8"/>
    <w:rsid w:val="0052425A"/>
    <w:rsid w:val="0052479C"/>
    <w:rsid w:val="005247BD"/>
    <w:rsid w:val="00524915"/>
    <w:rsid w:val="00524929"/>
    <w:rsid w:val="00524B0D"/>
    <w:rsid w:val="00524C8C"/>
    <w:rsid w:val="00524D0F"/>
    <w:rsid w:val="00524D63"/>
    <w:rsid w:val="00524F57"/>
    <w:rsid w:val="00525020"/>
    <w:rsid w:val="0052533B"/>
    <w:rsid w:val="005253EB"/>
    <w:rsid w:val="00525440"/>
    <w:rsid w:val="005254AF"/>
    <w:rsid w:val="0052552B"/>
    <w:rsid w:val="00525BDA"/>
    <w:rsid w:val="00525C2C"/>
    <w:rsid w:val="00525CA2"/>
    <w:rsid w:val="00525D5A"/>
    <w:rsid w:val="005260B1"/>
    <w:rsid w:val="00526202"/>
    <w:rsid w:val="00526259"/>
    <w:rsid w:val="0052640F"/>
    <w:rsid w:val="00526528"/>
    <w:rsid w:val="00526601"/>
    <w:rsid w:val="005266ED"/>
    <w:rsid w:val="00526A02"/>
    <w:rsid w:val="00526A3F"/>
    <w:rsid w:val="00526BFE"/>
    <w:rsid w:val="00526EBF"/>
    <w:rsid w:val="00527031"/>
    <w:rsid w:val="00527058"/>
    <w:rsid w:val="005271B2"/>
    <w:rsid w:val="00527321"/>
    <w:rsid w:val="0052772E"/>
    <w:rsid w:val="0052778D"/>
    <w:rsid w:val="00527890"/>
    <w:rsid w:val="00527A36"/>
    <w:rsid w:val="00527A75"/>
    <w:rsid w:val="00527A94"/>
    <w:rsid w:val="00527B3F"/>
    <w:rsid w:val="00527BBF"/>
    <w:rsid w:val="00527C8E"/>
    <w:rsid w:val="00527D31"/>
    <w:rsid w:val="00527DB5"/>
    <w:rsid w:val="00527FED"/>
    <w:rsid w:val="005303BA"/>
    <w:rsid w:val="00530487"/>
    <w:rsid w:val="00530519"/>
    <w:rsid w:val="00530527"/>
    <w:rsid w:val="00530642"/>
    <w:rsid w:val="005307E3"/>
    <w:rsid w:val="00530811"/>
    <w:rsid w:val="00530AB8"/>
    <w:rsid w:val="00530ADD"/>
    <w:rsid w:val="00530B87"/>
    <w:rsid w:val="00530C04"/>
    <w:rsid w:val="00530CB8"/>
    <w:rsid w:val="00530CE5"/>
    <w:rsid w:val="00530E0D"/>
    <w:rsid w:val="00530F77"/>
    <w:rsid w:val="0053128B"/>
    <w:rsid w:val="005312B8"/>
    <w:rsid w:val="00531331"/>
    <w:rsid w:val="00531378"/>
    <w:rsid w:val="00531466"/>
    <w:rsid w:val="005315B9"/>
    <w:rsid w:val="00531602"/>
    <w:rsid w:val="00531663"/>
    <w:rsid w:val="00531856"/>
    <w:rsid w:val="00531900"/>
    <w:rsid w:val="00531C17"/>
    <w:rsid w:val="00531CAE"/>
    <w:rsid w:val="00531E82"/>
    <w:rsid w:val="00531F2D"/>
    <w:rsid w:val="00532072"/>
    <w:rsid w:val="00532181"/>
    <w:rsid w:val="0053227B"/>
    <w:rsid w:val="0053227D"/>
    <w:rsid w:val="0053246D"/>
    <w:rsid w:val="005325BA"/>
    <w:rsid w:val="00532629"/>
    <w:rsid w:val="0053264C"/>
    <w:rsid w:val="00532723"/>
    <w:rsid w:val="00532892"/>
    <w:rsid w:val="00532BAB"/>
    <w:rsid w:val="00532C83"/>
    <w:rsid w:val="00532D21"/>
    <w:rsid w:val="00533139"/>
    <w:rsid w:val="00533216"/>
    <w:rsid w:val="005332BA"/>
    <w:rsid w:val="005333E7"/>
    <w:rsid w:val="00533466"/>
    <w:rsid w:val="00533487"/>
    <w:rsid w:val="00533496"/>
    <w:rsid w:val="005335E6"/>
    <w:rsid w:val="00533C94"/>
    <w:rsid w:val="00533CFC"/>
    <w:rsid w:val="00533D03"/>
    <w:rsid w:val="00533D27"/>
    <w:rsid w:val="00533DBC"/>
    <w:rsid w:val="00533E8A"/>
    <w:rsid w:val="00533FAF"/>
    <w:rsid w:val="00533FC4"/>
    <w:rsid w:val="00534187"/>
    <w:rsid w:val="00534230"/>
    <w:rsid w:val="00534369"/>
    <w:rsid w:val="005343F0"/>
    <w:rsid w:val="0053443B"/>
    <w:rsid w:val="005345C1"/>
    <w:rsid w:val="005346D4"/>
    <w:rsid w:val="00534900"/>
    <w:rsid w:val="0053491B"/>
    <w:rsid w:val="00534CD2"/>
    <w:rsid w:val="00534D66"/>
    <w:rsid w:val="0053501B"/>
    <w:rsid w:val="00535070"/>
    <w:rsid w:val="005352AD"/>
    <w:rsid w:val="00535316"/>
    <w:rsid w:val="005353EB"/>
    <w:rsid w:val="00535771"/>
    <w:rsid w:val="00535A94"/>
    <w:rsid w:val="00535B7A"/>
    <w:rsid w:val="00535D4A"/>
    <w:rsid w:val="00535D91"/>
    <w:rsid w:val="00535F79"/>
    <w:rsid w:val="0053612D"/>
    <w:rsid w:val="00536177"/>
    <w:rsid w:val="0053622A"/>
    <w:rsid w:val="005362D8"/>
    <w:rsid w:val="00536585"/>
    <w:rsid w:val="005367D0"/>
    <w:rsid w:val="005368C0"/>
    <w:rsid w:val="00536C33"/>
    <w:rsid w:val="00536CB4"/>
    <w:rsid w:val="00536DF8"/>
    <w:rsid w:val="00537264"/>
    <w:rsid w:val="005373B7"/>
    <w:rsid w:val="00537793"/>
    <w:rsid w:val="005379F9"/>
    <w:rsid w:val="00537A4C"/>
    <w:rsid w:val="00537AE4"/>
    <w:rsid w:val="00537F63"/>
    <w:rsid w:val="00537FA2"/>
    <w:rsid w:val="00540161"/>
    <w:rsid w:val="00540442"/>
    <w:rsid w:val="0054048A"/>
    <w:rsid w:val="005404D4"/>
    <w:rsid w:val="005404E4"/>
    <w:rsid w:val="00540548"/>
    <w:rsid w:val="00540648"/>
    <w:rsid w:val="00540730"/>
    <w:rsid w:val="00540912"/>
    <w:rsid w:val="00540CF2"/>
    <w:rsid w:val="00540E08"/>
    <w:rsid w:val="00540E7A"/>
    <w:rsid w:val="00540EEA"/>
    <w:rsid w:val="00540F40"/>
    <w:rsid w:val="005410E8"/>
    <w:rsid w:val="005411E5"/>
    <w:rsid w:val="005413B2"/>
    <w:rsid w:val="00541676"/>
    <w:rsid w:val="005419A7"/>
    <w:rsid w:val="00541A62"/>
    <w:rsid w:val="00541A9D"/>
    <w:rsid w:val="00541D23"/>
    <w:rsid w:val="00541E16"/>
    <w:rsid w:val="00541E65"/>
    <w:rsid w:val="00541E81"/>
    <w:rsid w:val="005421BC"/>
    <w:rsid w:val="005421F4"/>
    <w:rsid w:val="005422C9"/>
    <w:rsid w:val="005426D6"/>
    <w:rsid w:val="0054276A"/>
    <w:rsid w:val="00542800"/>
    <w:rsid w:val="00542947"/>
    <w:rsid w:val="0054295B"/>
    <w:rsid w:val="00542A4A"/>
    <w:rsid w:val="00542C05"/>
    <w:rsid w:val="00542C45"/>
    <w:rsid w:val="0054332A"/>
    <w:rsid w:val="005435F3"/>
    <w:rsid w:val="005436B9"/>
    <w:rsid w:val="005437E0"/>
    <w:rsid w:val="00543898"/>
    <w:rsid w:val="005439EA"/>
    <w:rsid w:val="00543AD5"/>
    <w:rsid w:val="00543C78"/>
    <w:rsid w:val="00543F3D"/>
    <w:rsid w:val="00544028"/>
    <w:rsid w:val="00544205"/>
    <w:rsid w:val="0054446F"/>
    <w:rsid w:val="005444A8"/>
    <w:rsid w:val="005446DC"/>
    <w:rsid w:val="0054483B"/>
    <w:rsid w:val="00544D1B"/>
    <w:rsid w:val="00544D3E"/>
    <w:rsid w:val="00544E75"/>
    <w:rsid w:val="0054506B"/>
    <w:rsid w:val="005452F5"/>
    <w:rsid w:val="005453E1"/>
    <w:rsid w:val="00545A5E"/>
    <w:rsid w:val="00545E03"/>
    <w:rsid w:val="00546076"/>
    <w:rsid w:val="005463D6"/>
    <w:rsid w:val="005466E9"/>
    <w:rsid w:val="00546753"/>
    <w:rsid w:val="005467AF"/>
    <w:rsid w:val="00546898"/>
    <w:rsid w:val="00546A3A"/>
    <w:rsid w:val="00546DE2"/>
    <w:rsid w:val="00546FF5"/>
    <w:rsid w:val="005471A0"/>
    <w:rsid w:val="005471B4"/>
    <w:rsid w:val="005474EB"/>
    <w:rsid w:val="005475E7"/>
    <w:rsid w:val="00547870"/>
    <w:rsid w:val="00547918"/>
    <w:rsid w:val="00547A23"/>
    <w:rsid w:val="00547ADD"/>
    <w:rsid w:val="00547C73"/>
    <w:rsid w:val="005500BF"/>
    <w:rsid w:val="00550226"/>
    <w:rsid w:val="00550434"/>
    <w:rsid w:val="00550455"/>
    <w:rsid w:val="005504E3"/>
    <w:rsid w:val="00550660"/>
    <w:rsid w:val="00550765"/>
    <w:rsid w:val="00550C59"/>
    <w:rsid w:val="00550D1A"/>
    <w:rsid w:val="00550D82"/>
    <w:rsid w:val="00550F09"/>
    <w:rsid w:val="00550F97"/>
    <w:rsid w:val="00551393"/>
    <w:rsid w:val="00551616"/>
    <w:rsid w:val="005516C2"/>
    <w:rsid w:val="005518E1"/>
    <w:rsid w:val="00551949"/>
    <w:rsid w:val="00551A9C"/>
    <w:rsid w:val="00551B93"/>
    <w:rsid w:val="005523F9"/>
    <w:rsid w:val="0055252A"/>
    <w:rsid w:val="0055254E"/>
    <w:rsid w:val="005525E6"/>
    <w:rsid w:val="0055261C"/>
    <w:rsid w:val="00552678"/>
    <w:rsid w:val="00552769"/>
    <w:rsid w:val="00552933"/>
    <w:rsid w:val="00552AAE"/>
    <w:rsid w:val="00552B95"/>
    <w:rsid w:val="00552DB8"/>
    <w:rsid w:val="00552EE2"/>
    <w:rsid w:val="00552F1C"/>
    <w:rsid w:val="00553085"/>
    <w:rsid w:val="005531AA"/>
    <w:rsid w:val="00553385"/>
    <w:rsid w:val="00553565"/>
    <w:rsid w:val="0055377E"/>
    <w:rsid w:val="00553A3B"/>
    <w:rsid w:val="00553BEA"/>
    <w:rsid w:val="005541AB"/>
    <w:rsid w:val="0055420B"/>
    <w:rsid w:val="0055430D"/>
    <w:rsid w:val="00554369"/>
    <w:rsid w:val="005545A3"/>
    <w:rsid w:val="0055467D"/>
    <w:rsid w:val="00554992"/>
    <w:rsid w:val="00554A00"/>
    <w:rsid w:val="00554D93"/>
    <w:rsid w:val="00554EA4"/>
    <w:rsid w:val="00554F0E"/>
    <w:rsid w:val="00554F35"/>
    <w:rsid w:val="005550AF"/>
    <w:rsid w:val="0055529A"/>
    <w:rsid w:val="005552E1"/>
    <w:rsid w:val="005553F5"/>
    <w:rsid w:val="005555E4"/>
    <w:rsid w:val="00555669"/>
    <w:rsid w:val="005558E5"/>
    <w:rsid w:val="00555CC9"/>
    <w:rsid w:val="00555D31"/>
    <w:rsid w:val="00555EC1"/>
    <w:rsid w:val="00555EF4"/>
    <w:rsid w:val="00555F32"/>
    <w:rsid w:val="005561C0"/>
    <w:rsid w:val="005562DF"/>
    <w:rsid w:val="00556310"/>
    <w:rsid w:val="00556813"/>
    <w:rsid w:val="00556814"/>
    <w:rsid w:val="0055683C"/>
    <w:rsid w:val="00556E1C"/>
    <w:rsid w:val="00556ECA"/>
    <w:rsid w:val="00557435"/>
    <w:rsid w:val="005577E1"/>
    <w:rsid w:val="00557AA8"/>
    <w:rsid w:val="00557AAC"/>
    <w:rsid w:val="00557B1A"/>
    <w:rsid w:val="00557C13"/>
    <w:rsid w:val="00557F7D"/>
    <w:rsid w:val="005602B6"/>
    <w:rsid w:val="0056058F"/>
    <w:rsid w:val="00560A78"/>
    <w:rsid w:val="00560B86"/>
    <w:rsid w:val="00560E5A"/>
    <w:rsid w:val="00560EF7"/>
    <w:rsid w:val="0056113C"/>
    <w:rsid w:val="005611FD"/>
    <w:rsid w:val="0056124A"/>
    <w:rsid w:val="005612F2"/>
    <w:rsid w:val="005613F0"/>
    <w:rsid w:val="005614AB"/>
    <w:rsid w:val="005615CF"/>
    <w:rsid w:val="00561EE8"/>
    <w:rsid w:val="00562240"/>
    <w:rsid w:val="00562365"/>
    <w:rsid w:val="0056248B"/>
    <w:rsid w:val="00562505"/>
    <w:rsid w:val="00562599"/>
    <w:rsid w:val="00562939"/>
    <w:rsid w:val="00562CE5"/>
    <w:rsid w:val="00562E21"/>
    <w:rsid w:val="00562E37"/>
    <w:rsid w:val="00562F2E"/>
    <w:rsid w:val="0056346E"/>
    <w:rsid w:val="00563472"/>
    <w:rsid w:val="0056362D"/>
    <w:rsid w:val="0056380C"/>
    <w:rsid w:val="00563B1A"/>
    <w:rsid w:val="00563BA3"/>
    <w:rsid w:val="00563C2D"/>
    <w:rsid w:val="00563E37"/>
    <w:rsid w:val="00563F22"/>
    <w:rsid w:val="00563F44"/>
    <w:rsid w:val="005641A3"/>
    <w:rsid w:val="00564409"/>
    <w:rsid w:val="0056444C"/>
    <w:rsid w:val="00564468"/>
    <w:rsid w:val="00564581"/>
    <w:rsid w:val="00564615"/>
    <w:rsid w:val="00564713"/>
    <w:rsid w:val="00564729"/>
    <w:rsid w:val="00564936"/>
    <w:rsid w:val="005649CF"/>
    <w:rsid w:val="00564BFA"/>
    <w:rsid w:val="00564C09"/>
    <w:rsid w:val="00564C47"/>
    <w:rsid w:val="005651AC"/>
    <w:rsid w:val="005651DB"/>
    <w:rsid w:val="005654B8"/>
    <w:rsid w:val="005655CB"/>
    <w:rsid w:val="00565959"/>
    <w:rsid w:val="00565D2E"/>
    <w:rsid w:val="00565DD4"/>
    <w:rsid w:val="00565EE2"/>
    <w:rsid w:val="00565F21"/>
    <w:rsid w:val="00565F7D"/>
    <w:rsid w:val="00566073"/>
    <w:rsid w:val="00566274"/>
    <w:rsid w:val="00566283"/>
    <w:rsid w:val="0056670B"/>
    <w:rsid w:val="00566924"/>
    <w:rsid w:val="00566999"/>
    <w:rsid w:val="00566A52"/>
    <w:rsid w:val="00566CC4"/>
    <w:rsid w:val="00566F89"/>
    <w:rsid w:val="00567010"/>
    <w:rsid w:val="0056704C"/>
    <w:rsid w:val="005670A0"/>
    <w:rsid w:val="005670AD"/>
    <w:rsid w:val="0056717D"/>
    <w:rsid w:val="00567306"/>
    <w:rsid w:val="005673A5"/>
    <w:rsid w:val="005674C1"/>
    <w:rsid w:val="0056760F"/>
    <w:rsid w:val="005676AF"/>
    <w:rsid w:val="00567975"/>
    <w:rsid w:val="00567ACD"/>
    <w:rsid w:val="00567D7C"/>
    <w:rsid w:val="00567D8F"/>
    <w:rsid w:val="00567DA3"/>
    <w:rsid w:val="00567F62"/>
    <w:rsid w:val="005700E0"/>
    <w:rsid w:val="0057013E"/>
    <w:rsid w:val="005701EF"/>
    <w:rsid w:val="005702BF"/>
    <w:rsid w:val="005705D5"/>
    <w:rsid w:val="00570613"/>
    <w:rsid w:val="005707F1"/>
    <w:rsid w:val="005708D8"/>
    <w:rsid w:val="00570A0E"/>
    <w:rsid w:val="00570AE4"/>
    <w:rsid w:val="00570C10"/>
    <w:rsid w:val="00570D83"/>
    <w:rsid w:val="00570DA6"/>
    <w:rsid w:val="00570DD7"/>
    <w:rsid w:val="00570E2E"/>
    <w:rsid w:val="00570E37"/>
    <w:rsid w:val="00570E79"/>
    <w:rsid w:val="00570EF0"/>
    <w:rsid w:val="00571064"/>
    <w:rsid w:val="0057123B"/>
    <w:rsid w:val="00571290"/>
    <w:rsid w:val="005713BC"/>
    <w:rsid w:val="005713F7"/>
    <w:rsid w:val="0057177F"/>
    <w:rsid w:val="00571C6D"/>
    <w:rsid w:val="005720DA"/>
    <w:rsid w:val="00572156"/>
    <w:rsid w:val="00572527"/>
    <w:rsid w:val="005725F9"/>
    <w:rsid w:val="0057261C"/>
    <w:rsid w:val="005726D7"/>
    <w:rsid w:val="00572787"/>
    <w:rsid w:val="00572B9E"/>
    <w:rsid w:val="00572BFE"/>
    <w:rsid w:val="00572DD9"/>
    <w:rsid w:val="00572FFD"/>
    <w:rsid w:val="00573050"/>
    <w:rsid w:val="0057305D"/>
    <w:rsid w:val="00573537"/>
    <w:rsid w:val="00573558"/>
    <w:rsid w:val="00573A8F"/>
    <w:rsid w:val="00573B11"/>
    <w:rsid w:val="00573B97"/>
    <w:rsid w:val="00573C33"/>
    <w:rsid w:val="00573D55"/>
    <w:rsid w:val="00573E09"/>
    <w:rsid w:val="00573E1F"/>
    <w:rsid w:val="00573E93"/>
    <w:rsid w:val="00573E95"/>
    <w:rsid w:val="00573F7B"/>
    <w:rsid w:val="0057424A"/>
    <w:rsid w:val="005743A5"/>
    <w:rsid w:val="0057449D"/>
    <w:rsid w:val="005745F3"/>
    <w:rsid w:val="005747B6"/>
    <w:rsid w:val="00574A3F"/>
    <w:rsid w:val="00574BB8"/>
    <w:rsid w:val="00574CAE"/>
    <w:rsid w:val="00574CBC"/>
    <w:rsid w:val="005754EA"/>
    <w:rsid w:val="00575666"/>
    <w:rsid w:val="005756E0"/>
    <w:rsid w:val="00575844"/>
    <w:rsid w:val="0057586A"/>
    <w:rsid w:val="00575C10"/>
    <w:rsid w:val="00575D65"/>
    <w:rsid w:val="00575FB6"/>
    <w:rsid w:val="0057603A"/>
    <w:rsid w:val="00576254"/>
    <w:rsid w:val="00576522"/>
    <w:rsid w:val="00576618"/>
    <w:rsid w:val="00576783"/>
    <w:rsid w:val="00576859"/>
    <w:rsid w:val="0057713F"/>
    <w:rsid w:val="00577256"/>
    <w:rsid w:val="0057765C"/>
    <w:rsid w:val="005776DA"/>
    <w:rsid w:val="00577770"/>
    <w:rsid w:val="005777D5"/>
    <w:rsid w:val="005778F1"/>
    <w:rsid w:val="00577AD4"/>
    <w:rsid w:val="00577C50"/>
    <w:rsid w:val="00577C62"/>
    <w:rsid w:val="00577CCB"/>
    <w:rsid w:val="00577DA4"/>
    <w:rsid w:val="00577DB8"/>
    <w:rsid w:val="00577E2A"/>
    <w:rsid w:val="00577E7E"/>
    <w:rsid w:val="005800D2"/>
    <w:rsid w:val="005800D5"/>
    <w:rsid w:val="005801D1"/>
    <w:rsid w:val="00580519"/>
    <w:rsid w:val="005806FD"/>
    <w:rsid w:val="005808AA"/>
    <w:rsid w:val="00580A82"/>
    <w:rsid w:val="00580BFF"/>
    <w:rsid w:val="00580EF5"/>
    <w:rsid w:val="0058118B"/>
    <w:rsid w:val="00581268"/>
    <w:rsid w:val="00581293"/>
    <w:rsid w:val="005812AC"/>
    <w:rsid w:val="005813F2"/>
    <w:rsid w:val="005815C7"/>
    <w:rsid w:val="005815E8"/>
    <w:rsid w:val="00581661"/>
    <w:rsid w:val="005816EA"/>
    <w:rsid w:val="005817D1"/>
    <w:rsid w:val="005818D3"/>
    <w:rsid w:val="00581E65"/>
    <w:rsid w:val="00581EE8"/>
    <w:rsid w:val="00582108"/>
    <w:rsid w:val="0058264A"/>
    <w:rsid w:val="00582B76"/>
    <w:rsid w:val="00582C46"/>
    <w:rsid w:val="00582D41"/>
    <w:rsid w:val="0058316A"/>
    <w:rsid w:val="005831C9"/>
    <w:rsid w:val="005834F9"/>
    <w:rsid w:val="00583566"/>
    <w:rsid w:val="00583684"/>
    <w:rsid w:val="005836A8"/>
    <w:rsid w:val="00583702"/>
    <w:rsid w:val="0058386E"/>
    <w:rsid w:val="00583BD3"/>
    <w:rsid w:val="00583CC4"/>
    <w:rsid w:val="00583E32"/>
    <w:rsid w:val="00583E9F"/>
    <w:rsid w:val="005840E9"/>
    <w:rsid w:val="0058458D"/>
    <w:rsid w:val="00584744"/>
    <w:rsid w:val="005849A4"/>
    <w:rsid w:val="00584B7C"/>
    <w:rsid w:val="00584C19"/>
    <w:rsid w:val="00584D2A"/>
    <w:rsid w:val="00584D4A"/>
    <w:rsid w:val="00584D4D"/>
    <w:rsid w:val="00584E2B"/>
    <w:rsid w:val="00584F40"/>
    <w:rsid w:val="00585096"/>
    <w:rsid w:val="0058532A"/>
    <w:rsid w:val="0058545F"/>
    <w:rsid w:val="005854E3"/>
    <w:rsid w:val="00585583"/>
    <w:rsid w:val="005855C1"/>
    <w:rsid w:val="00585717"/>
    <w:rsid w:val="00585842"/>
    <w:rsid w:val="0058587A"/>
    <w:rsid w:val="0058599E"/>
    <w:rsid w:val="00585DF5"/>
    <w:rsid w:val="00585E33"/>
    <w:rsid w:val="00585EF1"/>
    <w:rsid w:val="00585F13"/>
    <w:rsid w:val="00585FAC"/>
    <w:rsid w:val="005860A0"/>
    <w:rsid w:val="00586132"/>
    <w:rsid w:val="00586226"/>
    <w:rsid w:val="00586524"/>
    <w:rsid w:val="00586532"/>
    <w:rsid w:val="0058687A"/>
    <w:rsid w:val="005868F1"/>
    <w:rsid w:val="00586923"/>
    <w:rsid w:val="00586AE6"/>
    <w:rsid w:val="00586DE8"/>
    <w:rsid w:val="00586F7F"/>
    <w:rsid w:val="0058700D"/>
    <w:rsid w:val="00587045"/>
    <w:rsid w:val="00587115"/>
    <w:rsid w:val="005871A7"/>
    <w:rsid w:val="00587219"/>
    <w:rsid w:val="00587236"/>
    <w:rsid w:val="0058725E"/>
    <w:rsid w:val="005873E3"/>
    <w:rsid w:val="005874DF"/>
    <w:rsid w:val="005878A6"/>
    <w:rsid w:val="005878C6"/>
    <w:rsid w:val="00587A43"/>
    <w:rsid w:val="00587B3D"/>
    <w:rsid w:val="00587B90"/>
    <w:rsid w:val="00587C6E"/>
    <w:rsid w:val="00587CD2"/>
    <w:rsid w:val="00587EAC"/>
    <w:rsid w:val="00590088"/>
    <w:rsid w:val="00590AD5"/>
    <w:rsid w:val="00590AE9"/>
    <w:rsid w:val="00590BA9"/>
    <w:rsid w:val="00590D52"/>
    <w:rsid w:val="0059117F"/>
    <w:rsid w:val="00591219"/>
    <w:rsid w:val="0059128B"/>
    <w:rsid w:val="0059192F"/>
    <w:rsid w:val="00591953"/>
    <w:rsid w:val="0059198A"/>
    <w:rsid w:val="00591AEF"/>
    <w:rsid w:val="00591B63"/>
    <w:rsid w:val="00592232"/>
    <w:rsid w:val="00592242"/>
    <w:rsid w:val="00592345"/>
    <w:rsid w:val="0059244F"/>
    <w:rsid w:val="005924B5"/>
    <w:rsid w:val="00592581"/>
    <w:rsid w:val="005925EF"/>
    <w:rsid w:val="00592918"/>
    <w:rsid w:val="005929DA"/>
    <w:rsid w:val="00592CE7"/>
    <w:rsid w:val="00592EB3"/>
    <w:rsid w:val="00592FA2"/>
    <w:rsid w:val="00593280"/>
    <w:rsid w:val="005933A5"/>
    <w:rsid w:val="00593486"/>
    <w:rsid w:val="00593751"/>
    <w:rsid w:val="0059375A"/>
    <w:rsid w:val="0059376D"/>
    <w:rsid w:val="0059396D"/>
    <w:rsid w:val="00593987"/>
    <w:rsid w:val="00593BBB"/>
    <w:rsid w:val="00593C19"/>
    <w:rsid w:val="00593E6F"/>
    <w:rsid w:val="00593F5A"/>
    <w:rsid w:val="0059400F"/>
    <w:rsid w:val="005940E3"/>
    <w:rsid w:val="005942AA"/>
    <w:rsid w:val="005942C1"/>
    <w:rsid w:val="0059435B"/>
    <w:rsid w:val="00594635"/>
    <w:rsid w:val="00594645"/>
    <w:rsid w:val="00594A54"/>
    <w:rsid w:val="00594D6E"/>
    <w:rsid w:val="00594EFB"/>
    <w:rsid w:val="00595399"/>
    <w:rsid w:val="0059548F"/>
    <w:rsid w:val="0059571F"/>
    <w:rsid w:val="00595764"/>
    <w:rsid w:val="005957D7"/>
    <w:rsid w:val="00595959"/>
    <w:rsid w:val="0059599C"/>
    <w:rsid w:val="00595B1D"/>
    <w:rsid w:val="00595BE7"/>
    <w:rsid w:val="00595BFD"/>
    <w:rsid w:val="00595C93"/>
    <w:rsid w:val="00595CA7"/>
    <w:rsid w:val="00595CB2"/>
    <w:rsid w:val="00595CDD"/>
    <w:rsid w:val="00595E2B"/>
    <w:rsid w:val="00596028"/>
    <w:rsid w:val="0059671E"/>
    <w:rsid w:val="00596A02"/>
    <w:rsid w:val="00596DDE"/>
    <w:rsid w:val="00596E1F"/>
    <w:rsid w:val="00596F25"/>
    <w:rsid w:val="0059710B"/>
    <w:rsid w:val="00597370"/>
    <w:rsid w:val="00597491"/>
    <w:rsid w:val="005978FB"/>
    <w:rsid w:val="00597998"/>
    <w:rsid w:val="00597A45"/>
    <w:rsid w:val="00597AE9"/>
    <w:rsid w:val="00597C77"/>
    <w:rsid w:val="00597D39"/>
    <w:rsid w:val="00597DF1"/>
    <w:rsid w:val="00597F29"/>
    <w:rsid w:val="00597FE4"/>
    <w:rsid w:val="005A0103"/>
    <w:rsid w:val="005A0445"/>
    <w:rsid w:val="005A0567"/>
    <w:rsid w:val="005A0D8A"/>
    <w:rsid w:val="005A0D97"/>
    <w:rsid w:val="005A10CF"/>
    <w:rsid w:val="005A13F8"/>
    <w:rsid w:val="005A1455"/>
    <w:rsid w:val="005A14B2"/>
    <w:rsid w:val="005A15EC"/>
    <w:rsid w:val="005A193A"/>
    <w:rsid w:val="005A1944"/>
    <w:rsid w:val="005A1DAC"/>
    <w:rsid w:val="005A2023"/>
    <w:rsid w:val="005A2229"/>
    <w:rsid w:val="005A2310"/>
    <w:rsid w:val="005A231D"/>
    <w:rsid w:val="005A256A"/>
    <w:rsid w:val="005A2586"/>
    <w:rsid w:val="005A25CB"/>
    <w:rsid w:val="005A25D4"/>
    <w:rsid w:val="005A2806"/>
    <w:rsid w:val="005A28CB"/>
    <w:rsid w:val="005A28F5"/>
    <w:rsid w:val="005A2C8F"/>
    <w:rsid w:val="005A2D73"/>
    <w:rsid w:val="005A2E45"/>
    <w:rsid w:val="005A2EBD"/>
    <w:rsid w:val="005A306E"/>
    <w:rsid w:val="005A3078"/>
    <w:rsid w:val="005A32CC"/>
    <w:rsid w:val="005A35CD"/>
    <w:rsid w:val="005A3729"/>
    <w:rsid w:val="005A3872"/>
    <w:rsid w:val="005A3925"/>
    <w:rsid w:val="005A3C68"/>
    <w:rsid w:val="005A3CB8"/>
    <w:rsid w:val="005A3E43"/>
    <w:rsid w:val="005A3F09"/>
    <w:rsid w:val="005A40E4"/>
    <w:rsid w:val="005A421D"/>
    <w:rsid w:val="005A422F"/>
    <w:rsid w:val="005A4373"/>
    <w:rsid w:val="005A45E4"/>
    <w:rsid w:val="005A4730"/>
    <w:rsid w:val="005A478B"/>
    <w:rsid w:val="005A48C3"/>
    <w:rsid w:val="005A4C18"/>
    <w:rsid w:val="005A4CA4"/>
    <w:rsid w:val="005A4CCF"/>
    <w:rsid w:val="005A4CDA"/>
    <w:rsid w:val="005A4CED"/>
    <w:rsid w:val="005A4D75"/>
    <w:rsid w:val="005A4DC0"/>
    <w:rsid w:val="005A5287"/>
    <w:rsid w:val="005A52F6"/>
    <w:rsid w:val="005A55AD"/>
    <w:rsid w:val="005A5602"/>
    <w:rsid w:val="005A5639"/>
    <w:rsid w:val="005A5C9C"/>
    <w:rsid w:val="005A5EAD"/>
    <w:rsid w:val="005A5EC6"/>
    <w:rsid w:val="005A5F73"/>
    <w:rsid w:val="005A6031"/>
    <w:rsid w:val="005A603F"/>
    <w:rsid w:val="005A608A"/>
    <w:rsid w:val="005A6177"/>
    <w:rsid w:val="005A6487"/>
    <w:rsid w:val="005A6541"/>
    <w:rsid w:val="005A6590"/>
    <w:rsid w:val="005A6700"/>
    <w:rsid w:val="005A685D"/>
    <w:rsid w:val="005A6999"/>
    <w:rsid w:val="005A6A17"/>
    <w:rsid w:val="005A6B73"/>
    <w:rsid w:val="005A70F4"/>
    <w:rsid w:val="005A70F7"/>
    <w:rsid w:val="005A718D"/>
    <w:rsid w:val="005A7302"/>
    <w:rsid w:val="005A7436"/>
    <w:rsid w:val="005A7669"/>
    <w:rsid w:val="005A788E"/>
    <w:rsid w:val="005A7B50"/>
    <w:rsid w:val="005A7D19"/>
    <w:rsid w:val="005A7E48"/>
    <w:rsid w:val="005A7E75"/>
    <w:rsid w:val="005A7FBC"/>
    <w:rsid w:val="005A7FBE"/>
    <w:rsid w:val="005B0247"/>
    <w:rsid w:val="005B0648"/>
    <w:rsid w:val="005B079A"/>
    <w:rsid w:val="005B0844"/>
    <w:rsid w:val="005B0A00"/>
    <w:rsid w:val="005B0C3A"/>
    <w:rsid w:val="005B0D0D"/>
    <w:rsid w:val="005B0EE6"/>
    <w:rsid w:val="005B1523"/>
    <w:rsid w:val="005B19DE"/>
    <w:rsid w:val="005B1B69"/>
    <w:rsid w:val="005B1C71"/>
    <w:rsid w:val="005B1F1A"/>
    <w:rsid w:val="005B20BC"/>
    <w:rsid w:val="005B21D4"/>
    <w:rsid w:val="005B2319"/>
    <w:rsid w:val="005B2446"/>
    <w:rsid w:val="005B2614"/>
    <w:rsid w:val="005B2865"/>
    <w:rsid w:val="005B28DE"/>
    <w:rsid w:val="005B2AC2"/>
    <w:rsid w:val="005B2C42"/>
    <w:rsid w:val="005B2EC7"/>
    <w:rsid w:val="005B30B5"/>
    <w:rsid w:val="005B30BA"/>
    <w:rsid w:val="005B314D"/>
    <w:rsid w:val="005B3265"/>
    <w:rsid w:val="005B3316"/>
    <w:rsid w:val="005B3416"/>
    <w:rsid w:val="005B3425"/>
    <w:rsid w:val="005B346A"/>
    <w:rsid w:val="005B38C3"/>
    <w:rsid w:val="005B3970"/>
    <w:rsid w:val="005B39FE"/>
    <w:rsid w:val="005B3B23"/>
    <w:rsid w:val="005B3B62"/>
    <w:rsid w:val="005B3C51"/>
    <w:rsid w:val="005B3D3F"/>
    <w:rsid w:val="005B3D5F"/>
    <w:rsid w:val="005B4189"/>
    <w:rsid w:val="005B42C9"/>
    <w:rsid w:val="005B43A8"/>
    <w:rsid w:val="005B456D"/>
    <w:rsid w:val="005B46F7"/>
    <w:rsid w:val="005B4796"/>
    <w:rsid w:val="005B47BB"/>
    <w:rsid w:val="005B481B"/>
    <w:rsid w:val="005B49C1"/>
    <w:rsid w:val="005B4A6C"/>
    <w:rsid w:val="005B4D98"/>
    <w:rsid w:val="005B515C"/>
    <w:rsid w:val="005B5360"/>
    <w:rsid w:val="005B538C"/>
    <w:rsid w:val="005B54F6"/>
    <w:rsid w:val="005B591D"/>
    <w:rsid w:val="005B5997"/>
    <w:rsid w:val="005B5D99"/>
    <w:rsid w:val="005B5F28"/>
    <w:rsid w:val="005B5FB6"/>
    <w:rsid w:val="005B6103"/>
    <w:rsid w:val="005B6136"/>
    <w:rsid w:val="005B619F"/>
    <w:rsid w:val="005B61CD"/>
    <w:rsid w:val="005B6386"/>
    <w:rsid w:val="005B6612"/>
    <w:rsid w:val="005B6613"/>
    <w:rsid w:val="005B66DC"/>
    <w:rsid w:val="005B67AB"/>
    <w:rsid w:val="005B67C2"/>
    <w:rsid w:val="005B6E26"/>
    <w:rsid w:val="005B6EB1"/>
    <w:rsid w:val="005B6F58"/>
    <w:rsid w:val="005B6F5A"/>
    <w:rsid w:val="005B7355"/>
    <w:rsid w:val="005B73C2"/>
    <w:rsid w:val="005B75AC"/>
    <w:rsid w:val="005B7671"/>
    <w:rsid w:val="005B78E5"/>
    <w:rsid w:val="005B7A03"/>
    <w:rsid w:val="005B7AB2"/>
    <w:rsid w:val="005B7D17"/>
    <w:rsid w:val="005B7FC7"/>
    <w:rsid w:val="005C003C"/>
    <w:rsid w:val="005C0190"/>
    <w:rsid w:val="005C0240"/>
    <w:rsid w:val="005C0285"/>
    <w:rsid w:val="005C0306"/>
    <w:rsid w:val="005C030E"/>
    <w:rsid w:val="005C035C"/>
    <w:rsid w:val="005C064A"/>
    <w:rsid w:val="005C0801"/>
    <w:rsid w:val="005C0904"/>
    <w:rsid w:val="005C09D0"/>
    <w:rsid w:val="005C0B5C"/>
    <w:rsid w:val="005C0B77"/>
    <w:rsid w:val="005C0F67"/>
    <w:rsid w:val="005C12C9"/>
    <w:rsid w:val="005C132C"/>
    <w:rsid w:val="005C1408"/>
    <w:rsid w:val="005C1508"/>
    <w:rsid w:val="005C152A"/>
    <w:rsid w:val="005C1834"/>
    <w:rsid w:val="005C1A93"/>
    <w:rsid w:val="005C1AFC"/>
    <w:rsid w:val="005C1C9C"/>
    <w:rsid w:val="005C202E"/>
    <w:rsid w:val="005C2050"/>
    <w:rsid w:val="005C23AE"/>
    <w:rsid w:val="005C24B4"/>
    <w:rsid w:val="005C270F"/>
    <w:rsid w:val="005C2A3D"/>
    <w:rsid w:val="005C2D51"/>
    <w:rsid w:val="005C2DB4"/>
    <w:rsid w:val="005C2E7D"/>
    <w:rsid w:val="005C3087"/>
    <w:rsid w:val="005C3111"/>
    <w:rsid w:val="005C3289"/>
    <w:rsid w:val="005C328B"/>
    <w:rsid w:val="005C341B"/>
    <w:rsid w:val="005C34F6"/>
    <w:rsid w:val="005C35EE"/>
    <w:rsid w:val="005C363C"/>
    <w:rsid w:val="005C374E"/>
    <w:rsid w:val="005C375F"/>
    <w:rsid w:val="005C39CE"/>
    <w:rsid w:val="005C3AAD"/>
    <w:rsid w:val="005C3BF6"/>
    <w:rsid w:val="005C3EEB"/>
    <w:rsid w:val="005C404D"/>
    <w:rsid w:val="005C4498"/>
    <w:rsid w:val="005C45BC"/>
    <w:rsid w:val="005C474F"/>
    <w:rsid w:val="005C4AAB"/>
    <w:rsid w:val="005C4B1D"/>
    <w:rsid w:val="005C4F82"/>
    <w:rsid w:val="005C50AC"/>
    <w:rsid w:val="005C52CC"/>
    <w:rsid w:val="005C530A"/>
    <w:rsid w:val="005C54F4"/>
    <w:rsid w:val="005C557A"/>
    <w:rsid w:val="005C557C"/>
    <w:rsid w:val="005C57A6"/>
    <w:rsid w:val="005C58B1"/>
    <w:rsid w:val="005C5905"/>
    <w:rsid w:val="005C5A5D"/>
    <w:rsid w:val="005C5B3B"/>
    <w:rsid w:val="005C5C14"/>
    <w:rsid w:val="005C5ED5"/>
    <w:rsid w:val="005C5EDB"/>
    <w:rsid w:val="005C625A"/>
    <w:rsid w:val="005C64D3"/>
    <w:rsid w:val="005C6850"/>
    <w:rsid w:val="005C69F6"/>
    <w:rsid w:val="005C6D13"/>
    <w:rsid w:val="005C705A"/>
    <w:rsid w:val="005C71CD"/>
    <w:rsid w:val="005C7242"/>
    <w:rsid w:val="005C7383"/>
    <w:rsid w:val="005C73BA"/>
    <w:rsid w:val="005C745B"/>
    <w:rsid w:val="005C748A"/>
    <w:rsid w:val="005C74BC"/>
    <w:rsid w:val="005C76E7"/>
    <w:rsid w:val="005C7BF2"/>
    <w:rsid w:val="005C7DF9"/>
    <w:rsid w:val="005C7E0B"/>
    <w:rsid w:val="005D0089"/>
    <w:rsid w:val="005D0099"/>
    <w:rsid w:val="005D00A2"/>
    <w:rsid w:val="005D0374"/>
    <w:rsid w:val="005D03FC"/>
    <w:rsid w:val="005D04E2"/>
    <w:rsid w:val="005D0828"/>
    <w:rsid w:val="005D0861"/>
    <w:rsid w:val="005D0D53"/>
    <w:rsid w:val="005D0EEE"/>
    <w:rsid w:val="005D1339"/>
    <w:rsid w:val="005D18A9"/>
    <w:rsid w:val="005D1EE7"/>
    <w:rsid w:val="005D248A"/>
    <w:rsid w:val="005D256B"/>
    <w:rsid w:val="005D2594"/>
    <w:rsid w:val="005D28D2"/>
    <w:rsid w:val="005D2C94"/>
    <w:rsid w:val="005D2D22"/>
    <w:rsid w:val="005D2D82"/>
    <w:rsid w:val="005D2FF5"/>
    <w:rsid w:val="005D3247"/>
    <w:rsid w:val="005D327F"/>
    <w:rsid w:val="005D329F"/>
    <w:rsid w:val="005D32D2"/>
    <w:rsid w:val="005D3594"/>
    <w:rsid w:val="005D35D8"/>
    <w:rsid w:val="005D369B"/>
    <w:rsid w:val="005D39CE"/>
    <w:rsid w:val="005D39DF"/>
    <w:rsid w:val="005D3A99"/>
    <w:rsid w:val="005D3E07"/>
    <w:rsid w:val="005D3EC3"/>
    <w:rsid w:val="005D3EF2"/>
    <w:rsid w:val="005D4197"/>
    <w:rsid w:val="005D44A6"/>
    <w:rsid w:val="005D44A7"/>
    <w:rsid w:val="005D44E5"/>
    <w:rsid w:val="005D463F"/>
    <w:rsid w:val="005D4658"/>
    <w:rsid w:val="005D4789"/>
    <w:rsid w:val="005D4922"/>
    <w:rsid w:val="005D4A32"/>
    <w:rsid w:val="005D4A89"/>
    <w:rsid w:val="005D4B00"/>
    <w:rsid w:val="005D4BA8"/>
    <w:rsid w:val="005D4E9B"/>
    <w:rsid w:val="005D4EA2"/>
    <w:rsid w:val="005D5062"/>
    <w:rsid w:val="005D521B"/>
    <w:rsid w:val="005D5339"/>
    <w:rsid w:val="005D53C9"/>
    <w:rsid w:val="005D5506"/>
    <w:rsid w:val="005D556C"/>
    <w:rsid w:val="005D55C1"/>
    <w:rsid w:val="005D5680"/>
    <w:rsid w:val="005D5711"/>
    <w:rsid w:val="005D593C"/>
    <w:rsid w:val="005D5956"/>
    <w:rsid w:val="005D59D8"/>
    <w:rsid w:val="005D6060"/>
    <w:rsid w:val="005D6208"/>
    <w:rsid w:val="005D627F"/>
    <w:rsid w:val="005D63B8"/>
    <w:rsid w:val="005D646C"/>
    <w:rsid w:val="005D64CB"/>
    <w:rsid w:val="005D69D2"/>
    <w:rsid w:val="005D6A1B"/>
    <w:rsid w:val="005D6E2C"/>
    <w:rsid w:val="005D7036"/>
    <w:rsid w:val="005D7090"/>
    <w:rsid w:val="005D7313"/>
    <w:rsid w:val="005D77AD"/>
    <w:rsid w:val="005D7975"/>
    <w:rsid w:val="005D7B1E"/>
    <w:rsid w:val="005E0150"/>
    <w:rsid w:val="005E0292"/>
    <w:rsid w:val="005E02FD"/>
    <w:rsid w:val="005E053B"/>
    <w:rsid w:val="005E062A"/>
    <w:rsid w:val="005E0862"/>
    <w:rsid w:val="005E0900"/>
    <w:rsid w:val="005E0A46"/>
    <w:rsid w:val="005E0D32"/>
    <w:rsid w:val="005E114F"/>
    <w:rsid w:val="005E1294"/>
    <w:rsid w:val="005E14C6"/>
    <w:rsid w:val="005E1B4A"/>
    <w:rsid w:val="005E1E1B"/>
    <w:rsid w:val="005E1F3D"/>
    <w:rsid w:val="005E1FE9"/>
    <w:rsid w:val="005E2047"/>
    <w:rsid w:val="005E207D"/>
    <w:rsid w:val="005E20E3"/>
    <w:rsid w:val="005E215B"/>
    <w:rsid w:val="005E2474"/>
    <w:rsid w:val="005E2592"/>
    <w:rsid w:val="005E269A"/>
    <w:rsid w:val="005E2A3D"/>
    <w:rsid w:val="005E2A88"/>
    <w:rsid w:val="005E2ACF"/>
    <w:rsid w:val="005E2AF8"/>
    <w:rsid w:val="005E2E17"/>
    <w:rsid w:val="005E305D"/>
    <w:rsid w:val="005E335D"/>
    <w:rsid w:val="005E33C6"/>
    <w:rsid w:val="005E3469"/>
    <w:rsid w:val="005E3557"/>
    <w:rsid w:val="005E38D2"/>
    <w:rsid w:val="005E395B"/>
    <w:rsid w:val="005E39C9"/>
    <w:rsid w:val="005E3C50"/>
    <w:rsid w:val="005E3D13"/>
    <w:rsid w:val="005E3DCE"/>
    <w:rsid w:val="005E4027"/>
    <w:rsid w:val="005E405E"/>
    <w:rsid w:val="005E40D7"/>
    <w:rsid w:val="005E40E5"/>
    <w:rsid w:val="005E4109"/>
    <w:rsid w:val="005E4318"/>
    <w:rsid w:val="005E4744"/>
    <w:rsid w:val="005E48DD"/>
    <w:rsid w:val="005E503B"/>
    <w:rsid w:val="005E5108"/>
    <w:rsid w:val="005E544B"/>
    <w:rsid w:val="005E5520"/>
    <w:rsid w:val="005E56E8"/>
    <w:rsid w:val="005E5841"/>
    <w:rsid w:val="005E5A8B"/>
    <w:rsid w:val="005E5CFA"/>
    <w:rsid w:val="005E5FC0"/>
    <w:rsid w:val="005E6066"/>
    <w:rsid w:val="005E60BF"/>
    <w:rsid w:val="005E61F4"/>
    <w:rsid w:val="005E62AC"/>
    <w:rsid w:val="005E635F"/>
    <w:rsid w:val="005E6441"/>
    <w:rsid w:val="005E6481"/>
    <w:rsid w:val="005E6670"/>
    <w:rsid w:val="005E66A5"/>
    <w:rsid w:val="005E66EC"/>
    <w:rsid w:val="005E670D"/>
    <w:rsid w:val="005E68D9"/>
    <w:rsid w:val="005E6D91"/>
    <w:rsid w:val="005E6E93"/>
    <w:rsid w:val="005E70E4"/>
    <w:rsid w:val="005E71AF"/>
    <w:rsid w:val="005E786C"/>
    <w:rsid w:val="005E7C55"/>
    <w:rsid w:val="005E7C9B"/>
    <w:rsid w:val="005E7D9D"/>
    <w:rsid w:val="005E7DC8"/>
    <w:rsid w:val="005E7EE8"/>
    <w:rsid w:val="005F0087"/>
    <w:rsid w:val="005F0187"/>
    <w:rsid w:val="005F02D8"/>
    <w:rsid w:val="005F05D9"/>
    <w:rsid w:val="005F07B4"/>
    <w:rsid w:val="005F0F8D"/>
    <w:rsid w:val="005F10EF"/>
    <w:rsid w:val="005F12F7"/>
    <w:rsid w:val="005F14E2"/>
    <w:rsid w:val="005F153A"/>
    <w:rsid w:val="005F154E"/>
    <w:rsid w:val="005F15A9"/>
    <w:rsid w:val="005F18DF"/>
    <w:rsid w:val="005F1C08"/>
    <w:rsid w:val="005F2214"/>
    <w:rsid w:val="005F24D2"/>
    <w:rsid w:val="005F2533"/>
    <w:rsid w:val="005F25FA"/>
    <w:rsid w:val="005F28F0"/>
    <w:rsid w:val="005F2D37"/>
    <w:rsid w:val="005F303A"/>
    <w:rsid w:val="005F3058"/>
    <w:rsid w:val="005F305A"/>
    <w:rsid w:val="005F31A1"/>
    <w:rsid w:val="005F31BF"/>
    <w:rsid w:val="005F3279"/>
    <w:rsid w:val="005F32E2"/>
    <w:rsid w:val="005F345B"/>
    <w:rsid w:val="005F354E"/>
    <w:rsid w:val="005F3B35"/>
    <w:rsid w:val="005F3C0D"/>
    <w:rsid w:val="005F3ED3"/>
    <w:rsid w:val="005F4033"/>
    <w:rsid w:val="005F40D0"/>
    <w:rsid w:val="005F42AF"/>
    <w:rsid w:val="005F42DA"/>
    <w:rsid w:val="005F442E"/>
    <w:rsid w:val="005F44A2"/>
    <w:rsid w:val="005F47DA"/>
    <w:rsid w:val="005F4809"/>
    <w:rsid w:val="005F4811"/>
    <w:rsid w:val="005F4828"/>
    <w:rsid w:val="005F4856"/>
    <w:rsid w:val="005F4892"/>
    <w:rsid w:val="005F4BA2"/>
    <w:rsid w:val="005F4DF1"/>
    <w:rsid w:val="005F5124"/>
    <w:rsid w:val="005F527C"/>
    <w:rsid w:val="005F55F1"/>
    <w:rsid w:val="005F564A"/>
    <w:rsid w:val="005F5790"/>
    <w:rsid w:val="005F5866"/>
    <w:rsid w:val="005F599C"/>
    <w:rsid w:val="005F5B56"/>
    <w:rsid w:val="005F5BF9"/>
    <w:rsid w:val="005F5E82"/>
    <w:rsid w:val="005F602F"/>
    <w:rsid w:val="005F6119"/>
    <w:rsid w:val="005F61DD"/>
    <w:rsid w:val="005F6220"/>
    <w:rsid w:val="005F69AD"/>
    <w:rsid w:val="005F6D75"/>
    <w:rsid w:val="005F6EFA"/>
    <w:rsid w:val="005F6F23"/>
    <w:rsid w:val="005F6FDA"/>
    <w:rsid w:val="005F72A3"/>
    <w:rsid w:val="005F741C"/>
    <w:rsid w:val="005F75A1"/>
    <w:rsid w:val="005F771A"/>
    <w:rsid w:val="005F7724"/>
    <w:rsid w:val="005F7891"/>
    <w:rsid w:val="005F79BD"/>
    <w:rsid w:val="005F7A92"/>
    <w:rsid w:val="005F7BE6"/>
    <w:rsid w:val="005F7C67"/>
    <w:rsid w:val="005F7CE4"/>
    <w:rsid w:val="005F7D6D"/>
    <w:rsid w:val="0060000F"/>
    <w:rsid w:val="006001BE"/>
    <w:rsid w:val="00600269"/>
    <w:rsid w:val="00600506"/>
    <w:rsid w:val="006006A5"/>
    <w:rsid w:val="006008C6"/>
    <w:rsid w:val="00600B1C"/>
    <w:rsid w:val="00600B8D"/>
    <w:rsid w:val="00600BF3"/>
    <w:rsid w:val="00600C6C"/>
    <w:rsid w:val="00600D92"/>
    <w:rsid w:val="00600DD6"/>
    <w:rsid w:val="00600EB8"/>
    <w:rsid w:val="006010B5"/>
    <w:rsid w:val="00601285"/>
    <w:rsid w:val="0060150D"/>
    <w:rsid w:val="00601559"/>
    <w:rsid w:val="00601722"/>
    <w:rsid w:val="00601755"/>
    <w:rsid w:val="00601792"/>
    <w:rsid w:val="00601B66"/>
    <w:rsid w:val="00601C84"/>
    <w:rsid w:val="0060201A"/>
    <w:rsid w:val="0060205E"/>
    <w:rsid w:val="006021B7"/>
    <w:rsid w:val="00602288"/>
    <w:rsid w:val="00602349"/>
    <w:rsid w:val="00602369"/>
    <w:rsid w:val="00602524"/>
    <w:rsid w:val="00602606"/>
    <w:rsid w:val="006028A0"/>
    <w:rsid w:val="0060291B"/>
    <w:rsid w:val="0060297D"/>
    <w:rsid w:val="00602E26"/>
    <w:rsid w:val="00602E57"/>
    <w:rsid w:val="00602E69"/>
    <w:rsid w:val="00602F74"/>
    <w:rsid w:val="00602FF0"/>
    <w:rsid w:val="00603027"/>
    <w:rsid w:val="00603459"/>
    <w:rsid w:val="00603491"/>
    <w:rsid w:val="0060359F"/>
    <w:rsid w:val="00603616"/>
    <w:rsid w:val="006038E8"/>
    <w:rsid w:val="00603A72"/>
    <w:rsid w:val="00603C24"/>
    <w:rsid w:val="00603E2E"/>
    <w:rsid w:val="00603EFC"/>
    <w:rsid w:val="00603F84"/>
    <w:rsid w:val="006041C0"/>
    <w:rsid w:val="006041C1"/>
    <w:rsid w:val="006043B7"/>
    <w:rsid w:val="00604476"/>
    <w:rsid w:val="006046EC"/>
    <w:rsid w:val="0060472F"/>
    <w:rsid w:val="00604A95"/>
    <w:rsid w:val="00604AC3"/>
    <w:rsid w:val="00604B2B"/>
    <w:rsid w:val="00604C00"/>
    <w:rsid w:val="00604F44"/>
    <w:rsid w:val="0060517D"/>
    <w:rsid w:val="00605384"/>
    <w:rsid w:val="0060578D"/>
    <w:rsid w:val="006059D9"/>
    <w:rsid w:val="00605D88"/>
    <w:rsid w:val="00605FF9"/>
    <w:rsid w:val="00606223"/>
    <w:rsid w:val="00606336"/>
    <w:rsid w:val="00606414"/>
    <w:rsid w:val="0060642F"/>
    <w:rsid w:val="006065B2"/>
    <w:rsid w:val="00606630"/>
    <w:rsid w:val="006066DB"/>
    <w:rsid w:val="00606866"/>
    <w:rsid w:val="00606A91"/>
    <w:rsid w:val="00606EC3"/>
    <w:rsid w:val="00606FBC"/>
    <w:rsid w:val="0060700C"/>
    <w:rsid w:val="00607219"/>
    <w:rsid w:val="00607309"/>
    <w:rsid w:val="0060742D"/>
    <w:rsid w:val="00607720"/>
    <w:rsid w:val="00607917"/>
    <w:rsid w:val="00607977"/>
    <w:rsid w:val="00607A86"/>
    <w:rsid w:val="00607D3A"/>
    <w:rsid w:val="00607E47"/>
    <w:rsid w:val="00607E50"/>
    <w:rsid w:val="006102B6"/>
    <w:rsid w:val="0061051B"/>
    <w:rsid w:val="0061052F"/>
    <w:rsid w:val="00610606"/>
    <w:rsid w:val="00610976"/>
    <w:rsid w:val="0061098E"/>
    <w:rsid w:val="00610B06"/>
    <w:rsid w:val="00610B2B"/>
    <w:rsid w:val="00610C3F"/>
    <w:rsid w:val="00610D75"/>
    <w:rsid w:val="00610E14"/>
    <w:rsid w:val="00610E3D"/>
    <w:rsid w:val="00610E3F"/>
    <w:rsid w:val="00611276"/>
    <w:rsid w:val="0061143A"/>
    <w:rsid w:val="00611501"/>
    <w:rsid w:val="006115CD"/>
    <w:rsid w:val="00611726"/>
    <w:rsid w:val="0061173D"/>
    <w:rsid w:val="0061179D"/>
    <w:rsid w:val="006117E8"/>
    <w:rsid w:val="006117F3"/>
    <w:rsid w:val="00611808"/>
    <w:rsid w:val="00611970"/>
    <w:rsid w:val="006119C8"/>
    <w:rsid w:val="00611BD0"/>
    <w:rsid w:val="00611C27"/>
    <w:rsid w:val="00611DA8"/>
    <w:rsid w:val="00611E30"/>
    <w:rsid w:val="00611E3E"/>
    <w:rsid w:val="00611E98"/>
    <w:rsid w:val="00611F7F"/>
    <w:rsid w:val="00611FED"/>
    <w:rsid w:val="0061213A"/>
    <w:rsid w:val="0061233C"/>
    <w:rsid w:val="006123F6"/>
    <w:rsid w:val="0061246E"/>
    <w:rsid w:val="006124BD"/>
    <w:rsid w:val="006124E7"/>
    <w:rsid w:val="00612782"/>
    <w:rsid w:val="006127F8"/>
    <w:rsid w:val="00613049"/>
    <w:rsid w:val="006131F4"/>
    <w:rsid w:val="0061324E"/>
    <w:rsid w:val="00613335"/>
    <w:rsid w:val="0061338E"/>
    <w:rsid w:val="006133E0"/>
    <w:rsid w:val="00613434"/>
    <w:rsid w:val="006134E1"/>
    <w:rsid w:val="00613807"/>
    <w:rsid w:val="00613879"/>
    <w:rsid w:val="0061396A"/>
    <w:rsid w:val="006139A1"/>
    <w:rsid w:val="00613B4B"/>
    <w:rsid w:val="00614322"/>
    <w:rsid w:val="00614704"/>
    <w:rsid w:val="00614997"/>
    <w:rsid w:val="006149DD"/>
    <w:rsid w:val="00614A24"/>
    <w:rsid w:val="00614AFE"/>
    <w:rsid w:val="00614C30"/>
    <w:rsid w:val="00614CB2"/>
    <w:rsid w:val="00614E3F"/>
    <w:rsid w:val="006150A9"/>
    <w:rsid w:val="006153DA"/>
    <w:rsid w:val="00615683"/>
    <w:rsid w:val="006156E1"/>
    <w:rsid w:val="006156F2"/>
    <w:rsid w:val="006158B8"/>
    <w:rsid w:val="00616191"/>
    <w:rsid w:val="006161BB"/>
    <w:rsid w:val="00616268"/>
    <w:rsid w:val="0061665E"/>
    <w:rsid w:val="006166CA"/>
    <w:rsid w:val="00616849"/>
    <w:rsid w:val="00616A59"/>
    <w:rsid w:val="00616AF8"/>
    <w:rsid w:val="00616C46"/>
    <w:rsid w:val="00616CD8"/>
    <w:rsid w:val="00617238"/>
    <w:rsid w:val="006172D4"/>
    <w:rsid w:val="0061733A"/>
    <w:rsid w:val="0061746F"/>
    <w:rsid w:val="00617756"/>
    <w:rsid w:val="006178A4"/>
    <w:rsid w:val="006178F1"/>
    <w:rsid w:val="00617A12"/>
    <w:rsid w:val="00617ADC"/>
    <w:rsid w:val="00617D65"/>
    <w:rsid w:val="006200E6"/>
    <w:rsid w:val="00620227"/>
    <w:rsid w:val="00620268"/>
    <w:rsid w:val="006202DE"/>
    <w:rsid w:val="006205CE"/>
    <w:rsid w:val="00620685"/>
    <w:rsid w:val="00620A0A"/>
    <w:rsid w:val="00620A84"/>
    <w:rsid w:val="00620C46"/>
    <w:rsid w:val="00620D4F"/>
    <w:rsid w:val="0062113E"/>
    <w:rsid w:val="0062122C"/>
    <w:rsid w:val="00621256"/>
    <w:rsid w:val="006212D1"/>
    <w:rsid w:val="006213F3"/>
    <w:rsid w:val="00621486"/>
    <w:rsid w:val="00621756"/>
    <w:rsid w:val="00621A63"/>
    <w:rsid w:val="00621A94"/>
    <w:rsid w:val="006224BC"/>
    <w:rsid w:val="006226FB"/>
    <w:rsid w:val="00622701"/>
    <w:rsid w:val="00622808"/>
    <w:rsid w:val="0062299D"/>
    <w:rsid w:val="0062299E"/>
    <w:rsid w:val="006229CC"/>
    <w:rsid w:val="00622AD4"/>
    <w:rsid w:val="00622BE8"/>
    <w:rsid w:val="00622D5D"/>
    <w:rsid w:val="00622DB7"/>
    <w:rsid w:val="006230FC"/>
    <w:rsid w:val="00623165"/>
    <w:rsid w:val="0062317C"/>
    <w:rsid w:val="00623294"/>
    <w:rsid w:val="006233BE"/>
    <w:rsid w:val="006233FB"/>
    <w:rsid w:val="0062341B"/>
    <w:rsid w:val="00623474"/>
    <w:rsid w:val="0062385D"/>
    <w:rsid w:val="0062398B"/>
    <w:rsid w:val="00623AD1"/>
    <w:rsid w:val="00623C98"/>
    <w:rsid w:val="00623CCD"/>
    <w:rsid w:val="00623D3F"/>
    <w:rsid w:val="00623EBC"/>
    <w:rsid w:val="00623EE5"/>
    <w:rsid w:val="0062410B"/>
    <w:rsid w:val="006243D8"/>
    <w:rsid w:val="006244D5"/>
    <w:rsid w:val="00624709"/>
    <w:rsid w:val="00624AD1"/>
    <w:rsid w:val="00624CA7"/>
    <w:rsid w:val="00624EF4"/>
    <w:rsid w:val="00624F59"/>
    <w:rsid w:val="00624FFD"/>
    <w:rsid w:val="00625216"/>
    <w:rsid w:val="006255B4"/>
    <w:rsid w:val="006258E4"/>
    <w:rsid w:val="00625941"/>
    <w:rsid w:val="006259A2"/>
    <w:rsid w:val="00625BAA"/>
    <w:rsid w:val="00626123"/>
    <w:rsid w:val="006262AD"/>
    <w:rsid w:val="00626436"/>
    <w:rsid w:val="00626497"/>
    <w:rsid w:val="0062653C"/>
    <w:rsid w:val="006266B2"/>
    <w:rsid w:val="0062699C"/>
    <w:rsid w:val="006269D1"/>
    <w:rsid w:val="00626B08"/>
    <w:rsid w:val="00626C2A"/>
    <w:rsid w:val="00626E56"/>
    <w:rsid w:val="00626EA9"/>
    <w:rsid w:val="00626F18"/>
    <w:rsid w:val="00626F7D"/>
    <w:rsid w:val="0062715D"/>
    <w:rsid w:val="006279AA"/>
    <w:rsid w:val="00627B4D"/>
    <w:rsid w:val="00627B92"/>
    <w:rsid w:val="00627D26"/>
    <w:rsid w:val="00627D6A"/>
    <w:rsid w:val="00627F9E"/>
    <w:rsid w:val="006301C0"/>
    <w:rsid w:val="006303E9"/>
    <w:rsid w:val="006305D4"/>
    <w:rsid w:val="00630667"/>
    <w:rsid w:val="0063083F"/>
    <w:rsid w:val="00630900"/>
    <w:rsid w:val="00630E82"/>
    <w:rsid w:val="00631203"/>
    <w:rsid w:val="006312C4"/>
    <w:rsid w:val="006313B1"/>
    <w:rsid w:val="006315F6"/>
    <w:rsid w:val="0063170D"/>
    <w:rsid w:val="00631720"/>
    <w:rsid w:val="00631953"/>
    <w:rsid w:val="00631A33"/>
    <w:rsid w:val="00631AE7"/>
    <w:rsid w:val="00631BC8"/>
    <w:rsid w:val="00631CB6"/>
    <w:rsid w:val="00631D1A"/>
    <w:rsid w:val="00631E42"/>
    <w:rsid w:val="00631E64"/>
    <w:rsid w:val="0063200B"/>
    <w:rsid w:val="0063200E"/>
    <w:rsid w:val="00632270"/>
    <w:rsid w:val="00632278"/>
    <w:rsid w:val="006325C7"/>
    <w:rsid w:val="0063262E"/>
    <w:rsid w:val="006328A7"/>
    <w:rsid w:val="0063292C"/>
    <w:rsid w:val="00632A4B"/>
    <w:rsid w:val="00632B4B"/>
    <w:rsid w:val="00632B9F"/>
    <w:rsid w:val="00632CB2"/>
    <w:rsid w:val="00632DE1"/>
    <w:rsid w:val="00632ECF"/>
    <w:rsid w:val="0063312A"/>
    <w:rsid w:val="006331C1"/>
    <w:rsid w:val="006333CD"/>
    <w:rsid w:val="006336E2"/>
    <w:rsid w:val="00633A4E"/>
    <w:rsid w:val="00633B52"/>
    <w:rsid w:val="00633D50"/>
    <w:rsid w:val="00633D72"/>
    <w:rsid w:val="00633DF2"/>
    <w:rsid w:val="00633ECB"/>
    <w:rsid w:val="006340B7"/>
    <w:rsid w:val="006340C8"/>
    <w:rsid w:val="006342D9"/>
    <w:rsid w:val="00634638"/>
    <w:rsid w:val="00634869"/>
    <w:rsid w:val="00634CB8"/>
    <w:rsid w:val="0063519F"/>
    <w:rsid w:val="00635247"/>
    <w:rsid w:val="00635259"/>
    <w:rsid w:val="006353DB"/>
    <w:rsid w:val="0063541F"/>
    <w:rsid w:val="006358AD"/>
    <w:rsid w:val="00635BCD"/>
    <w:rsid w:val="00635BDC"/>
    <w:rsid w:val="00635C6B"/>
    <w:rsid w:val="00635CEF"/>
    <w:rsid w:val="00635E49"/>
    <w:rsid w:val="00636377"/>
    <w:rsid w:val="006368FF"/>
    <w:rsid w:val="00636B8A"/>
    <w:rsid w:val="00636B9F"/>
    <w:rsid w:val="00636D0A"/>
    <w:rsid w:val="00636E5F"/>
    <w:rsid w:val="00636EA3"/>
    <w:rsid w:val="00636F44"/>
    <w:rsid w:val="006370D9"/>
    <w:rsid w:val="00637594"/>
    <w:rsid w:val="006375C8"/>
    <w:rsid w:val="00637621"/>
    <w:rsid w:val="006376B6"/>
    <w:rsid w:val="00637823"/>
    <w:rsid w:val="00637ABD"/>
    <w:rsid w:val="00637B3F"/>
    <w:rsid w:val="00637B41"/>
    <w:rsid w:val="00637C7D"/>
    <w:rsid w:val="00637D1D"/>
    <w:rsid w:val="00637D5D"/>
    <w:rsid w:val="00637DB2"/>
    <w:rsid w:val="00637E30"/>
    <w:rsid w:val="00637EE0"/>
    <w:rsid w:val="006400FC"/>
    <w:rsid w:val="00640382"/>
    <w:rsid w:val="0064047E"/>
    <w:rsid w:val="006405DE"/>
    <w:rsid w:val="0064064F"/>
    <w:rsid w:val="006409A1"/>
    <w:rsid w:val="00640C4F"/>
    <w:rsid w:val="00641210"/>
    <w:rsid w:val="00641277"/>
    <w:rsid w:val="00641419"/>
    <w:rsid w:val="00641489"/>
    <w:rsid w:val="00641699"/>
    <w:rsid w:val="006416CC"/>
    <w:rsid w:val="006419DA"/>
    <w:rsid w:val="006419E4"/>
    <w:rsid w:val="00641C51"/>
    <w:rsid w:val="00641E1A"/>
    <w:rsid w:val="00642066"/>
    <w:rsid w:val="00642134"/>
    <w:rsid w:val="006421D8"/>
    <w:rsid w:val="00642232"/>
    <w:rsid w:val="006422BD"/>
    <w:rsid w:val="00642317"/>
    <w:rsid w:val="00642718"/>
    <w:rsid w:val="0064278B"/>
    <w:rsid w:val="0064288A"/>
    <w:rsid w:val="0064295F"/>
    <w:rsid w:val="00642AE7"/>
    <w:rsid w:val="00642EEA"/>
    <w:rsid w:val="00642F73"/>
    <w:rsid w:val="00643079"/>
    <w:rsid w:val="00643316"/>
    <w:rsid w:val="0064333F"/>
    <w:rsid w:val="00643957"/>
    <w:rsid w:val="00643B15"/>
    <w:rsid w:val="00643F7E"/>
    <w:rsid w:val="006442DB"/>
    <w:rsid w:val="00644581"/>
    <w:rsid w:val="00644587"/>
    <w:rsid w:val="006447E6"/>
    <w:rsid w:val="00644800"/>
    <w:rsid w:val="0064485B"/>
    <w:rsid w:val="00644B07"/>
    <w:rsid w:val="00644B19"/>
    <w:rsid w:val="00644E24"/>
    <w:rsid w:val="00644E4D"/>
    <w:rsid w:val="00644EA2"/>
    <w:rsid w:val="00644F96"/>
    <w:rsid w:val="006451B0"/>
    <w:rsid w:val="00645367"/>
    <w:rsid w:val="006453B3"/>
    <w:rsid w:val="006454CC"/>
    <w:rsid w:val="006455CB"/>
    <w:rsid w:val="00645B55"/>
    <w:rsid w:val="006460D1"/>
    <w:rsid w:val="006463C4"/>
    <w:rsid w:val="006464AF"/>
    <w:rsid w:val="00646614"/>
    <w:rsid w:val="0064662A"/>
    <w:rsid w:val="00646765"/>
    <w:rsid w:val="006468ED"/>
    <w:rsid w:val="006469E5"/>
    <w:rsid w:val="00646A24"/>
    <w:rsid w:val="00646AFB"/>
    <w:rsid w:val="00646B0E"/>
    <w:rsid w:val="00646B16"/>
    <w:rsid w:val="00646CEC"/>
    <w:rsid w:val="00646D4C"/>
    <w:rsid w:val="00646F2D"/>
    <w:rsid w:val="00647028"/>
    <w:rsid w:val="00647070"/>
    <w:rsid w:val="00647272"/>
    <w:rsid w:val="00647551"/>
    <w:rsid w:val="006475EF"/>
    <w:rsid w:val="00647748"/>
    <w:rsid w:val="00647768"/>
    <w:rsid w:val="00647CEA"/>
    <w:rsid w:val="00647E37"/>
    <w:rsid w:val="00647EEC"/>
    <w:rsid w:val="0065013F"/>
    <w:rsid w:val="00650399"/>
    <w:rsid w:val="00650750"/>
    <w:rsid w:val="0065079B"/>
    <w:rsid w:val="00650815"/>
    <w:rsid w:val="00650A7C"/>
    <w:rsid w:val="00650AB5"/>
    <w:rsid w:val="00650B86"/>
    <w:rsid w:val="00650F77"/>
    <w:rsid w:val="006511DB"/>
    <w:rsid w:val="00651463"/>
    <w:rsid w:val="006515C6"/>
    <w:rsid w:val="006515FE"/>
    <w:rsid w:val="0065182A"/>
    <w:rsid w:val="00651C80"/>
    <w:rsid w:val="00651E13"/>
    <w:rsid w:val="00651EA9"/>
    <w:rsid w:val="00651EB2"/>
    <w:rsid w:val="00651F64"/>
    <w:rsid w:val="00651F97"/>
    <w:rsid w:val="006522F9"/>
    <w:rsid w:val="00652487"/>
    <w:rsid w:val="006527C7"/>
    <w:rsid w:val="00653033"/>
    <w:rsid w:val="00653319"/>
    <w:rsid w:val="006533B5"/>
    <w:rsid w:val="0065349A"/>
    <w:rsid w:val="006534A9"/>
    <w:rsid w:val="0065363F"/>
    <w:rsid w:val="0065387C"/>
    <w:rsid w:val="006539B3"/>
    <w:rsid w:val="006539CF"/>
    <w:rsid w:val="00653B09"/>
    <w:rsid w:val="00653D74"/>
    <w:rsid w:val="00653FA6"/>
    <w:rsid w:val="00654049"/>
    <w:rsid w:val="006542EC"/>
    <w:rsid w:val="006546C9"/>
    <w:rsid w:val="006549E8"/>
    <w:rsid w:val="00654B6D"/>
    <w:rsid w:val="00654BF2"/>
    <w:rsid w:val="006551FC"/>
    <w:rsid w:val="006552FF"/>
    <w:rsid w:val="0065540C"/>
    <w:rsid w:val="00655452"/>
    <w:rsid w:val="006555B1"/>
    <w:rsid w:val="006555D8"/>
    <w:rsid w:val="00655ADF"/>
    <w:rsid w:val="00655B7A"/>
    <w:rsid w:val="00655BAB"/>
    <w:rsid w:val="00655CDB"/>
    <w:rsid w:val="00655D57"/>
    <w:rsid w:val="00655E28"/>
    <w:rsid w:val="00655FF3"/>
    <w:rsid w:val="006562CC"/>
    <w:rsid w:val="00656450"/>
    <w:rsid w:val="006565E7"/>
    <w:rsid w:val="00656692"/>
    <w:rsid w:val="00656745"/>
    <w:rsid w:val="00656898"/>
    <w:rsid w:val="006568CF"/>
    <w:rsid w:val="006568E2"/>
    <w:rsid w:val="00656A40"/>
    <w:rsid w:val="00656A95"/>
    <w:rsid w:val="00656CFC"/>
    <w:rsid w:val="00656D89"/>
    <w:rsid w:val="00657064"/>
    <w:rsid w:val="006570F1"/>
    <w:rsid w:val="006571CA"/>
    <w:rsid w:val="0065721C"/>
    <w:rsid w:val="00657687"/>
    <w:rsid w:val="00657D08"/>
    <w:rsid w:val="0066042B"/>
    <w:rsid w:val="00660483"/>
    <w:rsid w:val="006605B2"/>
    <w:rsid w:val="0066064F"/>
    <w:rsid w:val="0066071D"/>
    <w:rsid w:val="006609BA"/>
    <w:rsid w:val="00660A52"/>
    <w:rsid w:val="00660C25"/>
    <w:rsid w:val="00660F0A"/>
    <w:rsid w:val="00661003"/>
    <w:rsid w:val="00661470"/>
    <w:rsid w:val="00661810"/>
    <w:rsid w:val="00661875"/>
    <w:rsid w:val="00661958"/>
    <w:rsid w:val="00661AD8"/>
    <w:rsid w:val="00661BF4"/>
    <w:rsid w:val="00661DBC"/>
    <w:rsid w:val="00661E82"/>
    <w:rsid w:val="00661F9C"/>
    <w:rsid w:val="00662119"/>
    <w:rsid w:val="006622A7"/>
    <w:rsid w:val="00662455"/>
    <w:rsid w:val="006629E9"/>
    <w:rsid w:val="00662B9D"/>
    <w:rsid w:val="00662E61"/>
    <w:rsid w:val="0066311B"/>
    <w:rsid w:val="00663133"/>
    <w:rsid w:val="00663173"/>
    <w:rsid w:val="00663299"/>
    <w:rsid w:val="006632BF"/>
    <w:rsid w:val="00663317"/>
    <w:rsid w:val="006634FB"/>
    <w:rsid w:val="00663873"/>
    <w:rsid w:val="00663969"/>
    <w:rsid w:val="00663C7D"/>
    <w:rsid w:val="00663E80"/>
    <w:rsid w:val="006640DA"/>
    <w:rsid w:val="00664182"/>
    <w:rsid w:val="006645C4"/>
    <w:rsid w:val="00664606"/>
    <w:rsid w:val="006649CE"/>
    <w:rsid w:val="006650E9"/>
    <w:rsid w:val="00665497"/>
    <w:rsid w:val="0066570E"/>
    <w:rsid w:val="006659C9"/>
    <w:rsid w:val="00665A1D"/>
    <w:rsid w:val="00665A96"/>
    <w:rsid w:val="00665B8F"/>
    <w:rsid w:val="00665BFF"/>
    <w:rsid w:val="00665DC5"/>
    <w:rsid w:val="00665E96"/>
    <w:rsid w:val="00665EF3"/>
    <w:rsid w:val="00665F2B"/>
    <w:rsid w:val="00665F81"/>
    <w:rsid w:val="00666185"/>
    <w:rsid w:val="006663AA"/>
    <w:rsid w:val="00666519"/>
    <w:rsid w:val="00666600"/>
    <w:rsid w:val="006666FA"/>
    <w:rsid w:val="006669CE"/>
    <w:rsid w:val="00666AE7"/>
    <w:rsid w:val="00666DE9"/>
    <w:rsid w:val="00666E19"/>
    <w:rsid w:val="00666FF6"/>
    <w:rsid w:val="006673D2"/>
    <w:rsid w:val="00667A78"/>
    <w:rsid w:val="00667BAC"/>
    <w:rsid w:val="00670252"/>
    <w:rsid w:val="006704C3"/>
    <w:rsid w:val="00670572"/>
    <w:rsid w:val="006705E2"/>
    <w:rsid w:val="00670997"/>
    <w:rsid w:val="006709D8"/>
    <w:rsid w:val="00670A88"/>
    <w:rsid w:val="00670CCF"/>
    <w:rsid w:val="006710FE"/>
    <w:rsid w:val="0067142D"/>
    <w:rsid w:val="0067170D"/>
    <w:rsid w:val="006717ED"/>
    <w:rsid w:val="00671C26"/>
    <w:rsid w:val="00671DF9"/>
    <w:rsid w:val="00672445"/>
    <w:rsid w:val="006724BF"/>
    <w:rsid w:val="006724FE"/>
    <w:rsid w:val="00672603"/>
    <w:rsid w:val="00672637"/>
    <w:rsid w:val="0067263B"/>
    <w:rsid w:val="00672BE6"/>
    <w:rsid w:val="00672D3E"/>
    <w:rsid w:val="00672E79"/>
    <w:rsid w:val="00673317"/>
    <w:rsid w:val="0067383E"/>
    <w:rsid w:val="00673959"/>
    <w:rsid w:val="00673CB6"/>
    <w:rsid w:val="00673D41"/>
    <w:rsid w:val="00673D6B"/>
    <w:rsid w:val="00673DA0"/>
    <w:rsid w:val="00673F2D"/>
    <w:rsid w:val="00673FCA"/>
    <w:rsid w:val="0067401C"/>
    <w:rsid w:val="00674029"/>
    <w:rsid w:val="00674158"/>
    <w:rsid w:val="0067415F"/>
    <w:rsid w:val="0067417F"/>
    <w:rsid w:val="006742C0"/>
    <w:rsid w:val="0067433A"/>
    <w:rsid w:val="00674461"/>
    <w:rsid w:val="006744DF"/>
    <w:rsid w:val="00674599"/>
    <w:rsid w:val="006745C8"/>
    <w:rsid w:val="0067468D"/>
    <w:rsid w:val="006746EB"/>
    <w:rsid w:val="00674826"/>
    <w:rsid w:val="006749C7"/>
    <w:rsid w:val="00674B68"/>
    <w:rsid w:val="00674E9C"/>
    <w:rsid w:val="00675257"/>
    <w:rsid w:val="0067578A"/>
    <w:rsid w:val="00675B9B"/>
    <w:rsid w:val="00675C80"/>
    <w:rsid w:val="00675D37"/>
    <w:rsid w:val="00675E5C"/>
    <w:rsid w:val="00675EE3"/>
    <w:rsid w:val="00675FFC"/>
    <w:rsid w:val="00676003"/>
    <w:rsid w:val="00676208"/>
    <w:rsid w:val="0067625E"/>
    <w:rsid w:val="0067669C"/>
    <w:rsid w:val="00676AAE"/>
    <w:rsid w:val="00676B0A"/>
    <w:rsid w:val="00676BA1"/>
    <w:rsid w:val="00676CF5"/>
    <w:rsid w:val="00676EE7"/>
    <w:rsid w:val="0067731B"/>
    <w:rsid w:val="00677492"/>
    <w:rsid w:val="00677611"/>
    <w:rsid w:val="00677772"/>
    <w:rsid w:val="00677806"/>
    <w:rsid w:val="00677A7B"/>
    <w:rsid w:val="00677AA3"/>
    <w:rsid w:val="00677E91"/>
    <w:rsid w:val="00680026"/>
    <w:rsid w:val="00680321"/>
    <w:rsid w:val="006803A8"/>
    <w:rsid w:val="006803BA"/>
    <w:rsid w:val="00680493"/>
    <w:rsid w:val="006807F4"/>
    <w:rsid w:val="006807F8"/>
    <w:rsid w:val="006809ED"/>
    <w:rsid w:val="00680B84"/>
    <w:rsid w:val="00680C3E"/>
    <w:rsid w:val="00680C4C"/>
    <w:rsid w:val="00680F98"/>
    <w:rsid w:val="00681078"/>
    <w:rsid w:val="0068119E"/>
    <w:rsid w:val="006813E0"/>
    <w:rsid w:val="006814B5"/>
    <w:rsid w:val="00681797"/>
    <w:rsid w:val="00681951"/>
    <w:rsid w:val="006819DD"/>
    <w:rsid w:val="00682140"/>
    <w:rsid w:val="006822B7"/>
    <w:rsid w:val="00682438"/>
    <w:rsid w:val="00682662"/>
    <w:rsid w:val="0068277A"/>
    <w:rsid w:val="006827F0"/>
    <w:rsid w:val="00682837"/>
    <w:rsid w:val="00682961"/>
    <w:rsid w:val="00682A4A"/>
    <w:rsid w:val="00682C10"/>
    <w:rsid w:val="00682DC5"/>
    <w:rsid w:val="00682E5E"/>
    <w:rsid w:val="00683244"/>
    <w:rsid w:val="00683331"/>
    <w:rsid w:val="00683469"/>
    <w:rsid w:val="00683507"/>
    <w:rsid w:val="00683517"/>
    <w:rsid w:val="0068396A"/>
    <w:rsid w:val="00683AE5"/>
    <w:rsid w:val="00684050"/>
    <w:rsid w:val="006840D6"/>
    <w:rsid w:val="00684262"/>
    <w:rsid w:val="0068428A"/>
    <w:rsid w:val="00684423"/>
    <w:rsid w:val="0068443F"/>
    <w:rsid w:val="006844BA"/>
    <w:rsid w:val="00684626"/>
    <w:rsid w:val="00684A5D"/>
    <w:rsid w:val="00684A71"/>
    <w:rsid w:val="00684B45"/>
    <w:rsid w:val="00684B5C"/>
    <w:rsid w:val="00684C92"/>
    <w:rsid w:val="00684EA4"/>
    <w:rsid w:val="006850B3"/>
    <w:rsid w:val="0068519B"/>
    <w:rsid w:val="00685211"/>
    <w:rsid w:val="00685238"/>
    <w:rsid w:val="006852E6"/>
    <w:rsid w:val="006853A5"/>
    <w:rsid w:val="0068562A"/>
    <w:rsid w:val="006859CB"/>
    <w:rsid w:val="00685A3A"/>
    <w:rsid w:val="00685B0D"/>
    <w:rsid w:val="00685E06"/>
    <w:rsid w:val="006862D0"/>
    <w:rsid w:val="006865C3"/>
    <w:rsid w:val="006867E8"/>
    <w:rsid w:val="0068686F"/>
    <w:rsid w:val="0068695C"/>
    <w:rsid w:val="00686BCA"/>
    <w:rsid w:val="00686C05"/>
    <w:rsid w:val="00686CB5"/>
    <w:rsid w:val="00686EFA"/>
    <w:rsid w:val="00686F7D"/>
    <w:rsid w:val="00686FD2"/>
    <w:rsid w:val="00686FD7"/>
    <w:rsid w:val="0068706E"/>
    <w:rsid w:val="006870C1"/>
    <w:rsid w:val="00687181"/>
    <w:rsid w:val="00687578"/>
    <w:rsid w:val="00687B60"/>
    <w:rsid w:val="00687B6A"/>
    <w:rsid w:val="00687C23"/>
    <w:rsid w:val="00687CFB"/>
    <w:rsid w:val="00690016"/>
    <w:rsid w:val="00690AF1"/>
    <w:rsid w:val="00690F54"/>
    <w:rsid w:val="0069121C"/>
    <w:rsid w:val="00691424"/>
    <w:rsid w:val="00691597"/>
    <w:rsid w:val="006915E8"/>
    <w:rsid w:val="00691967"/>
    <w:rsid w:val="00691997"/>
    <w:rsid w:val="00691A7A"/>
    <w:rsid w:val="00691B7E"/>
    <w:rsid w:val="00691D84"/>
    <w:rsid w:val="00691D95"/>
    <w:rsid w:val="00691DC3"/>
    <w:rsid w:val="006921E7"/>
    <w:rsid w:val="006925F4"/>
    <w:rsid w:val="00692704"/>
    <w:rsid w:val="006929BF"/>
    <w:rsid w:val="00692A68"/>
    <w:rsid w:val="00692B54"/>
    <w:rsid w:val="00692CBB"/>
    <w:rsid w:val="00693309"/>
    <w:rsid w:val="00693797"/>
    <w:rsid w:val="00693934"/>
    <w:rsid w:val="00693ABB"/>
    <w:rsid w:val="00693F67"/>
    <w:rsid w:val="00693F94"/>
    <w:rsid w:val="0069400B"/>
    <w:rsid w:val="0069404F"/>
    <w:rsid w:val="006942F1"/>
    <w:rsid w:val="0069435E"/>
    <w:rsid w:val="0069445F"/>
    <w:rsid w:val="0069448A"/>
    <w:rsid w:val="0069464B"/>
    <w:rsid w:val="006947DD"/>
    <w:rsid w:val="00694C7C"/>
    <w:rsid w:val="00694E91"/>
    <w:rsid w:val="00695141"/>
    <w:rsid w:val="006952AD"/>
    <w:rsid w:val="00695663"/>
    <w:rsid w:val="00695686"/>
    <w:rsid w:val="0069581F"/>
    <w:rsid w:val="006958B0"/>
    <w:rsid w:val="00695CA3"/>
    <w:rsid w:val="00695ED0"/>
    <w:rsid w:val="00695F20"/>
    <w:rsid w:val="0069610D"/>
    <w:rsid w:val="00696472"/>
    <w:rsid w:val="006966B4"/>
    <w:rsid w:val="00696786"/>
    <w:rsid w:val="006967F8"/>
    <w:rsid w:val="00696890"/>
    <w:rsid w:val="00696978"/>
    <w:rsid w:val="006969CA"/>
    <w:rsid w:val="00696D15"/>
    <w:rsid w:val="0069712A"/>
    <w:rsid w:val="006971D2"/>
    <w:rsid w:val="00697309"/>
    <w:rsid w:val="00697738"/>
    <w:rsid w:val="006977F0"/>
    <w:rsid w:val="006977F4"/>
    <w:rsid w:val="00697832"/>
    <w:rsid w:val="00697915"/>
    <w:rsid w:val="006979B5"/>
    <w:rsid w:val="00697A46"/>
    <w:rsid w:val="00697D50"/>
    <w:rsid w:val="00697E97"/>
    <w:rsid w:val="00697F0B"/>
    <w:rsid w:val="006A0117"/>
    <w:rsid w:val="006A04F7"/>
    <w:rsid w:val="006A05A3"/>
    <w:rsid w:val="006A05D4"/>
    <w:rsid w:val="006A0726"/>
    <w:rsid w:val="006A079D"/>
    <w:rsid w:val="006A0845"/>
    <w:rsid w:val="006A0AEC"/>
    <w:rsid w:val="006A0E02"/>
    <w:rsid w:val="006A0FEB"/>
    <w:rsid w:val="006A11FD"/>
    <w:rsid w:val="006A12CE"/>
    <w:rsid w:val="006A12D6"/>
    <w:rsid w:val="006A133B"/>
    <w:rsid w:val="006A15DD"/>
    <w:rsid w:val="006A181F"/>
    <w:rsid w:val="006A195C"/>
    <w:rsid w:val="006A1A3A"/>
    <w:rsid w:val="006A1D57"/>
    <w:rsid w:val="006A1E3E"/>
    <w:rsid w:val="006A1E8C"/>
    <w:rsid w:val="006A1F11"/>
    <w:rsid w:val="006A24D4"/>
    <w:rsid w:val="006A2627"/>
    <w:rsid w:val="006A2722"/>
    <w:rsid w:val="006A27EB"/>
    <w:rsid w:val="006A2823"/>
    <w:rsid w:val="006A2B0F"/>
    <w:rsid w:val="006A2BEE"/>
    <w:rsid w:val="006A2EFA"/>
    <w:rsid w:val="006A2F7C"/>
    <w:rsid w:val="006A3040"/>
    <w:rsid w:val="006A3124"/>
    <w:rsid w:val="006A3338"/>
    <w:rsid w:val="006A3417"/>
    <w:rsid w:val="006A355A"/>
    <w:rsid w:val="006A365E"/>
    <w:rsid w:val="006A36CB"/>
    <w:rsid w:val="006A396C"/>
    <w:rsid w:val="006A3BF2"/>
    <w:rsid w:val="006A3C7A"/>
    <w:rsid w:val="006A3CCF"/>
    <w:rsid w:val="006A4251"/>
    <w:rsid w:val="006A43A1"/>
    <w:rsid w:val="006A441C"/>
    <w:rsid w:val="006A4626"/>
    <w:rsid w:val="006A492B"/>
    <w:rsid w:val="006A4A5C"/>
    <w:rsid w:val="006A4BAE"/>
    <w:rsid w:val="006A4CFF"/>
    <w:rsid w:val="006A4D84"/>
    <w:rsid w:val="006A4DB5"/>
    <w:rsid w:val="006A506A"/>
    <w:rsid w:val="006A54C7"/>
    <w:rsid w:val="006A54DD"/>
    <w:rsid w:val="006A5534"/>
    <w:rsid w:val="006A5650"/>
    <w:rsid w:val="006A58BC"/>
    <w:rsid w:val="006A59A8"/>
    <w:rsid w:val="006A5B3B"/>
    <w:rsid w:val="006A6061"/>
    <w:rsid w:val="006A6105"/>
    <w:rsid w:val="006A619B"/>
    <w:rsid w:val="006A63B0"/>
    <w:rsid w:val="006A6438"/>
    <w:rsid w:val="006A64F9"/>
    <w:rsid w:val="006A6505"/>
    <w:rsid w:val="006A671E"/>
    <w:rsid w:val="006A67EF"/>
    <w:rsid w:val="006A67FD"/>
    <w:rsid w:val="006A6808"/>
    <w:rsid w:val="006A6967"/>
    <w:rsid w:val="006A6C93"/>
    <w:rsid w:val="006A6D09"/>
    <w:rsid w:val="006A6D3F"/>
    <w:rsid w:val="006A6D83"/>
    <w:rsid w:val="006A6EC6"/>
    <w:rsid w:val="006A6ECF"/>
    <w:rsid w:val="006A7052"/>
    <w:rsid w:val="006A7098"/>
    <w:rsid w:val="006A71F4"/>
    <w:rsid w:val="006A729E"/>
    <w:rsid w:val="006A7470"/>
    <w:rsid w:val="006A74B0"/>
    <w:rsid w:val="006A7825"/>
    <w:rsid w:val="006A7ACD"/>
    <w:rsid w:val="006A7DB7"/>
    <w:rsid w:val="006B03E9"/>
    <w:rsid w:val="006B0589"/>
    <w:rsid w:val="006B0673"/>
    <w:rsid w:val="006B07B8"/>
    <w:rsid w:val="006B09F7"/>
    <w:rsid w:val="006B0D24"/>
    <w:rsid w:val="006B0DCE"/>
    <w:rsid w:val="006B1261"/>
    <w:rsid w:val="006B13F8"/>
    <w:rsid w:val="006B1470"/>
    <w:rsid w:val="006B1494"/>
    <w:rsid w:val="006B14DC"/>
    <w:rsid w:val="006B1634"/>
    <w:rsid w:val="006B16A0"/>
    <w:rsid w:val="006B19FE"/>
    <w:rsid w:val="006B1C50"/>
    <w:rsid w:val="006B1F39"/>
    <w:rsid w:val="006B2031"/>
    <w:rsid w:val="006B23A0"/>
    <w:rsid w:val="006B2527"/>
    <w:rsid w:val="006B25D3"/>
    <w:rsid w:val="006B2844"/>
    <w:rsid w:val="006B28E9"/>
    <w:rsid w:val="006B2B56"/>
    <w:rsid w:val="006B2D0E"/>
    <w:rsid w:val="006B2D49"/>
    <w:rsid w:val="006B30FD"/>
    <w:rsid w:val="006B3219"/>
    <w:rsid w:val="006B33B1"/>
    <w:rsid w:val="006B34D3"/>
    <w:rsid w:val="006B3615"/>
    <w:rsid w:val="006B3658"/>
    <w:rsid w:val="006B39F4"/>
    <w:rsid w:val="006B3A75"/>
    <w:rsid w:val="006B3C3B"/>
    <w:rsid w:val="006B3DD3"/>
    <w:rsid w:val="006B3DF0"/>
    <w:rsid w:val="006B3FB3"/>
    <w:rsid w:val="006B406A"/>
    <w:rsid w:val="006B41D7"/>
    <w:rsid w:val="006B43D5"/>
    <w:rsid w:val="006B4482"/>
    <w:rsid w:val="006B44D4"/>
    <w:rsid w:val="006B46E9"/>
    <w:rsid w:val="006B47A9"/>
    <w:rsid w:val="006B4818"/>
    <w:rsid w:val="006B49B8"/>
    <w:rsid w:val="006B4CC0"/>
    <w:rsid w:val="006B4CCA"/>
    <w:rsid w:val="006B4D27"/>
    <w:rsid w:val="006B4D39"/>
    <w:rsid w:val="006B4E32"/>
    <w:rsid w:val="006B4EAC"/>
    <w:rsid w:val="006B4F4A"/>
    <w:rsid w:val="006B4F84"/>
    <w:rsid w:val="006B4FD6"/>
    <w:rsid w:val="006B5131"/>
    <w:rsid w:val="006B5592"/>
    <w:rsid w:val="006B55BA"/>
    <w:rsid w:val="006B562A"/>
    <w:rsid w:val="006B5670"/>
    <w:rsid w:val="006B5B79"/>
    <w:rsid w:val="006B5BED"/>
    <w:rsid w:val="006B5D49"/>
    <w:rsid w:val="006B5FA6"/>
    <w:rsid w:val="006B6121"/>
    <w:rsid w:val="006B6150"/>
    <w:rsid w:val="006B627C"/>
    <w:rsid w:val="006B6A0C"/>
    <w:rsid w:val="006B6B8C"/>
    <w:rsid w:val="006B6CE5"/>
    <w:rsid w:val="006B6DFC"/>
    <w:rsid w:val="006B6E22"/>
    <w:rsid w:val="006B7045"/>
    <w:rsid w:val="006B7255"/>
    <w:rsid w:val="006B7574"/>
    <w:rsid w:val="006B764E"/>
    <w:rsid w:val="006B782C"/>
    <w:rsid w:val="006B7869"/>
    <w:rsid w:val="006B789D"/>
    <w:rsid w:val="006B7A82"/>
    <w:rsid w:val="006B7ABF"/>
    <w:rsid w:val="006B7CBD"/>
    <w:rsid w:val="006B7E04"/>
    <w:rsid w:val="006B7F09"/>
    <w:rsid w:val="006B7F15"/>
    <w:rsid w:val="006B7FAC"/>
    <w:rsid w:val="006C0095"/>
    <w:rsid w:val="006C04C1"/>
    <w:rsid w:val="006C050C"/>
    <w:rsid w:val="006C0798"/>
    <w:rsid w:val="006C08DD"/>
    <w:rsid w:val="006C09A8"/>
    <w:rsid w:val="006C0A48"/>
    <w:rsid w:val="006C0ACB"/>
    <w:rsid w:val="006C0C90"/>
    <w:rsid w:val="006C0F9A"/>
    <w:rsid w:val="006C10E0"/>
    <w:rsid w:val="006C110E"/>
    <w:rsid w:val="006C12A8"/>
    <w:rsid w:val="006C1500"/>
    <w:rsid w:val="006C15F4"/>
    <w:rsid w:val="006C1600"/>
    <w:rsid w:val="006C1637"/>
    <w:rsid w:val="006C16A2"/>
    <w:rsid w:val="006C18BA"/>
    <w:rsid w:val="006C1AEA"/>
    <w:rsid w:val="006C1B9D"/>
    <w:rsid w:val="006C1C91"/>
    <w:rsid w:val="006C1D9C"/>
    <w:rsid w:val="006C1DF1"/>
    <w:rsid w:val="006C205C"/>
    <w:rsid w:val="006C212C"/>
    <w:rsid w:val="006C227B"/>
    <w:rsid w:val="006C2307"/>
    <w:rsid w:val="006C242C"/>
    <w:rsid w:val="006C2550"/>
    <w:rsid w:val="006C2983"/>
    <w:rsid w:val="006C2AFF"/>
    <w:rsid w:val="006C2E80"/>
    <w:rsid w:val="006C2F59"/>
    <w:rsid w:val="006C3070"/>
    <w:rsid w:val="006C30E2"/>
    <w:rsid w:val="006C3128"/>
    <w:rsid w:val="006C314E"/>
    <w:rsid w:val="006C329F"/>
    <w:rsid w:val="006C3756"/>
    <w:rsid w:val="006C3923"/>
    <w:rsid w:val="006C39FD"/>
    <w:rsid w:val="006C3B29"/>
    <w:rsid w:val="006C3B37"/>
    <w:rsid w:val="006C3F15"/>
    <w:rsid w:val="006C4262"/>
    <w:rsid w:val="006C4915"/>
    <w:rsid w:val="006C4BC9"/>
    <w:rsid w:val="006C4BFB"/>
    <w:rsid w:val="006C4EC0"/>
    <w:rsid w:val="006C4EEC"/>
    <w:rsid w:val="006C4F59"/>
    <w:rsid w:val="006C51B1"/>
    <w:rsid w:val="006C53DA"/>
    <w:rsid w:val="006C557D"/>
    <w:rsid w:val="006C560B"/>
    <w:rsid w:val="006C57A8"/>
    <w:rsid w:val="006C58CB"/>
    <w:rsid w:val="006C5A67"/>
    <w:rsid w:val="006C5A6F"/>
    <w:rsid w:val="006C5E91"/>
    <w:rsid w:val="006C60BC"/>
    <w:rsid w:val="006C613C"/>
    <w:rsid w:val="006C61CF"/>
    <w:rsid w:val="006C61DB"/>
    <w:rsid w:val="006C62B8"/>
    <w:rsid w:val="006C6539"/>
    <w:rsid w:val="006C66B4"/>
    <w:rsid w:val="006C6787"/>
    <w:rsid w:val="006C6A00"/>
    <w:rsid w:val="006C6BC5"/>
    <w:rsid w:val="006C6BCD"/>
    <w:rsid w:val="006C6E49"/>
    <w:rsid w:val="006C6E5D"/>
    <w:rsid w:val="006C6EE6"/>
    <w:rsid w:val="006C7185"/>
    <w:rsid w:val="006C72F8"/>
    <w:rsid w:val="006C74A7"/>
    <w:rsid w:val="006C7544"/>
    <w:rsid w:val="006C7636"/>
    <w:rsid w:val="006C771A"/>
    <w:rsid w:val="006C7A11"/>
    <w:rsid w:val="006C7D05"/>
    <w:rsid w:val="006C7E35"/>
    <w:rsid w:val="006C7FB1"/>
    <w:rsid w:val="006D033F"/>
    <w:rsid w:val="006D0371"/>
    <w:rsid w:val="006D07C9"/>
    <w:rsid w:val="006D0D84"/>
    <w:rsid w:val="006D101C"/>
    <w:rsid w:val="006D1169"/>
    <w:rsid w:val="006D125A"/>
    <w:rsid w:val="006D149E"/>
    <w:rsid w:val="006D15A8"/>
    <w:rsid w:val="006D1621"/>
    <w:rsid w:val="006D17DB"/>
    <w:rsid w:val="006D1AAE"/>
    <w:rsid w:val="006D1B7A"/>
    <w:rsid w:val="006D1BB4"/>
    <w:rsid w:val="006D1C6B"/>
    <w:rsid w:val="006D1CA0"/>
    <w:rsid w:val="006D1FE5"/>
    <w:rsid w:val="006D216C"/>
    <w:rsid w:val="006D2192"/>
    <w:rsid w:val="006D244F"/>
    <w:rsid w:val="006D2548"/>
    <w:rsid w:val="006D2AE4"/>
    <w:rsid w:val="006D2B6F"/>
    <w:rsid w:val="006D2DEE"/>
    <w:rsid w:val="006D2F16"/>
    <w:rsid w:val="006D2F8E"/>
    <w:rsid w:val="006D2FE3"/>
    <w:rsid w:val="006D30D7"/>
    <w:rsid w:val="006D3116"/>
    <w:rsid w:val="006D338F"/>
    <w:rsid w:val="006D37C8"/>
    <w:rsid w:val="006D3BC2"/>
    <w:rsid w:val="006D401E"/>
    <w:rsid w:val="006D4134"/>
    <w:rsid w:val="006D434D"/>
    <w:rsid w:val="006D4459"/>
    <w:rsid w:val="006D4629"/>
    <w:rsid w:val="006D4B82"/>
    <w:rsid w:val="006D4D51"/>
    <w:rsid w:val="006D4E3C"/>
    <w:rsid w:val="006D4E7E"/>
    <w:rsid w:val="006D5182"/>
    <w:rsid w:val="006D525E"/>
    <w:rsid w:val="006D53A8"/>
    <w:rsid w:val="006D55D1"/>
    <w:rsid w:val="006D55F4"/>
    <w:rsid w:val="006D5609"/>
    <w:rsid w:val="006D5648"/>
    <w:rsid w:val="006D5923"/>
    <w:rsid w:val="006D59E1"/>
    <w:rsid w:val="006D5A98"/>
    <w:rsid w:val="006D5A9F"/>
    <w:rsid w:val="006D5C56"/>
    <w:rsid w:val="006D5EC4"/>
    <w:rsid w:val="006D5EC9"/>
    <w:rsid w:val="006D636A"/>
    <w:rsid w:val="006D64F5"/>
    <w:rsid w:val="006D6778"/>
    <w:rsid w:val="006D67F8"/>
    <w:rsid w:val="006D6B11"/>
    <w:rsid w:val="006D6B9C"/>
    <w:rsid w:val="006D6BAE"/>
    <w:rsid w:val="006D6EC7"/>
    <w:rsid w:val="006D70B5"/>
    <w:rsid w:val="006D70F5"/>
    <w:rsid w:val="006D736B"/>
    <w:rsid w:val="006D7501"/>
    <w:rsid w:val="006D760D"/>
    <w:rsid w:val="006D77CF"/>
    <w:rsid w:val="006D783E"/>
    <w:rsid w:val="006D7AB3"/>
    <w:rsid w:val="006E0045"/>
    <w:rsid w:val="006E008F"/>
    <w:rsid w:val="006E00EF"/>
    <w:rsid w:val="006E057C"/>
    <w:rsid w:val="006E0615"/>
    <w:rsid w:val="006E0AFB"/>
    <w:rsid w:val="006E0BFD"/>
    <w:rsid w:val="006E0F8E"/>
    <w:rsid w:val="006E10F1"/>
    <w:rsid w:val="006E115D"/>
    <w:rsid w:val="006E1178"/>
    <w:rsid w:val="006E1313"/>
    <w:rsid w:val="006E13F7"/>
    <w:rsid w:val="006E15D9"/>
    <w:rsid w:val="006E1726"/>
    <w:rsid w:val="006E1766"/>
    <w:rsid w:val="006E1836"/>
    <w:rsid w:val="006E1909"/>
    <w:rsid w:val="006E1937"/>
    <w:rsid w:val="006E1C11"/>
    <w:rsid w:val="006E1D2B"/>
    <w:rsid w:val="006E2058"/>
    <w:rsid w:val="006E20B4"/>
    <w:rsid w:val="006E20D1"/>
    <w:rsid w:val="006E22AB"/>
    <w:rsid w:val="006E22E2"/>
    <w:rsid w:val="006E239E"/>
    <w:rsid w:val="006E27BD"/>
    <w:rsid w:val="006E286E"/>
    <w:rsid w:val="006E28DC"/>
    <w:rsid w:val="006E2934"/>
    <w:rsid w:val="006E2D37"/>
    <w:rsid w:val="006E2E80"/>
    <w:rsid w:val="006E305E"/>
    <w:rsid w:val="006E372B"/>
    <w:rsid w:val="006E37BE"/>
    <w:rsid w:val="006E3998"/>
    <w:rsid w:val="006E3AB9"/>
    <w:rsid w:val="006E3B85"/>
    <w:rsid w:val="006E409E"/>
    <w:rsid w:val="006E4438"/>
    <w:rsid w:val="006E446E"/>
    <w:rsid w:val="006E4AE0"/>
    <w:rsid w:val="006E4E39"/>
    <w:rsid w:val="006E4FB1"/>
    <w:rsid w:val="006E5201"/>
    <w:rsid w:val="006E5527"/>
    <w:rsid w:val="006E55BC"/>
    <w:rsid w:val="006E560E"/>
    <w:rsid w:val="006E57C3"/>
    <w:rsid w:val="006E5811"/>
    <w:rsid w:val="006E5935"/>
    <w:rsid w:val="006E59FF"/>
    <w:rsid w:val="006E5A15"/>
    <w:rsid w:val="006E5E90"/>
    <w:rsid w:val="006E5EE5"/>
    <w:rsid w:val="006E6086"/>
    <w:rsid w:val="006E61DD"/>
    <w:rsid w:val="006E638F"/>
    <w:rsid w:val="006E63FE"/>
    <w:rsid w:val="006E6497"/>
    <w:rsid w:val="006E66A2"/>
    <w:rsid w:val="006E66D6"/>
    <w:rsid w:val="006E6C2A"/>
    <w:rsid w:val="006E6EA5"/>
    <w:rsid w:val="006E70AC"/>
    <w:rsid w:val="006E7140"/>
    <w:rsid w:val="006E76ED"/>
    <w:rsid w:val="006E7C0F"/>
    <w:rsid w:val="006E7CB1"/>
    <w:rsid w:val="006E7E65"/>
    <w:rsid w:val="006E7EC7"/>
    <w:rsid w:val="006E7F39"/>
    <w:rsid w:val="006F002C"/>
    <w:rsid w:val="006F03B5"/>
    <w:rsid w:val="006F0B35"/>
    <w:rsid w:val="006F0D6F"/>
    <w:rsid w:val="006F0E79"/>
    <w:rsid w:val="006F1056"/>
    <w:rsid w:val="006F1187"/>
    <w:rsid w:val="006F11F1"/>
    <w:rsid w:val="006F13A6"/>
    <w:rsid w:val="006F146F"/>
    <w:rsid w:val="006F17F5"/>
    <w:rsid w:val="006F18F5"/>
    <w:rsid w:val="006F1959"/>
    <w:rsid w:val="006F19B6"/>
    <w:rsid w:val="006F1AC3"/>
    <w:rsid w:val="006F1C1C"/>
    <w:rsid w:val="006F1D9B"/>
    <w:rsid w:val="006F2045"/>
    <w:rsid w:val="006F20A2"/>
    <w:rsid w:val="006F234B"/>
    <w:rsid w:val="006F2974"/>
    <w:rsid w:val="006F29B5"/>
    <w:rsid w:val="006F2AE1"/>
    <w:rsid w:val="006F2AF5"/>
    <w:rsid w:val="006F2D71"/>
    <w:rsid w:val="006F2F7D"/>
    <w:rsid w:val="006F2F9F"/>
    <w:rsid w:val="006F2FAD"/>
    <w:rsid w:val="006F2FD1"/>
    <w:rsid w:val="006F3234"/>
    <w:rsid w:val="006F34CE"/>
    <w:rsid w:val="006F3650"/>
    <w:rsid w:val="006F3691"/>
    <w:rsid w:val="006F37D8"/>
    <w:rsid w:val="006F383A"/>
    <w:rsid w:val="006F398E"/>
    <w:rsid w:val="006F39F4"/>
    <w:rsid w:val="006F3CE1"/>
    <w:rsid w:val="006F3F24"/>
    <w:rsid w:val="006F3F57"/>
    <w:rsid w:val="006F3F7F"/>
    <w:rsid w:val="006F3FB2"/>
    <w:rsid w:val="006F421F"/>
    <w:rsid w:val="006F4330"/>
    <w:rsid w:val="006F4339"/>
    <w:rsid w:val="006F451F"/>
    <w:rsid w:val="006F471C"/>
    <w:rsid w:val="006F48EF"/>
    <w:rsid w:val="006F4F6B"/>
    <w:rsid w:val="006F4FE0"/>
    <w:rsid w:val="006F512B"/>
    <w:rsid w:val="006F5154"/>
    <w:rsid w:val="006F54A3"/>
    <w:rsid w:val="006F56BD"/>
    <w:rsid w:val="006F56CF"/>
    <w:rsid w:val="006F5730"/>
    <w:rsid w:val="006F5829"/>
    <w:rsid w:val="006F5A5F"/>
    <w:rsid w:val="006F5B9B"/>
    <w:rsid w:val="006F5C6B"/>
    <w:rsid w:val="006F5D54"/>
    <w:rsid w:val="006F6047"/>
    <w:rsid w:val="006F6181"/>
    <w:rsid w:val="006F6194"/>
    <w:rsid w:val="006F62A8"/>
    <w:rsid w:val="006F6523"/>
    <w:rsid w:val="006F65C3"/>
    <w:rsid w:val="006F65D9"/>
    <w:rsid w:val="006F6804"/>
    <w:rsid w:val="006F681A"/>
    <w:rsid w:val="006F686C"/>
    <w:rsid w:val="006F69C6"/>
    <w:rsid w:val="006F6E1B"/>
    <w:rsid w:val="006F6FE6"/>
    <w:rsid w:val="006F718D"/>
    <w:rsid w:val="006F71EA"/>
    <w:rsid w:val="006F7352"/>
    <w:rsid w:val="006F7363"/>
    <w:rsid w:val="006F7423"/>
    <w:rsid w:val="006F7502"/>
    <w:rsid w:val="006F768C"/>
    <w:rsid w:val="006F76E4"/>
    <w:rsid w:val="006F77F3"/>
    <w:rsid w:val="006F7CE9"/>
    <w:rsid w:val="00700044"/>
    <w:rsid w:val="007004C7"/>
    <w:rsid w:val="00700663"/>
    <w:rsid w:val="007007C9"/>
    <w:rsid w:val="007008F1"/>
    <w:rsid w:val="00700941"/>
    <w:rsid w:val="00700B8B"/>
    <w:rsid w:val="00700BE9"/>
    <w:rsid w:val="00700D8F"/>
    <w:rsid w:val="00700F0A"/>
    <w:rsid w:val="00700FDC"/>
    <w:rsid w:val="00700FF4"/>
    <w:rsid w:val="00701053"/>
    <w:rsid w:val="00701073"/>
    <w:rsid w:val="007011AB"/>
    <w:rsid w:val="00701204"/>
    <w:rsid w:val="0070137C"/>
    <w:rsid w:val="0070142A"/>
    <w:rsid w:val="00701453"/>
    <w:rsid w:val="007015DD"/>
    <w:rsid w:val="00701600"/>
    <w:rsid w:val="0070161E"/>
    <w:rsid w:val="0070169D"/>
    <w:rsid w:val="00701913"/>
    <w:rsid w:val="00701A5C"/>
    <w:rsid w:val="00701B6B"/>
    <w:rsid w:val="00701CE2"/>
    <w:rsid w:val="00701EA1"/>
    <w:rsid w:val="007020D2"/>
    <w:rsid w:val="007021AD"/>
    <w:rsid w:val="00702246"/>
    <w:rsid w:val="00702283"/>
    <w:rsid w:val="007024A4"/>
    <w:rsid w:val="0070265A"/>
    <w:rsid w:val="00702863"/>
    <w:rsid w:val="0070286E"/>
    <w:rsid w:val="00702891"/>
    <w:rsid w:val="00702BC9"/>
    <w:rsid w:val="00702C36"/>
    <w:rsid w:val="00702F4D"/>
    <w:rsid w:val="00703344"/>
    <w:rsid w:val="007033E5"/>
    <w:rsid w:val="007033EB"/>
    <w:rsid w:val="007036D1"/>
    <w:rsid w:val="007036D3"/>
    <w:rsid w:val="0070387D"/>
    <w:rsid w:val="00703957"/>
    <w:rsid w:val="00703968"/>
    <w:rsid w:val="00703BEE"/>
    <w:rsid w:val="00703C30"/>
    <w:rsid w:val="00703C4A"/>
    <w:rsid w:val="00703D76"/>
    <w:rsid w:val="00703F67"/>
    <w:rsid w:val="00703FE9"/>
    <w:rsid w:val="0070405C"/>
    <w:rsid w:val="00704400"/>
    <w:rsid w:val="0070443B"/>
    <w:rsid w:val="0070455A"/>
    <w:rsid w:val="007045BE"/>
    <w:rsid w:val="007045DE"/>
    <w:rsid w:val="007048B4"/>
    <w:rsid w:val="007049B9"/>
    <w:rsid w:val="00704B83"/>
    <w:rsid w:val="00704F2B"/>
    <w:rsid w:val="00704FA8"/>
    <w:rsid w:val="00705033"/>
    <w:rsid w:val="00705235"/>
    <w:rsid w:val="007053E8"/>
    <w:rsid w:val="00705695"/>
    <w:rsid w:val="00705746"/>
    <w:rsid w:val="007057EA"/>
    <w:rsid w:val="00705D2C"/>
    <w:rsid w:val="00705FD5"/>
    <w:rsid w:val="00706039"/>
    <w:rsid w:val="00706171"/>
    <w:rsid w:val="0070623D"/>
    <w:rsid w:val="00706D08"/>
    <w:rsid w:val="00706E4C"/>
    <w:rsid w:val="00706FAF"/>
    <w:rsid w:val="00707046"/>
    <w:rsid w:val="0070710C"/>
    <w:rsid w:val="00707186"/>
    <w:rsid w:val="00707497"/>
    <w:rsid w:val="00707599"/>
    <w:rsid w:val="0070777B"/>
    <w:rsid w:val="007078DE"/>
    <w:rsid w:val="00707A29"/>
    <w:rsid w:val="00707E07"/>
    <w:rsid w:val="00707E45"/>
    <w:rsid w:val="0071028A"/>
    <w:rsid w:val="007102B7"/>
    <w:rsid w:val="0071035B"/>
    <w:rsid w:val="00710447"/>
    <w:rsid w:val="007104D6"/>
    <w:rsid w:val="007105D2"/>
    <w:rsid w:val="00710777"/>
    <w:rsid w:val="00710829"/>
    <w:rsid w:val="00710B04"/>
    <w:rsid w:val="00710B61"/>
    <w:rsid w:val="007115BA"/>
    <w:rsid w:val="00711757"/>
    <w:rsid w:val="0071198B"/>
    <w:rsid w:val="00711A63"/>
    <w:rsid w:val="00711D9E"/>
    <w:rsid w:val="00711E6D"/>
    <w:rsid w:val="00711FED"/>
    <w:rsid w:val="0071200F"/>
    <w:rsid w:val="0071223B"/>
    <w:rsid w:val="00712313"/>
    <w:rsid w:val="0071248A"/>
    <w:rsid w:val="00712711"/>
    <w:rsid w:val="0071297A"/>
    <w:rsid w:val="007129CD"/>
    <w:rsid w:val="00712A8E"/>
    <w:rsid w:val="00712C11"/>
    <w:rsid w:val="0071300E"/>
    <w:rsid w:val="007132E9"/>
    <w:rsid w:val="00713380"/>
    <w:rsid w:val="007134F1"/>
    <w:rsid w:val="00713696"/>
    <w:rsid w:val="007136E6"/>
    <w:rsid w:val="00713BAE"/>
    <w:rsid w:val="00713F0D"/>
    <w:rsid w:val="00713F71"/>
    <w:rsid w:val="00713FFD"/>
    <w:rsid w:val="007140B4"/>
    <w:rsid w:val="00714187"/>
    <w:rsid w:val="00714548"/>
    <w:rsid w:val="00714849"/>
    <w:rsid w:val="00714994"/>
    <w:rsid w:val="00714C30"/>
    <w:rsid w:val="00714D76"/>
    <w:rsid w:val="00714DC5"/>
    <w:rsid w:val="00714F93"/>
    <w:rsid w:val="00715272"/>
    <w:rsid w:val="00715A3A"/>
    <w:rsid w:val="00715BED"/>
    <w:rsid w:val="00715EEF"/>
    <w:rsid w:val="00716106"/>
    <w:rsid w:val="00716200"/>
    <w:rsid w:val="007162D6"/>
    <w:rsid w:val="00716672"/>
    <w:rsid w:val="00716676"/>
    <w:rsid w:val="00716693"/>
    <w:rsid w:val="007167B7"/>
    <w:rsid w:val="0071696F"/>
    <w:rsid w:val="00716B32"/>
    <w:rsid w:val="00716BC4"/>
    <w:rsid w:val="00716E3C"/>
    <w:rsid w:val="0071704C"/>
    <w:rsid w:val="007170A7"/>
    <w:rsid w:val="0071722B"/>
    <w:rsid w:val="00717299"/>
    <w:rsid w:val="007175F9"/>
    <w:rsid w:val="00717A75"/>
    <w:rsid w:val="00717BC5"/>
    <w:rsid w:val="00717E1B"/>
    <w:rsid w:val="00717EB7"/>
    <w:rsid w:val="0072000B"/>
    <w:rsid w:val="0072024E"/>
    <w:rsid w:val="0072049F"/>
    <w:rsid w:val="007209A9"/>
    <w:rsid w:val="00720A8A"/>
    <w:rsid w:val="00720CD1"/>
    <w:rsid w:val="00720CDC"/>
    <w:rsid w:val="00720CE7"/>
    <w:rsid w:val="00720D70"/>
    <w:rsid w:val="00720F87"/>
    <w:rsid w:val="00720F92"/>
    <w:rsid w:val="007211BE"/>
    <w:rsid w:val="00721321"/>
    <w:rsid w:val="007214F5"/>
    <w:rsid w:val="00721A23"/>
    <w:rsid w:val="00721AE8"/>
    <w:rsid w:val="00722133"/>
    <w:rsid w:val="007222E8"/>
    <w:rsid w:val="00722415"/>
    <w:rsid w:val="0072252A"/>
    <w:rsid w:val="007227A7"/>
    <w:rsid w:val="007228BC"/>
    <w:rsid w:val="007229C7"/>
    <w:rsid w:val="007229D1"/>
    <w:rsid w:val="00722B69"/>
    <w:rsid w:val="00722E4B"/>
    <w:rsid w:val="00722F02"/>
    <w:rsid w:val="0072306B"/>
    <w:rsid w:val="00723245"/>
    <w:rsid w:val="007233ED"/>
    <w:rsid w:val="00723400"/>
    <w:rsid w:val="0072342F"/>
    <w:rsid w:val="00723478"/>
    <w:rsid w:val="007234B7"/>
    <w:rsid w:val="00723A64"/>
    <w:rsid w:val="00723B2D"/>
    <w:rsid w:val="00723F62"/>
    <w:rsid w:val="0072417F"/>
    <w:rsid w:val="007243FB"/>
    <w:rsid w:val="00724401"/>
    <w:rsid w:val="007245C7"/>
    <w:rsid w:val="00724A3F"/>
    <w:rsid w:val="00724A84"/>
    <w:rsid w:val="00724B00"/>
    <w:rsid w:val="00724B90"/>
    <w:rsid w:val="00724C59"/>
    <w:rsid w:val="00724F3A"/>
    <w:rsid w:val="00724F7D"/>
    <w:rsid w:val="00724F98"/>
    <w:rsid w:val="00725063"/>
    <w:rsid w:val="00725093"/>
    <w:rsid w:val="0072533D"/>
    <w:rsid w:val="00725367"/>
    <w:rsid w:val="007256BF"/>
    <w:rsid w:val="007258E0"/>
    <w:rsid w:val="00725B28"/>
    <w:rsid w:val="00725C31"/>
    <w:rsid w:val="00725DC9"/>
    <w:rsid w:val="00725E83"/>
    <w:rsid w:val="00725F6B"/>
    <w:rsid w:val="00725F6F"/>
    <w:rsid w:val="00726307"/>
    <w:rsid w:val="0072641F"/>
    <w:rsid w:val="00726443"/>
    <w:rsid w:val="00726520"/>
    <w:rsid w:val="007266F4"/>
    <w:rsid w:val="0072684D"/>
    <w:rsid w:val="0072697C"/>
    <w:rsid w:val="007269DE"/>
    <w:rsid w:val="00726DE3"/>
    <w:rsid w:val="00726E6F"/>
    <w:rsid w:val="007274F2"/>
    <w:rsid w:val="00727681"/>
    <w:rsid w:val="00727858"/>
    <w:rsid w:val="007279A5"/>
    <w:rsid w:val="00727C5E"/>
    <w:rsid w:val="00727CAB"/>
    <w:rsid w:val="00727DB9"/>
    <w:rsid w:val="00727F42"/>
    <w:rsid w:val="00730448"/>
    <w:rsid w:val="007305E7"/>
    <w:rsid w:val="007309B1"/>
    <w:rsid w:val="00730BB5"/>
    <w:rsid w:val="00730C73"/>
    <w:rsid w:val="00730EA0"/>
    <w:rsid w:val="00730F75"/>
    <w:rsid w:val="00730FDA"/>
    <w:rsid w:val="0073122F"/>
    <w:rsid w:val="00731317"/>
    <w:rsid w:val="007318E3"/>
    <w:rsid w:val="007318E5"/>
    <w:rsid w:val="00731A91"/>
    <w:rsid w:val="00731B64"/>
    <w:rsid w:val="00731C6B"/>
    <w:rsid w:val="00731DA0"/>
    <w:rsid w:val="00731DB9"/>
    <w:rsid w:val="00731E21"/>
    <w:rsid w:val="00732151"/>
    <w:rsid w:val="00732194"/>
    <w:rsid w:val="007321DF"/>
    <w:rsid w:val="00732207"/>
    <w:rsid w:val="007322C7"/>
    <w:rsid w:val="0073237A"/>
    <w:rsid w:val="007324EC"/>
    <w:rsid w:val="00732590"/>
    <w:rsid w:val="007325AB"/>
    <w:rsid w:val="00732606"/>
    <w:rsid w:val="0073261E"/>
    <w:rsid w:val="00732B38"/>
    <w:rsid w:val="00732BD6"/>
    <w:rsid w:val="00732CEB"/>
    <w:rsid w:val="00732E0A"/>
    <w:rsid w:val="00732E62"/>
    <w:rsid w:val="00732EAC"/>
    <w:rsid w:val="0073309D"/>
    <w:rsid w:val="00733230"/>
    <w:rsid w:val="00733276"/>
    <w:rsid w:val="007332FD"/>
    <w:rsid w:val="007334C4"/>
    <w:rsid w:val="00733C69"/>
    <w:rsid w:val="00733C8E"/>
    <w:rsid w:val="00733D21"/>
    <w:rsid w:val="00733F0B"/>
    <w:rsid w:val="00734295"/>
    <w:rsid w:val="00734377"/>
    <w:rsid w:val="007343E8"/>
    <w:rsid w:val="00734575"/>
    <w:rsid w:val="0073462D"/>
    <w:rsid w:val="00734692"/>
    <w:rsid w:val="00734972"/>
    <w:rsid w:val="00734C06"/>
    <w:rsid w:val="00734C93"/>
    <w:rsid w:val="00734D1F"/>
    <w:rsid w:val="00734DD8"/>
    <w:rsid w:val="0073505C"/>
    <w:rsid w:val="00735181"/>
    <w:rsid w:val="00735248"/>
    <w:rsid w:val="00735374"/>
    <w:rsid w:val="007354E9"/>
    <w:rsid w:val="00735BA6"/>
    <w:rsid w:val="00735BF6"/>
    <w:rsid w:val="00735F91"/>
    <w:rsid w:val="0073634F"/>
    <w:rsid w:val="00736462"/>
    <w:rsid w:val="007364AB"/>
    <w:rsid w:val="007364F8"/>
    <w:rsid w:val="00736648"/>
    <w:rsid w:val="00736762"/>
    <w:rsid w:val="007367F6"/>
    <w:rsid w:val="007369D0"/>
    <w:rsid w:val="00736A5E"/>
    <w:rsid w:val="00736C00"/>
    <w:rsid w:val="00736CB7"/>
    <w:rsid w:val="00736EB3"/>
    <w:rsid w:val="00737347"/>
    <w:rsid w:val="00737389"/>
    <w:rsid w:val="007376C3"/>
    <w:rsid w:val="00737870"/>
    <w:rsid w:val="007378E2"/>
    <w:rsid w:val="0073792A"/>
    <w:rsid w:val="00737987"/>
    <w:rsid w:val="0073799C"/>
    <w:rsid w:val="00737ECA"/>
    <w:rsid w:val="007403D8"/>
    <w:rsid w:val="00740711"/>
    <w:rsid w:val="00740868"/>
    <w:rsid w:val="00740997"/>
    <w:rsid w:val="007409D8"/>
    <w:rsid w:val="00740BD4"/>
    <w:rsid w:val="00740C26"/>
    <w:rsid w:val="00740CFB"/>
    <w:rsid w:val="00740F51"/>
    <w:rsid w:val="00741258"/>
    <w:rsid w:val="007412E8"/>
    <w:rsid w:val="0074133D"/>
    <w:rsid w:val="00741370"/>
    <w:rsid w:val="007416AA"/>
    <w:rsid w:val="007418DA"/>
    <w:rsid w:val="00741A8C"/>
    <w:rsid w:val="00741BBC"/>
    <w:rsid w:val="00741E65"/>
    <w:rsid w:val="00741F28"/>
    <w:rsid w:val="00741F2F"/>
    <w:rsid w:val="00741F98"/>
    <w:rsid w:val="00741FDA"/>
    <w:rsid w:val="0074227E"/>
    <w:rsid w:val="0074238F"/>
    <w:rsid w:val="007423FB"/>
    <w:rsid w:val="0074245A"/>
    <w:rsid w:val="007425E0"/>
    <w:rsid w:val="00742690"/>
    <w:rsid w:val="00742952"/>
    <w:rsid w:val="007429A9"/>
    <w:rsid w:val="007429C3"/>
    <w:rsid w:val="00742A9C"/>
    <w:rsid w:val="00742A9E"/>
    <w:rsid w:val="00742AD6"/>
    <w:rsid w:val="00742B8F"/>
    <w:rsid w:val="00742FBC"/>
    <w:rsid w:val="00743291"/>
    <w:rsid w:val="007432C7"/>
    <w:rsid w:val="00743373"/>
    <w:rsid w:val="007435A1"/>
    <w:rsid w:val="007437F0"/>
    <w:rsid w:val="0074397C"/>
    <w:rsid w:val="00743A4B"/>
    <w:rsid w:val="00743BF0"/>
    <w:rsid w:val="00743F0E"/>
    <w:rsid w:val="00744049"/>
    <w:rsid w:val="0074416D"/>
    <w:rsid w:val="007441E3"/>
    <w:rsid w:val="00744259"/>
    <w:rsid w:val="007446EA"/>
    <w:rsid w:val="007449D4"/>
    <w:rsid w:val="00744A08"/>
    <w:rsid w:val="00744C8D"/>
    <w:rsid w:val="00744E0C"/>
    <w:rsid w:val="00744EBA"/>
    <w:rsid w:val="00744F47"/>
    <w:rsid w:val="00745026"/>
    <w:rsid w:val="007450BA"/>
    <w:rsid w:val="007452D1"/>
    <w:rsid w:val="007453F7"/>
    <w:rsid w:val="007455B8"/>
    <w:rsid w:val="0074597A"/>
    <w:rsid w:val="00745AA4"/>
    <w:rsid w:val="00745B44"/>
    <w:rsid w:val="00745C2C"/>
    <w:rsid w:val="00745CD7"/>
    <w:rsid w:val="00745DAF"/>
    <w:rsid w:val="00745EE4"/>
    <w:rsid w:val="00745F86"/>
    <w:rsid w:val="007464BD"/>
    <w:rsid w:val="007467F7"/>
    <w:rsid w:val="007468CB"/>
    <w:rsid w:val="0074694E"/>
    <w:rsid w:val="00746A4D"/>
    <w:rsid w:val="00746CED"/>
    <w:rsid w:val="0074703D"/>
    <w:rsid w:val="00747107"/>
    <w:rsid w:val="0074725C"/>
    <w:rsid w:val="007472BF"/>
    <w:rsid w:val="00747331"/>
    <w:rsid w:val="007476B6"/>
    <w:rsid w:val="00747700"/>
    <w:rsid w:val="007477A0"/>
    <w:rsid w:val="0074795F"/>
    <w:rsid w:val="00747A18"/>
    <w:rsid w:val="00747A45"/>
    <w:rsid w:val="00747C54"/>
    <w:rsid w:val="00750425"/>
    <w:rsid w:val="007504C8"/>
    <w:rsid w:val="00750508"/>
    <w:rsid w:val="0075082A"/>
    <w:rsid w:val="00750DAD"/>
    <w:rsid w:val="00750E74"/>
    <w:rsid w:val="00750EDA"/>
    <w:rsid w:val="00750F1F"/>
    <w:rsid w:val="007513E8"/>
    <w:rsid w:val="007519F7"/>
    <w:rsid w:val="00751B16"/>
    <w:rsid w:val="00751E46"/>
    <w:rsid w:val="007520B5"/>
    <w:rsid w:val="00752133"/>
    <w:rsid w:val="00752244"/>
    <w:rsid w:val="007522DB"/>
    <w:rsid w:val="00752691"/>
    <w:rsid w:val="00752A87"/>
    <w:rsid w:val="00752B56"/>
    <w:rsid w:val="00752BBA"/>
    <w:rsid w:val="00752C49"/>
    <w:rsid w:val="00752CB8"/>
    <w:rsid w:val="00752DA6"/>
    <w:rsid w:val="00753100"/>
    <w:rsid w:val="0075322C"/>
    <w:rsid w:val="00753381"/>
    <w:rsid w:val="00753384"/>
    <w:rsid w:val="007535D7"/>
    <w:rsid w:val="0075377F"/>
    <w:rsid w:val="0075384A"/>
    <w:rsid w:val="007538DD"/>
    <w:rsid w:val="007539DC"/>
    <w:rsid w:val="00753A5B"/>
    <w:rsid w:val="00753D1E"/>
    <w:rsid w:val="00753DBF"/>
    <w:rsid w:val="00754204"/>
    <w:rsid w:val="00754302"/>
    <w:rsid w:val="007546BF"/>
    <w:rsid w:val="007549EF"/>
    <w:rsid w:val="00754C53"/>
    <w:rsid w:val="00754E0E"/>
    <w:rsid w:val="00755007"/>
    <w:rsid w:val="00755015"/>
    <w:rsid w:val="007550DB"/>
    <w:rsid w:val="007551F9"/>
    <w:rsid w:val="00755284"/>
    <w:rsid w:val="007552C1"/>
    <w:rsid w:val="0075547F"/>
    <w:rsid w:val="007554F5"/>
    <w:rsid w:val="007554FE"/>
    <w:rsid w:val="007556B2"/>
    <w:rsid w:val="007556B4"/>
    <w:rsid w:val="0075571A"/>
    <w:rsid w:val="00755766"/>
    <w:rsid w:val="007559B4"/>
    <w:rsid w:val="00755AEB"/>
    <w:rsid w:val="00755BF7"/>
    <w:rsid w:val="00756093"/>
    <w:rsid w:val="0075637D"/>
    <w:rsid w:val="00756476"/>
    <w:rsid w:val="0075664B"/>
    <w:rsid w:val="00756652"/>
    <w:rsid w:val="0075680F"/>
    <w:rsid w:val="007568BA"/>
    <w:rsid w:val="007568E0"/>
    <w:rsid w:val="0075695C"/>
    <w:rsid w:val="00756A0D"/>
    <w:rsid w:val="00756A5B"/>
    <w:rsid w:val="00756AA5"/>
    <w:rsid w:val="00756C47"/>
    <w:rsid w:val="00757090"/>
    <w:rsid w:val="00757162"/>
    <w:rsid w:val="007571F7"/>
    <w:rsid w:val="007573B0"/>
    <w:rsid w:val="00757423"/>
    <w:rsid w:val="0075771C"/>
    <w:rsid w:val="00757796"/>
    <w:rsid w:val="007578C0"/>
    <w:rsid w:val="00757A63"/>
    <w:rsid w:val="00757A9A"/>
    <w:rsid w:val="00757C27"/>
    <w:rsid w:val="00757C81"/>
    <w:rsid w:val="00757E32"/>
    <w:rsid w:val="00757E64"/>
    <w:rsid w:val="007600E4"/>
    <w:rsid w:val="0076011B"/>
    <w:rsid w:val="0076011E"/>
    <w:rsid w:val="007601A8"/>
    <w:rsid w:val="007602D4"/>
    <w:rsid w:val="0076032B"/>
    <w:rsid w:val="00760344"/>
    <w:rsid w:val="007603B1"/>
    <w:rsid w:val="007603C8"/>
    <w:rsid w:val="00760457"/>
    <w:rsid w:val="007604AE"/>
    <w:rsid w:val="007606C6"/>
    <w:rsid w:val="007606DE"/>
    <w:rsid w:val="00760729"/>
    <w:rsid w:val="00760827"/>
    <w:rsid w:val="00760C5B"/>
    <w:rsid w:val="00760D10"/>
    <w:rsid w:val="00760FE6"/>
    <w:rsid w:val="00761288"/>
    <w:rsid w:val="0076153F"/>
    <w:rsid w:val="00761762"/>
    <w:rsid w:val="00761791"/>
    <w:rsid w:val="007618C5"/>
    <w:rsid w:val="00761B25"/>
    <w:rsid w:val="00761BE2"/>
    <w:rsid w:val="00761DCC"/>
    <w:rsid w:val="00761DF9"/>
    <w:rsid w:val="00761E37"/>
    <w:rsid w:val="00761E58"/>
    <w:rsid w:val="00761EDF"/>
    <w:rsid w:val="00762334"/>
    <w:rsid w:val="00762377"/>
    <w:rsid w:val="00762711"/>
    <w:rsid w:val="007627C0"/>
    <w:rsid w:val="007627C4"/>
    <w:rsid w:val="00762803"/>
    <w:rsid w:val="007629C4"/>
    <w:rsid w:val="00762A5A"/>
    <w:rsid w:val="00762B16"/>
    <w:rsid w:val="00762B2A"/>
    <w:rsid w:val="00762CA8"/>
    <w:rsid w:val="00762E49"/>
    <w:rsid w:val="00762E81"/>
    <w:rsid w:val="00762F78"/>
    <w:rsid w:val="0076303E"/>
    <w:rsid w:val="0076324E"/>
    <w:rsid w:val="0076329C"/>
    <w:rsid w:val="00763381"/>
    <w:rsid w:val="007633FD"/>
    <w:rsid w:val="00763517"/>
    <w:rsid w:val="007637F0"/>
    <w:rsid w:val="00763DFF"/>
    <w:rsid w:val="00763F36"/>
    <w:rsid w:val="00763F4D"/>
    <w:rsid w:val="00763F57"/>
    <w:rsid w:val="007640D1"/>
    <w:rsid w:val="0076425D"/>
    <w:rsid w:val="0076433B"/>
    <w:rsid w:val="007643E9"/>
    <w:rsid w:val="007643FE"/>
    <w:rsid w:val="0076463E"/>
    <w:rsid w:val="00764735"/>
    <w:rsid w:val="0076475A"/>
    <w:rsid w:val="007647C2"/>
    <w:rsid w:val="00764939"/>
    <w:rsid w:val="007649BF"/>
    <w:rsid w:val="00764CEF"/>
    <w:rsid w:val="00765058"/>
    <w:rsid w:val="0076516D"/>
    <w:rsid w:val="007652D2"/>
    <w:rsid w:val="007652EE"/>
    <w:rsid w:val="00765455"/>
    <w:rsid w:val="0076548F"/>
    <w:rsid w:val="00765AEC"/>
    <w:rsid w:val="00765C09"/>
    <w:rsid w:val="00765DA8"/>
    <w:rsid w:val="0076635F"/>
    <w:rsid w:val="007666FD"/>
    <w:rsid w:val="00766742"/>
    <w:rsid w:val="00766839"/>
    <w:rsid w:val="007668D2"/>
    <w:rsid w:val="00766AD8"/>
    <w:rsid w:val="00766B01"/>
    <w:rsid w:val="00766B70"/>
    <w:rsid w:val="00766D2A"/>
    <w:rsid w:val="00766F1C"/>
    <w:rsid w:val="00767418"/>
    <w:rsid w:val="00767554"/>
    <w:rsid w:val="0076758E"/>
    <w:rsid w:val="00767ABD"/>
    <w:rsid w:val="00767BA1"/>
    <w:rsid w:val="00767C17"/>
    <w:rsid w:val="00767C3B"/>
    <w:rsid w:val="00767D7A"/>
    <w:rsid w:val="00767F7C"/>
    <w:rsid w:val="00770302"/>
    <w:rsid w:val="007703F3"/>
    <w:rsid w:val="007708C5"/>
    <w:rsid w:val="00770BDB"/>
    <w:rsid w:val="00770C66"/>
    <w:rsid w:val="00771140"/>
    <w:rsid w:val="0077114A"/>
    <w:rsid w:val="00771180"/>
    <w:rsid w:val="007712D6"/>
    <w:rsid w:val="007714B8"/>
    <w:rsid w:val="0077154F"/>
    <w:rsid w:val="0077162E"/>
    <w:rsid w:val="007716A7"/>
    <w:rsid w:val="00771731"/>
    <w:rsid w:val="00771A58"/>
    <w:rsid w:val="00771B37"/>
    <w:rsid w:val="00771C93"/>
    <w:rsid w:val="00771F3C"/>
    <w:rsid w:val="0077203B"/>
    <w:rsid w:val="00772119"/>
    <w:rsid w:val="0077251E"/>
    <w:rsid w:val="0077294E"/>
    <w:rsid w:val="00772A7D"/>
    <w:rsid w:val="00772B24"/>
    <w:rsid w:val="00772B49"/>
    <w:rsid w:val="00772BBB"/>
    <w:rsid w:val="00772C89"/>
    <w:rsid w:val="00772C8A"/>
    <w:rsid w:val="00772CD9"/>
    <w:rsid w:val="00772D40"/>
    <w:rsid w:val="00772EED"/>
    <w:rsid w:val="00773236"/>
    <w:rsid w:val="007732E7"/>
    <w:rsid w:val="007732FF"/>
    <w:rsid w:val="007734B7"/>
    <w:rsid w:val="0077393A"/>
    <w:rsid w:val="00773954"/>
    <w:rsid w:val="007739C3"/>
    <w:rsid w:val="00773CA0"/>
    <w:rsid w:val="00773E1D"/>
    <w:rsid w:val="00774088"/>
    <w:rsid w:val="007741D9"/>
    <w:rsid w:val="007743A4"/>
    <w:rsid w:val="007745E9"/>
    <w:rsid w:val="00774658"/>
    <w:rsid w:val="007749F3"/>
    <w:rsid w:val="00774AF4"/>
    <w:rsid w:val="00774C21"/>
    <w:rsid w:val="00774CB1"/>
    <w:rsid w:val="00774E52"/>
    <w:rsid w:val="00774F1F"/>
    <w:rsid w:val="00774F98"/>
    <w:rsid w:val="00774FC3"/>
    <w:rsid w:val="00774FFF"/>
    <w:rsid w:val="00775114"/>
    <w:rsid w:val="007751C1"/>
    <w:rsid w:val="00775456"/>
    <w:rsid w:val="00775480"/>
    <w:rsid w:val="00775841"/>
    <w:rsid w:val="00775A32"/>
    <w:rsid w:val="00775B47"/>
    <w:rsid w:val="00775C1B"/>
    <w:rsid w:val="00775CF6"/>
    <w:rsid w:val="00775E21"/>
    <w:rsid w:val="00775F57"/>
    <w:rsid w:val="0077603A"/>
    <w:rsid w:val="0077604C"/>
    <w:rsid w:val="00776236"/>
    <w:rsid w:val="007762A1"/>
    <w:rsid w:val="00776331"/>
    <w:rsid w:val="007768D9"/>
    <w:rsid w:val="007768E3"/>
    <w:rsid w:val="007768FE"/>
    <w:rsid w:val="00776E5A"/>
    <w:rsid w:val="007772C4"/>
    <w:rsid w:val="007772CE"/>
    <w:rsid w:val="007774D0"/>
    <w:rsid w:val="00777515"/>
    <w:rsid w:val="0077755D"/>
    <w:rsid w:val="007778CA"/>
    <w:rsid w:val="0077791B"/>
    <w:rsid w:val="00777949"/>
    <w:rsid w:val="00777A2A"/>
    <w:rsid w:val="00777C08"/>
    <w:rsid w:val="007802CD"/>
    <w:rsid w:val="007803E6"/>
    <w:rsid w:val="00780705"/>
    <w:rsid w:val="0078088C"/>
    <w:rsid w:val="0078099D"/>
    <w:rsid w:val="00780AA3"/>
    <w:rsid w:val="00780C3D"/>
    <w:rsid w:val="00780C47"/>
    <w:rsid w:val="00780C77"/>
    <w:rsid w:val="00780E89"/>
    <w:rsid w:val="00780F86"/>
    <w:rsid w:val="00780FB3"/>
    <w:rsid w:val="00780FCE"/>
    <w:rsid w:val="0078123A"/>
    <w:rsid w:val="007814F2"/>
    <w:rsid w:val="0078150F"/>
    <w:rsid w:val="007816A4"/>
    <w:rsid w:val="007818B1"/>
    <w:rsid w:val="00781A2E"/>
    <w:rsid w:val="00781D86"/>
    <w:rsid w:val="00781EFD"/>
    <w:rsid w:val="00781FE4"/>
    <w:rsid w:val="007820C6"/>
    <w:rsid w:val="00782178"/>
    <w:rsid w:val="007821C7"/>
    <w:rsid w:val="007821EC"/>
    <w:rsid w:val="00782909"/>
    <w:rsid w:val="00782A59"/>
    <w:rsid w:val="00782B69"/>
    <w:rsid w:val="00782BD2"/>
    <w:rsid w:val="00782BE2"/>
    <w:rsid w:val="00782C0F"/>
    <w:rsid w:val="00782C3F"/>
    <w:rsid w:val="00782DEB"/>
    <w:rsid w:val="00783120"/>
    <w:rsid w:val="00783182"/>
    <w:rsid w:val="00783192"/>
    <w:rsid w:val="00783219"/>
    <w:rsid w:val="00783240"/>
    <w:rsid w:val="007838D6"/>
    <w:rsid w:val="00783B64"/>
    <w:rsid w:val="007840FA"/>
    <w:rsid w:val="007842BB"/>
    <w:rsid w:val="0078455F"/>
    <w:rsid w:val="007845A8"/>
    <w:rsid w:val="007847A8"/>
    <w:rsid w:val="007848A5"/>
    <w:rsid w:val="007848D1"/>
    <w:rsid w:val="007849D9"/>
    <w:rsid w:val="00784A7C"/>
    <w:rsid w:val="00784BB6"/>
    <w:rsid w:val="00784EB7"/>
    <w:rsid w:val="0078502E"/>
    <w:rsid w:val="0078509A"/>
    <w:rsid w:val="0078510C"/>
    <w:rsid w:val="007851F1"/>
    <w:rsid w:val="00785617"/>
    <w:rsid w:val="0078584F"/>
    <w:rsid w:val="007858C0"/>
    <w:rsid w:val="00785AFD"/>
    <w:rsid w:val="00785C49"/>
    <w:rsid w:val="00785E10"/>
    <w:rsid w:val="00785FA8"/>
    <w:rsid w:val="00785FF1"/>
    <w:rsid w:val="007861BD"/>
    <w:rsid w:val="007864C1"/>
    <w:rsid w:val="00786560"/>
    <w:rsid w:val="0078695A"/>
    <w:rsid w:val="00786A28"/>
    <w:rsid w:val="00786A56"/>
    <w:rsid w:val="00786DB2"/>
    <w:rsid w:val="00786E53"/>
    <w:rsid w:val="007873CB"/>
    <w:rsid w:val="0078763F"/>
    <w:rsid w:val="0078772E"/>
    <w:rsid w:val="00787E16"/>
    <w:rsid w:val="00787ED7"/>
    <w:rsid w:val="007903A8"/>
    <w:rsid w:val="007907AF"/>
    <w:rsid w:val="00790BAB"/>
    <w:rsid w:val="00790D9A"/>
    <w:rsid w:val="00790E62"/>
    <w:rsid w:val="00790FAA"/>
    <w:rsid w:val="0079102A"/>
    <w:rsid w:val="00791056"/>
    <w:rsid w:val="00791320"/>
    <w:rsid w:val="007913CF"/>
    <w:rsid w:val="00791414"/>
    <w:rsid w:val="0079187D"/>
    <w:rsid w:val="007918AE"/>
    <w:rsid w:val="007919AD"/>
    <w:rsid w:val="00791A9C"/>
    <w:rsid w:val="00791DF2"/>
    <w:rsid w:val="00791EF6"/>
    <w:rsid w:val="00791F23"/>
    <w:rsid w:val="00792018"/>
    <w:rsid w:val="00792293"/>
    <w:rsid w:val="00792696"/>
    <w:rsid w:val="00792773"/>
    <w:rsid w:val="007927DE"/>
    <w:rsid w:val="00792836"/>
    <w:rsid w:val="007928F9"/>
    <w:rsid w:val="00792B4C"/>
    <w:rsid w:val="00792C36"/>
    <w:rsid w:val="007934D0"/>
    <w:rsid w:val="0079354F"/>
    <w:rsid w:val="007936B1"/>
    <w:rsid w:val="007936CF"/>
    <w:rsid w:val="00793758"/>
    <w:rsid w:val="00793783"/>
    <w:rsid w:val="0079388D"/>
    <w:rsid w:val="00793B9F"/>
    <w:rsid w:val="00793EDB"/>
    <w:rsid w:val="00793F28"/>
    <w:rsid w:val="00793FA4"/>
    <w:rsid w:val="00793FD0"/>
    <w:rsid w:val="007940F1"/>
    <w:rsid w:val="00794114"/>
    <w:rsid w:val="0079465E"/>
    <w:rsid w:val="00794C32"/>
    <w:rsid w:val="00794D40"/>
    <w:rsid w:val="00794D57"/>
    <w:rsid w:val="00794DAA"/>
    <w:rsid w:val="00794E50"/>
    <w:rsid w:val="00794EDA"/>
    <w:rsid w:val="00795086"/>
    <w:rsid w:val="00795147"/>
    <w:rsid w:val="007951DF"/>
    <w:rsid w:val="0079563F"/>
    <w:rsid w:val="0079564B"/>
    <w:rsid w:val="00795AE8"/>
    <w:rsid w:val="00795E1E"/>
    <w:rsid w:val="0079602D"/>
    <w:rsid w:val="00796243"/>
    <w:rsid w:val="007962AF"/>
    <w:rsid w:val="0079632F"/>
    <w:rsid w:val="00796403"/>
    <w:rsid w:val="00796677"/>
    <w:rsid w:val="0079689D"/>
    <w:rsid w:val="0079693E"/>
    <w:rsid w:val="00796970"/>
    <w:rsid w:val="00796AC3"/>
    <w:rsid w:val="00796AC8"/>
    <w:rsid w:val="00796B0B"/>
    <w:rsid w:val="00796C07"/>
    <w:rsid w:val="00796DBA"/>
    <w:rsid w:val="00796F0D"/>
    <w:rsid w:val="00796F42"/>
    <w:rsid w:val="007970F5"/>
    <w:rsid w:val="00797112"/>
    <w:rsid w:val="00797220"/>
    <w:rsid w:val="0079727F"/>
    <w:rsid w:val="007972AA"/>
    <w:rsid w:val="0079748B"/>
    <w:rsid w:val="007974B3"/>
    <w:rsid w:val="0079753C"/>
    <w:rsid w:val="007978FF"/>
    <w:rsid w:val="00797A74"/>
    <w:rsid w:val="00797B77"/>
    <w:rsid w:val="00797C3A"/>
    <w:rsid w:val="00797F1B"/>
    <w:rsid w:val="00797F91"/>
    <w:rsid w:val="007A01DA"/>
    <w:rsid w:val="007A039D"/>
    <w:rsid w:val="007A04AA"/>
    <w:rsid w:val="007A0589"/>
    <w:rsid w:val="007A087A"/>
    <w:rsid w:val="007A0B73"/>
    <w:rsid w:val="007A0D67"/>
    <w:rsid w:val="007A0DFB"/>
    <w:rsid w:val="007A0E91"/>
    <w:rsid w:val="007A0F16"/>
    <w:rsid w:val="007A0F61"/>
    <w:rsid w:val="007A1028"/>
    <w:rsid w:val="007A1199"/>
    <w:rsid w:val="007A12C2"/>
    <w:rsid w:val="007A12DE"/>
    <w:rsid w:val="007A13EA"/>
    <w:rsid w:val="007A142F"/>
    <w:rsid w:val="007A1562"/>
    <w:rsid w:val="007A15C8"/>
    <w:rsid w:val="007A18A0"/>
    <w:rsid w:val="007A1B44"/>
    <w:rsid w:val="007A1D10"/>
    <w:rsid w:val="007A1E7E"/>
    <w:rsid w:val="007A2073"/>
    <w:rsid w:val="007A227E"/>
    <w:rsid w:val="007A243A"/>
    <w:rsid w:val="007A262E"/>
    <w:rsid w:val="007A266A"/>
    <w:rsid w:val="007A2788"/>
    <w:rsid w:val="007A28D3"/>
    <w:rsid w:val="007A295D"/>
    <w:rsid w:val="007A2CE4"/>
    <w:rsid w:val="007A2ED1"/>
    <w:rsid w:val="007A2ED9"/>
    <w:rsid w:val="007A3141"/>
    <w:rsid w:val="007A334A"/>
    <w:rsid w:val="007A35D1"/>
    <w:rsid w:val="007A3808"/>
    <w:rsid w:val="007A3875"/>
    <w:rsid w:val="007A39D7"/>
    <w:rsid w:val="007A3BD8"/>
    <w:rsid w:val="007A3E10"/>
    <w:rsid w:val="007A3F4E"/>
    <w:rsid w:val="007A3FC5"/>
    <w:rsid w:val="007A411B"/>
    <w:rsid w:val="007A4298"/>
    <w:rsid w:val="007A4B96"/>
    <w:rsid w:val="007A4BE5"/>
    <w:rsid w:val="007A4BE6"/>
    <w:rsid w:val="007A4CB6"/>
    <w:rsid w:val="007A4F02"/>
    <w:rsid w:val="007A4FC7"/>
    <w:rsid w:val="007A5385"/>
    <w:rsid w:val="007A5A47"/>
    <w:rsid w:val="007A5A59"/>
    <w:rsid w:val="007A5B3E"/>
    <w:rsid w:val="007A5C23"/>
    <w:rsid w:val="007A5E3F"/>
    <w:rsid w:val="007A5F8B"/>
    <w:rsid w:val="007A63F7"/>
    <w:rsid w:val="007A64E8"/>
    <w:rsid w:val="007A656D"/>
    <w:rsid w:val="007A66A1"/>
    <w:rsid w:val="007A687B"/>
    <w:rsid w:val="007A69BD"/>
    <w:rsid w:val="007A69C1"/>
    <w:rsid w:val="007A69DC"/>
    <w:rsid w:val="007A6B60"/>
    <w:rsid w:val="007A70E1"/>
    <w:rsid w:val="007A7151"/>
    <w:rsid w:val="007A73B3"/>
    <w:rsid w:val="007A74ED"/>
    <w:rsid w:val="007A757A"/>
    <w:rsid w:val="007A7592"/>
    <w:rsid w:val="007A7605"/>
    <w:rsid w:val="007A762C"/>
    <w:rsid w:val="007A76B2"/>
    <w:rsid w:val="007A7844"/>
    <w:rsid w:val="007A786B"/>
    <w:rsid w:val="007A7A12"/>
    <w:rsid w:val="007A7C8B"/>
    <w:rsid w:val="007A7DDE"/>
    <w:rsid w:val="007A7FC9"/>
    <w:rsid w:val="007B0011"/>
    <w:rsid w:val="007B07AC"/>
    <w:rsid w:val="007B07C7"/>
    <w:rsid w:val="007B08CF"/>
    <w:rsid w:val="007B0A0B"/>
    <w:rsid w:val="007B0CA8"/>
    <w:rsid w:val="007B0ED5"/>
    <w:rsid w:val="007B0F75"/>
    <w:rsid w:val="007B1A5D"/>
    <w:rsid w:val="007B1E07"/>
    <w:rsid w:val="007B1E4A"/>
    <w:rsid w:val="007B1FA1"/>
    <w:rsid w:val="007B208B"/>
    <w:rsid w:val="007B2261"/>
    <w:rsid w:val="007B2294"/>
    <w:rsid w:val="007B230F"/>
    <w:rsid w:val="007B23F5"/>
    <w:rsid w:val="007B2A45"/>
    <w:rsid w:val="007B2A5A"/>
    <w:rsid w:val="007B2E76"/>
    <w:rsid w:val="007B2F54"/>
    <w:rsid w:val="007B301A"/>
    <w:rsid w:val="007B33A8"/>
    <w:rsid w:val="007B33F8"/>
    <w:rsid w:val="007B34AD"/>
    <w:rsid w:val="007B34E3"/>
    <w:rsid w:val="007B3755"/>
    <w:rsid w:val="007B3782"/>
    <w:rsid w:val="007B37B4"/>
    <w:rsid w:val="007B38C1"/>
    <w:rsid w:val="007B38EE"/>
    <w:rsid w:val="007B3900"/>
    <w:rsid w:val="007B3B52"/>
    <w:rsid w:val="007B3C7B"/>
    <w:rsid w:val="007B3C9C"/>
    <w:rsid w:val="007B3F8B"/>
    <w:rsid w:val="007B4028"/>
    <w:rsid w:val="007B4077"/>
    <w:rsid w:val="007B4130"/>
    <w:rsid w:val="007B444B"/>
    <w:rsid w:val="007B44F8"/>
    <w:rsid w:val="007B452D"/>
    <w:rsid w:val="007B4564"/>
    <w:rsid w:val="007B4675"/>
    <w:rsid w:val="007B46ED"/>
    <w:rsid w:val="007B4B4F"/>
    <w:rsid w:val="007B4D79"/>
    <w:rsid w:val="007B4F67"/>
    <w:rsid w:val="007B53E6"/>
    <w:rsid w:val="007B54D1"/>
    <w:rsid w:val="007B55CD"/>
    <w:rsid w:val="007B5652"/>
    <w:rsid w:val="007B567C"/>
    <w:rsid w:val="007B5736"/>
    <w:rsid w:val="007B5798"/>
    <w:rsid w:val="007B5ABA"/>
    <w:rsid w:val="007B5BEF"/>
    <w:rsid w:val="007B5F66"/>
    <w:rsid w:val="007B60CE"/>
    <w:rsid w:val="007B6103"/>
    <w:rsid w:val="007B6483"/>
    <w:rsid w:val="007B64BE"/>
    <w:rsid w:val="007B6534"/>
    <w:rsid w:val="007B6721"/>
    <w:rsid w:val="007B67F9"/>
    <w:rsid w:val="007B6957"/>
    <w:rsid w:val="007B69C9"/>
    <w:rsid w:val="007B6A88"/>
    <w:rsid w:val="007B6C6D"/>
    <w:rsid w:val="007B6CBF"/>
    <w:rsid w:val="007B6DF7"/>
    <w:rsid w:val="007B7224"/>
    <w:rsid w:val="007B74DD"/>
    <w:rsid w:val="007B77DE"/>
    <w:rsid w:val="007B7A36"/>
    <w:rsid w:val="007B7A7A"/>
    <w:rsid w:val="007B7BCD"/>
    <w:rsid w:val="007B7D1B"/>
    <w:rsid w:val="007B7EF8"/>
    <w:rsid w:val="007B7F6A"/>
    <w:rsid w:val="007C00F9"/>
    <w:rsid w:val="007C01BC"/>
    <w:rsid w:val="007C01D1"/>
    <w:rsid w:val="007C0262"/>
    <w:rsid w:val="007C034F"/>
    <w:rsid w:val="007C03F1"/>
    <w:rsid w:val="007C051E"/>
    <w:rsid w:val="007C0615"/>
    <w:rsid w:val="007C06E7"/>
    <w:rsid w:val="007C085B"/>
    <w:rsid w:val="007C0A23"/>
    <w:rsid w:val="007C0A97"/>
    <w:rsid w:val="007C0D61"/>
    <w:rsid w:val="007C0EB8"/>
    <w:rsid w:val="007C0FCC"/>
    <w:rsid w:val="007C11A0"/>
    <w:rsid w:val="007C1498"/>
    <w:rsid w:val="007C14EC"/>
    <w:rsid w:val="007C16C9"/>
    <w:rsid w:val="007C17C6"/>
    <w:rsid w:val="007C1B58"/>
    <w:rsid w:val="007C1D6F"/>
    <w:rsid w:val="007C21A4"/>
    <w:rsid w:val="007C2272"/>
    <w:rsid w:val="007C228F"/>
    <w:rsid w:val="007C2304"/>
    <w:rsid w:val="007C234F"/>
    <w:rsid w:val="007C2470"/>
    <w:rsid w:val="007C26EC"/>
    <w:rsid w:val="007C2732"/>
    <w:rsid w:val="007C2871"/>
    <w:rsid w:val="007C2884"/>
    <w:rsid w:val="007C2BBD"/>
    <w:rsid w:val="007C2CD0"/>
    <w:rsid w:val="007C2D36"/>
    <w:rsid w:val="007C2E53"/>
    <w:rsid w:val="007C30AA"/>
    <w:rsid w:val="007C3349"/>
    <w:rsid w:val="007C3397"/>
    <w:rsid w:val="007C33C8"/>
    <w:rsid w:val="007C344A"/>
    <w:rsid w:val="007C3490"/>
    <w:rsid w:val="007C350C"/>
    <w:rsid w:val="007C37B7"/>
    <w:rsid w:val="007C37E4"/>
    <w:rsid w:val="007C3859"/>
    <w:rsid w:val="007C3988"/>
    <w:rsid w:val="007C3B00"/>
    <w:rsid w:val="007C3BF5"/>
    <w:rsid w:val="007C3CEA"/>
    <w:rsid w:val="007C3D98"/>
    <w:rsid w:val="007C3FE3"/>
    <w:rsid w:val="007C401B"/>
    <w:rsid w:val="007C4137"/>
    <w:rsid w:val="007C42F4"/>
    <w:rsid w:val="007C4385"/>
    <w:rsid w:val="007C454D"/>
    <w:rsid w:val="007C4938"/>
    <w:rsid w:val="007C4A49"/>
    <w:rsid w:val="007C4B2B"/>
    <w:rsid w:val="007C4D08"/>
    <w:rsid w:val="007C4D8E"/>
    <w:rsid w:val="007C4F39"/>
    <w:rsid w:val="007C5572"/>
    <w:rsid w:val="007C59D8"/>
    <w:rsid w:val="007C5C70"/>
    <w:rsid w:val="007C5C92"/>
    <w:rsid w:val="007C5E03"/>
    <w:rsid w:val="007C5E2D"/>
    <w:rsid w:val="007C6152"/>
    <w:rsid w:val="007C62CA"/>
    <w:rsid w:val="007C6303"/>
    <w:rsid w:val="007C6455"/>
    <w:rsid w:val="007C6503"/>
    <w:rsid w:val="007C65C4"/>
    <w:rsid w:val="007C6730"/>
    <w:rsid w:val="007C6987"/>
    <w:rsid w:val="007C69A8"/>
    <w:rsid w:val="007C6F6B"/>
    <w:rsid w:val="007C70B8"/>
    <w:rsid w:val="007C71F9"/>
    <w:rsid w:val="007C7AE8"/>
    <w:rsid w:val="007C7C6F"/>
    <w:rsid w:val="007D0099"/>
    <w:rsid w:val="007D016F"/>
    <w:rsid w:val="007D0240"/>
    <w:rsid w:val="007D03D2"/>
    <w:rsid w:val="007D04D3"/>
    <w:rsid w:val="007D08EF"/>
    <w:rsid w:val="007D0954"/>
    <w:rsid w:val="007D0B28"/>
    <w:rsid w:val="007D0B82"/>
    <w:rsid w:val="007D0C09"/>
    <w:rsid w:val="007D0EA5"/>
    <w:rsid w:val="007D100F"/>
    <w:rsid w:val="007D11CA"/>
    <w:rsid w:val="007D1688"/>
    <w:rsid w:val="007D177E"/>
    <w:rsid w:val="007D204E"/>
    <w:rsid w:val="007D2506"/>
    <w:rsid w:val="007D2558"/>
    <w:rsid w:val="007D2660"/>
    <w:rsid w:val="007D274F"/>
    <w:rsid w:val="007D27B4"/>
    <w:rsid w:val="007D29F0"/>
    <w:rsid w:val="007D2D98"/>
    <w:rsid w:val="007D2E4A"/>
    <w:rsid w:val="007D3149"/>
    <w:rsid w:val="007D3491"/>
    <w:rsid w:val="007D3503"/>
    <w:rsid w:val="007D353E"/>
    <w:rsid w:val="007D35BF"/>
    <w:rsid w:val="007D3780"/>
    <w:rsid w:val="007D3D6D"/>
    <w:rsid w:val="007D3D95"/>
    <w:rsid w:val="007D42D2"/>
    <w:rsid w:val="007D4400"/>
    <w:rsid w:val="007D4447"/>
    <w:rsid w:val="007D454A"/>
    <w:rsid w:val="007D4859"/>
    <w:rsid w:val="007D49B6"/>
    <w:rsid w:val="007D4BCA"/>
    <w:rsid w:val="007D4CAD"/>
    <w:rsid w:val="007D4D31"/>
    <w:rsid w:val="007D4DEC"/>
    <w:rsid w:val="007D4E2F"/>
    <w:rsid w:val="007D511C"/>
    <w:rsid w:val="007D5234"/>
    <w:rsid w:val="007D5549"/>
    <w:rsid w:val="007D5A68"/>
    <w:rsid w:val="007D5D90"/>
    <w:rsid w:val="007D5EC1"/>
    <w:rsid w:val="007D62E0"/>
    <w:rsid w:val="007D62F3"/>
    <w:rsid w:val="007D6573"/>
    <w:rsid w:val="007D65FC"/>
    <w:rsid w:val="007D661C"/>
    <w:rsid w:val="007D693F"/>
    <w:rsid w:val="007D69C9"/>
    <w:rsid w:val="007D69E7"/>
    <w:rsid w:val="007D6E81"/>
    <w:rsid w:val="007D6E90"/>
    <w:rsid w:val="007D6EBB"/>
    <w:rsid w:val="007D7160"/>
    <w:rsid w:val="007D71BD"/>
    <w:rsid w:val="007D7274"/>
    <w:rsid w:val="007D74AA"/>
    <w:rsid w:val="007D7A2C"/>
    <w:rsid w:val="007D7B06"/>
    <w:rsid w:val="007D7BEF"/>
    <w:rsid w:val="007D7E5C"/>
    <w:rsid w:val="007E022F"/>
    <w:rsid w:val="007E0685"/>
    <w:rsid w:val="007E06E9"/>
    <w:rsid w:val="007E072D"/>
    <w:rsid w:val="007E083A"/>
    <w:rsid w:val="007E0CDC"/>
    <w:rsid w:val="007E0D80"/>
    <w:rsid w:val="007E0F41"/>
    <w:rsid w:val="007E1366"/>
    <w:rsid w:val="007E1404"/>
    <w:rsid w:val="007E1486"/>
    <w:rsid w:val="007E16FE"/>
    <w:rsid w:val="007E176B"/>
    <w:rsid w:val="007E18BD"/>
    <w:rsid w:val="007E1C07"/>
    <w:rsid w:val="007E1C24"/>
    <w:rsid w:val="007E1C6C"/>
    <w:rsid w:val="007E1FC3"/>
    <w:rsid w:val="007E1FC4"/>
    <w:rsid w:val="007E2028"/>
    <w:rsid w:val="007E213F"/>
    <w:rsid w:val="007E243F"/>
    <w:rsid w:val="007E2774"/>
    <w:rsid w:val="007E2963"/>
    <w:rsid w:val="007E2AEF"/>
    <w:rsid w:val="007E2B12"/>
    <w:rsid w:val="007E2C89"/>
    <w:rsid w:val="007E2CCE"/>
    <w:rsid w:val="007E2ED6"/>
    <w:rsid w:val="007E300B"/>
    <w:rsid w:val="007E3082"/>
    <w:rsid w:val="007E3AD4"/>
    <w:rsid w:val="007E3B3C"/>
    <w:rsid w:val="007E3C65"/>
    <w:rsid w:val="007E3CA0"/>
    <w:rsid w:val="007E3E48"/>
    <w:rsid w:val="007E3E98"/>
    <w:rsid w:val="007E3FCD"/>
    <w:rsid w:val="007E4047"/>
    <w:rsid w:val="007E41B8"/>
    <w:rsid w:val="007E44DD"/>
    <w:rsid w:val="007E45E8"/>
    <w:rsid w:val="007E46CA"/>
    <w:rsid w:val="007E4759"/>
    <w:rsid w:val="007E4ACC"/>
    <w:rsid w:val="007E4BD0"/>
    <w:rsid w:val="007E4D39"/>
    <w:rsid w:val="007E501C"/>
    <w:rsid w:val="007E5149"/>
    <w:rsid w:val="007E5231"/>
    <w:rsid w:val="007E52B1"/>
    <w:rsid w:val="007E52E8"/>
    <w:rsid w:val="007E5339"/>
    <w:rsid w:val="007E538D"/>
    <w:rsid w:val="007E53A0"/>
    <w:rsid w:val="007E540F"/>
    <w:rsid w:val="007E564A"/>
    <w:rsid w:val="007E595B"/>
    <w:rsid w:val="007E595D"/>
    <w:rsid w:val="007E5AF0"/>
    <w:rsid w:val="007E5E00"/>
    <w:rsid w:val="007E5E01"/>
    <w:rsid w:val="007E5EB6"/>
    <w:rsid w:val="007E5FD1"/>
    <w:rsid w:val="007E5FD3"/>
    <w:rsid w:val="007E6166"/>
    <w:rsid w:val="007E6601"/>
    <w:rsid w:val="007E66E0"/>
    <w:rsid w:val="007E6730"/>
    <w:rsid w:val="007E69FF"/>
    <w:rsid w:val="007E6A5D"/>
    <w:rsid w:val="007E6A78"/>
    <w:rsid w:val="007E6B7C"/>
    <w:rsid w:val="007E6C4F"/>
    <w:rsid w:val="007E6EBC"/>
    <w:rsid w:val="007E7004"/>
    <w:rsid w:val="007E71F9"/>
    <w:rsid w:val="007E7204"/>
    <w:rsid w:val="007E7358"/>
    <w:rsid w:val="007E7866"/>
    <w:rsid w:val="007E7CB2"/>
    <w:rsid w:val="007E7E73"/>
    <w:rsid w:val="007E7FA5"/>
    <w:rsid w:val="007F0022"/>
    <w:rsid w:val="007F01D8"/>
    <w:rsid w:val="007F02EF"/>
    <w:rsid w:val="007F0315"/>
    <w:rsid w:val="007F067F"/>
    <w:rsid w:val="007F082F"/>
    <w:rsid w:val="007F0C21"/>
    <w:rsid w:val="007F0C52"/>
    <w:rsid w:val="007F0F48"/>
    <w:rsid w:val="007F1179"/>
    <w:rsid w:val="007F136E"/>
    <w:rsid w:val="007F1391"/>
    <w:rsid w:val="007F16AC"/>
    <w:rsid w:val="007F1B6D"/>
    <w:rsid w:val="007F1C26"/>
    <w:rsid w:val="007F1C32"/>
    <w:rsid w:val="007F1C96"/>
    <w:rsid w:val="007F1D09"/>
    <w:rsid w:val="007F1D7C"/>
    <w:rsid w:val="007F1E9C"/>
    <w:rsid w:val="007F1EE0"/>
    <w:rsid w:val="007F1F6F"/>
    <w:rsid w:val="007F2035"/>
    <w:rsid w:val="007F2099"/>
    <w:rsid w:val="007F20F4"/>
    <w:rsid w:val="007F2605"/>
    <w:rsid w:val="007F296B"/>
    <w:rsid w:val="007F2B72"/>
    <w:rsid w:val="007F2C09"/>
    <w:rsid w:val="007F2C5C"/>
    <w:rsid w:val="007F2E50"/>
    <w:rsid w:val="007F30D4"/>
    <w:rsid w:val="007F316D"/>
    <w:rsid w:val="007F32A7"/>
    <w:rsid w:val="007F37C6"/>
    <w:rsid w:val="007F3803"/>
    <w:rsid w:val="007F3887"/>
    <w:rsid w:val="007F3C21"/>
    <w:rsid w:val="007F3DA4"/>
    <w:rsid w:val="007F3E08"/>
    <w:rsid w:val="007F3E11"/>
    <w:rsid w:val="007F3E44"/>
    <w:rsid w:val="007F3EE4"/>
    <w:rsid w:val="007F3FF5"/>
    <w:rsid w:val="007F4069"/>
    <w:rsid w:val="007F41D1"/>
    <w:rsid w:val="007F437F"/>
    <w:rsid w:val="007F44AF"/>
    <w:rsid w:val="007F45A5"/>
    <w:rsid w:val="007F4640"/>
    <w:rsid w:val="007F46EC"/>
    <w:rsid w:val="007F4866"/>
    <w:rsid w:val="007F48B0"/>
    <w:rsid w:val="007F49EE"/>
    <w:rsid w:val="007F4A7E"/>
    <w:rsid w:val="007F4AEA"/>
    <w:rsid w:val="007F4C3D"/>
    <w:rsid w:val="007F4CFC"/>
    <w:rsid w:val="007F5410"/>
    <w:rsid w:val="007F5479"/>
    <w:rsid w:val="007F56CD"/>
    <w:rsid w:val="007F57FF"/>
    <w:rsid w:val="007F596D"/>
    <w:rsid w:val="007F59F2"/>
    <w:rsid w:val="007F5B30"/>
    <w:rsid w:val="007F5B41"/>
    <w:rsid w:val="007F5B4F"/>
    <w:rsid w:val="007F5EC5"/>
    <w:rsid w:val="007F5FBA"/>
    <w:rsid w:val="007F610C"/>
    <w:rsid w:val="007F614B"/>
    <w:rsid w:val="007F6274"/>
    <w:rsid w:val="007F63AF"/>
    <w:rsid w:val="007F64C8"/>
    <w:rsid w:val="007F653A"/>
    <w:rsid w:val="007F659B"/>
    <w:rsid w:val="007F66DE"/>
    <w:rsid w:val="007F6A20"/>
    <w:rsid w:val="007F6B9A"/>
    <w:rsid w:val="007F6C76"/>
    <w:rsid w:val="007F6F25"/>
    <w:rsid w:val="007F6FD7"/>
    <w:rsid w:val="007F73C8"/>
    <w:rsid w:val="007F7780"/>
    <w:rsid w:val="007F77AB"/>
    <w:rsid w:val="007F77F8"/>
    <w:rsid w:val="007F7B5F"/>
    <w:rsid w:val="007F7BC5"/>
    <w:rsid w:val="008000BC"/>
    <w:rsid w:val="008000D3"/>
    <w:rsid w:val="00800144"/>
    <w:rsid w:val="0080041A"/>
    <w:rsid w:val="00800497"/>
    <w:rsid w:val="008004BC"/>
    <w:rsid w:val="00800F0B"/>
    <w:rsid w:val="00800F81"/>
    <w:rsid w:val="00801211"/>
    <w:rsid w:val="008012E8"/>
    <w:rsid w:val="00801430"/>
    <w:rsid w:val="008014AF"/>
    <w:rsid w:val="008016E9"/>
    <w:rsid w:val="0080171F"/>
    <w:rsid w:val="00801AAB"/>
    <w:rsid w:val="00801C25"/>
    <w:rsid w:val="00801C94"/>
    <w:rsid w:val="00801DB5"/>
    <w:rsid w:val="00802040"/>
    <w:rsid w:val="008020B2"/>
    <w:rsid w:val="0080227B"/>
    <w:rsid w:val="0080230B"/>
    <w:rsid w:val="008025BF"/>
    <w:rsid w:val="0080265F"/>
    <w:rsid w:val="00802AD8"/>
    <w:rsid w:val="00802BF9"/>
    <w:rsid w:val="00802E6F"/>
    <w:rsid w:val="0080300C"/>
    <w:rsid w:val="008031D1"/>
    <w:rsid w:val="008037A9"/>
    <w:rsid w:val="008037F7"/>
    <w:rsid w:val="00803925"/>
    <w:rsid w:val="00803B7A"/>
    <w:rsid w:val="00803BF8"/>
    <w:rsid w:val="00803D19"/>
    <w:rsid w:val="00803DEE"/>
    <w:rsid w:val="00803E5E"/>
    <w:rsid w:val="00804043"/>
    <w:rsid w:val="0080412F"/>
    <w:rsid w:val="008046D8"/>
    <w:rsid w:val="00804714"/>
    <w:rsid w:val="008047C5"/>
    <w:rsid w:val="00804973"/>
    <w:rsid w:val="0080498A"/>
    <w:rsid w:val="00804BE8"/>
    <w:rsid w:val="00804DE2"/>
    <w:rsid w:val="00804F95"/>
    <w:rsid w:val="00804FFD"/>
    <w:rsid w:val="008050A8"/>
    <w:rsid w:val="0080524F"/>
    <w:rsid w:val="008052E0"/>
    <w:rsid w:val="008052EA"/>
    <w:rsid w:val="00805309"/>
    <w:rsid w:val="008054A9"/>
    <w:rsid w:val="008054C7"/>
    <w:rsid w:val="00805B63"/>
    <w:rsid w:val="00805DC4"/>
    <w:rsid w:val="00805DF1"/>
    <w:rsid w:val="00805FAC"/>
    <w:rsid w:val="00806064"/>
    <w:rsid w:val="00806083"/>
    <w:rsid w:val="0080614F"/>
    <w:rsid w:val="00806227"/>
    <w:rsid w:val="00806341"/>
    <w:rsid w:val="00806448"/>
    <w:rsid w:val="00806562"/>
    <w:rsid w:val="00806717"/>
    <w:rsid w:val="00806763"/>
    <w:rsid w:val="008067C8"/>
    <w:rsid w:val="008068FE"/>
    <w:rsid w:val="00806A21"/>
    <w:rsid w:val="00806BB3"/>
    <w:rsid w:val="00806DBA"/>
    <w:rsid w:val="00806EE4"/>
    <w:rsid w:val="00806F48"/>
    <w:rsid w:val="00807041"/>
    <w:rsid w:val="008071F7"/>
    <w:rsid w:val="00807432"/>
    <w:rsid w:val="00807774"/>
    <w:rsid w:val="00807B7A"/>
    <w:rsid w:val="00807C5A"/>
    <w:rsid w:val="00807E88"/>
    <w:rsid w:val="00810192"/>
    <w:rsid w:val="00810222"/>
    <w:rsid w:val="008102B2"/>
    <w:rsid w:val="008103FE"/>
    <w:rsid w:val="0081051A"/>
    <w:rsid w:val="00810561"/>
    <w:rsid w:val="008107C4"/>
    <w:rsid w:val="00810942"/>
    <w:rsid w:val="008109C7"/>
    <w:rsid w:val="00810B21"/>
    <w:rsid w:val="00810D77"/>
    <w:rsid w:val="00810D97"/>
    <w:rsid w:val="00811020"/>
    <w:rsid w:val="008111A1"/>
    <w:rsid w:val="00811506"/>
    <w:rsid w:val="00811995"/>
    <w:rsid w:val="008119ED"/>
    <w:rsid w:val="00811A10"/>
    <w:rsid w:val="00811A74"/>
    <w:rsid w:val="00811B9B"/>
    <w:rsid w:val="00811BAC"/>
    <w:rsid w:val="00811BEC"/>
    <w:rsid w:val="00811C60"/>
    <w:rsid w:val="00811E11"/>
    <w:rsid w:val="00811F78"/>
    <w:rsid w:val="00811F9D"/>
    <w:rsid w:val="00812008"/>
    <w:rsid w:val="0081202F"/>
    <w:rsid w:val="00812096"/>
    <w:rsid w:val="00812476"/>
    <w:rsid w:val="00812539"/>
    <w:rsid w:val="00812660"/>
    <w:rsid w:val="00812695"/>
    <w:rsid w:val="00812AE5"/>
    <w:rsid w:val="00812AE8"/>
    <w:rsid w:val="00812AFE"/>
    <w:rsid w:val="00812B0D"/>
    <w:rsid w:val="00812DA1"/>
    <w:rsid w:val="00812E0F"/>
    <w:rsid w:val="00812E20"/>
    <w:rsid w:val="00812E73"/>
    <w:rsid w:val="008134D8"/>
    <w:rsid w:val="00813651"/>
    <w:rsid w:val="008136D7"/>
    <w:rsid w:val="00813852"/>
    <w:rsid w:val="00813B91"/>
    <w:rsid w:val="00813C91"/>
    <w:rsid w:val="00813CE9"/>
    <w:rsid w:val="00813F08"/>
    <w:rsid w:val="0081402E"/>
    <w:rsid w:val="008140B2"/>
    <w:rsid w:val="00814196"/>
    <w:rsid w:val="008141F9"/>
    <w:rsid w:val="00814241"/>
    <w:rsid w:val="0081452E"/>
    <w:rsid w:val="0081485C"/>
    <w:rsid w:val="00814ADC"/>
    <w:rsid w:val="00814B3D"/>
    <w:rsid w:val="00814C11"/>
    <w:rsid w:val="00815071"/>
    <w:rsid w:val="0081516D"/>
    <w:rsid w:val="00815234"/>
    <w:rsid w:val="0081547C"/>
    <w:rsid w:val="008155D2"/>
    <w:rsid w:val="00815638"/>
    <w:rsid w:val="0081588A"/>
    <w:rsid w:val="00815904"/>
    <w:rsid w:val="008159FA"/>
    <w:rsid w:val="00815B24"/>
    <w:rsid w:val="00815C04"/>
    <w:rsid w:val="00815FC5"/>
    <w:rsid w:val="00816172"/>
    <w:rsid w:val="008164CD"/>
    <w:rsid w:val="008164CE"/>
    <w:rsid w:val="00816604"/>
    <w:rsid w:val="00816728"/>
    <w:rsid w:val="00816879"/>
    <w:rsid w:val="00816901"/>
    <w:rsid w:val="008169D6"/>
    <w:rsid w:val="00816BAF"/>
    <w:rsid w:val="00816C1D"/>
    <w:rsid w:val="00816EEE"/>
    <w:rsid w:val="0081702E"/>
    <w:rsid w:val="008171E1"/>
    <w:rsid w:val="008172BC"/>
    <w:rsid w:val="0081733F"/>
    <w:rsid w:val="00817747"/>
    <w:rsid w:val="00817760"/>
    <w:rsid w:val="008177B7"/>
    <w:rsid w:val="00817823"/>
    <w:rsid w:val="00817968"/>
    <w:rsid w:val="008179F6"/>
    <w:rsid w:val="00817A66"/>
    <w:rsid w:val="00817AEF"/>
    <w:rsid w:val="00817F04"/>
    <w:rsid w:val="008200F3"/>
    <w:rsid w:val="00820170"/>
    <w:rsid w:val="00820317"/>
    <w:rsid w:val="008203EF"/>
    <w:rsid w:val="00820489"/>
    <w:rsid w:val="00820575"/>
    <w:rsid w:val="008206B4"/>
    <w:rsid w:val="00820738"/>
    <w:rsid w:val="008207D9"/>
    <w:rsid w:val="00820918"/>
    <w:rsid w:val="00820A4D"/>
    <w:rsid w:val="00820B0F"/>
    <w:rsid w:val="00820CE5"/>
    <w:rsid w:val="00820DBD"/>
    <w:rsid w:val="00820F2E"/>
    <w:rsid w:val="00820FE7"/>
    <w:rsid w:val="00821003"/>
    <w:rsid w:val="0082100A"/>
    <w:rsid w:val="00821203"/>
    <w:rsid w:val="0082139B"/>
    <w:rsid w:val="008213A8"/>
    <w:rsid w:val="00821547"/>
    <w:rsid w:val="00821630"/>
    <w:rsid w:val="008216B5"/>
    <w:rsid w:val="008218DE"/>
    <w:rsid w:val="00821951"/>
    <w:rsid w:val="00821BDA"/>
    <w:rsid w:val="008220D1"/>
    <w:rsid w:val="008220D2"/>
    <w:rsid w:val="008227D1"/>
    <w:rsid w:val="00822904"/>
    <w:rsid w:val="00822CB8"/>
    <w:rsid w:val="00822D5D"/>
    <w:rsid w:val="00822EE8"/>
    <w:rsid w:val="00823069"/>
    <w:rsid w:val="008234D3"/>
    <w:rsid w:val="00823531"/>
    <w:rsid w:val="00823697"/>
    <w:rsid w:val="0082369E"/>
    <w:rsid w:val="008236F9"/>
    <w:rsid w:val="0082371D"/>
    <w:rsid w:val="00823946"/>
    <w:rsid w:val="00823BC2"/>
    <w:rsid w:val="00823CC2"/>
    <w:rsid w:val="00823E1E"/>
    <w:rsid w:val="00823EEE"/>
    <w:rsid w:val="008240FB"/>
    <w:rsid w:val="008246AE"/>
    <w:rsid w:val="00824855"/>
    <w:rsid w:val="0082487B"/>
    <w:rsid w:val="00824C0D"/>
    <w:rsid w:val="00824C0E"/>
    <w:rsid w:val="00824D21"/>
    <w:rsid w:val="008250DD"/>
    <w:rsid w:val="008251E4"/>
    <w:rsid w:val="008253A9"/>
    <w:rsid w:val="008255FA"/>
    <w:rsid w:val="00825884"/>
    <w:rsid w:val="008258AE"/>
    <w:rsid w:val="00825E55"/>
    <w:rsid w:val="00825F46"/>
    <w:rsid w:val="0082668E"/>
    <w:rsid w:val="00826740"/>
    <w:rsid w:val="008268FB"/>
    <w:rsid w:val="008269A7"/>
    <w:rsid w:val="00827053"/>
    <w:rsid w:val="008274A4"/>
    <w:rsid w:val="008278C4"/>
    <w:rsid w:val="00827B17"/>
    <w:rsid w:val="00827CCD"/>
    <w:rsid w:val="00827D3F"/>
    <w:rsid w:val="00827D91"/>
    <w:rsid w:val="00827FFE"/>
    <w:rsid w:val="00830113"/>
    <w:rsid w:val="00830148"/>
    <w:rsid w:val="00830281"/>
    <w:rsid w:val="00830A3E"/>
    <w:rsid w:val="00830CD5"/>
    <w:rsid w:val="00830F05"/>
    <w:rsid w:val="008312F6"/>
    <w:rsid w:val="008316C6"/>
    <w:rsid w:val="00831986"/>
    <w:rsid w:val="00831CC7"/>
    <w:rsid w:val="00831E12"/>
    <w:rsid w:val="00832028"/>
    <w:rsid w:val="00832242"/>
    <w:rsid w:val="008323BA"/>
    <w:rsid w:val="00832995"/>
    <w:rsid w:val="00832A1D"/>
    <w:rsid w:val="00832B6B"/>
    <w:rsid w:val="00832BB1"/>
    <w:rsid w:val="00832EED"/>
    <w:rsid w:val="00832F83"/>
    <w:rsid w:val="0083301F"/>
    <w:rsid w:val="00833429"/>
    <w:rsid w:val="008334F2"/>
    <w:rsid w:val="00833552"/>
    <w:rsid w:val="008337BE"/>
    <w:rsid w:val="008337F2"/>
    <w:rsid w:val="008338EF"/>
    <w:rsid w:val="00833D99"/>
    <w:rsid w:val="00834164"/>
    <w:rsid w:val="008341B5"/>
    <w:rsid w:val="00834297"/>
    <w:rsid w:val="008343C8"/>
    <w:rsid w:val="008344C4"/>
    <w:rsid w:val="00834567"/>
    <w:rsid w:val="00834777"/>
    <w:rsid w:val="008347D8"/>
    <w:rsid w:val="0083487A"/>
    <w:rsid w:val="0083489D"/>
    <w:rsid w:val="008348B4"/>
    <w:rsid w:val="00834B9C"/>
    <w:rsid w:val="00834F4D"/>
    <w:rsid w:val="00835047"/>
    <w:rsid w:val="00835120"/>
    <w:rsid w:val="008353A4"/>
    <w:rsid w:val="00835DAA"/>
    <w:rsid w:val="008362AE"/>
    <w:rsid w:val="008362E0"/>
    <w:rsid w:val="0083646C"/>
    <w:rsid w:val="008364F9"/>
    <w:rsid w:val="0083654C"/>
    <w:rsid w:val="008368BF"/>
    <w:rsid w:val="00836B67"/>
    <w:rsid w:val="00836E5F"/>
    <w:rsid w:val="00836EA6"/>
    <w:rsid w:val="00837468"/>
    <w:rsid w:val="0083760F"/>
    <w:rsid w:val="00837882"/>
    <w:rsid w:val="00837C82"/>
    <w:rsid w:val="00840243"/>
    <w:rsid w:val="0084032D"/>
    <w:rsid w:val="008403FE"/>
    <w:rsid w:val="00840451"/>
    <w:rsid w:val="00840453"/>
    <w:rsid w:val="00840460"/>
    <w:rsid w:val="00840529"/>
    <w:rsid w:val="0084072A"/>
    <w:rsid w:val="00840744"/>
    <w:rsid w:val="008407DE"/>
    <w:rsid w:val="00840961"/>
    <w:rsid w:val="00840A48"/>
    <w:rsid w:val="00840D40"/>
    <w:rsid w:val="00840F1A"/>
    <w:rsid w:val="00840FFA"/>
    <w:rsid w:val="0084115F"/>
    <w:rsid w:val="00841633"/>
    <w:rsid w:val="00841B4F"/>
    <w:rsid w:val="00841CD8"/>
    <w:rsid w:val="0084218B"/>
    <w:rsid w:val="00842228"/>
    <w:rsid w:val="00842381"/>
    <w:rsid w:val="0084240D"/>
    <w:rsid w:val="0084243B"/>
    <w:rsid w:val="00842499"/>
    <w:rsid w:val="008424AF"/>
    <w:rsid w:val="00842582"/>
    <w:rsid w:val="008425AE"/>
    <w:rsid w:val="0084274A"/>
    <w:rsid w:val="0084282B"/>
    <w:rsid w:val="00842D22"/>
    <w:rsid w:val="0084313C"/>
    <w:rsid w:val="00843186"/>
    <w:rsid w:val="008432E2"/>
    <w:rsid w:val="008433AB"/>
    <w:rsid w:val="008433DE"/>
    <w:rsid w:val="00843A8F"/>
    <w:rsid w:val="00843B94"/>
    <w:rsid w:val="00843BCD"/>
    <w:rsid w:val="00843E4D"/>
    <w:rsid w:val="00843F24"/>
    <w:rsid w:val="00843FBC"/>
    <w:rsid w:val="00843FD6"/>
    <w:rsid w:val="008440AE"/>
    <w:rsid w:val="0084422B"/>
    <w:rsid w:val="008444AB"/>
    <w:rsid w:val="008444F7"/>
    <w:rsid w:val="0084473B"/>
    <w:rsid w:val="0084499B"/>
    <w:rsid w:val="00844F30"/>
    <w:rsid w:val="00844FC1"/>
    <w:rsid w:val="008450D4"/>
    <w:rsid w:val="00845119"/>
    <w:rsid w:val="0084524A"/>
    <w:rsid w:val="0084550F"/>
    <w:rsid w:val="0084552C"/>
    <w:rsid w:val="00845617"/>
    <w:rsid w:val="00845733"/>
    <w:rsid w:val="0084576A"/>
    <w:rsid w:val="008457B1"/>
    <w:rsid w:val="00845927"/>
    <w:rsid w:val="00845A5E"/>
    <w:rsid w:val="00845C20"/>
    <w:rsid w:val="00845D4E"/>
    <w:rsid w:val="00845D96"/>
    <w:rsid w:val="00845DB2"/>
    <w:rsid w:val="00845FC8"/>
    <w:rsid w:val="008460FB"/>
    <w:rsid w:val="0084629B"/>
    <w:rsid w:val="008465B5"/>
    <w:rsid w:val="0084679B"/>
    <w:rsid w:val="008467DB"/>
    <w:rsid w:val="0084694D"/>
    <w:rsid w:val="00846A60"/>
    <w:rsid w:val="00846B0C"/>
    <w:rsid w:val="00846B41"/>
    <w:rsid w:val="00846DAC"/>
    <w:rsid w:val="00846E4C"/>
    <w:rsid w:val="00846EE6"/>
    <w:rsid w:val="00846EE9"/>
    <w:rsid w:val="0084715F"/>
    <w:rsid w:val="008472C0"/>
    <w:rsid w:val="00847660"/>
    <w:rsid w:val="00847984"/>
    <w:rsid w:val="00847B95"/>
    <w:rsid w:val="00847CA7"/>
    <w:rsid w:val="00847F48"/>
    <w:rsid w:val="00850A21"/>
    <w:rsid w:val="00850BAD"/>
    <w:rsid w:val="00850DD7"/>
    <w:rsid w:val="00850F42"/>
    <w:rsid w:val="00851047"/>
    <w:rsid w:val="008511FD"/>
    <w:rsid w:val="00851274"/>
    <w:rsid w:val="0085141A"/>
    <w:rsid w:val="0085154D"/>
    <w:rsid w:val="0085154E"/>
    <w:rsid w:val="00851572"/>
    <w:rsid w:val="00851697"/>
    <w:rsid w:val="008516EA"/>
    <w:rsid w:val="00851BC6"/>
    <w:rsid w:val="00851E09"/>
    <w:rsid w:val="008524AE"/>
    <w:rsid w:val="008524E0"/>
    <w:rsid w:val="0085264E"/>
    <w:rsid w:val="008528D1"/>
    <w:rsid w:val="00852A0B"/>
    <w:rsid w:val="00852AEC"/>
    <w:rsid w:val="0085303F"/>
    <w:rsid w:val="00853052"/>
    <w:rsid w:val="00853115"/>
    <w:rsid w:val="008531F2"/>
    <w:rsid w:val="00853296"/>
    <w:rsid w:val="008532F6"/>
    <w:rsid w:val="008535FA"/>
    <w:rsid w:val="00853A1E"/>
    <w:rsid w:val="0085423F"/>
    <w:rsid w:val="00854477"/>
    <w:rsid w:val="008544D1"/>
    <w:rsid w:val="008547E1"/>
    <w:rsid w:val="00854801"/>
    <w:rsid w:val="00854C52"/>
    <w:rsid w:val="00854C5A"/>
    <w:rsid w:val="00854E82"/>
    <w:rsid w:val="00855057"/>
    <w:rsid w:val="00855173"/>
    <w:rsid w:val="0085537D"/>
    <w:rsid w:val="008556D7"/>
    <w:rsid w:val="008557F9"/>
    <w:rsid w:val="00855A1B"/>
    <w:rsid w:val="00855D8C"/>
    <w:rsid w:val="00855FFA"/>
    <w:rsid w:val="00856065"/>
    <w:rsid w:val="008562AE"/>
    <w:rsid w:val="0085635D"/>
    <w:rsid w:val="00856362"/>
    <w:rsid w:val="00856365"/>
    <w:rsid w:val="00856374"/>
    <w:rsid w:val="008563C8"/>
    <w:rsid w:val="008563EE"/>
    <w:rsid w:val="00856427"/>
    <w:rsid w:val="008564D7"/>
    <w:rsid w:val="008564DF"/>
    <w:rsid w:val="00856897"/>
    <w:rsid w:val="00856B0C"/>
    <w:rsid w:val="00856D06"/>
    <w:rsid w:val="00856DC8"/>
    <w:rsid w:val="00857193"/>
    <w:rsid w:val="00857380"/>
    <w:rsid w:val="0085744F"/>
    <w:rsid w:val="00857573"/>
    <w:rsid w:val="00857574"/>
    <w:rsid w:val="008576A7"/>
    <w:rsid w:val="008578FB"/>
    <w:rsid w:val="0085793D"/>
    <w:rsid w:val="00857964"/>
    <w:rsid w:val="008579E0"/>
    <w:rsid w:val="008579E7"/>
    <w:rsid w:val="00857A66"/>
    <w:rsid w:val="00857B07"/>
    <w:rsid w:val="00857C66"/>
    <w:rsid w:val="00857D32"/>
    <w:rsid w:val="00857FB3"/>
    <w:rsid w:val="0086002F"/>
    <w:rsid w:val="0086012D"/>
    <w:rsid w:val="00860153"/>
    <w:rsid w:val="008601F4"/>
    <w:rsid w:val="00860215"/>
    <w:rsid w:val="00860446"/>
    <w:rsid w:val="00860645"/>
    <w:rsid w:val="00860AE4"/>
    <w:rsid w:val="00860B69"/>
    <w:rsid w:val="008610AE"/>
    <w:rsid w:val="00861495"/>
    <w:rsid w:val="0086164B"/>
    <w:rsid w:val="008616B7"/>
    <w:rsid w:val="008616F5"/>
    <w:rsid w:val="008617C1"/>
    <w:rsid w:val="008619AB"/>
    <w:rsid w:val="008619F1"/>
    <w:rsid w:val="00861A78"/>
    <w:rsid w:val="00861CC8"/>
    <w:rsid w:val="00861E47"/>
    <w:rsid w:val="00861EA7"/>
    <w:rsid w:val="00862024"/>
    <w:rsid w:val="00862028"/>
    <w:rsid w:val="008621B2"/>
    <w:rsid w:val="00862523"/>
    <w:rsid w:val="0086258B"/>
    <w:rsid w:val="008628A1"/>
    <w:rsid w:val="00862B6E"/>
    <w:rsid w:val="00862D63"/>
    <w:rsid w:val="00863035"/>
    <w:rsid w:val="0086306E"/>
    <w:rsid w:val="00863074"/>
    <w:rsid w:val="0086323B"/>
    <w:rsid w:val="008632A5"/>
    <w:rsid w:val="0086332C"/>
    <w:rsid w:val="00863350"/>
    <w:rsid w:val="00863447"/>
    <w:rsid w:val="008635BF"/>
    <w:rsid w:val="00863797"/>
    <w:rsid w:val="008639C6"/>
    <w:rsid w:val="00863A13"/>
    <w:rsid w:val="00863A1C"/>
    <w:rsid w:val="00863A5A"/>
    <w:rsid w:val="00863ABE"/>
    <w:rsid w:val="00863B15"/>
    <w:rsid w:val="00863B66"/>
    <w:rsid w:val="00863DA3"/>
    <w:rsid w:val="00863F3B"/>
    <w:rsid w:val="00863F8B"/>
    <w:rsid w:val="00864043"/>
    <w:rsid w:val="008641A7"/>
    <w:rsid w:val="008644C4"/>
    <w:rsid w:val="008645E4"/>
    <w:rsid w:val="00864684"/>
    <w:rsid w:val="00864760"/>
    <w:rsid w:val="008647C6"/>
    <w:rsid w:val="008647FE"/>
    <w:rsid w:val="00864811"/>
    <w:rsid w:val="008648F6"/>
    <w:rsid w:val="00864ACE"/>
    <w:rsid w:val="00864B7A"/>
    <w:rsid w:val="008652B9"/>
    <w:rsid w:val="0086530E"/>
    <w:rsid w:val="0086577F"/>
    <w:rsid w:val="008657C3"/>
    <w:rsid w:val="00865800"/>
    <w:rsid w:val="00865AEA"/>
    <w:rsid w:val="00865EC7"/>
    <w:rsid w:val="00865EDA"/>
    <w:rsid w:val="00865EED"/>
    <w:rsid w:val="00866120"/>
    <w:rsid w:val="008661EE"/>
    <w:rsid w:val="00866281"/>
    <w:rsid w:val="0086642F"/>
    <w:rsid w:val="00866447"/>
    <w:rsid w:val="008664D2"/>
    <w:rsid w:val="008664E2"/>
    <w:rsid w:val="00866509"/>
    <w:rsid w:val="00866572"/>
    <w:rsid w:val="0086658C"/>
    <w:rsid w:val="008668A9"/>
    <w:rsid w:val="00866A01"/>
    <w:rsid w:val="0086710D"/>
    <w:rsid w:val="00867218"/>
    <w:rsid w:val="0086746A"/>
    <w:rsid w:val="0086750E"/>
    <w:rsid w:val="0086757D"/>
    <w:rsid w:val="008675C3"/>
    <w:rsid w:val="00867646"/>
    <w:rsid w:val="00867A9C"/>
    <w:rsid w:val="00867B7B"/>
    <w:rsid w:val="00867D33"/>
    <w:rsid w:val="00867EB6"/>
    <w:rsid w:val="00867F1F"/>
    <w:rsid w:val="00867FD9"/>
    <w:rsid w:val="008702E2"/>
    <w:rsid w:val="00870392"/>
    <w:rsid w:val="00870415"/>
    <w:rsid w:val="008704B1"/>
    <w:rsid w:val="00870559"/>
    <w:rsid w:val="00870661"/>
    <w:rsid w:val="008706DA"/>
    <w:rsid w:val="008706E4"/>
    <w:rsid w:val="00870BC4"/>
    <w:rsid w:val="0087117E"/>
    <w:rsid w:val="008711E7"/>
    <w:rsid w:val="00871233"/>
    <w:rsid w:val="0087145D"/>
    <w:rsid w:val="0087166C"/>
    <w:rsid w:val="008717B7"/>
    <w:rsid w:val="0087193C"/>
    <w:rsid w:val="00871A15"/>
    <w:rsid w:val="00871B54"/>
    <w:rsid w:val="00871CA9"/>
    <w:rsid w:val="00872030"/>
    <w:rsid w:val="00872035"/>
    <w:rsid w:val="00872167"/>
    <w:rsid w:val="00872296"/>
    <w:rsid w:val="00872694"/>
    <w:rsid w:val="008726AD"/>
    <w:rsid w:val="008729A2"/>
    <w:rsid w:val="00872A3D"/>
    <w:rsid w:val="00872A56"/>
    <w:rsid w:val="00872DE5"/>
    <w:rsid w:val="00872F41"/>
    <w:rsid w:val="00873087"/>
    <w:rsid w:val="008731DE"/>
    <w:rsid w:val="008732F0"/>
    <w:rsid w:val="0087384A"/>
    <w:rsid w:val="00873AAE"/>
    <w:rsid w:val="00873B34"/>
    <w:rsid w:val="00873BCF"/>
    <w:rsid w:val="00873D56"/>
    <w:rsid w:val="00874076"/>
    <w:rsid w:val="008743EC"/>
    <w:rsid w:val="0087442E"/>
    <w:rsid w:val="00874574"/>
    <w:rsid w:val="00874659"/>
    <w:rsid w:val="00874883"/>
    <w:rsid w:val="008749C3"/>
    <w:rsid w:val="00874A74"/>
    <w:rsid w:val="00874D43"/>
    <w:rsid w:val="00875026"/>
    <w:rsid w:val="008751F6"/>
    <w:rsid w:val="00875336"/>
    <w:rsid w:val="008754FE"/>
    <w:rsid w:val="0087558B"/>
    <w:rsid w:val="008755E4"/>
    <w:rsid w:val="00875682"/>
    <w:rsid w:val="00875CD7"/>
    <w:rsid w:val="00875D33"/>
    <w:rsid w:val="00875E99"/>
    <w:rsid w:val="00875FEF"/>
    <w:rsid w:val="0087689A"/>
    <w:rsid w:val="008769A8"/>
    <w:rsid w:val="00876AFE"/>
    <w:rsid w:val="00877330"/>
    <w:rsid w:val="00877553"/>
    <w:rsid w:val="0087761D"/>
    <w:rsid w:val="008776D5"/>
    <w:rsid w:val="00877739"/>
    <w:rsid w:val="008777FF"/>
    <w:rsid w:val="00877A84"/>
    <w:rsid w:val="00877AE5"/>
    <w:rsid w:val="00877DFD"/>
    <w:rsid w:val="0088019F"/>
    <w:rsid w:val="00880311"/>
    <w:rsid w:val="0088034E"/>
    <w:rsid w:val="00880360"/>
    <w:rsid w:val="0088037E"/>
    <w:rsid w:val="008803AD"/>
    <w:rsid w:val="008804DF"/>
    <w:rsid w:val="00880617"/>
    <w:rsid w:val="008806B2"/>
    <w:rsid w:val="00880872"/>
    <w:rsid w:val="0088097B"/>
    <w:rsid w:val="00880B4A"/>
    <w:rsid w:val="00880B64"/>
    <w:rsid w:val="00880BB9"/>
    <w:rsid w:val="00880DE8"/>
    <w:rsid w:val="00880EB1"/>
    <w:rsid w:val="00880FEF"/>
    <w:rsid w:val="00881056"/>
    <w:rsid w:val="0088107D"/>
    <w:rsid w:val="008810D1"/>
    <w:rsid w:val="008811A0"/>
    <w:rsid w:val="008816F4"/>
    <w:rsid w:val="00881814"/>
    <w:rsid w:val="00881833"/>
    <w:rsid w:val="00881993"/>
    <w:rsid w:val="008820B2"/>
    <w:rsid w:val="0088224F"/>
    <w:rsid w:val="008826BE"/>
    <w:rsid w:val="00882703"/>
    <w:rsid w:val="0088298E"/>
    <w:rsid w:val="00882AEC"/>
    <w:rsid w:val="00882B94"/>
    <w:rsid w:val="00882BE0"/>
    <w:rsid w:val="00882C37"/>
    <w:rsid w:val="00882CB5"/>
    <w:rsid w:val="00882CCD"/>
    <w:rsid w:val="00882F15"/>
    <w:rsid w:val="00882F34"/>
    <w:rsid w:val="00882FFA"/>
    <w:rsid w:val="0088317F"/>
    <w:rsid w:val="008831A7"/>
    <w:rsid w:val="008832AA"/>
    <w:rsid w:val="00883532"/>
    <w:rsid w:val="00883592"/>
    <w:rsid w:val="00883763"/>
    <w:rsid w:val="00883E93"/>
    <w:rsid w:val="00883EAA"/>
    <w:rsid w:val="00883ECF"/>
    <w:rsid w:val="00883FE5"/>
    <w:rsid w:val="00884261"/>
    <w:rsid w:val="008845A2"/>
    <w:rsid w:val="008846BC"/>
    <w:rsid w:val="00884740"/>
    <w:rsid w:val="008847A3"/>
    <w:rsid w:val="0088484A"/>
    <w:rsid w:val="00884901"/>
    <w:rsid w:val="00884C0F"/>
    <w:rsid w:val="00884DA8"/>
    <w:rsid w:val="00884E14"/>
    <w:rsid w:val="00885294"/>
    <w:rsid w:val="00885355"/>
    <w:rsid w:val="00885509"/>
    <w:rsid w:val="008857FE"/>
    <w:rsid w:val="00885865"/>
    <w:rsid w:val="0088588B"/>
    <w:rsid w:val="00885AF3"/>
    <w:rsid w:val="00885B74"/>
    <w:rsid w:val="00885B78"/>
    <w:rsid w:val="00886128"/>
    <w:rsid w:val="00886457"/>
    <w:rsid w:val="0088681C"/>
    <w:rsid w:val="00886ADA"/>
    <w:rsid w:val="00886B36"/>
    <w:rsid w:val="00886DDF"/>
    <w:rsid w:val="00886DF4"/>
    <w:rsid w:val="00886E53"/>
    <w:rsid w:val="00886FE8"/>
    <w:rsid w:val="008876FE"/>
    <w:rsid w:val="00887745"/>
    <w:rsid w:val="0088776A"/>
    <w:rsid w:val="008879EE"/>
    <w:rsid w:val="00887AA1"/>
    <w:rsid w:val="00887F61"/>
    <w:rsid w:val="0089012B"/>
    <w:rsid w:val="00890151"/>
    <w:rsid w:val="0089015E"/>
    <w:rsid w:val="0089017E"/>
    <w:rsid w:val="008902AA"/>
    <w:rsid w:val="008902F5"/>
    <w:rsid w:val="00890354"/>
    <w:rsid w:val="008904CF"/>
    <w:rsid w:val="008905E6"/>
    <w:rsid w:val="0089068D"/>
    <w:rsid w:val="00890743"/>
    <w:rsid w:val="00890916"/>
    <w:rsid w:val="00890A2B"/>
    <w:rsid w:val="00890B85"/>
    <w:rsid w:val="00890E24"/>
    <w:rsid w:val="008910D1"/>
    <w:rsid w:val="00891191"/>
    <w:rsid w:val="008913B3"/>
    <w:rsid w:val="008913D8"/>
    <w:rsid w:val="00891685"/>
    <w:rsid w:val="00891739"/>
    <w:rsid w:val="008917DD"/>
    <w:rsid w:val="008918F3"/>
    <w:rsid w:val="0089196C"/>
    <w:rsid w:val="00891993"/>
    <w:rsid w:val="00891C57"/>
    <w:rsid w:val="008921A9"/>
    <w:rsid w:val="00892317"/>
    <w:rsid w:val="00892404"/>
    <w:rsid w:val="0089256B"/>
    <w:rsid w:val="00892612"/>
    <w:rsid w:val="00892804"/>
    <w:rsid w:val="0089293D"/>
    <w:rsid w:val="00892A26"/>
    <w:rsid w:val="00892ADC"/>
    <w:rsid w:val="00892BC1"/>
    <w:rsid w:val="00892CF6"/>
    <w:rsid w:val="00892D95"/>
    <w:rsid w:val="00892E7A"/>
    <w:rsid w:val="00892FCC"/>
    <w:rsid w:val="008930B1"/>
    <w:rsid w:val="00893184"/>
    <w:rsid w:val="008931BC"/>
    <w:rsid w:val="00893203"/>
    <w:rsid w:val="008932B3"/>
    <w:rsid w:val="00893486"/>
    <w:rsid w:val="0089358D"/>
    <w:rsid w:val="008935C1"/>
    <w:rsid w:val="00893BEF"/>
    <w:rsid w:val="00893CF4"/>
    <w:rsid w:val="00893D37"/>
    <w:rsid w:val="00893DAC"/>
    <w:rsid w:val="00893F5D"/>
    <w:rsid w:val="008940ED"/>
    <w:rsid w:val="00894254"/>
    <w:rsid w:val="0089426F"/>
    <w:rsid w:val="008942B6"/>
    <w:rsid w:val="008943B5"/>
    <w:rsid w:val="0089449D"/>
    <w:rsid w:val="008944D6"/>
    <w:rsid w:val="00894A94"/>
    <w:rsid w:val="00894B40"/>
    <w:rsid w:val="00894BEB"/>
    <w:rsid w:val="0089510B"/>
    <w:rsid w:val="00895362"/>
    <w:rsid w:val="0089546A"/>
    <w:rsid w:val="0089557B"/>
    <w:rsid w:val="00895771"/>
    <w:rsid w:val="0089595F"/>
    <w:rsid w:val="008959B3"/>
    <w:rsid w:val="00895B7B"/>
    <w:rsid w:val="00895D2D"/>
    <w:rsid w:val="008960B8"/>
    <w:rsid w:val="008960F7"/>
    <w:rsid w:val="0089625F"/>
    <w:rsid w:val="0089629C"/>
    <w:rsid w:val="008963FC"/>
    <w:rsid w:val="0089659B"/>
    <w:rsid w:val="008965DB"/>
    <w:rsid w:val="008966A7"/>
    <w:rsid w:val="008966B6"/>
    <w:rsid w:val="00896759"/>
    <w:rsid w:val="00896A09"/>
    <w:rsid w:val="00896EC0"/>
    <w:rsid w:val="0089711B"/>
    <w:rsid w:val="00897137"/>
    <w:rsid w:val="00897221"/>
    <w:rsid w:val="008974C7"/>
    <w:rsid w:val="0089772A"/>
    <w:rsid w:val="00897B33"/>
    <w:rsid w:val="00897D40"/>
    <w:rsid w:val="00897D61"/>
    <w:rsid w:val="00897D77"/>
    <w:rsid w:val="00897E89"/>
    <w:rsid w:val="008A00FA"/>
    <w:rsid w:val="008A01DA"/>
    <w:rsid w:val="008A01E6"/>
    <w:rsid w:val="008A0277"/>
    <w:rsid w:val="008A0471"/>
    <w:rsid w:val="008A0579"/>
    <w:rsid w:val="008A0744"/>
    <w:rsid w:val="008A07A2"/>
    <w:rsid w:val="008A0892"/>
    <w:rsid w:val="008A0999"/>
    <w:rsid w:val="008A0AD0"/>
    <w:rsid w:val="008A0DC5"/>
    <w:rsid w:val="008A0E0E"/>
    <w:rsid w:val="008A0F13"/>
    <w:rsid w:val="008A0F30"/>
    <w:rsid w:val="008A111E"/>
    <w:rsid w:val="008A12BC"/>
    <w:rsid w:val="008A14B7"/>
    <w:rsid w:val="008A16BD"/>
    <w:rsid w:val="008A16C7"/>
    <w:rsid w:val="008A16CF"/>
    <w:rsid w:val="008A17B7"/>
    <w:rsid w:val="008A1983"/>
    <w:rsid w:val="008A1F4C"/>
    <w:rsid w:val="008A1F6B"/>
    <w:rsid w:val="008A222A"/>
    <w:rsid w:val="008A23CE"/>
    <w:rsid w:val="008A2540"/>
    <w:rsid w:val="008A27BD"/>
    <w:rsid w:val="008A2A43"/>
    <w:rsid w:val="008A3133"/>
    <w:rsid w:val="008A3387"/>
    <w:rsid w:val="008A3389"/>
    <w:rsid w:val="008A342E"/>
    <w:rsid w:val="008A366C"/>
    <w:rsid w:val="008A36BD"/>
    <w:rsid w:val="008A36EF"/>
    <w:rsid w:val="008A3735"/>
    <w:rsid w:val="008A38D0"/>
    <w:rsid w:val="008A3934"/>
    <w:rsid w:val="008A3B77"/>
    <w:rsid w:val="008A3E76"/>
    <w:rsid w:val="008A3F42"/>
    <w:rsid w:val="008A3F5E"/>
    <w:rsid w:val="008A3FC9"/>
    <w:rsid w:val="008A3FF3"/>
    <w:rsid w:val="008A4248"/>
    <w:rsid w:val="008A440C"/>
    <w:rsid w:val="008A4428"/>
    <w:rsid w:val="008A4548"/>
    <w:rsid w:val="008A46B2"/>
    <w:rsid w:val="008A4781"/>
    <w:rsid w:val="008A4864"/>
    <w:rsid w:val="008A4966"/>
    <w:rsid w:val="008A4A6F"/>
    <w:rsid w:val="008A4C91"/>
    <w:rsid w:val="008A4D5C"/>
    <w:rsid w:val="008A5071"/>
    <w:rsid w:val="008A5099"/>
    <w:rsid w:val="008A51F7"/>
    <w:rsid w:val="008A5292"/>
    <w:rsid w:val="008A56FF"/>
    <w:rsid w:val="008A572C"/>
    <w:rsid w:val="008A578E"/>
    <w:rsid w:val="008A58A2"/>
    <w:rsid w:val="008A5ADF"/>
    <w:rsid w:val="008A5EAA"/>
    <w:rsid w:val="008A5EDD"/>
    <w:rsid w:val="008A6146"/>
    <w:rsid w:val="008A61F4"/>
    <w:rsid w:val="008A622B"/>
    <w:rsid w:val="008A645D"/>
    <w:rsid w:val="008A65A3"/>
    <w:rsid w:val="008A6740"/>
    <w:rsid w:val="008A6E5E"/>
    <w:rsid w:val="008A6E9B"/>
    <w:rsid w:val="008A7503"/>
    <w:rsid w:val="008A788B"/>
    <w:rsid w:val="008A7A0B"/>
    <w:rsid w:val="008A7AA5"/>
    <w:rsid w:val="008A7E2F"/>
    <w:rsid w:val="008A7EE4"/>
    <w:rsid w:val="008B016F"/>
    <w:rsid w:val="008B0356"/>
    <w:rsid w:val="008B03B6"/>
    <w:rsid w:val="008B05FD"/>
    <w:rsid w:val="008B06D9"/>
    <w:rsid w:val="008B0A5B"/>
    <w:rsid w:val="008B0AD3"/>
    <w:rsid w:val="008B0B39"/>
    <w:rsid w:val="008B0D20"/>
    <w:rsid w:val="008B0E8A"/>
    <w:rsid w:val="008B145F"/>
    <w:rsid w:val="008B16CC"/>
    <w:rsid w:val="008B1C51"/>
    <w:rsid w:val="008B1C52"/>
    <w:rsid w:val="008B1C7C"/>
    <w:rsid w:val="008B1E05"/>
    <w:rsid w:val="008B1E14"/>
    <w:rsid w:val="008B1FD8"/>
    <w:rsid w:val="008B2022"/>
    <w:rsid w:val="008B20E1"/>
    <w:rsid w:val="008B2178"/>
    <w:rsid w:val="008B2282"/>
    <w:rsid w:val="008B22CA"/>
    <w:rsid w:val="008B2A38"/>
    <w:rsid w:val="008B2C98"/>
    <w:rsid w:val="008B30AE"/>
    <w:rsid w:val="008B3208"/>
    <w:rsid w:val="008B3516"/>
    <w:rsid w:val="008B3785"/>
    <w:rsid w:val="008B382D"/>
    <w:rsid w:val="008B3AE9"/>
    <w:rsid w:val="008B3CF4"/>
    <w:rsid w:val="008B3D36"/>
    <w:rsid w:val="008B3F45"/>
    <w:rsid w:val="008B4024"/>
    <w:rsid w:val="008B40A5"/>
    <w:rsid w:val="008B4175"/>
    <w:rsid w:val="008B4811"/>
    <w:rsid w:val="008B48B4"/>
    <w:rsid w:val="008B4AF2"/>
    <w:rsid w:val="008B4C8F"/>
    <w:rsid w:val="008B4DB1"/>
    <w:rsid w:val="008B4FD7"/>
    <w:rsid w:val="008B511A"/>
    <w:rsid w:val="008B51CC"/>
    <w:rsid w:val="008B5516"/>
    <w:rsid w:val="008B563D"/>
    <w:rsid w:val="008B5C92"/>
    <w:rsid w:val="008B5D79"/>
    <w:rsid w:val="008B5D9F"/>
    <w:rsid w:val="008B624A"/>
    <w:rsid w:val="008B64FB"/>
    <w:rsid w:val="008B6603"/>
    <w:rsid w:val="008B689E"/>
    <w:rsid w:val="008B6A8F"/>
    <w:rsid w:val="008B6BA1"/>
    <w:rsid w:val="008B7370"/>
    <w:rsid w:val="008B7414"/>
    <w:rsid w:val="008B74AE"/>
    <w:rsid w:val="008B763F"/>
    <w:rsid w:val="008B776D"/>
    <w:rsid w:val="008B77AD"/>
    <w:rsid w:val="008B7920"/>
    <w:rsid w:val="008B793A"/>
    <w:rsid w:val="008B7A7B"/>
    <w:rsid w:val="008B7BA1"/>
    <w:rsid w:val="008B7E80"/>
    <w:rsid w:val="008C0200"/>
    <w:rsid w:val="008C025D"/>
    <w:rsid w:val="008C02D9"/>
    <w:rsid w:val="008C03C9"/>
    <w:rsid w:val="008C0783"/>
    <w:rsid w:val="008C099F"/>
    <w:rsid w:val="008C0AB7"/>
    <w:rsid w:val="008C0D25"/>
    <w:rsid w:val="008C113B"/>
    <w:rsid w:val="008C116D"/>
    <w:rsid w:val="008C147F"/>
    <w:rsid w:val="008C183C"/>
    <w:rsid w:val="008C192F"/>
    <w:rsid w:val="008C1C54"/>
    <w:rsid w:val="008C1FB4"/>
    <w:rsid w:val="008C1FC3"/>
    <w:rsid w:val="008C1FD8"/>
    <w:rsid w:val="008C211A"/>
    <w:rsid w:val="008C2322"/>
    <w:rsid w:val="008C23D3"/>
    <w:rsid w:val="008C243C"/>
    <w:rsid w:val="008C245B"/>
    <w:rsid w:val="008C27F5"/>
    <w:rsid w:val="008C2847"/>
    <w:rsid w:val="008C2AF2"/>
    <w:rsid w:val="008C2D50"/>
    <w:rsid w:val="008C2D72"/>
    <w:rsid w:val="008C2D99"/>
    <w:rsid w:val="008C3461"/>
    <w:rsid w:val="008C364F"/>
    <w:rsid w:val="008C3659"/>
    <w:rsid w:val="008C3B7E"/>
    <w:rsid w:val="008C3C56"/>
    <w:rsid w:val="008C3CB3"/>
    <w:rsid w:val="008C3CE9"/>
    <w:rsid w:val="008C409D"/>
    <w:rsid w:val="008C4118"/>
    <w:rsid w:val="008C42DD"/>
    <w:rsid w:val="008C44C5"/>
    <w:rsid w:val="008C4523"/>
    <w:rsid w:val="008C45FE"/>
    <w:rsid w:val="008C46B3"/>
    <w:rsid w:val="008C4B02"/>
    <w:rsid w:val="008C4BF7"/>
    <w:rsid w:val="008C4D7D"/>
    <w:rsid w:val="008C552A"/>
    <w:rsid w:val="008C563B"/>
    <w:rsid w:val="008C57AD"/>
    <w:rsid w:val="008C59C8"/>
    <w:rsid w:val="008C5A37"/>
    <w:rsid w:val="008C5A7F"/>
    <w:rsid w:val="008C5B7E"/>
    <w:rsid w:val="008C5FC4"/>
    <w:rsid w:val="008C60C7"/>
    <w:rsid w:val="008C615D"/>
    <w:rsid w:val="008C6442"/>
    <w:rsid w:val="008C6633"/>
    <w:rsid w:val="008C673C"/>
    <w:rsid w:val="008C6880"/>
    <w:rsid w:val="008C68E3"/>
    <w:rsid w:val="008C6B29"/>
    <w:rsid w:val="008C6BC2"/>
    <w:rsid w:val="008C6C75"/>
    <w:rsid w:val="008C6ECA"/>
    <w:rsid w:val="008C700F"/>
    <w:rsid w:val="008C70DA"/>
    <w:rsid w:val="008C7338"/>
    <w:rsid w:val="008C73A7"/>
    <w:rsid w:val="008C7408"/>
    <w:rsid w:val="008C752C"/>
    <w:rsid w:val="008C76B1"/>
    <w:rsid w:val="008C789F"/>
    <w:rsid w:val="008C7911"/>
    <w:rsid w:val="008C7AA7"/>
    <w:rsid w:val="008C7FFE"/>
    <w:rsid w:val="008D02B5"/>
    <w:rsid w:val="008D0542"/>
    <w:rsid w:val="008D06E5"/>
    <w:rsid w:val="008D0753"/>
    <w:rsid w:val="008D0BC3"/>
    <w:rsid w:val="008D0BE9"/>
    <w:rsid w:val="008D1043"/>
    <w:rsid w:val="008D12DC"/>
    <w:rsid w:val="008D1498"/>
    <w:rsid w:val="008D163A"/>
    <w:rsid w:val="008D165A"/>
    <w:rsid w:val="008D17B3"/>
    <w:rsid w:val="008D1A13"/>
    <w:rsid w:val="008D1A3E"/>
    <w:rsid w:val="008D1B11"/>
    <w:rsid w:val="008D1CD9"/>
    <w:rsid w:val="008D1D9C"/>
    <w:rsid w:val="008D1EEF"/>
    <w:rsid w:val="008D1F1C"/>
    <w:rsid w:val="008D2087"/>
    <w:rsid w:val="008D215D"/>
    <w:rsid w:val="008D24B3"/>
    <w:rsid w:val="008D25A9"/>
    <w:rsid w:val="008D25C1"/>
    <w:rsid w:val="008D275D"/>
    <w:rsid w:val="008D2A55"/>
    <w:rsid w:val="008D2D55"/>
    <w:rsid w:val="008D2D70"/>
    <w:rsid w:val="008D2D7E"/>
    <w:rsid w:val="008D2EC3"/>
    <w:rsid w:val="008D3221"/>
    <w:rsid w:val="008D32A6"/>
    <w:rsid w:val="008D3550"/>
    <w:rsid w:val="008D35D3"/>
    <w:rsid w:val="008D35EB"/>
    <w:rsid w:val="008D378E"/>
    <w:rsid w:val="008D37AC"/>
    <w:rsid w:val="008D3801"/>
    <w:rsid w:val="008D3804"/>
    <w:rsid w:val="008D3843"/>
    <w:rsid w:val="008D3898"/>
    <w:rsid w:val="008D3AB5"/>
    <w:rsid w:val="008D3B67"/>
    <w:rsid w:val="008D3BA1"/>
    <w:rsid w:val="008D3BDC"/>
    <w:rsid w:val="008D3FAF"/>
    <w:rsid w:val="008D405F"/>
    <w:rsid w:val="008D40F3"/>
    <w:rsid w:val="008D4251"/>
    <w:rsid w:val="008D4560"/>
    <w:rsid w:val="008D45C5"/>
    <w:rsid w:val="008D466E"/>
    <w:rsid w:val="008D468D"/>
    <w:rsid w:val="008D4D7F"/>
    <w:rsid w:val="008D54BE"/>
    <w:rsid w:val="008D5C06"/>
    <w:rsid w:val="008D5E32"/>
    <w:rsid w:val="008D5F36"/>
    <w:rsid w:val="008D6022"/>
    <w:rsid w:val="008D610E"/>
    <w:rsid w:val="008D613D"/>
    <w:rsid w:val="008D638A"/>
    <w:rsid w:val="008D65FD"/>
    <w:rsid w:val="008D6815"/>
    <w:rsid w:val="008D6A33"/>
    <w:rsid w:val="008D6A64"/>
    <w:rsid w:val="008D6C2E"/>
    <w:rsid w:val="008D6EC0"/>
    <w:rsid w:val="008D708E"/>
    <w:rsid w:val="008D72BA"/>
    <w:rsid w:val="008D72FF"/>
    <w:rsid w:val="008D77F2"/>
    <w:rsid w:val="008D7E66"/>
    <w:rsid w:val="008D7E9A"/>
    <w:rsid w:val="008D7EBC"/>
    <w:rsid w:val="008D7ECF"/>
    <w:rsid w:val="008D7F6C"/>
    <w:rsid w:val="008D7F7C"/>
    <w:rsid w:val="008D7F93"/>
    <w:rsid w:val="008E0023"/>
    <w:rsid w:val="008E02B6"/>
    <w:rsid w:val="008E04D7"/>
    <w:rsid w:val="008E05C3"/>
    <w:rsid w:val="008E06BA"/>
    <w:rsid w:val="008E0716"/>
    <w:rsid w:val="008E0770"/>
    <w:rsid w:val="008E07C4"/>
    <w:rsid w:val="008E09B1"/>
    <w:rsid w:val="008E0A0A"/>
    <w:rsid w:val="008E0B8F"/>
    <w:rsid w:val="008E0C36"/>
    <w:rsid w:val="008E0C54"/>
    <w:rsid w:val="008E0C64"/>
    <w:rsid w:val="008E0F81"/>
    <w:rsid w:val="008E1280"/>
    <w:rsid w:val="008E161F"/>
    <w:rsid w:val="008E1A74"/>
    <w:rsid w:val="008E20FC"/>
    <w:rsid w:val="008E2243"/>
    <w:rsid w:val="008E2266"/>
    <w:rsid w:val="008E2414"/>
    <w:rsid w:val="008E2496"/>
    <w:rsid w:val="008E25B4"/>
    <w:rsid w:val="008E27BD"/>
    <w:rsid w:val="008E29E7"/>
    <w:rsid w:val="008E2AC5"/>
    <w:rsid w:val="008E3015"/>
    <w:rsid w:val="008E3017"/>
    <w:rsid w:val="008E3092"/>
    <w:rsid w:val="008E31FB"/>
    <w:rsid w:val="008E34D0"/>
    <w:rsid w:val="008E34D2"/>
    <w:rsid w:val="008E358C"/>
    <w:rsid w:val="008E35DD"/>
    <w:rsid w:val="008E36FB"/>
    <w:rsid w:val="008E3787"/>
    <w:rsid w:val="008E3808"/>
    <w:rsid w:val="008E3809"/>
    <w:rsid w:val="008E3864"/>
    <w:rsid w:val="008E394C"/>
    <w:rsid w:val="008E3A9E"/>
    <w:rsid w:val="008E3EB4"/>
    <w:rsid w:val="008E3F93"/>
    <w:rsid w:val="008E4152"/>
    <w:rsid w:val="008E4167"/>
    <w:rsid w:val="008E42C0"/>
    <w:rsid w:val="008E438A"/>
    <w:rsid w:val="008E4660"/>
    <w:rsid w:val="008E4965"/>
    <w:rsid w:val="008E49B4"/>
    <w:rsid w:val="008E4A4C"/>
    <w:rsid w:val="008E4B87"/>
    <w:rsid w:val="008E4D2D"/>
    <w:rsid w:val="008E500E"/>
    <w:rsid w:val="008E5351"/>
    <w:rsid w:val="008E540C"/>
    <w:rsid w:val="008E54C2"/>
    <w:rsid w:val="008E54C8"/>
    <w:rsid w:val="008E55B7"/>
    <w:rsid w:val="008E590A"/>
    <w:rsid w:val="008E596A"/>
    <w:rsid w:val="008E5A66"/>
    <w:rsid w:val="008E5CE0"/>
    <w:rsid w:val="008E607E"/>
    <w:rsid w:val="008E60F9"/>
    <w:rsid w:val="008E6356"/>
    <w:rsid w:val="008E6736"/>
    <w:rsid w:val="008E6851"/>
    <w:rsid w:val="008E68E9"/>
    <w:rsid w:val="008E6C77"/>
    <w:rsid w:val="008E6F3F"/>
    <w:rsid w:val="008E73D6"/>
    <w:rsid w:val="008E75B3"/>
    <w:rsid w:val="008E76CD"/>
    <w:rsid w:val="008E7B4E"/>
    <w:rsid w:val="008E7C7D"/>
    <w:rsid w:val="008E7E13"/>
    <w:rsid w:val="008E7E20"/>
    <w:rsid w:val="008E7EFE"/>
    <w:rsid w:val="008F0017"/>
    <w:rsid w:val="008F016E"/>
    <w:rsid w:val="008F017C"/>
    <w:rsid w:val="008F032F"/>
    <w:rsid w:val="008F0631"/>
    <w:rsid w:val="008F0632"/>
    <w:rsid w:val="008F06E8"/>
    <w:rsid w:val="008F08FB"/>
    <w:rsid w:val="008F09B7"/>
    <w:rsid w:val="008F0B96"/>
    <w:rsid w:val="008F0DD6"/>
    <w:rsid w:val="008F10DE"/>
    <w:rsid w:val="008F1150"/>
    <w:rsid w:val="008F1382"/>
    <w:rsid w:val="008F15AF"/>
    <w:rsid w:val="008F1AC4"/>
    <w:rsid w:val="008F1BA2"/>
    <w:rsid w:val="008F1BBB"/>
    <w:rsid w:val="008F1CAA"/>
    <w:rsid w:val="008F1D25"/>
    <w:rsid w:val="008F1DA8"/>
    <w:rsid w:val="008F2019"/>
    <w:rsid w:val="008F2A6E"/>
    <w:rsid w:val="008F2A7E"/>
    <w:rsid w:val="008F2C3C"/>
    <w:rsid w:val="008F2C5D"/>
    <w:rsid w:val="008F2C86"/>
    <w:rsid w:val="008F2D62"/>
    <w:rsid w:val="008F2E01"/>
    <w:rsid w:val="008F2E2C"/>
    <w:rsid w:val="008F2EAF"/>
    <w:rsid w:val="008F317B"/>
    <w:rsid w:val="008F3204"/>
    <w:rsid w:val="008F32ED"/>
    <w:rsid w:val="008F34E0"/>
    <w:rsid w:val="008F37D9"/>
    <w:rsid w:val="008F38F2"/>
    <w:rsid w:val="008F3998"/>
    <w:rsid w:val="008F39DA"/>
    <w:rsid w:val="008F3A5D"/>
    <w:rsid w:val="008F3A91"/>
    <w:rsid w:val="008F3DF6"/>
    <w:rsid w:val="008F3F8A"/>
    <w:rsid w:val="008F4092"/>
    <w:rsid w:val="008F420D"/>
    <w:rsid w:val="008F4348"/>
    <w:rsid w:val="008F434E"/>
    <w:rsid w:val="008F465F"/>
    <w:rsid w:val="008F46A7"/>
    <w:rsid w:val="008F47C3"/>
    <w:rsid w:val="008F47CC"/>
    <w:rsid w:val="008F4B51"/>
    <w:rsid w:val="008F4BB8"/>
    <w:rsid w:val="008F4CDE"/>
    <w:rsid w:val="008F4EAF"/>
    <w:rsid w:val="008F54E1"/>
    <w:rsid w:val="008F5569"/>
    <w:rsid w:val="008F556E"/>
    <w:rsid w:val="008F5699"/>
    <w:rsid w:val="008F5858"/>
    <w:rsid w:val="008F5B09"/>
    <w:rsid w:val="008F5B0B"/>
    <w:rsid w:val="008F5B58"/>
    <w:rsid w:val="008F5BCA"/>
    <w:rsid w:val="008F5CAA"/>
    <w:rsid w:val="008F5CC9"/>
    <w:rsid w:val="008F5E2A"/>
    <w:rsid w:val="008F5FE0"/>
    <w:rsid w:val="008F6107"/>
    <w:rsid w:val="008F634B"/>
    <w:rsid w:val="008F636C"/>
    <w:rsid w:val="008F6B4E"/>
    <w:rsid w:val="008F6E35"/>
    <w:rsid w:val="008F6E48"/>
    <w:rsid w:val="008F77F4"/>
    <w:rsid w:val="008F7866"/>
    <w:rsid w:val="008F787E"/>
    <w:rsid w:val="008F78F9"/>
    <w:rsid w:val="008F7977"/>
    <w:rsid w:val="008F7E64"/>
    <w:rsid w:val="00900071"/>
    <w:rsid w:val="00900491"/>
    <w:rsid w:val="009004A4"/>
    <w:rsid w:val="0090058F"/>
    <w:rsid w:val="009005EB"/>
    <w:rsid w:val="0090079B"/>
    <w:rsid w:val="009007DD"/>
    <w:rsid w:val="00900ACB"/>
    <w:rsid w:val="00900AD9"/>
    <w:rsid w:val="00900C0F"/>
    <w:rsid w:val="00901032"/>
    <w:rsid w:val="00901077"/>
    <w:rsid w:val="009010AB"/>
    <w:rsid w:val="009010BE"/>
    <w:rsid w:val="0090119A"/>
    <w:rsid w:val="00901619"/>
    <w:rsid w:val="00901668"/>
    <w:rsid w:val="009016E4"/>
    <w:rsid w:val="0090171A"/>
    <w:rsid w:val="00901A33"/>
    <w:rsid w:val="00901B07"/>
    <w:rsid w:val="00901BAA"/>
    <w:rsid w:val="00901C11"/>
    <w:rsid w:val="00901CB3"/>
    <w:rsid w:val="00901D55"/>
    <w:rsid w:val="00901E3D"/>
    <w:rsid w:val="00902076"/>
    <w:rsid w:val="009021DF"/>
    <w:rsid w:val="009022A5"/>
    <w:rsid w:val="009022AB"/>
    <w:rsid w:val="00902508"/>
    <w:rsid w:val="0090268C"/>
    <w:rsid w:val="009027AA"/>
    <w:rsid w:val="0090283A"/>
    <w:rsid w:val="00902843"/>
    <w:rsid w:val="00902B8C"/>
    <w:rsid w:val="00902D03"/>
    <w:rsid w:val="00902EE2"/>
    <w:rsid w:val="00902FD9"/>
    <w:rsid w:val="0090304E"/>
    <w:rsid w:val="00903080"/>
    <w:rsid w:val="0090346C"/>
    <w:rsid w:val="009034AF"/>
    <w:rsid w:val="009034F6"/>
    <w:rsid w:val="009035A8"/>
    <w:rsid w:val="0090368D"/>
    <w:rsid w:val="00903764"/>
    <w:rsid w:val="00903807"/>
    <w:rsid w:val="00903849"/>
    <w:rsid w:val="00903B65"/>
    <w:rsid w:val="0090415F"/>
    <w:rsid w:val="00904248"/>
    <w:rsid w:val="00904312"/>
    <w:rsid w:val="00904333"/>
    <w:rsid w:val="00904436"/>
    <w:rsid w:val="00904633"/>
    <w:rsid w:val="00904654"/>
    <w:rsid w:val="009048D7"/>
    <w:rsid w:val="009049ED"/>
    <w:rsid w:val="00904C25"/>
    <w:rsid w:val="00904F67"/>
    <w:rsid w:val="00904F69"/>
    <w:rsid w:val="0090547C"/>
    <w:rsid w:val="00905523"/>
    <w:rsid w:val="00905547"/>
    <w:rsid w:val="009057D0"/>
    <w:rsid w:val="009057E6"/>
    <w:rsid w:val="009057E9"/>
    <w:rsid w:val="009059C6"/>
    <w:rsid w:val="00905AA4"/>
    <w:rsid w:val="00905BF9"/>
    <w:rsid w:val="00905D14"/>
    <w:rsid w:val="00905EB7"/>
    <w:rsid w:val="00905F1C"/>
    <w:rsid w:val="00905F67"/>
    <w:rsid w:val="009060DC"/>
    <w:rsid w:val="009060F7"/>
    <w:rsid w:val="00906248"/>
    <w:rsid w:val="00906284"/>
    <w:rsid w:val="009065DB"/>
    <w:rsid w:val="009067C0"/>
    <w:rsid w:val="009069EF"/>
    <w:rsid w:val="00906A7F"/>
    <w:rsid w:val="00906A9E"/>
    <w:rsid w:val="00906CAB"/>
    <w:rsid w:val="00906D97"/>
    <w:rsid w:val="00906E66"/>
    <w:rsid w:val="00906E99"/>
    <w:rsid w:val="00907417"/>
    <w:rsid w:val="009077BC"/>
    <w:rsid w:val="009079D2"/>
    <w:rsid w:val="00907E11"/>
    <w:rsid w:val="00907EFB"/>
    <w:rsid w:val="00907FA1"/>
    <w:rsid w:val="009100B6"/>
    <w:rsid w:val="0091013C"/>
    <w:rsid w:val="00910177"/>
    <w:rsid w:val="009102B7"/>
    <w:rsid w:val="0091040E"/>
    <w:rsid w:val="0091050E"/>
    <w:rsid w:val="009108DA"/>
    <w:rsid w:val="0091098A"/>
    <w:rsid w:val="00910B33"/>
    <w:rsid w:val="00910B77"/>
    <w:rsid w:val="00910BB9"/>
    <w:rsid w:val="00910CF4"/>
    <w:rsid w:val="00910F32"/>
    <w:rsid w:val="0091141C"/>
    <w:rsid w:val="00911502"/>
    <w:rsid w:val="0091175F"/>
    <w:rsid w:val="0091177F"/>
    <w:rsid w:val="009117F3"/>
    <w:rsid w:val="0091181A"/>
    <w:rsid w:val="00911D85"/>
    <w:rsid w:val="00911F33"/>
    <w:rsid w:val="00912800"/>
    <w:rsid w:val="00912AE4"/>
    <w:rsid w:val="00912D1E"/>
    <w:rsid w:val="00912D30"/>
    <w:rsid w:val="00912E6C"/>
    <w:rsid w:val="00912F79"/>
    <w:rsid w:val="009130F7"/>
    <w:rsid w:val="0091319B"/>
    <w:rsid w:val="00913412"/>
    <w:rsid w:val="0091363F"/>
    <w:rsid w:val="00913697"/>
    <w:rsid w:val="0091369B"/>
    <w:rsid w:val="00913797"/>
    <w:rsid w:val="009137E8"/>
    <w:rsid w:val="00913F17"/>
    <w:rsid w:val="00914105"/>
    <w:rsid w:val="009141B9"/>
    <w:rsid w:val="009142AC"/>
    <w:rsid w:val="0091481C"/>
    <w:rsid w:val="00914B43"/>
    <w:rsid w:val="00914C88"/>
    <w:rsid w:val="00914CA5"/>
    <w:rsid w:val="00914D01"/>
    <w:rsid w:val="00914D12"/>
    <w:rsid w:val="00914D29"/>
    <w:rsid w:val="00914DCD"/>
    <w:rsid w:val="00915007"/>
    <w:rsid w:val="00915080"/>
    <w:rsid w:val="0091523F"/>
    <w:rsid w:val="00915521"/>
    <w:rsid w:val="0091582D"/>
    <w:rsid w:val="00915B6D"/>
    <w:rsid w:val="00915DCE"/>
    <w:rsid w:val="00915F8C"/>
    <w:rsid w:val="00915FA3"/>
    <w:rsid w:val="009161C7"/>
    <w:rsid w:val="00916421"/>
    <w:rsid w:val="0091644D"/>
    <w:rsid w:val="009166B6"/>
    <w:rsid w:val="009167A1"/>
    <w:rsid w:val="009167C9"/>
    <w:rsid w:val="00916984"/>
    <w:rsid w:val="00916A7B"/>
    <w:rsid w:val="00916E75"/>
    <w:rsid w:val="00916F36"/>
    <w:rsid w:val="009170F5"/>
    <w:rsid w:val="009171B4"/>
    <w:rsid w:val="00917401"/>
    <w:rsid w:val="009176B3"/>
    <w:rsid w:val="0091770A"/>
    <w:rsid w:val="00917A78"/>
    <w:rsid w:val="00917AB0"/>
    <w:rsid w:val="00917AE5"/>
    <w:rsid w:val="00917C3F"/>
    <w:rsid w:val="00917E8A"/>
    <w:rsid w:val="00917EA8"/>
    <w:rsid w:val="00920009"/>
    <w:rsid w:val="009204D7"/>
    <w:rsid w:val="0092057F"/>
    <w:rsid w:val="0092091B"/>
    <w:rsid w:val="00920A56"/>
    <w:rsid w:val="00920B08"/>
    <w:rsid w:val="00920E6A"/>
    <w:rsid w:val="00920F11"/>
    <w:rsid w:val="00920F19"/>
    <w:rsid w:val="00920F85"/>
    <w:rsid w:val="00921216"/>
    <w:rsid w:val="0092129D"/>
    <w:rsid w:val="00921444"/>
    <w:rsid w:val="00921503"/>
    <w:rsid w:val="00921520"/>
    <w:rsid w:val="009216AD"/>
    <w:rsid w:val="009217C9"/>
    <w:rsid w:val="009219DB"/>
    <w:rsid w:val="00921CAE"/>
    <w:rsid w:val="00921D24"/>
    <w:rsid w:val="00921DF9"/>
    <w:rsid w:val="00921ED9"/>
    <w:rsid w:val="009221EC"/>
    <w:rsid w:val="00922282"/>
    <w:rsid w:val="00922292"/>
    <w:rsid w:val="0092272C"/>
    <w:rsid w:val="00922AAB"/>
    <w:rsid w:val="00922C6E"/>
    <w:rsid w:val="00922DDE"/>
    <w:rsid w:val="00923064"/>
    <w:rsid w:val="00923171"/>
    <w:rsid w:val="0092320A"/>
    <w:rsid w:val="0092328B"/>
    <w:rsid w:val="00923446"/>
    <w:rsid w:val="00923D93"/>
    <w:rsid w:val="00923DEF"/>
    <w:rsid w:val="00923EF4"/>
    <w:rsid w:val="00923F8D"/>
    <w:rsid w:val="00923FC3"/>
    <w:rsid w:val="00923FDB"/>
    <w:rsid w:val="00924105"/>
    <w:rsid w:val="0092427C"/>
    <w:rsid w:val="00924396"/>
    <w:rsid w:val="00924406"/>
    <w:rsid w:val="009244BD"/>
    <w:rsid w:val="0092455D"/>
    <w:rsid w:val="009247B6"/>
    <w:rsid w:val="009249E4"/>
    <w:rsid w:val="00924A32"/>
    <w:rsid w:val="00924C9A"/>
    <w:rsid w:val="00924D4A"/>
    <w:rsid w:val="00924E0D"/>
    <w:rsid w:val="00925062"/>
    <w:rsid w:val="009253D9"/>
    <w:rsid w:val="00925431"/>
    <w:rsid w:val="00925439"/>
    <w:rsid w:val="009254FA"/>
    <w:rsid w:val="009255A7"/>
    <w:rsid w:val="009255B8"/>
    <w:rsid w:val="0092561B"/>
    <w:rsid w:val="00925779"/>
    <w:rsid w:val="009259FB"/>
    <w:rsid w:val="00925FF3"/>
    <w:rsid w:val="0092608C"/>
    <w:rsid w:val="0092629F"/>
    <w:rsid w:val="009262DE"/>
    <w:rsid w:val="009262FA"/>
    <w:rsid w:val="009263A3"/>
    <w:rsid w:val="00926615"/>
    <w:rsid w:val="00926816"/>
    <w:rsid w:val="009269E9"/>
    <w:rsid w:val="00926A3D"/>
    <w:rsid w:val="00926B32"/>
    <w:rsid w:val="00926BE3"/>
    <w:rsid w:val="00926E1B"/>
    <w:rsid w:val="0092702B"/>
    <w:rsid w:val="00927125"/>
    <w:rsid w:val="009274DA"/>
    <w:rsid w:val="0092764F"/>
    <w:rsid w:val="009278E5"/>
    <w:rsid w:val="0092797A"/>
    <w:rsid w:val="00927F48"/>
    <w:rsid w:val="0093006F"/>
    <w:rsid w:val="009300A3"/>
    <w:rsid w:val="00930322"/>
    <w:rsid w:val="00930337"/>
    <w:rsid w:val="009303C7"/>
    <w:rsid w:val="00930666"/>
    <w:rsid w:val="009306BA"/>
    <w:rsid w:val="009308C2"/>
    <w:rsid w:val="00930B76"/>
    <w:rsid w:val="00930B81"/>
    <w:rsid w:val="00930C6B"/>
    <w:rsid w:val="00930DF3"/>
    <w:rsid w:val="00930F19"/>
    <w:rsid w:val="009310D3"/>
    <w:rsid w:val="0093118E"/>
    <w:rsid w:val="00931319"/>
    <w:rsid w:val="00931387"/>
    <w:rsid w:val="009315B0"/>
    <w:rsid w:val="00931A11"/>
    <w:rsid w:val="00931B08"/>
    <w:rsid w:val="00931FD5"/>
    <w:rsid w:val="00932255"/>
    <w:rsid w:val="0093225E"/>
    <w:rsid w:val="009322B5"/>
    <w:rsid w:val="009323FC"/>
    <w:rsid w:val="009325B3"/>
    <w:rsid w:val="009325C4"/>
    <w:rsid w:val="00932670"/>
    <w:rsid w:val="00932AFF"/>
    <w:rsid w:val="00932DA5"/>
    <w:rsid w:val="00932F78"/>
    <w:rsid w:val="009330B3"/>
    <w:rsid w:val="00933329"/>
    <w:rsid w:val="009338EA"/>
    <w:rsid w:val="00933E36"/>
    <w:rsid w:val="00933EAE"/>
    <w:rsid w:val="00933EC8"/>
    <w:rsid w:val="00933EF0"/>
    <w:rsid w:val="00933F4A"/>
    <w:rsid w:val="0093402F"/>
    <w:rsid w:val="009340EE"/>
    <w:rsid w:val="009341E8"/>
    <w:rsid w:val="00934409"/>
    <w:rsid w:val="009345E4"/>
    <w:rsid w:val="00934967"/>
    <w:rsid w:val="00934970"/>
    <w:rsid w:val="00934A10"/>
    <w:rsid w:val="00934C20"/>
    <w:rsid w:val="00934C3B"/>
    <w:rsid w:val="00934F9D"/>
    <w:rsid w:val="0093514B"/>
    <w:rsid w:val="00935467"/>
    <w:rsid w:val="00935472"/>
    <w:rsid w:val="00935636"/>
    <w:rsid w:val="00935666"/>
    <w:rsid w:val="00935782"/>
    <w:rsid w:val="00935843"/>
    <w:rsid w:val="0093593A"/>
    <w:rsid w:val="009359D0"/>
    <w:rsid w:val="00935B60"/>
    <w:rsid w:val="00935BC6"/>
    <w:rsid w:val="00935DD2"/>
    <w:rsid w:val="0093631C"/>
    <w:rsid w:val="009364D9"/>
    <w:rsid w:val="0093653C"/>
    <w:rsid w:val="009368EB"/>
    <w:rsid w:val="00936E69"/>
    <w:rsid w:val="0093722D"/>
    <w:rsid w:val="00937240"/>
    <w:rsid w:val="0093729C"/>
    <w:rsid w:val="009372F4"/>
    <w:rsid w:val="009373C1"/>
    <w:rsid w:val="009373F4"/>
    <w:rsid w:val="00937612"/>
    <w:rsid w:val="0093763D"/>
    <w:rsid w:val="00937642"/>
    <w:rsid w:val="009376E3"/>
    <w:rsid w:val="00937912"/>
    <w:rsid w:val="0093798B"/>
    <w:rsid w:val="00937A0E"/>
    <w:rsid w:val="00937AEA"/>
    <w:rsid w:val="00937B3C"/>
    <w:rsid w:val="00937BF3"/>
    <w:rsid w:val="00937C9E"/>
    <w:rsid w:val="0094020D"/>
    <w:rsid w:val="009402FB"/>
    <w:rsid w:val="00940520"/>
    <w:rsid w:val="0094060F"/>
    <w:rsid w:val="00940814"/>
    <w:rsid w:val="00940827"/>
    <w:rsid w:val="00940A93"/>
    <w:rsid w:val="00940C53"/>
    <w:rsid w:val="00940D88"/>
    <w:rsid w:val="00940DF8"/>
    <w:rsid w:val="00940EA9"/>
    <w:rsid w:val="009414D0"/>
    <w:rsid w:val="009415CB"/>
    <w:rsid w:val="009417A3"/>
    <w:rsid w:val="009417BB"/>
    <w:rsid w:val="00941848"/>
    <w:rsid w:val="00941932"/>
    <w:rsid w:val="00941C6D"/>
    <w:rsid w:val="00941CAD"/>
    <w:rsid w:val="0094219C"/>
    <w:rsid w:val="00942271"/>
    <w:rsid w:val="00942355"/>
    <w:rsid w:val="0094244E"/>
    <w:rsid w:val="00942613"/>
    <w:rsid w:val="009428C0"/>
    <w:rsid w:val="00942911"/>
    <w:rsid w:val="009429FE"/>
    <w:rsid w:val="00942CA7"/>
    <w:rsid w:val="00942CBC"/>
    <w:rsid w:val="00942D27"/>
    <w:rsid w:val="00942F6B"/>
    <w:rsid w:val="0094301D"/>
    <w:rsid w:val="00943272"/>
    <w:rsid w:val="00943294"/>
    <w:rsid w:val="0094329F"/>
    <w:rsid w:val="00943408"/>
    <w:rsid w:val="009436B5"/>
    <w:rsid w:val="00943C95"/>
    <w:rsid w:val="00943FF9"/>
    <w:rsid w:val="00943FFA"/>
    <w:rsid w:val="00944065"/>
    <w:rsid w:val="0094407C"/>
    <w:rsid w:val="00944156"/>
    <w:rsid w:val="00944569"/>
    <w:rsid w:val="009445F9"/>
    <w:rsid w:val="009446D4"/>
    <w:rsid w:val="0094472C"/>
    <w:rsid w:val="00944847"/>
    <w:rsid w:val="00944A9A"/>
    <w:rsid w:val="00944F4E"/>
    <w:rsid w:val="00944FFC"/>
    <w:rsid w:val="00945211"/>
    <w:rsid w:val="0094534D"/>
    <w:rsid w:val="009455C1"/>
    <w:rsid w:val="00945648"/>
    <w:rsid w:val="0094565B"/>
    <w:rsid w:val="00945B79"/>
    <w:rsid w:val="00945B7D"/>
    <w:rsid w:val="00945EDA"/>
    <w:rsid w:val="00945F9A"/>
    <w:rsid w:val="00946021"/>
    <w:rsid w:val="00946099"/>
    <w:rsid w:val="009460A2"/>
    <w:rsid w:val="009460C3"/>
    <w:rsid w:val="009460D7"/>
    <w:rsid w:val="0094622F"/>
    <w:rsid w:val="00946606"/>
    <w:rsid w:val="00946826"/>
    <w:rsid w:val="009468F4"/>
    <w:rsid w:val="0094696E"/>
    <w:rsid w:val="00946ACB"/>
    <w:rsid w:val="00946C1B"/>
    <w:rsid w:val="009470BF"/>
    <w:rsid w:val="0094724F"/>
    <w:rsid w:val="009472EF"/>
    <w:rsid w:val="009473A8"/>
    <w:rsid w:val="00947598"/>
    <w:rsid w:val="009475BE"/>
    <w:rsid w:val="00947654"/>
    <w:rsid w:val="0094775F"/>
    <w:rsid w:val="009478C2"/>
    <w:rsid w:val="00947919"/>
    <w:rsid w:val="00947A32"/>
    <w:rsid w:val="00947B5D"/>
    <w:rsid w:val="00947BAA"/>
    <w:rsid w:val="00947DA8"/>
    <w:rsid w:val="00947F64"/>
    <w:rsid w:val="009505B3"/>
    <w:rsid w:val="0095097A"/>
    <w:rsid w:val="0095098C"/>
    <w:rsid w:val="00950D46"/>
    <w:rsid w:val="00950DF3"/>
    <w:rsid w:val="00950FD6"/>
    <w:rsid w:val="009511FD"/>
    <w:rsid w:val="0095120A"/>
    <w:rsid w:val="00951259"/>
    <w:rsid w:val="00951324"/>
    <w:rsid w:val="009515E8"/>
    <w:rsid w:val="00951654"/>
    <w:rsid w:val="00951921"/>
    <w:rsid w:val="00951BAD"/>
    <w:rsid w:val="00951E4D"/>
    <w:rsid w:val="00951E9F"/>
    <w:rsid w:val="009521F6"/>
    <w:rsid w:val="009521FF"/>
    <w:rsid w:val="0095245B"/>
    <w:rsid w:val="00952703"/>
    <w:rsid w:val="00952803"/>
    <w:rsid w:val="00952AB3"/>
    <w:rsid w:val="00952C88"/>
    <w:rsid w:val="00952DBB"/>
    <w:rsid w:val="00952EB5"/>
    <w:rsid w:val="00952EE0"/>
    <w:rsid w:val="009534A5"/>
    <w:rsid w:val="00953688"/>
    <w:rsid w:val="009536F7"/>
    <w:rsid w:val="0095374B"/>
    <w:rsid w:val="009539BC"/>
    <w:rsid w:val="009539E7"/>
    <w:rsid w:val="00953A16"/>
    <w:rsid w:val="00953D49"/>
    <w:rsid w:val="00953D8E"/>
    <w:rsid w:val="00953F7C"/>
    <w:rsid w:val="00954070"/>
    <w:rsid w:val="0095434F"/>
    <w:rsid w:val="00954376"/>
    <w:rsid w:val="009546AC"/>
    <w:rsid w:val="009547BE"/>
    <w:rsid w:val="00954A00"/>
    <w:rsid w:val="00954A7E"/>
    <w:rsid w:val="00954B0D"/>
    <w:rsid w:val="00954FA4"/>
    <w:rsid w:val="00954FAF"/>
    <w:rsid w:val="00955027"/>
    <w:rsid w:val="00955139"/>
    <w:rsid w:val="00955268"/>
    <w:rsid w:val="009552F4"/>
    <w:rsid w:val="009554E7"/>
    <w:rsid w:val="009555FA"/>
    <w:rsid w:val="0095563C"/>
    <w:rsid w:val="00955C01"/>
    <w:rsid w:val="00955E15"/>
    <w:rsid w:val="00955F7A"/>
    <w:rsid w:val="009560B0"/>
    <w:rsid w:val="009560BE"/>
    <w:rsid w:val="009561B5"/>
    <w:rsid w:val="0095626D"/>
    <w:rsid w:val="0095636D"/>
    <w:rsid w:val="0095677A"/>
    <w:rsid w:val="0095685D"/>
    <w:rsid w:val="00956A3F"/>
    <w:rsid w:val="00956AC2"/>
    <w:rsid w:val="00956BAB"/>
    <w:rsid w:val="00956EEC"/>
    <w:rsid w:val="00956FE1"/>
    <w:rsid w:val="009570A9"/>
    <w:rsid w:val="009572F4"/>
    <w:rsid w:val="00957511"/>
    <w:rsid w:val="00957592"/>
    <w:rsid w:val="0095776F"/>
    <w:rsid w:val="00957806"/>
    <w:rsid w:val="00957E19"/>
    <w:rsid w:val="00957E41"/>
    <w:rsid w:val="00957FA5"/>
    <w:rsid w:val="009600E1"/>
    <w:rsid w:val="0096039B"/>
    <w:rsid w:val="009603BE"/>
    <w:rsid w:val="00960AD1"/>
    <w:rsid w:val="00960D79"/>
    <w:rsid w:val="00960E79"/>
    <w:rsid w:val="00960F25"/>
    <w:rsid w:val="0096100E"/>
    <w:rsid w:val="0096145A"/>
    <w:rsid w:val="00961C6A"/>
    <w:rsid w:val="00962268"/>
    <w:rsid w:val="00962436"/>
    <w:rsid w:val="009624F6"/>
    <w:rsid w:val="00962546"/>
    <w:rsid w:val="0096264C"/>
    <w:rsid w:val="0096284C"/>
    <w:rsid w:val="00962929"/>
    <w:rsid w:val="00962B0E"/>
    <w:rsid w:val="00962B32"/>
    <w:rsid w:val="00962CAE"/>
    <w:rsid w:val="00962D96"/>
    <w:rsid w:val="00962E18"/>
    <w:rsid w:val="00962E95"/>
    <w:rsid w:val="00962F81"/>
    <w:rsid w:val="009632A3"/>
    <w:rsid w:val="009635E4"/>
    <w:rsid w:val="00963796"/>
    <w:rsid w:val="009637C1"/>
    <w:rsid w:val="00963833"/>
    <w:rsid w:val="009639D2"/>
    <w:rsid w:val="00963BB7"/>
    <w:rsid w:val="00963D9E"/>
    <w:rsid w:val="00963E59"/>
    <w:rsid w:val="009640E2"/>
    <w:rsid w:val="009643FB"/>
    <w:rsid w:val="009643FC"/>
    <w:rsid w:val="0096472B"/>
    <w:rsid w:val="00964C91"/>
    <w:rsid w:val="00964CED"/>
    <w:rsid w:val="00964DD9"/>
    <w:rsid w:val="00964FAD"/>
    <w:rsid w:val="00964FF2"/>
    <w:rsid w:val="00965037"/>
    <w:rsid w:val="00965193"/>
    <w:rsid w:val="0096534D"/>
    <w:rsid w:val="009655BB"/>
    <w:rsid w:val="009656A5"/>
    <w:rsid w:val="009656D1"/>
    <w:rsid w:val="00965EA9"/>
    <w:rsid w:val="00965F15"/>
    <w:rsid w:val="009662B1"/>
    <w:rsid w:val="009662E0"/>
    <w:rsid w:val="0096660C"/>
    <w:rsid w:val="00966721"/>
    <w:rsid w:val="0096678E"/>
    <w:rsid w:val="0096689C"/>
    <w:rsid w:val="00966994"/>
    <w:rsid w:val="00966A54"/>
    <w:rsid w:val="00966A81"/>
    <w:rsid w:val="00966B1E"/>
    <w:rsid w:val="00966B72"/>
    <w:rsid w:val="00966E7D"/>
    <w:rsid w:val="009671F6"/>
    <w:rsid w:val="0096720F"/>
    <w:rsid w:val="00967586"/>
    <w:rsid w:val="00967721"/>
    <w:rsid w:val="0096789C"/>
    <w:rsid w:val="00967B17"/>
    <w:rsid w:val="00967D5C"/>
    <w:rsid w:val="00967FE8"/>
    <w:rsid w:val="00970315"/>
    <w:rsid w:val="009703AD"/>
    <w:rsid w:val="009705AB"/>
    <w:rsid w:val="009707B1"/>
    <w:rsid w:val="0097082E"/>
    <w:rsid w:val="0097084D"/>
    <w:rsid w:val="00970A9A"/>
    <w:rsid w:val="00970D51"/>
    <w:rsid w:val="00970F39"/>
    <w:rsid w:val="00970FFD"/>
    <w:rsid w:val="00971346"/>
    <w:rsid w:val="009713E6"/>
    <w:rsid w:val="009716EA"/>
    <w:rsid w:val="00971863"/>
    <w:rsid w:val="009718AE"/>
    <w:rsid w:val="0097193B"/>
    <w:rsid w:val="009719B0"/>
    <w:rsid w:val="009719BB"/>
    <w:rsid w:val="00971C97"/>
    <w:rsid w:val="00972095"/>
    <w:rsid w:val="00972174"/>
    <w:rsid w:val="009721D1"/>
    <w:rsid w:val="00972230"/>
    <w:rsid w:val="009722BE"/>
    <w:rsid w:val="00972353"/>
    <w:rsid w:val="009727EF"/>
    <w:rsid w:val="00972EC3"/>
    <w:rsid w:val="00973043"/>
    <w:rsid w:val="0097305A"/>
    <w:rsid w:val="0097315C"/>
    <w:rsid w:val="00973218"/>
    <w:rsid w:val="009733ED"/>
    <w:rsid w:val="00973467"/>
    <w:rsid w:val="009737B0"/>
    <w:rsid w:val="00973864"/>
    <w:rsid w:val="009739B3"/>
    <w:rsid w:val="00973A47"/>
    <w:rsid w:val="00973C49"/>
    <w:rsid w:val="00973E07"/>
    <w:rsid w:val="00974040"/>
    <w:rsid w:val="009740E7"/>
    <w:rsid w:val="00974180"/>
    <w:rsid w:val="009743B0"/>
    <w:rsid w:val="009746C9"/>
    <w:rsid w:val="00974718"/>
    <w:rsid w:val="00974751"/>
    <w:rsid w:val="00974A2E"/>
    <w:rsid w:val="00974B6E"/>
    <w:rsid w:val="00974B99"/>
    <w:rsid w:val="00974D26"/>
    <w:rsid w:val="00974DCB"/>
    <w:rsid w:val="00974E62"/>
    <w:rsid w:val="00974EEB"/>
    <w:rsid w:val="00974F49"/>
    <w:rsid w:val="00975084"/>
    <w:rsid w:val="009750AC"/>
    <w:rsid w:val="009751E6"/>
    <w:rsid w:val="009752C4"/>
    <w:rsid w:val="0097551A"/>
    <w:rsid w:val="00975775"/>
    <w:rsid w:val="00975914"/>
    <w:rsid w:val="00975A65"/>
    <w:rsid w:val="00975C11"/>
    <w:rsid w:val="00975E5E"/>
    <w:rsid w:val="0097665C"/>
    <w:rsid w:val="0097669E"/>
    <w:rsid w:val="009766C4"/>
    <w:rsid w:val="00976CA2"/>
    <w:rsid w:val="00976D03"/>
    <w:rsid w:val="00976D05"/>
    <w:rsid w:val="00976F20"/>
    <w:rsid w:val="00976FAE"/>
    <w:rsid w:val="0097704C"/>
    <w:rsid w:val="0097717B"/>
    <w:rsid w:val="009771D8"/>
    <w:rsid w:val="0097736C"/>
    <w:rsid w:val="00977489"/>
    <w:rsid w:val="009778D5"/>
    <w:rsid w:val="00977AAF"/>
    <w:rsid w:val="00977C52"/>
    <w:rsid w:val="00977CE8"/>
    <w:rsid w:val="00977EFA"/>
    <w:rsid w:val="00977F6A"/>
    <w:rsid w:val="00980068"/>
    <w:rsid w:val="00980132"/>
    <w:rsid w:val="0098027C"/>
    <w:rsid w:val="0098036B"/>
    <w:rsid w:val="0098050C"/>
    <w:rsid w:val="00980517"/>
    <w:rsid w:val="0098068A"/>
    <w:rsid w:val="00980738"/>
    <w:rsid w:val="00980831"/>
    <w:rsid w:val="0098090A"/>
    <w:rsid w:val="00980AE0"/>
    <w:rsid w:val="00980AE3"/>
    <w:rsid w:val="00980B83"/>
    <w:rsid w:val="00980B85"/>
    <w:rsid w:val="00980BC4"/>
    <w:rsid w:val="00980C02"/>
    <w:rsid w:val="00981148"/>
    <w:rsid w:val="009813AD"/>
    <w:rsid w:val="0098142F"/>
    <w:rsid w:val="00981552"/>
    <w:rsid w:val="0098180D"/>
    <w:rsid w:val="0098184D"/>
    <w:rsid w:val="0098193E"/>
    <w:rsid w:val="00981992"/>
    <w:rsid w:val="00981A77"/>
    <w:rsid w:val="00981DF0"/>
    <w:rsid w:val="00982110"/>
    <w:rsid w:val="0098225F"/>
    <w:rsid w:val="00982315"/>
    <w:rsid w:val="0098233A"/>
    <w:rsid w:val="00982409"/>
    <w:rsid w:val="0098249D"/>
    <w:rsid w:val="009824AB"/>
    <w:rsid w:val="009824D6"/>
    <w:rsid w:val="0098284A"/>
    <w:rsid w:val="00982A4C"/>
    <w:rsid w:val="00982B32"/>
    <w:rsid w:val="00982C80"/>
    <w:rsid w:val="00982C88"/>
    <w:rsid w:val="00982CFB"/>
    <w:rsid w:val="00982E48"/>
    <w:rsid w:val="009831F7"/>
    <w:rsid w:val="00983437"/>
    <w:rsid w:val="00983535"/>
    <w:rsid w:val="009837AF"/>
    <w:rsid w:val="00983B3B"/>
    <w:rsid w:val="00983C65"/>
    <w:rsid w:val="00983CC3"/>
    <w:rsid w:val="00983EB1"/>
    <w:rsid w:val="00983F0E"/>
    <w:rsid w:val="009842A7"/>
    <w:rsid w:val="00984320"/>
    <w:rsid w:val="0098441B"/>
    <w:rsid w:val="0098442A"/>
    <w:rsid w:val="00984695"/>
    <w:rsid w:val="00984715"/>
    <w:rsid w:val="0098475C"/>
    <w:rsid w:val="0098484D"/>
    <w:rsid w:val="00984B51"/>
    <w:rsid w:val="00984FCF"/>
    <w:rsid w:val="0098512F"/>
    <w:rsid w:val="00985157"/>
    <w:rsid w:val="009853C8"/>
    <w:rsid w:val="00985460"/>
    <w:rsid w:val="009854E2"/>
    <w:rsid w:val="00985562"/>
    <w:rsid w:val="009857D8"/>
    <w:rsid w:val="00985862"/>
    <w:rsid w:val="009858F2"/>
    <w:rsid w:val="00985930"/>
    <w:rsid w:val="0098593C"/>
    <w:rsid w:val="00985A3D"/>
    <w:rsid w:val="00985AF0"/>
    <w:rsid w:val="00985CAB"/>
    <w:rsid w:val="00985DAF"/>
    <w:rsid w:val="00985DF9"/>
    <w:rsid w:val="00986580"/>
    <w:rsid w:val="0098662C"/>
    <w:rsid w:val="00986B4F"/>
    <w:rsid w:val="0098715F"/>
    <w:rsid w:val="00987244"/>
    <w:rsid w:val="0098741A"/>
    <w:rsid w:val="00987582"/>
    <w:rsid w:val="009875E2"/>
    <w:rsid w:val="00987766"/>
    <w:rsid w:val="009877B5"/>
    <w:rsid w:val="00987898"/>
    <w:rsid w:val="009879A0"/>
    <w:rsid w:val="009879BF"/>
    <w:rsid w:val="00987B42"/>
    <w:rsid w:val="00987D9E"/>
    <w:rsid w:val="00987F5A"/>
    <w:rsid w:val="009900E7"/>
    <w:rsid w:val="009901FB"/>
    <w:rsid w:val="009902BB"/>
    <w:rsid w:val="009907CD"/>
    <w:rsid w:val="0099085B"/>
    <w:rsid w:val="00990A19"/>
    <w:rsid w:val="00990AB7"/>
    <w:rsid w:val="00990B55"/>
    <w:rsid w:val="00990CA6"/>
    <w:rsid w:val="00990E9D"/>
    <w:rsid w:val="00990FED"/>
    <w:rsid w:val="00991219"/>
    <w:rsid w:val="009912B3"/>
    <w:rsid w:val="00991304"/>
    <w:rsid w:val="009913B8"/>
    <w:rsid w:val="009914A9"/>
    <w:rsid w:val="00991694"/>
    <w:rsid w:val="009916F0"/>
    <w:rsid w:val="00991734"/>
    <w:rsid w:val="009917FC"/>
    <w:rsid w:val="00991833"/>
    <w:rsid w:val="00991839"/>
    <w:rsid w:val="00991B3C"/>
    <w:rsid w:val="00991C2F"/>
    <w:rsid w:val="0099224F"/>
    <w:rsid w:val="009927CB"/>
    <w:rsid w:val="0099284D"/>
    <w:rsid w:val="00992851"/>
    <w:rsid w:val="00992C09"/>
    <w:rsid w:val="00992F11"/>
    <w:rsid w:val="0099303B"/>
    <w:rsid w:val="0099310A"/>
    <w:rsid w:val="00993691"/>
    <w:rsid w:val="009941DE"/>
    <w:rsid w:val="0099431E"/>
    <w:rsid w:val="0099441A"/>
    <w:rsid w:val="0099447E"/>
    <w:rsid w:val="0099448E"/>
    <w:rsid w:val="00994797"/>
    <w:rsid w:val="00994AA5"/>
    <w:rsid w:val="00994B1A"/>
    <w:rsid w:val="00994B76"/>
    <w:rsid w:val="00994CBD"/>
    <w:rsid w:val="00994D61"/>
    <w:rsid w:val="00994E65"/>
    <w:rsid w:val="00994E77"/>
    <w:rsid w:val="00994F5C"/>
    <w:rsid w:val="0099527A"/>
    <w:rsid w:val="00995524"/>
    <w:rsid w:val="00995557"/>
    <w:rsid w:val="00995572"/>
    <w:rsid w:val="00995AC3"/>
    <w:rsid w:val="00995B11"/>
    <w:rsid w:val="00995B31"/>
    <w:rsid w:val="00995D83"/>
    <w:rsid w:val="0099611B"/>
    <w:rsid w:val="009961D5"/>
    <w:rsid w:val="0099663A"/>
    <w:rsid w:val="00996952"/>
    <w:rsid w:val="009969C0"/>
    <w:rsid w:val="00996ABD"/>
    <w:rsid w:val="00996ADC"/>
    <w:rsid w:val="00996D7A"/>
    <w:rsid w:val="00996DA7"/>
    <w:rsid w:val="00996E12"/>
    <w:rsid w:val="00996E26"/>
    <w:rsid w:val="009972A9"/>
    <w:rsid w:val="009973CA"/>
    <w:rsid w:val="009973E9"/>
    <w:rsid w:val="0099740B"/>
    <w:rsid w:val="00997519"/>
    <w:rsid w:val="00997582"/>
    <w:rsid w:val="009975E5"/>
    <w:rsid w:val="0099772B"/>
    <w:rsid w:val="00997BB3"/>
    <w:rsid w:val="00997CE8"/>
    <w:rsid w:val="00997F36"/>
    <w:rsid w:val="00997FA9"/>
    <w:rsid w:val="009A001D"/>
    <w:rsid w:val="009A046F"/>
    <w:rsid w:val="009A069A"/>
    <w:rsid w:val="009A07D8"/>
    <w:rsid w:val="009A091D"/>
    <w:rsid w:val="009A0C6B"/>
    <w:rsid w:val="009A0E24"/>
    <w:rsid w:val="009A10DB"/>
    <w:rsid w:val="009A12E9"/>
    <w:rsid w:val="009A137B"/>
    <w:rsid w:val="009A1526"/>
    <w:rsid w:val="009A187E"/>
    <w:rsid w:val="009A19A9"/>
    <w:rsid w:val="009A1BAD"/>
    <w:rsid w:val="009A2034"/>
    <w:rsid w:val="009A232F"/>
    <w:rsid w:val="009A24A8"/>
    <w:rsid w:val="009A24E7"/>
    <w:rsid w:val="009A2597"/>
    <w:rsid w:val="009A27E9"/>
    <w:rsid w:val="009A2840"/>
    <w:rsid w:val="009A2A1D"/>
    <w:rsid w:val="009A2A46"/>
    <w:rsid w:val="009A2E87"/>
    <w:rsid w:val="009A3152"/>
    <w:rsid w:val="009A35B8"/>
    <w:rsid w:val="009A35DA"/>
    <w:rsid w:val="009A35F4"/>
    <w:rsid w:val="009A36FB"/>
    <w:rsid w:val="009A3774"/>
    <w:rsid w:val="009A37FA"/>
    <w:rsid w:val="009A38E8"/>
    <w:rsid w:val="009A3D31"/>
    <w:rsid w:val="009A4002"/>
    <w:rsid w:val="009A403C"/>
    <w:rsid w:val="009A4259"/>
    <w:rsid w:val="009A4266"/>
    <w:rsid w:val="009A42E7"/>
    <w:rsid w:val="009A4504"/>
    <w:rsid w:val="009A4510"/>
    <w:rsid w:val="009A4524"/>
    <w:rsid w:val="009A485A"/>
    <w:rsid w:val="009A4A4D"/>
    <w:rsid w:val="009A4AE5"/>
    <w:rsid w:val="009A4D30"/>
    <w:rsid w:val="009A50D1"/>
    <w:rsid w:val="009A50E8"/>
    <w:rsid w:val="009A5140"/>
    <w:rsid w:val="009A53FB"/>
    <w:rsid w:val="009A55F4"/>
    <w:rsid w:val="009A5621"/>
    <w:rsid w:val="009A5684"/>
    <w:rsid w:val="009A5D10"/>
    <w:rsid w:val="009A5E40"/>
    <w:rsid w:val="009A5EDC"/>
    <w:rsid w:val="009A5EF9"/>
    <w:rsid w:val="009A5FD9"/>
    <w:rsid w:val="009A605B"/>
    <w:rsid w:val="009A620C"/>
    <w:rsid w:val="009A644D"/>
    <w:rsid w:val="009A65AC"/>
    <w:rsid w:val="009A65C8"/>
    <w:rsid w:val="009A65ED"/>
    <w:rsid w:val="009A697F"/>
    <w:rsid w:val="009A6BDB"/>
    <w:rsid w:val="009A6C36"/>
    <w:rsid w:val="009A71B5"/>
    <w:rsid w:val="009A7412"/>
    <w:rsid w:val="009A75F6"/>
    <w:rsid w:val="009A77E3"/>
    <w:rsid w:val="009A7845"/>
    <w:rsid w:val="009A786F"/>
    <w:rsid w:val="009A7882"/>
    <w:rsid w:val="009A78D8"/>
    <w:rsid w:val="009A7B89"/>
    <w:rsid w:val="009A7C11"/>
    <w:rsid w:val="009A7E52"/>
    <w:rsid w:val="009B0277"/>
    <w:rsid w:val="009B084D"/>
    <w:rsid w:val="009B091B"/>
    <w:rsid w:val="009B0ABD"/>
    <w:rsid w:val="009B0D41"/>
    <w:rsid w:val="009B0DD2"/>
    <w:rsid w:val="009B0E10"/>
    <w:rsid w:val="009B0FE2"/>
    <w:rsid w:val="009B104F"/>
    <w:rsid w:val="009B10E6"/>
    <w:rsid w:val="009B12AE"/>
    <w:rsid w:val="009B145D"/>
    <w:rsid w:val="009B1547"/>
    <w:rsid w:val="009B1802"/>
    <w:rsid w:val="009B1959"/>
    <w:rsid w:val="009B1AF6"/>
    <w:rsid w:val="009B1DE5"/>
    <w:rsid w:val="009B228D"/>
    <w:rsid w:val="009B22B1"/>
    <w:rsid w:val="009B2312"/>
    <w:rsid w:val="009B2596"/>
    <w:rsid w:val="009B25D1"/>
    <w:rsid w:val="009B2899"/>
    <w:rsid w:val="009B29C6"/>
    <w:rsid w:val="009B2B3C"/>
    <w:rsid w:val="009B2C1E"/>
    <w:rsid w:val="009B2DF1"/>
    <w:rsid w:val="009B3010"/>
    <w:rsid w:val="009B3139"/>
    <w:rsid w:val="009B330C"/>
    <w:rsid w:val="009B33C0"/>
    <w:rsid w:val="009B36F7"/>
    <w:rsid w:val="009B3987"/>
    <w:rsid w:val="009B3B55"/>
    <w:rsid w:val="009B3C04"/>
    <w:rsid w:val="009B3CCF"/>
    <w:rsid w:val="009B3CE7"/>
    <w:rsid w:val="009B4017"/>
    <w:rsid w:val="009B4078"/>
    <w:rsid w:val="009B458E"/>
    <w:rsid w:val="009B4685"/>
    <w:rsid w:val="009B4956"/>
    <w:rsid w:val="009B4B81"/>
    <w:rsid w:val="009B4FD2"/>
    <w:rsid w:val="009B4FFD"/>
    <w:rsid w:val="009B535B"/>
    <w:rsid w:val="009B539F"/>
    <w:rsid w:val="009B5461"/>
    <w:rsid w:val="009B5640"/>
    <w:rsid w:val="009B586B"/>
    <w:rsid w:val="009B5B10"/>
    <w:rsid w:val="009B5B4C"/>
    <w:rsid w:val="009B5C66"/>
    <w:rsid w:val="009B5D66"/>
    <w:rsid w:val="009B5E6A"/>
    <w:rsid w:val="009B61A5"/>
    <w:rsid w:val="009B6245"/>
    <w:rsid w:val="009B62CF"/>
    <w:rsid w:val="009B661F"/>
    <w:rsid w:val="009B679E"/>
    <w:rsid w:val="009B6D85"/>
    <w:rsid w:val="009B6DA6"/>
    <w:rsid w:val="009B6E8A"/>
    <w:rsid w:val="009B7067"/>
    <w:rsid w:val="009B7075"/>
    <w:rsid w:val="009B72B3"/>
    <w:rsid w:val="009B72C0"/>
    <w:rsid w:val="009B74F5"/>
    <w:rsid w:val="009B78B0"/>
    <w:rsid w:val="009B7A62"/>
    <w:rsid w:val="009B7DB8"/>
    <w:rsid w:val="009B7DC5"/>
    <w:rsid w:val="009B7E24"/>
    <w:rsid w:val="009B7EA4"/>
    <w:rsid w:val="009B7F1D"/>
    <w:rsid w:val="009C0164"/>
    <w:rsid w:val="009C0258"/>
    <w:rsid w:val="009C04CF"/>
    <w:rsid w:val="009C0549"/>
    <w:rsid w:val="009C0714"/>
    <w:rsid w:val="009C0AC4"/>
    <w:rsid w:val="009C0B75"/>
    <w:rsid w:val="009C111C"/>
    <w:rsid w:val="009C1141"/>
    <w:rsid w:val="009C1380"/>
    <w:rsid w:val="009C13E1"/>
    <w:rsid w:val="009C144F"/>
    <w:rsid w:val="009C149C"/>
    <w:rsid w:val="009C14DA"/>
    <w:rsid w:val="009C1584"/>
    <w:rsid w:val="009C15E8"/>
    <w:rsid w:val="009C1789"/>
    <w:rsid w:val="009C1898"/>
    <w:rsid w:val="009C18C0"/>
    <w:rsid w:val="009C1A56"/>
    <w:rsid w:val="009C1A87"/>
    <w:rsid w:val="009C1B48"/>
    <w:rsid w:val="009C1E35"/>
    <w:rsid w:val="009C20E9"/>
    <w:rsid w:val="009C2381"/>
    <w:rsid w:val="009C2688"/>
    <w:rsid w:val="009C27C9"/>
    <w:rsid w:val="009C28E2"/>
    <w:rsid w:val="009C2907"/>
    <w:rsid w:val="009C2973"/>
    <w:rsid w:val="009C2978"/>
    <w:rsid w:val="009C2D51"/>
    <w:rsid w:val="009C2DAA"/>
    <w:rsid w:val="009C2DE0"/>
    <w:rsid w:val="009C2DE3"/>
    <w:rsid w:val="009C2E4F"/>
    <w:rsid w:val="009C2EAC"/>
    <w:rsid w:val="009C314F"/>
    <w:rsid w:val="009C3631"/>
    <w:rsid w:val="009C3927"/>
    <w:rsid w:val="009C39B4"/>
    <w:rsid w:val="009C3AD9"/>
    <w:rsid w:val="009C3F1C"/>
    <w:rsid w:val="009C43F1"/>
    <w:rsid w:val="009C4581"/>
    <w:rsid w:val="009C4627"/>
    <w:rsid w:val="009C46A2"/>
    <w:rsid w:val="009C477D"/>
    <w:rsid w:val="009C4944"/>
    <w:rsid w:val="009C4ADF"/>
    <w:rsid w:val="009C4D17"/>
    <w:rsid w:val="009C4D85"/>
    <w:rsid w:val="009C51C3"/>
    <w:rsid w:val="009C51F1"/>
    <w:rsid w:val="009C531F"/>
    <w:rsid w:val="009C5330"/>
    <w:rsid w:val="009C5631"/>
    <w:rsid w:val="009C57CA"/>
    <w:rsid w:val="009C57E2"/>
    <w:rsid w:val="009C597E"/>
    <w:rsid w:val="009C5B1B"/>
    <w:rsid w:val="009C5B85"/>
    <w:rsid w:val="009C5CEB"/>
    <w:rsid w:val="009C5D32"/>
    <w:rsid w:val="009C5D80"/>
    <w:rsid w:val="009C614B"/>
    <w:rsid w:val="009C6437"/>
    <w:rsid w:val="009C676B"/>
    <w:rsid w:val="009C68A2"/>
    <w:rsid w:val="009C6969"/>
    <w:rsid w:val="009C6C4B"/>
    <w:rsid w:val="009C6D4D"/>
    <w:rsid w:val="009C6E0C"/>
    <w:rsid w:val="009C6E1F"/>
    <w:rsid w:val="009C6F1F"/>
    <w:rsid w:val="009C70E7"/>
    <w:rsid w:val="009C71D0"/>
    <w:rsid w:val="009C776B"/>
    <w:rsid w:val="009C779A"/>
    <w:rsid w:val="009C794A"/>
    <w:rsid w:val="009C7AC8"/>
    <w:rsid w:val="009C7B7F"/>
    <w:rsid w:val="009D0002"/>
    <w:rsid w:val="009D03A8"/>
    <w:rsid w:val="009D04BE"/>
    <w:rsid w:val="009D089E"/>
    <w:rsid w:val="009D09C8"/>
    <w:rsid w:val="009D0C27"/>
    <w:rsid w:val="009D119B"/>
    <w:rsid w:val="009D127A"/>
    <w:rsid w:val="009D1562"/>
    <w:rsid w:val="009D162C"/>
    <w:rsid w:val="009D1714"/>
    <w:rsid w:val="009D1750"/>
    <w:rsid w:val="009D1ADA"/>
    <w:rsid w:val="009D20B2"/>
    <w:rsid w:val="009D213F"/>
    <w:rsid w:val="009D2505"/>
    <w:rsid w:val="009D2557"/>
    <w:rsid w:val="009D2573"/>
    <w:rsid w:val="009D281A"/>
    <w:rsid w:val="009D290A"/>
    <w:rsid w:val="009D2A8F"/>
    <w:rsid w:val="009D2C17"/>
    <w:rsid w:val="009D2C37"/>
    <w:rsid w:val="009D2E9E"/>
    <w:rsid w:val="009D3097"/>
    <w:rsid w:val="009D320C"/>
    <w:rsid w:val="009D36FE"/>
    <w:rsid w:val="009D3787"/>
    <w:rsid w:val="009D37B5"/>
    <w:rsid w:val="009D390D"/>
    <w:rsid w:val="009D397D"/>
    <w:rsid w:val="009D3B01"/>
    <w:rsid w:val="009D3C31"/>
    <w:rsid w:val="009D3C77"/>
    <w:rsid w:val="009D3C81"/>
    <w:rsid w:val="009D3FC7"/>
    <w:rsid w:val="009D4527"/>
    <w:rsid w:val="009D45C9"/>
    <w:rsid w:val="009D474D"/>
    <w:rsid w:val="009D4E10"/>
    <w:rsid w:val="009D4E20"/>
    <w:rsid w:val="009D4EB6"/>
    <w:rsid w:val="009D50B1"/>
    <w:rsid w:val="009D511F"/>
    <w:rsid w:val="009D5176"/>
    <w:rsid w:val="009D52E0"/>
    <w:rsid w:val="009D54A8"/>
    <w:rsid w:val="009D5579"/>
    <w:rsid w:val="009D56FB"/>
    <w:rsid w:val="009D59B8"/>
    <w:rsid w:val="009D59DF"/>
    <w:rsid w:val="009D5B61"/>
    <w:rsid w:val="009D5F06"/>
    <w:rsid w:val="009D62E6"/>
    <w:rsid w:val="009D6409"/>
    <w:rsid w:val="009D6631"/>
    <w:rsid w:val="009D67A4"/>
    <w:rsid w:val="009D6808"/>
    <w:rsid w:val="009D6A44"/>
    <w:rsid w:val="009D6A5A"/>
    <w:rsid w:val="009D6B13"/>
    <w:rsid w:val="009D6B47"/>
    <w:rsid w:val="009D6C46"/>
    <w:rsid w:val="009D6E70"/>
    <w:rsid w:val="009D7013"/>
    <w:rsid w:val="009D7087"/>
    <w:rsid w:val="009D72BB"/>
    <w:rsid w:val="009D72E2"/>
    <w:rsid w:val="009D7464"/>
    <w:rsid w:val="009D74C7"/>
    <w:rsid w:val="009D753A"/>
    <w:rsid w:val="009D762F"/>
    <w:rsid w:val="009D7664"/>
    <w:rsid w:val="009D78D6"/>
    <w:rsid w:val="009D78E0"/>
    <w:rsid w:val="009D7981"/>
    <w:rsid w:val="009D7DB1"/>
    <w:rsid w:val="009E0320"/>
    <w:rsid w:val="009E0651"/>
    <w:rsid w:val="009E07B6"/>
    <w:rsid w:val="009E0876"/>
    <w:rsid w:val="009E08A9"/>
    <w:rsid w:val="009E0A3A"/>
    <w:rsid w:val="009E0E42"/>
    <w:rsid w:val="009E0E6D"/>
    <w:rsid w:val="009E1255"/>
    <w:rsid w:val="009E1272"/>
    <w:rsid w:val="009E1457"/>
    <w:rsid w:val="009E1508"/>
    <w:rsid w:val="009E17CC"/>
    <w:rsid w:val="009E17D9"/>
    <w:rsid w:val="009E18E2"/>
    <w:rsid w:val="009E1928"/>
    <w:rsid w:val="009E1957"/>
    <w:rsid w:val="009E1AC6"/>
    <w:rsid w:val="009E1C08"/>
    <w:rsid w:val="009E1C2D"/>
    <w:rsid w:val="009E1C82"/>
    <w:rsid w:val="009E1DA3"/>
    <w:rsid w:val="009E1F4B"/>
    <w:rsid w:val="009E208A"/>
    <w:rsid w:val="009E20A2"/>
    <w:rsid w:val="009E20D5"/>
    <w:rsid w:val="009E20FD"/>
    <w:rsid w:val="009E211B"/>
    <w:rsid w:val="009E240D"/>
    <w:rsid w:val="009E2B23"/>
    <w:rsid w:val="009E2C83"/>
    <w:rsid w:val="009E2C8F"/>
    <w:rsid w:val="009E2E64"/>
    <w:rsid w:val="009E2F1F"/>
    <w:rsid w:val="009E3088"/>
    <w:rsid w:val="009E3351"/>
    <w:rsid w:val="009E3370"/>
    <w:rsid w:val="009E33BA"/>
    <w:rsid w:val="009E354E"/>
    <w:rsid w:val="009E35A0"/>
    <w:rsid w:val="009E371D"/>
    <w:rsid w:val="009E381B"/>
    <w:rsid w:val="009E3834"/>
    <w:rsid w:val="009E38E3"/>
    <w:rsid w:val="009E38F8"/>
    <w:rsid w:val="009E3A3B"/>
    <w:rsid w:val="009E3B91"/>
    <w:rsid w:val="009E3C4A"/>
    <w:rsid w:val="009E3F11"/>
    <w:rsid w:val="009E4016"/>
    <w:rsid w:val="009E41B9"/>
    <w:rsid w:val="009E4280"/>
    <w:rsid w:val="009E4297"/>
    <w:rsid w:val="009E43F2"/>
    <w:rsid w:val="009E469E"/>
    <w:rsid w:val="009E4AB9"/>
    <w:rsid w:val="009E4C47"/>
    <w:rsid w:val="009E4C87"/>
    <w:rsid w:val="009E4CDE"/>
    <w:rsid w:val="009E4D25"/>
    <w:rsid w:val="009E4F14"/>
    <w:rsid w:val="009E4F9A"/>
    <w:rsid w:val="009E4FD1"/>
    <w:rsid w:val="009E505D"/>
    <w:rsid w:val="009E50B9"/>
    <w:rsid w:val="009E5314"/>
    <w:rsid w:val="009E5461"/>
    <w:rsid w:val="009E5502"/>
    <w:rsid w:val="009E57B5"/>
    <w:rsid w:val="009E5856"/>
    <w:rsid w:val="009E593C"/>
    <w:rsid w:val="009E5A75"/>
    <w:rsid w:val="009E5C07"/>
    <w:rsid w:val="009E5C1A"/>
    <w:rsid w:val="009E5D99"/>
    <w:rsid w:val="009E5EDB"/>
    <w:rsid w:val="009E5FB9"/>
    <w:rsid w:val="009E6255"/>
    <w:rsid w:val="009E62B9"/>
    <w:rsid w:val="009E6576"/>
    <w:rsid w:val="009E6696"/>
    <w:rsid w:val="009E69B8"/>
    <w:rsid w:val="009E6CE9"/>
    <w:rsid w:val="009E6D3D"/>
    <w:rsid w:val="009E6EFE"/>
    <w:rsid w:val="009E6F01"/>
    <w:rsid w:val="009E6FE2"/>
    <w:rsid w:val="009E723F"/>
    <w:rsid w:val="009E72CD"/>
    <w:rsid w:val="009E75E6"/>
    <w:rsid w:val="009E7653"/>
    <w:rsid w:val="009E76CE"/>
    <w:rsid w:val="009E78E3"/>
    <w:rsid w:val="009E7A1B"/>
    <w:rsid w:val="009E7ACB"/>
    <w:rsid w:val="009E7C40"/>
    <w:rsid w:val="009E7D7D"/>
    <w:rsid w:val="009E7DBA"/>
    <w:rsid w:val="009F005D"/>
    <w:rsid w:val="009F0192"/>
    <w:rsid w:val="009F0398"/>
    <w:rsid w:val="009F03AD"/>
    <w:rsid w:val="009F053D"/>
    <w:rsid w:val="009F053F"/>
    <w:rsid w:val="009F0846"/>
    <w:rsid w:val="009F0D4D"/>
    <w:rsid w:val="009F0E51"/>
    <w:rsid w:val="009F1137"/>
    <w:rsid w:val="009F11C2"/>
    <w:rsid w:val="009F1445"/>
    <w:rsid w:val="009F1639"/>
    <w:rsid w:val="009F1684"/>
    <w:rsid w:val="009F1695"/>
    <w:rsid w:val="009F1866"/>
    <w:rsid w:val="009F20E7"/>
    <w:rsid w:val="009F2131"/>
    <w:rsid w:val="009F21DA"/>
    <w:rsid w:val="009F23D6"/>
    <w:rsid w:val="009F2566"/>
    <w:rsid w:val="009F26CF"/>
    <w:rsid w:val="009F2808"/>
    <w:rsid w:val="009F2811"/>
    <w:rsid w:val="009F287E"/>
    <w:rsid w:val="009F2AA9"/>
    <w:rsid w:val="009F2AB3"/>
    <w:rsid w:val="009F2CB3"/>
    <w:rsid w:val="009F2CEB"/>
    <w:rsid w:val="009F2FCA"/>
    <w:rsid w:val="009F3168"/>
    <w:rsid w:val="009F3183"/>
    <w:rsid w:val="009F31ED"/>
    <w:rsid w:val="009F37CA"/>
    <w:rsid w:val="009F3B17"/>
    <w:rsid w:val="009F3BB9"/>
    <w:rsid w:val="009F3CD8"/>
    <w:rsid w:val="009F3E94"/>
    <w:rsid w:val="009F3F24"/>
    <w:rsid w:val="009F3FE4"/>
    <w:rsid w:val="009F4320"/>
    <w:rsid w:val="009F4505"/>
    <w:rsid w:val="009F4664"/>
    <w:rsid w:val="009F47DC"/>
    <w:rsid w:val="009F4887"/>
    <w:rsid w:val="009F4925"/>
    <w:rsid w:val="009F495A"/>
    <w:rsid w:val="009F4A6C"/>
    <w:rsid w:val="009F4E6C"/>
    <w:rsid w:val="009F4FAF"/>
    <w:rsid w:val="009F5118"/>
    <w:rsid w:val="009F53F7"/>
    <w:rsid w:val="009F553C"/>
    <w:rsid w:val="009F5668"/>
    <w:rsid w:val="009F5670"/>
    <w:rsid w:val="009F59F7"/>
    <w:rsid w:val="009F5ACF"/>
    <w:rsid w:val="009F5BA1"/>
    <w:rsid w:val="009F5E09"/>
    <w:rsid w:val="009F608A"/>
    <w:rsid w:val="009F61EC"/>
    <w:rsid w:val="009F62D1"/>
    <w:rsid w:val="009F62E8"/>
    <w:rsid w:val="009F634B"/>
    <w:rsid w:val="009F660A"/>
    <w:rsid w:val="009F67CD"/>
    <w:rsid w:val="009F6826"/>
    <w:rsid w:val="009F6AD4"/>
    <w:rsid w:val="009F6B14"/>
    <w:rsid w:val="009F6B1B"/>
    <w:rsid w:val="009F6BE2"/>
    <w:rsid w:val="009F6C30"/>
    <w:rsid w:val="009F6D0C"/>
    <w:rsid w:val="009F702D"/>
    <w:rsid w:val="009F70F7"/>
    <w:rsid w:val="009F726F"/>
    <w:rsid w:val="009F7359"/>
    <w:rsid w:val="009F73AC"/>
    <w:rsid w:val="009F73BA"/>
    <w:rsid w:val="009F7752"/>
    <w:rsid w:val="009F7768"/>
    <w:rsid w:val="009F77E7"/>
    <w:rsid w:val="009F7A16"/>
    <w:rsid w:val="009F7B8E"/>
    <w:rsid w:val="009F7DB2"/>
    <w:rsid w:val="009F7E09"/>
    <w:rsid w:val="009F7E44"/>
    <w:rsid w:val="009F7EBE"/>
    <w:rsid w:val="009F7F9D"/>
    <w:rsid w:val="00A00025"/>
    <w:rsid w:val="00A00042"/>
    <w:rsid w:val="00A00417"/>
    <w:rsid w:val="00A00701"/>
    <w:rsid w:val="00A00764"/>
    <w:rsid w:val="00A0083B"/>
    <w:rsid w:val="00A00901"/>
    <w:rsid w:val="00A00A89"/>
    <w:rsid w:val="00A00C0D"/>
    <w:rsid w:val="00A00C61"/>
    <w:rsid w:val="00A00E90"/>
    <w:rsid w:val="00A0105E"/>
    <w:rsid w:val="00A01077"/>
    <w:rsid w:val="00A0129C"/>
    <w:rsid w:val="00A013B8"/>
    <w:rsid w:val="00A015BD"/>
    <w:rsid w:val="00A016FD"/>
    <w:rsid w:val="00A01865"/>
    <w:rsid w:val="00A01874"/>
    <w:rsid w:val="00A01D68"/>
    <w:rsid w:val="00A01D88"/>
    <w:rsid w:val="00A01ECA"/>
    <w:rsid w:val="00A01F15"/>
    <w:rsid w:val="00A02011"/>
    <w:rsid w:val="00A02498"/>
    <w:rsid w:val="00A02542"/>
    <w:rsid w:val="00A025D9"/>
    <w:rsid w:val="00A026C3"/>
    <w:rsid w:val="00A027F7"/>
    <w:rsid w:val="00A02B6A"/>
    <w:rsid w:val="00A02D9B"/>
    <w:rsid w:val="00A02DE2"/>
    <w:rsid w:val="00A02F0C"/>
    <w:rsid w:val="00A0332F"/>
    <w:rsid w:val="00A03440"/>
    <w:rsid w:val="00A0358E"/>
    <w:rsid w:val="00A037E4"/>
    <w:rsid w:val="00A03802"/>
    <w:rsid w:val="00A0381F"/>
    <w:rsid w:val="00A038A2"/>
    <w:rsid w:val="00A03A33"/>
    <w:rsid w:val="00A03BA2"/>
    <w:rsid w:val="00A03C3A"/>
    <w:rsid w:val="00A03F2A"/>
    <w:rsid w:val="00A041B1"/>
    <w:rsid w:val="00A0429B"/>
    <w:rsid w:val="00A0456F"/>
    <w:rsid w:val="00A045D2"/>
    <w:rsid w:val="00A048AA"/>
    <w:rsid w:val="00A04925"/>
    <w:rsid w:val="00A0494D"/>
    <w:rsid w:val="00A04A3D"/>
    <w:rsid w:val="00A04A5D"/>
    <w:rsid w:val="00A04C6D"/>
    <w:rsid w:val="00A04E31"/>
    <w:rsid w:val="00A04EAB"/>
    <w:rsid w:val="00A04EE1"/>
    <w:rsid w:val="00A04EE5"/>
    <w:rsid w:val="00A053D8"/>
    <w:rsid w:val="00A0596C"/>
    <w:rsid w:val="00A05A78"/>
    <w:rsid w:val="00A05A98"/>
    <w:rsid w:val="00A05B1B"/>
    <w:rsid w:val="00A05D64"/>
    <w:rsid w:val="00A05FA2"/>
    <w:rsid w:val="00A0614E"/>
    <w:rsid w:val="00A06195"/>
    <w:rsid w:val="00A0627D"/>
    <w:rsid w:val="00A062C0"/>
    <w:rsid w:val="00A062F8"/>
    <w:rsid w:val="00A0642D"/>
    <w:rsid w:val="00A0651B"/>
    <w:rsid w:val="00A06598"/>
    <w:rsid w:val="00A065BC"/>
    <w:rsid w:val="00A066D9"/>
    <w:rsid w:val="00A067A9"/>
    <w:rsid w:val="00A0692D"/>
    <w:rsid w:val="00A06B91"/>
    <w:rsid w:val="00A06C3C"/>
    <w:rsid w:val="00A06C85"/>
    <w:rsid w:val="00A06D3E"/>
    <w:rsid w:val="00A06D88"/>
    <w:rsid w:val="00A06E62"/>
    <w:rsid w:val="00A06E95"/>
    <w:rsid w:val="00A070AD"/>
    <w:rsid w:val="00A070F4"/>
    <w:rsid w:val="00A072DF"/>
    <w:rsid w:val="00A07370"/>
    <w:rsid w:val="00A07570"/>
    <w:rsid w:val="00A076C5"/>
    <w:rsid w:val="00A0791E"/>
    <w:rsid w:val="00A07967"/>
    <w:rsid w:val="00A07A61"/>
    <w:rsid w:val="00A07D8B"/>
    <w:rsid w:val="00A07D91"/>
    <w:rsid w:val="00A103D7"/>
    <w:rsid w:val="00A10635"/>
    <w:rsid w:val="00A10892"/>
    <w:rsid w:val="00A1090C"/>
    <w:rsid w:val="00A10A31"/>
    <w:rsid w:val="00A10A6F"/>
    <w:rsid w:val="00A10C79"/>
    <w:rsid w:val="00A10C7D"/>
    <w:rsid w:val="00A10E6A"/>
    <w:rsid w:val="00A112A7"/>
    <w:rsid w:val="00A115C9"/>
    <w:rsid w:val="00A117DD"/>
    <w:rsid w:val="00A11A9F"/>
    <w:rsid w:val="00A11AD1"/>
    <w:rsid w:val="00A11D28"/>
    <w:rsid w:val="00A11D9D"/>
    <w:rsid w:val="00A11FD2"/>
    <w:rsid w:val="00A12038"/>
    <w:rsid w:val="00A12463"/>
    <w:rsid w:val="00A12502"/>
    <w:rsid w:val="00A1262A"/>
    <w:rsid w:val="00A1291D"/>
    <w:rsid w:val="00A12B1D"/>
    <w:rsid w:val="00A12B9C"/>
    <w:rsid w:val="00A12D2A"/>
    <w:rsid w:val="00A12DB1"/>
    <w:rsid w:val="00A12E45"/>
    <w:rsid w:val="00A1308B"/>
    <w:rsid w:val="00A130C5"/>
    <w:rsid w:val="00A13103"/>
    <w:rsid w:val="00A13226"/>
    <w:rsid w:val="00A132DD"/>
    <w:rsid w:val="00A1343A"/>
    <w:rsid w:val="00A13450"/>
    <w:rsid w:val="00A13687"/>
    <w:rsid w:val="00A1388F"/>
    <w:rsid w:val="00A13A3A"/>
    <w:rsid w:val="00A13A6F"/>
    <w:rsid w:val="00A13B66"/>
    <w:rsid w:val="00A14053"/>
    <w:rsid w:val="00A141A3"/>
    <w:rsid w:val="00A14407"/>
    <w:rsid w:val="00A14444"/>
    <w:rsid w:val="00A146A1"/>
    <w:rsid w:val="00A148AB"/>
    <w:rsid w:val="00A149D7"/>
    <w:rsid w:val="00A14BC2"/>
    <w:rsid w:val="00A14BEE"/>
    <w:rsid w:val="00A14C31"/>
    <w:rsid w:val="00A14D39"/>
    <w:rsid w:val="00A14D67"/>
    <w:rsid w:val="00A151F2"/>
    <w:rsid w:val="00A152C9"/>
    <w:rsid w:val="00A15445"/>
    <w:rsid w:val="00A15772"/>
    <w:rsid w:val="00A15995"/>
    <w:rsid w:val="00A15A00"/>
    <w:rsid w:val="00A15B81"/>
    <w:rsid w:val="00A15C60"/>
    <w:rsid w:val="00A15CE7"/>
    <w:rsid w:val="00A15D4F"/>
    <w:rsid w:val="00A15DBC"/>
    <w:rsid w:val="00A16144"/>
    <w:rsid w:val="00A161A3"/>
    <w:rsid w:val="00A165A4"/>
    <w:rsid w:val="00A1667F"/>
    <w:rsid w:val="00A16959"/>
    <w:rsid w:val="00A16B29"/>
    <w:rsid w:val="00A16BC2"/>
    <w:rsid w:val="00A16D5B"/>
    <w:rsid w:val="00A16F92"/>
    <w:rsid w:val="00A170E2"/>
    <w:rsid w:val="00A17586"/>
    <w:rsid w:val="00A178FE"/>
    <w:rsid w:val="00A17E9B"/>
    <w:rsid w:val="00A17EC2"/>
    <w:rsid w:val="00A17FB9"/>
    <w:rsid w:val="00A20223"/>
    <w:rsid w:val="00A20374"/>
    <w:rsid w:val="00A20381"/>
    <w:rsid w:val="00A2056B"/>
    <w:rsid w:val="00A20587"/>
    <w:rsid w:val="00A20740"/>
    <w:rsid w:val="00A2087C"/>
    <w:rsid w:val="00A2093E"/>
    <w:rsid w:val="00A20A02"/>
    <w:rsid w:val="00A20A22"/>
    <w:rsid w:val="00A20B2B"/>
    <w:rsid w:val="00A20DA9"/>
    <w:rsid w:val="00A20DDD"/>
    <w:rsid w:val="00A21270"/>
    <w:rsid w:val="00A21433"/>
    <w:rsid w:val="00A215A8"/>
    <w:rsid w:val="00A216A2"/>
    <w:rsid w:val="00A21B22"/>
    <w:rsid w:val="00A21D0C"/>
    <w:rsid w:val="00A21E06"/>
    <w:rsid w:val="00A21FBC"/>
    <w:rsid w:val="00A22015"/>
    <w:rsid w:val="00A2211D"/>
    <w:rsid w:val="00A2218A"/>
    <w:rsid w:val="00A22430"/>
    <w:rsid w:val="00A22680"/>
    <w:rsid w:val="00A226F5"/>
    <w:rsid w:val="00A227D2"/>
    <w:rsid w:val="00A22903"/>
    <w:rsid w:val="00A2295B"/>
    <w:rsid w:val="00A22B2B"/>
    <w:rsid w:val="00A22C00"/>
    <w:rsid w:val="00A22D56"/>
    <w:rsid w:val="00A23076"/>
    <w:rsid w:val="00A2330F"/>
    <w:rsid w:val="00A233D8"/>
    <w:rsid w:val="00A23436"/>
    <w:rsid w:val="00A234F0"/>
    <w:rsid w:val="00A23998"/>
    <w:rsid w:val="00A23A81"/>
    <w:rsid w:val="00A23D21"/>
    <w:rsid w:val="00A23EA3"/>
    <w:rsid w:val="00A2402C"/>
    <w:rsid w:val="00A24778"/>
    <w:rsid w:val="00A24937"/>
    <w:rsid w:val="00A24A02"/>
    <w:rsid w:val="00A24AF6"/>
    <w:rsid w:val="00A24D15"/>
    <w:rsid w:val="00A24D48"/>
    <w:rsid w:val="00A24DDE"/>
    <w:rsid w:val="00A24E3F"/>
    <w:rsid w:val="00A25052"/>
    <w:rsid w:val="00A2511E"/>
    <w:rsid w:val="00A25467"/>
    <w:rsid w:val="00A255CF"/>
    <w:rsid w:val="00A2562E"/>
    <w:rsid w:val="00A256FE"/>
    <w:rsid w:val="00A257C4"/>
    <w:rsid w:val="00A25972"/>
    <w:rsid w:val="00A25C8F"/>
    <w:rsid w:val="00A25CA5"/>
    <w:rsid w:val="00A25D37"/>
    <w:rsid w:val="00A25D45"/>
    <w:rsid w:val="00A25DCC"/>
    <w:rsid w:val="00A2633C"/>
    <w:rsid w:val="00A264B4"/>
    <w:rsid w:val="00A2668A"/>
    <w:rsid w:val="00A26808"/>
    <w:rsid w:val="00A2687E"/>
    <w:rsid w:val="00A2697C"/>
    <w:rsid w:val="00A26980"/>
    <w:rsid w:val="00A26CB5"/>
    <w:rsid w:val="00A26E98"/>
    <w:rsid w:val="00A26F08"/>
    <w:rsid w:val="00A270AB"/>
    <w:rsid w:val="00A27306"/>
    <w:rsid w:val="00A27509"/>
    <w:rsid w:val="00A2752E"/>
    <w:rsid w:val="00A275B0"/>
    <w:rsid w:val="00A2776E"/>
    <w:rsid w:val="00A278CD"/>
    <w:rsid w:val="00A278FF"/>
    <w:rsid w:val="00A27B2C"/>
    <w:rsid w:val="00A27B35"/>
    <w:rsid w:val="00A27EAB"/>
    <w:rsid w:val="00A27EBE"/>
    <w:rsid w:val="00A27ED6"/>
    <w:rsid w:val="00A27FC7"/>
    <w:rsid w:val="00A27FDB"/>
    <w:rsid w:val="00A30210"/>
    <w:rsid w:val="00A3062C"/>
    <w:rsid w:val="00A30A44"/>
    <w:rsid w:val="00A30B67"/>
    <w:rsid w:val="00A30C63"/>
    <w:rsid w:val="00A30DF9"/>
    <w:rsid w:val="00A3114E"/>
    <w:rsid w:val="00A312F3"/>
    <w:rsid w:val="00A3145C"/>
    <w:rsid w:val="00A31731"/>
    <w:rsid w:val="00A3176C"/>
    <w:rsid w:val="00A317DB"/>
    <w:rsid w:val="00A31901"/>
    <w:rsid w:val="00A31F66"/>
    <w:rsid w:val="00A321DE"/>
    <w:rsid w:val="00A3233D"/>
    <w:rsid w:val="00A324C5"/>
    <w:rsid w:val="00A32A95"/>
    <w:rsid w:val="00A32AFF"/>
    <w:rsid w:val="00A32CC4"/>
    <w:rsid w:val="00A32FB4"/>
    <w:rsid w:val="00A330B3"/>
    <w:rsid w:val="00A33103"/>
    <w:rsid w:val="00A331BF"/>
    <w:rsid w:val="00A331FE"/>
    <w:rsid w:val="00A33466"/>
    <w:rsid w:val="00A334E5"/>
    <w:rsid w:val="00A33515"/>
    <w:rsid w:val="00A337BE"/>
    <w:rsid w:val="00A339D7"/>
    <w:rsid w:val="00A33AA8"/>
    <w:rsid w:val="00A33BE6"/>
    <w:rsid w:val="00A33F80"/>
    <w:rsid w:val="00A344F3"/>
    <w:rsid w:val="00A34544"/>
    <w:rsid w:val="00A3462B"/>
    <w:rsid w:val="00A3474E"/>
    <w:rsid w:val="00A34956"/>
    <w:rsid w:val="00A34C1F"/>
    <w:rsid w:val="00A34CC1"/>
    <w:rsid w:val="00A34D0C"/>
    <w:rsid w:val="00A34D1A"/>
    <w:rsid w:val="00A34D20"/>
    <w:rsid w:val="00A34F27"/>
    <w:rsid w:val="00A34F29"/>
    <w:rsid w:val="00A3509F"/>
    <w:rsid w:val="00A35303"/>
    <w:rsid w:val="00A3541A"/>
    <w:rsid w:val="00A3597F"/>
    <w:rsid w:val="00A359E3"/>
    <w:rsid w:val="00A35C13"/>
    <w:rsid w:val="00A35CE3"/>
    <w:rsid w:val="00A36252"/>
    <w:rsid w:val="00A3625E"/>
    <w:rsid w:val="00A36288"/>
    <w:rsid w:val="00A36580"/>
    <w:rsid w:val="00A366EE"/>
    <w:rsid w:val="00A3685E"/>
    <w:rsid w:val="00A369F6"/>
    <w:rsid w:val="00A36A58"/>
    <w:rsid w:val="00A36C0D"/>
    <w:rsid w:val="00A36F17"/>
    <w:rsid w:val="00A3749D"/>
    <w:rsid w:val="00A374AC"/>
    <w:rsid w:val="00A37683"/>
    <w:rsid w:val="00A37DC3"/>
    <w:rsid w:val="00A37EB1"/>
    <w:rsid w:val="00A37EF7"/>
    <w:rsid w:val="00A40055"/>
    <w:rsid w:val="00A401C5"/>
    <w:rsid w:val="00A40377"/>
    <w:rsid w:val="00A40700"/>
    <w:rsid w:val="00A408BB"/>
    <w:rsid w:val="00A40C6A"/>
    <w:rsid w:val="00A40F0F"/>
    <w:rsid w:val="00A40F81"/>
    <w:rsid w:val="00A4101A"/>
    <w:rsid w:val="00A411DC"/>
    <w:rsid w:val="00A4150E"/>
    <w:rsid w:val="00A417A4"/>
    <w:rsid w:val="00A417B9"/>
    <w:rsid w:val="00A4184E"/>
    <w:rsid w:val="00A41963"/>
    <w:rsid w:val="00A41A51"/>
    <w:rsid w:val="00A41B45"/>
    <w:rsid w:val="00A41BB7"/>
    <w:rsid w:val="00A41D4E"/>
    <w:rsid w:val="00A41DF1"/>
    <w:rsid w:val="00A41F93"/>
    <w:rsid w:val="00A420C7"/>
    <w:rsid w:val="00A42279"/>
    <w:rsid w:val="00A4242D"/>
    <w:rsid w:val="00A424CC"/>
    <w:rsid w:val="00A42684"/>
    <w:rsid w:val="00A428EF"/>
    <w:rsid w:val="00A42A1A"/>
    <w:rsid w:val="00A42DD7"/>
    <w:rsid w:val="00A42E19"/>
    <w:rsid w:val="00A43018"/>
    <w:rsid w:val="00A430C4"/>
    <w:rsid w:val="00A4327F"/>
    <w:rsid w:val="00A4328F"/>
    <w:rsid w:val="00A43325"/>
    <w:rsid w:val="00A43384"/>
    <w:rsid w:val="00A4338E"/>
    <w:rsid w:val="00A43463"/>
    <w:rsid w:val="00A43A1A"/>
    <w:rsid w:val="00A43B1B"/>
    <w:rsid w:val="00A43D29"/>
    <w:rsid w:val="00A43D72"/>
    <w:rsid w:val="00A43FD6"/>
    <w:rsid w:val="00A442CC"/>
    <w:rsid w:val="00A442D2"/>
    <w:rsid w:val="00A44327"/>
    <w:rsid w:val="00A443BA"/>
    <w:rsid w:val="00A44509"/>
    <w:rsid w:val="00A44520"/>
    <w:rsid w:val="00A446A4"/>
    <w:rsid w:val="00A44A15"/>
    <w:rsid w:val="00A44BE3"/>
    <w:rsid w:val="00A44E43"/>
    <w:rsid w:val="00A44F26"/>
    <w:rsid w:val="00A44FD0"/>
    <w:rsid w:val="00A450DB"/>
    <w:rsid w:val="00A4519D"/>
    <w:rsid w:val="00A45608"/>
    <w:rsid w:val="00A45951"/>
    <w:rsid w:val="00A459DF"/>
    <w:rsid w:val="00A45A9E"/>
    <w:rsid w:val="00A45E73"/>
    <w:rsid w:val="00A461BB"/>
    <w:rsid w:val="00A4646A"/>
    <w:rsid w:val="00A465F5"/>
    <w:rsid w:val="00A46889"/>
    <w:rsid w:val="00A46BC2"/>
    <w:rsid w:val="00A46BE9"/>
    <w:rsid w:val="00A46D17"/>
    <w:rsid w:val="00A46E7B"/>
    <w:rsid w:val="00A46F49"/>
    <w:rsid w:val="00A46F63"/>
    <w:rsid w:val="00A46F99"/>
    <w:rsid w:val="00A472E7"/>
    <w:rsid w:val="00A47446"/>
    <w:rsid w:val="00A474B4"/>
    <w:rsid w:val="00A47503"/>
    <w:rsid w:val="00A47588"/>
    <w:rsid w:val="00A47595"/>
    <w:rsid w:val="00A475E3"/>
    <w:rsid w:val="00A477AF"/>
    <w:rsid w:val="00A478E1"/>
    <w:rsid w:val="00A47943"/>
    <w:rsid w:val="00A47E4B"/>
    <w:rsid w:val="00A47EA8"/>
    <w:rsid w:val="00A47EBE"/>
    <w:rsid w:val="00A47F8D"/>
    <w:rsid w:val="00A503FB"/>
    <w:rsid w:val="00A504F8"/>
    <w:rsid w:val="00A504FA"/>
    <w:rsid w:val="00A50661"/>
    <w:rsid w:val="00A5094A"/>
    <w:rsid w:val="00A50C51"/>
    <w:rsid w:val="00A50DE3"/>
    <w:rsid w:val="00A50DE5"/>
    <w:rsid w:val="00A50F5C"/>
    <w:rsid w:val="00A5101E"/>
    <w:rsid w:val="00A512A7"/>
    <w:rsid w:val="00A519D8"/>
    <w:rsid w:val="00A51B33"/>
    <w:rsid w:val="00A51C58"/>
    <w:rsid w:val="00A51CBA"/>
    <w:rsid w:val="00A51E65"/>
    <w:rsid w:val="00A51F5E"/>
    <w:rsid w:val="00A51FAA"/>
    <w:rsid w:val="00A52662"/>
    <w:rsid w:val="00A52692"/>
    <w:rsid w:val="00A5287F"/>
    <w:rsid w:val="00A5288B"/>
    <w:rsid w:val="00A5291A"/>
    <w:rsid w:val="00A529D1"/>
    <w:rsid w:val="00A52C5E"/>
    <w:rsid w:val="00A52C9D"/>
    <w:rsid w:val="00A52CE6"/>
    <w:rsid w:val="00A5306E"/>
    <w:rsid w:val="00A5321E"/>
    <w:rsid w:val="00A53411"/>
    <w:rsid w:val="00A5347E"/>
    <w:rsid w:val="00A53501"/>
    <w:rsid w:val="00A535E8"/>
    <w:rsid w:val="00A5361B"/>
    <w:rsid w:val="00A5377E"/>
    <w:rsid w:val="00A53953"/>
    <w:rsid w:val="00A539AD"/>
    <w:rsid w:val="00A53A92"/>
    <w:rsid w:val="00A53C23"/>
    <w:rsid w:val="00A53CE8"/>
    <w:rsid w:val="00A54110"/>
    <w:rsid w:val="00A54119"/>
    <w:rsid w:val="00A54120"/>
    <w:rsid w:val="00A54141"/>
    <w:rsid w:val="00A54504"/>
    <w:rsid w:val="00A545D4"/>
    <w:rsid w:val="00A54634"/>
    <w:rsid w:val="00A546F3"/>
    <w:rsid w:val="00A5477B"/>
    <w:rsid w:val="00A54896"/>
    <w:rsid w:val="00A54B23"/>
    <w:rsid w:val="00A54D97"/>
    <w:rsid w:val="00A5558A"/>
    <w:rsid w:val="00A55601"/>
    <w:rsid w:val="00A55A33"/>
    <w:rsid w:val="00A55BD1"/>
    <w:rsid w:val="00A55DFB"/>
    <w:rsid w:val="00A55E31"/>
    <w:rsid w:val="00A55EE3"/>
    <w:rsid w:val="00A566A7"/>
    <w:rsid w:val="00A567E7"/>
    <w:rsid w:val="00A56811"/>
    <w:rsid w:val="00A56998"/>
    <w:rsid w:val="00A569A4"/>
    <w:rsid w:val="00A56A13"/>
    <w:rsid w:val="00A56B4F"/>
    <w:rsid w:val="00A56BF0"/>
    <w:rsid w:val="00A56D9E"/>
    <w:rsid w:val="00A56E5C"/>
    <w:rsid w:val="00A56F5C"/>
    <w:rsid w:val="00A5709A"/>
    <w:rsid w:val="00A574D6"/>
    <w:rsid w:val="00A575AC"/>
    <w:rsid w:val="00A575B1"/>
    <w:rsid w:val="00A578B7"/>
    <w:rsid w:val="00A579E5"/>
    <w:rsid w:val="00A57A9F"/>
    <w:rsid w:val="00A57D69"/>
    <w:rsid w:val="00A57D7A"/>
    <w:rsid w:val="00A57DC9"/>
    <w:rsid w:val="00A60394"/>
    <w:rsid w:val="00A6056E"/>
    <w:rsid w:val="00A605FA"/>
    <w:rsid w:val="00A60636"/>
    <w:rsid w:val="00A6077C"/>
    <w:rsid w:val="00A60786"/>
    <w:rsid w:val="00A608E6"/>
    <w:rsid w:val="00A60B6C"/>
    <w:rsid w:val="00A60DE9"/>
    <w:rsid w:val="00A60E00"/>
    <w:rsid w:val="00A6129C"/>
    <w:rsid w:val="00A61365"/>
    <w:rsid w:val="00A613B3"/>
    <w:rsid w:val="00A614C9"/>
    <w:rsid w:val="00A615E1"/>
    <w:rsid w:val="00A61851"/>
    <w:rsid w:val="00A61944"/>
    <w:rsid w:val="00A61CAC"/>
    <w:rsid w:val="00A61CBE"/>
    <w:rsid w:val="00A61F9E"/>
    <w:rsid w:val="00A62206"/>
    <w:rsid w:val="00A62314"/>
    <w:rsid w:val="00A62491"/>
    <w:rsid w:val="00A62989"/>
    <w:rsid w:val="00A62A99"/>
    <w:rsid w:val="00A62AA4"/>
    <w:rsid w:val="00A62E3B"/>
    <w:rsid w:val="00A62F51"/>
    <w:rsid w:val="00A62FB9"/>
    <w:rsid w:val="00A63054"/>
    <w:rsid w:val="00A63057"/>
    <w:rsid w:val="00A6323B"/>
    <w:rsid w:val="00A63628"/>
    <w:rsid w:val="00A63655"/>
    <w:rsid w:val="00A6385F"/>
    <w:rsid w:val="00A63A97"/>
    <w:rsid w:val="00A63B1A"/>
    <w:rsid w:val="00A63D87"/>
    <w:rsid w:val="00A63E49"/>
    <w:rsid w:val="00A63EB8"/>
    <w:rsid w:val="00A63FB8"/>
    <w:rsid w:val="00A64442"/>
    <w:rsid w:val="00A64782"/>
    <w:rsid w:val="00A64B18"/>
    <w:rsid w:val="00A6506D"/>
    <w:rsid w:val="00A656E7"/>
    <w:rsid w:val="00A65887"/>
    <w:rsid w:val="00A65959"/>
    <w:rsid w:val="00A65BB7"/>
    <w:rsid w:val="00A65C44"/>
    <w:rsid w:val="00A65C9B"/>
    <w:rsid w:val="00A65D20"/>
    <w:rsid w:val="00A65DA9"/>
    <w:rsid w:val="00A65E91"/>
    <w:rsid w:val="00A660D6"/>
    <w:rsid w:val="00A664AD"/>
    <w:rsid w:val="00A666C8"/>
    <w:rsid w:val="00A66977"/>
    <w:rsid w:val="00A66F43"/>
    <w:rsid w:val="00A66F95"/>
    <w:rsid w:val="00A67079"/>
    <w:rsid w:val="00A67398"/>
    <w:rsid w:val="00A67575"/>
    <w:rsid w:val="00A6759C"/>
    <w:rsid w:val="00A675AD"/>
    <w:rsid w:val="00A678E0"/>
    <w:rsid w:val="00A67AA6"/>
    <w:rsid w:val="00A67AB4"/>
    <w:rsid w:val="00A67B61"/>
    <w:rsid w:val="00A67DE1"/>
    <w:rsid w:val="00A67E24"/>
    <w:rsid w:val="00A70122"/>
    <w:rsid w:val="00A70136"/>
    <w:rsid w:val="00A704C5"/>
    <w:rsid w:val="00A704D1"/>
    <w:rsid w:val="00A70604"/>
    <w:rsid w:val="00A70800"/>
    <w:rsid w:val="00A708C9"/>
    <w:rsid w:val="00A709D4"/>
    <w:rsid w:val="00A70B74"/>
    <w:rsid w:val="00A70C2E"/>
    <w:rsid w:val="00A70E8B"/>
    <w:rsid w:val="00A70FA0"/>
    <w:rsid w:val="00A71043"/>
    <w:rsid w:val="00A71169"/>
    <w:rsid w:val="00A71585"/>
    <w:rsid w:val="00A71629"/>
    <w:rsid w:val="00A717EF"/>
    <w:rsid w:val="00A7183C"/>
    <w:rsid w:val="00A718B1"/>
    <w:rsid w:val="00A71A54"/>
    <w:rsid w:val="00A71D17"/>
    <w:rsid w:val="00A71E2D"/>
    <w:rsid w:val="00A71F56"/>
    <w:rsid w:val="00A7216D"/>
    <w:rsid w:val="00A72604"/>
    <w:rsid w:val="00A729A2"/>
    <w:rsid w:val="00A73145"/>
    <w:rsid w:val="00A731FA"/>
    <w:rsid w:val="00A73241"/>
    <w:rsid w:val="00A7340A"/>
    <w:rsid w:val="00A7354C"/>
    <w:rsid w:val="00A73583"/>
    <w:rsid w:val="00A73585"/>
    <w:rsid w:val="00A736EB"/>
    <w:rsid w:val="00A73B14"/>
    <w:rsid w:val="00A73B65"/>
    <w:rsid w:val="00A74026"/>
    <w:rsid w:val="00A741D5"/>
    <w:rsid w:val="00A742A5"/>
    <w:rsid w:val="00A7458E"/>
    <w:rsid w:val="00A74773"/>
    <w:rsid w:val="00A74827"/>
    <w:rsid w:val="00A7485A"/>
    <w:rsid w:val="00A74921"/>
    <w:rsid w:val="00A74B10"/>
    <w:rsid w:val="00A74B9A"/>
    <w:rsid w:val="00A74CB1"/>
    <w:rsid w:val="00A74DE5"/>
    <w:rsid w:val="00A74E8B"/>
    <w:rsid w:val="00A74EBB"/>
    <w:rsid w:val="00A7503C"/>
    <w:rsid w:val="00A7566F"/>
    <w:rsid w:val="00A75825"/>
    <w:rsid w:val="00A75AA4"/>
    <w:rsid w:val="00A75B31"/>
    <w:rsid w:val="00A75C23"/>
    <w:rsid w:val="00A75D2E"/>
    <w:rsid w:val="00A75FE4"/>
    <w:rsid w:val="00A76085"/>
    <w:rsid w:val="00A762B5"/>
    <w:rsid w:val="00A7643E"/>
    <w:rsid w:val="00A76732"/>
    <w:rsid w:val="00A76863"/>
    <w:rsid w:val="00A76ADD"/>
    <w:rsid w:val="00A76E9B"/>
    <w:rsid w:val="00A76EC3"/>
    <w:rsid w:val="00A7704F"/>
    <w:rsid w:val="00A7720E"/>
    <w:rsid w:val="00A77534"/>
    <w:rsid w:val="00A77709"/>
    <w:rsid w:val="00A77756"/>
    <w:rsid w:val="00A77793"/>
    <w:rsid w:val="00A778B1"/>
    <w:rsid w:val="00A77DFE"/>
    <w:rsid w:val="00A8013A"/>
    <w:rsid w:val="00A8034E"/>
    <w:rsid w:val="00A8060C"/>
    <w:rsid w:val="00A80643"/>
    <w:rsid w:val="00A80644"/>
    <w:rsid w:val="00A8071E"/>
    <w:rsid w:val="00A80E9B"/>
    <w:rsid w:val="00A80EFA"/>
    <w:rsid w:val="00A812BA"/>
    <w:rsid w:val="00A814A5"/>
    <w:rsid w:val="00A81A09"/>
    <w:rsid w:val="00A81A36"/>
    <w:rsid w:val="00A81BEB"/>
    <w:rsid w:val="00A81CA9"/>
    <w:rsid w:val="00A81E48"/>
    <w:rsid w:val="00A81F33"/>
    <w:rsid w:val="00A81FCC"/>
    <w:rsid w:val="00A821E8"/>
    <w:rsid w:val="00A82262"/>
    <w:rsid w:val="00A8229B"/>
    <w:rsid w:val="00A82540"/>
    <w:rsid w:val="00A82548"/>
    <w:rsid w:val="00A82594"/>
    <w:rsid w:val="00A825A9"/>
    <w:rsid w:val="00A82669"/>
    <w:rsid w:val="00A8273A"/>
    <w:rsid w:val="00A82A89"/>
    <w:rsid w:val="00A82ACB"/>
    <w:rsid w:val="00A82BB7"/>
    <w:rsid w:val="00A82C11"/>
    <w:rsid w:val="00A82CF2"/>
    <w:rsid w:val="00A82DBD"/>
    <w:rsid w:val="00A82E7D"/>
    <w:rsid w:val="00A82F38"/>
    <w:rsid w:val="00A830DF"/>
    <w:rsid w:val="00A83275"/>
    <w:rsid w:val="00A83694"/>
    <w:rsid w:val="00A8370B"/>
    <w:rsid w:val="00A839FC"/>
    <w:rsid w:val="00A83D29"/>
    <w:rsid w:val="00A843D3"/>
    <w:rsid w:val="00A843F9"/>
    <w:rsid w:val="00A846F0"/>
    <w:rsid w:val="00A84825"/>
    <w:rsid w:val="00A84AD5"/>
    <w:rsid w:val="00A84B91"/>
    <w:rsid w:val="00A84C53"/>
    <w:rsid w:val="00A84C94"/>
    <w:rsid w:val="00A84CDD"/>
    <w:rsid w:val="00A84CF9"/>
    <w:rsid w:val="00A84E70"/>
    <w:rsid w:val="00A852D9"/>
    <w:rsid w:val="00A85586"/>
    <w:rsid w:val="00A85B73"/>
    <w:rsid w:val="00A86064"/>
    <w:rsid w:val="00A86284"/>
    <w:rsid w:val="00A8635C"/>
    <w:rsid w:val="00A864E1"/>
    <w:rsid w:val="00A86629"/>
    <w:rsid w:val="00A86664"/>
    <w:rsid w:val="00A868C7"/>
    <w:rsid w:val="00A8690D"/>
    <w:rsid w:val="00A86BF5"/>
    <w:rsid w:val="00A86C16"/>
    <w:rsid w:val="00A86E6A"/>
    <w:rsid w:val="00A86F0C"/>
    <w:rsid w:val="00A8702A"/>
    <w:rsid w:val="00A8735D"/>
    <w:rsid w:val="00A87543"/>
    <w:rsid w:val="00A876CC"/>
    <w:rsid w:val="00A87710"/>
    <w:rsid w:val="00A87728"/>
    <w:rsid w:val="00A879A5"/>
    <w:rsid w:val="00A87ACE"/>
    <w:rsid w:val="00A87B76"/>
    <w:rsid w:val="00A87C5A"/>
    <w:rsid w:val="00A87CF6"/>
    <w:rsid w:val="00A87D28"/>
    <w:rsid w:val="00A900F6"/>
    <w:rsid w:val="00A9015B"/>
    <w:rsid w:val="00A901FC"/>
    <w:rsid w:val="00A90394"/>
    <w:rsid w:val="00A90408"/>
    <w:rsid w:val="00A9043B"/>
    <w:rsid w:val="00A904EF"/>
    <w:rsid w:val="00A90526"/>
    <w:rsid w:val="00A9054F"/>
    <w:rsid w:val="00A90EF6"/>
    <w:rsid w:val="00A91291"/>
    <w:rsid w:val="00A917D5"/>
    <w:rsid w:val="00A91823"/>
    <w:rsid w:val="00A919E3"/>
    <w:rsid w:val="00A91A28"/>
    <w:rsid w:val="00A91D7D"/>
    <w:rsid w:val="00A91DE4"/>
    <w:rsid w:val="00A92553"/>
    <w:rsid w:val="00A928DE"/>
    <w:rsid w:val="00A92AEF"/>
    <w:rsid w:val="00A92D6E"/>
    <w:rsid w:val="00A92E0A"/>
    <w:rsid w:val="00A92F2E"/>
    <w:rsid w:val="00A9316F"/>
    <w:rsid w:val="00A93226"/>
    <w:rsid w:val="00A9323D"/>
    <w:rsid w:val="00A9333D"/>
    <w:rsid w:val="00A936F7"/>
    <w:rsid w:val="00A937BF"/>
    <w:rsid w:val="00A937FD"/>
    <w:rsid w:val="00A9381C"/>
    <w:rsid w:val="00A9388C"/>
    <w:rsid w:val="00A939CC"/>
    <w:rsid w:val="00A93E37"/>
    <w:rsid w:val="00A93E9B"/>
    <w:rsid w:val="00A93F22"/>
    <w:rsid w:val="00A93F60"/>
    <w:rsid w:val="00A9458B"/>
    <w:rsid w:val="00A945E1"/>
    <w:rsid w:val="00A94676"/>
    <w:rsid w:val="00A946B4"/>
    <w:rsid w:val="00A94724"/>
    <w:rsid w:val="00A9473F"/>
    <w:rsid w:val="00A9478F"/>
    <w:rsid w:val="00A94AE7"/>
    <w:rsid w:val="00A94C89"/>
    <w:rsid w:val="00A952CC"/>
    <w:rsid w:val="00A9531B"/>
    <w:rsid w:val="00A95369"/>
    <w:rsid w:val="00A95693"/>
    <w:rsid w:val="00A959AF"/>
    <w:rsid w:val="00A95A5A"/>
    <w:rsid w:val="00A95BC8"/>
    <w:rsid w:val="00A95D6C"/>
    <w:rsid w:val="00A95DD9"/>
    <w:rsid w:val="00A95E3D"/>
    <w:rsid w:val="00A95EDE"/>
    <w:rsid w:val="00A95F4B"/>
    <w:rsid w:val="00A9600E"/>
    <w:rsid w:val="00A96300"/>
    <w:rsid w:val="00A9654D"/>
    <w:rsid w:val="00A9675A"/>
    <w:rsid w:val="00A9677B"/>
    <w:rsid w:val="00A967CC"/>
    <w:rsid w:val="00A96982"/>
    <w:rsid w:val="00A96A03"/>
    <w:rsid w:val="00A96B8B"/>
    <w:rsid w:val="00A96DF9"/>
    <w:rsid w:val="00A96E88"/>
    <w:rsid w:val="00A96F99"/>
    <w:rsid w:val="00A96FAE"/>
    <w:rsid w:val="00A97050"/>
    <w:rsid w:val="00A970ED"/>
    <w:rsid w:val="00A975EC"/>
    <w:rsid w:val="00A9795A"/>
    <w:rsid w:val="00A97AE5"/>
    <w:rsid w:val="00A97E6D"/>
    <w:rsid w:val="00A97F06"/>
    <w:rsid w:val="00AA0170"/>
    <w:rsid w:val="00AA026F"/>
    <w:rsid w:val="00AA04EC"/>
    <w:rsid w:val="00AA05C7"/>
    <w:rsid w:val="00AA06A9"/>
    <w:rsid w:val="00AA08D7"/>
    <w:rsid w:val="00AA0928"/>
    <w:rsid w:val="00AA0B30"/>
    <w:rsid w:val="00AA0EF2"/>
    <w:rsid w:val="00AA106D"/>
    <w:rsid w:val="00AA110E"/>
    <w:rsid w:val="00AA16FC"/>
    <w:rsid w:val="00AA1D51"/>
    <w:rsid w:val="00AA1DC7"/>
    <w:rsid w:val="00AA1E66"/>
    <w:rsid w:val="00AA1EC1"/>
    <w:rsid w:val="00AA2697"/>
    <w:rsid w:val="00AA27B4"/>
    <w:rsid w:val="00AA2830"/>
    <w:rsid w:val="00AA2EDD"/>
    <w:rsid w:val="00AA2F89"/>
    <w:rsid w:val="00AA38B1"/>
    <w:rsid w:val="00AA39C0"/>
    <w:rsid w:val="00AA3AA7"/>
    <w:rsid w:val="00AA3EFA"/>
    <w:rsid w:val="00AA429B"/>
    <w:rsid w:val="00AA4449"/>
    <w:rsid w:val="00AA44B9"/>
    <w:rsid w:val="00AA459B"/>
    <w:rsid w:val="00AA495C"/>
    <w:rsid w:val="00AA4D20"/>
    <w:rsid w:val="00AA4DEC"/>
    <w:rsid w:val="00AA51FB"/>
    <w:rsid w:val="00AA5266"/>
    <w:rsid w:val="00AA5331"/>
    <w:rsid w:val="00AA53E2"/>
    <w:rsid w:val="00AA548C"/>
    <w:rsid w:val="00AA549B"/>
    <w:rsid w:val="00AA54A8"/>
    <w:rsid w:val="00AA5520"/>
    <w:rsid w:val="00AA562E"/>
    <w:rsid w:val="00AA5719"/>
    <w:rsid w:val="00AA57A2"/>
    <w:rsid w:val="00AA5BA7"/>
    <w:rsid w:val="00AA5FDA"/>
    <w:rsid w:val="00AA5FDB"/>
    <w:rsid w:val="00AA60AF"/>
    <w:rsid w:val="00AA6123"/>
    <w:rsid w:val="00AA615C"/>
    <w:rsid w:val="00AA66A5"/>
    <w:rsid w:val="00AA67B6"/>
    <w:rsid w:val="00AA6E71"/>
    <w:rsid w:val="00AA730D"/>
    <w:rsid w:val="00AA74A9"/>
    <w:rsid w:val="00AA76FD"/>
    <w:rsid w:val="00AA78D3"/>
    <w:rsid w:val="00AA7965"/>
    <w:rsid w:val="00AA7A7B"/>
    <w:rsid w:val="00AA7AE7"/>
    <w:rsid w:val="00AA7D8D"/>
    <w:rsid w:val="00AA7DDF"/>
    <w:rsid w:val="00AB00EA"/>
    <w:rsid w:val="00AB0444"/>
    <w:rsid w:val="00AB0596"/>
    <w:rsid w:val="00AB05E9"/>
    <w:rsid w:val="00AB0943"/>
    <w:rsid w:val="00AB09CF"/>
    <w:rsid w:val="00AB09F9"/>
    <w:rsid w:val="00AB0BD6"/>
    <w:rsid w:val="00AB0BFD"/>
    <w:rsid w:val="00AB0F76"/>
    <w:rsid w:val="00AB0FE1"/>
    <w:rsid w:val="00AB11C2"/>
    <w:rsid w:val="00AB151E"/>
    <w:rsid w:val="00AB1526"/>
    <w:rsid w:val="00AB16DD"/>
    <w:rsid w:val="00AB170B"/>
    <w:rsid w:val="00AB19DC"/>
    <w:rsid w:val="00AB19FD"/>
    <w:rsid w:val="00AB1B8F"/>
    <w:rsid w:val="00AB1BC5"/>
    <w:rsid w:val="00AB1CD8"/>
    <w:rsid w:val="00AB2022"/>
    <w:rsid w:val="00AB2233"/>
    <w:rsid w:val="00AB2721"/>
    <w:rsid w:val="00AB2895"/>
    <w:rsid w:val="00AB2AD3"/>
    <w:rsid w:val="00AB2B08"/>
    <w:rsid w:val="00AB2D0D"/>
    <w:rsid w:val="00AB2ECA"/>
    <w:rsid w:val="00AB2FDD"/>
    <w:rsid w:val="00AB3018"/>
    <w:rsid w:val="00AB319A"/>
    <w:rsid w:val="00AB3225"/>
    <w:rsid w:val="00AB3365"/>
    <w:rsid w:val="00AB341A"/>
    <w:rsid w:val="00AB37E4"/>
    <w:rsid w:val="00AB3836"/>
    <w:rsid w:val="00AB3AB4"/>
    <w:rsid w:val="00AB3DFA"/>
    <w:rsid w:val="00AB4001"/>
    <w:rsid w:val="00AB40C0"/>
    <w:rsid w:val="00AB433B"/>
    <w:rsid w:val="00AB4374"/>
    <w:rsid w:val="00AB4397"/>
    <w:rsid w:val="00AB446A"/>
    <w:rsid w:val="00AB451C"/>
    <w:rsid w:val="00AB4BC6"/>
    <w:rsid w:val="00AB4C9D"/>
    <w:rsid w:val="00AB4D9F"/>
    <w:rsid w:val="00AB4DE0"/>
    <w:rsid w:val="00AB4F23"/>
    <w:rsid w:val="00AB4F36"/>
    <w:rsid w:val="00AB4F80"/>
    <w:rsid w:val="00AB50F9"/>
    <w:rsid w:val="00AB51A6"/>
    <w:rsid w:val="00AB549A"/>
    <w:rsid w:val="00AB56B5"/>
    <w:rsid w:val="00AB5780"/>
    <w:rsid w:val="00AB57C8"/>
    <w:rsid w:val="00AB5ABB"/>
    <w:rsid w:val="00AB5B8B"/>
    <w:rsid w:val="00AB5DD5"/>
    <w:rsid w:val="00AB5E87"/>
    <w:rsid w:val="00AB5E98"/>
    <w:rsid w:val="00AB5F29"/>
    <w:rsid w:val="00AB626F"/>
    <w:rsid w:val="00AB62CB"/>
    <w:rsid w:val="00AB6601"/>
    <w:rsid w:val="00AB66A9"/>
    <w:rsid w:val="00AB6AAC"/>
    <w:rsid w:val="00AB6D2D"/>
    <w:rsid w:val="00AB6E13"/>
    <w:rsid w:val="00AB6F92"/>
    <w:rsid w:val="00AB7162"/>
    <w:rsid w:val="00AB73DD"/>
    <w:rsid w:val="00AB7494"/>
    <w:rsid w:val="00AB794D"/>
    <w:rsid w:val="00AB7C28"/>
    <w:rsid w:val="00AB7C36"/>
    <w:rsid w:val="00AB7E09"/>
    <w:rsid w:val="00AB7E43"/>
    <w:rsid w:val="00AB7F75"/>
    <w:rsid w:val="00AC02F8"/>
    <w:rsid w:val="00AC0761"/>
    <w:rsid w:val="00AC08F3"/>
    <w:rsid w:val="00AC0A05"/>
    <w:rsid w:val="00AC0A36"/>
    <w:rsid w:val="00AC0B7C"/>
    <w:rsid w:val="00AC0C8A"/>
    <w:rsid w:val="00AC0D31"/>
    <w:rsid w:val="00AC0FE0"/>
    <w:rsid w:val="00AC10CE"/>
    <w:rsid w:val="00AC121B"/>
    <w:rsid w:val="00AC12DF"/>
    <w:rsid w:val="00AC12E1"/>
    <w:rsid w:val="00AC161D"/>
    <w:rsid w:val="00AC1770"/>
    <w:rsid w:val="00AC1A93"/>
    <w:rsid w:val="00AC1DE4"/>
    <w:rsid w:val="00AC1E66"/>
    <w:rsid w:val="00AC1E79"/>
    <w:rsid w:val="00AC2056"/>
    <w:rsid w:val="00AC2502"/>
    <w:rsid w:val="00AC256A"/>
    <w:rsid w:val="00AC2652"/>
    <w:rsid w:val="00AC26F1"/>
    <w:rsid w:val="00AC2768"/>
    <w:rsid w:val="00AC27C8"/>
    <w:rsid w:val="00AC2865"/>
    <w:rsid w:val="00AC2B25"/>
    <w:rsid w:val="00AC2B9E"/>
    <w:rsid w:val="00AC2D88"/>
    <w:rsid w:val="00AC2F79"/>
    <w:rsid w:val="00AC302D"/>
    <w:rsid w:val="00AC3047"/>
    <w:rsid w:val="00AC3203"/>
    <w:rsid w:val="00AC323A"/>
    <w:rsid w:val="00AC3410"/>
    <w:rsid w:val="00AC34A2"/>
    <w:rsid w:val="00AC3508"/>
    <w:rsid w:val="00AC3688"/>
    <w:rsid w:val="00AC3876"/>
    <w:rsid w:val="00AC3936"/>
    <w:rsid w:val="00AC3982"/>
    <w:rsid w:val="00AC3A1C"/>
    <w:rsid w:val="00AC3AC3"/>
    <w:rsid w:val="00AC3C7F"/>
    <w:rsid w:val="00AC3DDB"/>
    <w:rsid w:val="00AC3F4D"/>
    <w:rsid w:val="00AC41B7"/>
    <w:rsid w:val="00AC42E7"/>
    <w:rsid w:val="00AC43A8"/>
    <w:rsid w:val="00AC4405"/>
    <w:rsid w:val="00AC44B9"/>
    <w:rsid w:val="00AC469D"/>
    <w:rsid w:val="00AC4780"/>
    <w:rsid w:val="00AC4B8B"/>
    <w:rsid w:val="00AC4CD8"/>
    <w:rsid w:val="00AC5193"/>
    <w:rsid w:val="00AC5261"/>
    <w:rsid w:val="00AC54FE"/>
    <w:rsid w:val="00AC54FF"/>
    <w:rsid w:val="00AC56D5"/>
    <w:rsid w:val="00AC5C12"/>
    <w:rsid w:val="00AC5D12"/>
    <w:rsid w:val="00AC60AD"/>
    <w:rsid w:val="00AC6289"/>
    <w:rsid w:val="00AC62FF"/>
    <w:rsid w:val="00AC6407"/>
    <w:rsid w:val="00AC6467"/>
    <w:rsid w:val="00AC64D7"/>
    <w:rsid w:val="00AC670A"/>
    <w:rsid w:val="00AC6811"/>
    <w:rsid w:val="00AC695B"/>
    <w:rsid w:val="00AC69F8"/>
    <w:rsid w:val="00AC6D61"/>
    <w:rsid w:val="00AC6F16"/>
    <w:rsid w:val="00AC6F9B"/>
    <w:rsid w:val="00AC7215"/>
    <w:rsid w:val="00AC742C"/>
    <w:rsid w:val="00AC7460"/>
    <w:rsid w:val="00AC7910"/>
    <w:rsid w:val="00AC7956"/>
    <w:rsid w:val="00AC797A"/>
    <w:rsid w:val="00AC7ACC"/>
    <w:rsid w:val="00AC7C4E"/>
    <w:rsid w:val="00AC7EB4"/>
    <w:rsid w:val="00AC7F09"/>
    <w:rsid w:val="00AC7F36"/>
    <w:rsid w:val="00AD006E"/>
    <w:rsid w:val="00AD00BE"/>
    <w:rsid w:val="00AD01A2"/>
    <w:rsid w:val="00AD01A5"/>
    <w:rsid w:val="00AD03CB"/>
    <w:rsid w:val="00AD0999"/>
    <w:rsid w:val="00AD0C11"/>
    <w:rsid w:val="00AD0C98"/>
    <w:rsid w:val="00AD1644"/>
    <w:rsid w:val="00AD1976"/>
    <w:rsid w:val="00AD1B83"/>
    <w:rsid w:val="00AD1E2B"/>
    <w:rsid w:val="00AD1E8A"/>
    <w:rsid w:val="00AD1F94"/>
    <w:rsid w:val="00AD212F"/>
    <w:rsid w:val="00AD2223"/>
    <w:rsid w:val="00AD248D"/>
    <w:rsid w:val="00AD2768"/>
    <w:rsid w:val="00AD2BBE"/>
    <w:rsid w:val="00AD2D8D"/>
    <w:rsid w:val="00AD2E61"/>
    <w:rsid w:val="00AD2EBC"/>
    <w:rsid w:val="00AD2FCB"/>
    <w:rsid w:val="00AD30B1"/>
    <w:rsid w:val="00AD31A7"/>
    <w:rsid w:val="00AD330C"/>
    <w:rsid w:val="00AD36D5"/>
    <w:rsid w:val="00AD370F"/>
    <w:rsid w:val="00AD3AFF"/>
    <w:rsid w:val="00AD3ED9"/>
    <w:rsid w:val="00AD40FA"/>
    <w:rsid w:val="00AD43CE"/>
    <w:rsid w:val="00AD4464"/>
    <w:rsid w:val="00AD44DA"/>
    <w:rsid w:val="00AD4843"/>
    <w:rsid w:val="00AD5114"/>
    <w:rsid w:val="00AD537C"/>
    <w:rsid w:val="00AD53BB"/>
    <w:rsid w:val="00AD55A0"/>
    <w:rsid w:val="00AD5716"/>
    <w:rsid w:val="00AD5765"/>
    <w:rsid w:val="00AD5B9B"/>
    <w:rsid w:val="00AD60CC"/>
    <w:rsid w:val="00AD6193"/>
    <w:rsid w:val="00AD61D3"/>
    <w:rsid w:val="00AD644C"/>
    <w:rsid w:val="00AD657C"/>
    <w:rsid w:val="00AD67F1"/>
    <w:rsid w:val="00AD6802"/>
    <w:rsid w:val="00AD68E8"/>
    <w:rsid w:val="00AD6980"/>
    <w:rsid w:val="00AD6A7C"/>
    <w:rsid w:val="00AD6AEE"/>
    <w:rsid w:val="00AD6CBA"/>
    <w:rsid w:val="00AD6F56"/>
    <w:rsid w:val="00AD7249"/>
    <w:rsid w:val="00AD72D5"/>
    <w:rsid w:val="00AD7340"/>
    <w:rsid w:val="00AD749F"/>
    <w:rsid w:val="00AD77C8"/>
    <w:rsid w:val="00AD781F"/>
    <w:rsid w:val="00AD7A8C"/>
    <w:rsid w:val="00AD7EEB"/>
    <w:rsid w:val="00AE01C5"/>
    <w:rsid w:val="00AE035A"/>
    <w:rsid w:val="00AE07E4"/>
    <w:rsid w:val="00AE0B09"/>
    <w:rsid w:val="00AE0BF0"/>
    <w:rsid w:val="00AE0CDD"/>
    <w:rsid w:val="00AE0E29"/>
    <w:rsid w:val="00AE111B"/>
    <w:rsid w:val="00AE1254"/>
    <w:rsid w:val="00AE1559"/>
    <w:rsid w:val="00AE1747"/>
    <w:rsid w:val="00AE1767"/>
    <w:rsid w:val="00AE185B"/>
    <w:rsid w:val="00AE186F"/>
    <w:rsid w:val="00AE1940"/>
    <w:rsid w:val="00AE1BB8"/>
    <w:rsid w:val="00AE1C75"/>
    <w:rsid w:val="00AE1D47"/>
    <w:rsid w:val="00AE214D"/>
    <w:rsid w:val="00AE221E"/>
    <w:rsid w:val="00AE223D"/>
    <w:rsid w:val="00AE24C5"/>
    <w:rsid w:val="00AE24DC"/>
    <w:rsid w:val="00AE25A5"/>
    <w:rsid w:val="00AE275E"/>
    <w:rsid w:val="00AE29F8"/>
    <w:rsid w:val="00AE2A56"/>
    <w:rsid w:val="00AE2B4B"/>
    <w:rsid w:val="00AE3174"/>
    <w:rsid w:val="00AE3350"/>
    <w:rsid w:val="00AE35FA"/>
    <w:rsid w:val="00AE36A1"/>
    <w:rsid w:val="00AE37DF"/>
    <w:rsid w:val="00AE38AA"/>
    <w:rsid w:val="00AE3B2D"/>
    <w:rsid w:val="00AE3BE8"/>
    <w:rsid w:val="00AE3F80"/>
    <w:rsid w:val="00AE3FD8"/>
    <w:rsid w:val="00AE4384"/>
    <w:rsid w:val="00AE44D1"/>
    <w:rsid w:val="00AE45B3"/>
    <w:rsid w:val="00AE4676"/>
    <w:rsid w:val="00AE46EF"/>
    <w:rsid w:val="00AE473A"/>
    <w:rsid w:val="00AE47BC"/>
    <w:rsid w:val="00AE47FD"/>
    <w:rsid w:val="00AE49CD"/>
    <w:rsid w:val="00AE4A62"/>
    <w:rsid w:val="00AE4A6E"/>
    <w:rsid w:val="00AE4BA7"/>
    <w:rsid w:val="00AE4D47"/>
    <w:rsid w:val="00AE4EF8"/>
    <w:rsid w:val="00AE5094"/>
    <w:rsid w:val="00AE51F0"/>
    <w:rsid w:val="00AE539C"/>
    <w:rsid w:val="00AE5538"/>
    <w:rsid w:val="00AE567D"/>
    <w:rsid w:val="00AE5727"/>
    <w:rsid w:val="00AE5889"/>
    <w:rsid w:val="00AE59BD"/>
    <w:rsid w:val="00AE5AEF"/>
    <w:rsid w:val="00AE5B66"/>
    <w:rsid w:val="00AE5C85"/>
    <w:rsid w:val="00AE5E78"/>
    <w:rsid w:val="00AE5FF4"/>
    <w:rsid w:val="00AE6174"/>
    <w:rsid w:val="00AE618F"/>
    <w:rsid w:val="00AE622E"/>
    <w:rsid w:val="00AE62FB"/>
    <w:rsid w:val="00AE6300"/>
    <w:rsid w:val="00AE6412"/>
    <w:rsid w:val="00AE64D4"/>
    <w:rsid w:val="00AE654E"/>
    <w:rsid w:val="00AE6708"/>
    <w:rsid w:val="00AE6868"/>
    <w:rsid w:val="00AE68AC"/>
    <w:rsid w:val="00AE6A0F"/>
    <w:rsid w:val="00AE6ABD"/>
    <w:rsid w:val="00AE6AC7"/>
    <w:rsid w:val="00AE6C73"/>
    <w:rsid w:val="00AE6D70"/>
    <w:rsid w:val="00AE6E3B"/>
    <w:rsid w:val="00AE6E85"/>
    <w:rsid w:val="00AE6FB0"/>
    <w:rsid w:val="00AE70C3"/>
    <w:rsid w:val="00AE7111"/>
    <w:rsid w:val="00AE71CD"/>
    <w:rsid w:val="00AE72F8"/>
    <w:rsid w:val="00AE741B"/>
    <w:rsid w:val="00AE74FF"/>
    <w:rsid w:val="00AE7567"/>
    <w:rsid w:val="00AE757E"/>
    <w:rsid w:val="00AE76C4"/>
    <w:rsid w:val="00AE76D4"/>
    <w:rsid w:val="00AE771F"/>
    <w:rsid w:val="00AE7902"/>
    <w:rsid w:val="00AE7920"/>
    <w:rsid w:val="00AE7AB8"/>
    <w:rsid w:val="00AE7B5C"/>
    <w:rsid w:val="00AE7F12"/>
    <w:rsid w:val="00AE7FCE"/>
    <w:rsid w:val="00AF0000"/>
    <w:rsid w:val="00AF00F9"/>
    <w:rsid w:val="00AF01B7"/>
    <w:rsid w:val="00AF0617"/>
    <w:rsid w:val="00AF072B"/>
    <w:rsid w:val="00AF08F6"/>
    <w:rsid w:val="00AF093B"/>
    <w:rsid w:val="00AF0BEF"/>
    <w:rsid w:val="00AF0CA9"/>
    <w:rsid w:val="00AF0F8D"/>
    <w:rsid w:val="00AF1251"/>
    <w:rsid w:val="00AF14E7"/>
    <w:rsid w:val="00AF151F"/>
    <w:rsid w:val="00AF176B"/>
    <w:rsid w:val="00AF1ABC"/>
    <w:rsid w:val="00AF1E13"/>
    <w:rsid w:val="00AF1F14"/>
    <w:rsid w:val="00AF201A"/>
    <w:rsid w:val="00AF2021"/>
    <w:rsid w:val="00AF20C0"/>
    <w:rsid w:val="00AF2194"/>
    <w:rsid w:val="00AF21B2"/>
    <w:rsid w:val="00AF21F1"/>
    <w:rsid w:val="00AF26A8"/>
    <w:rsid w:val="00AF27F7"/>
    <w:rsid w:val="00AF2B82"/>
    <w:rsid w:val="00AF2BAD"/>
    <w:rsid w:val="00AF2BB1"/>
    <w:rsid w:val="00AF2BE1"/>
    <w:rsid w:val="00AF2E5A"/>
    <w:rsid w:val="00AF302B"/>
    <w:rsid w:val="00AF3055"/>
    <w:rsid w:val="00AF32D3"/>
    <w:rsid w:val="00AF33FE"/>
    <w:rsid w:val="00AF346D"/>
    <w:rsid w:val="00AF35AF"/>
    <w:rsid w:val="00AF38C5"/>
    <w:rsid w:val="00AF3CB4"/>
    <w:rsid w:val="00AF3DC8"/>
    <w:rsid w:val="00AF3E34"/>
    <w:rsid w:val="00AF449D"/>
    <w:rsid w:val="00AF47D4"/>
    <w:rsid w:val="00AF484D"/>
    <w:rsid w:val="00AF4936"/>
    <w:rsid w:val="00AF4A23"/>
    <w:rsid w:val="00AF4A93"/>
    <w:rsid w:val="00AF4BC5"/>
    <w:rsid w:val="00AF4C92"/>
    <w:rsid w:val="00AF4EC9"/>
    <w:rsid w:val="00AF52E5"/>
    <w:rsid w:val="00AF53F8"/>
    <w:rsid w:val="00AF5512"/>
    <w:rsid w:val="00AF5BCF"/>
    <w:rsid w:val="00AF5E1A"/>
    <w:rsid w:val="00AF5EAA"/>
    <w:rsid w:val="00AF5EAE"/>
    <w:rsid w:val="00AF6135"/>
    <w:rsid w:val="00AF616E"/>
    <w:rsid w:val="00AF625B"/>
    <w:rsid w:val="00AF649C"/>
    <w:rsid w:val="00AF6566"/>
    <w:rsid w:val="00AF65D7"/>
    <w:rsid w:val="00AF660F"/>
    <w:rsid w:val="00AF66C8"/>
    <w:rsid w:val="00AF6940"/>
    <w:rsid w:val="00AF6ACE"/>
    <w:rsid w:val="00AF6C7F"/>
    <w:rsid w:val="00AF6EC8"/>
    <w:rsid w:val="00AF6F94"/>
    <w:rsid w:val="00AF717F"/>
    <w:rsid w:val="00AF7187"/>
    <w:rsid w:val="00AF722C"/>
    <w:rsid w:val="00AF758C"/>
    <w:rsid w:val="00AF771B"/>
    <w:rsid w:val="00AF7758"/>
    <w:rsid w:val="00AF784B"/>
    <w:rsid w:val="00AF78DB"/>
    <w:rsid w:val="00AF7C61"/>
    <w:rsid w:val="00AF7E9C"/>
    <w:rsid w:val="00AF7F3B"/>
    <w:rsid w:val="00B00048"/>
    <w:rsid w:val="00B00324"/>
    <w:rsid w:val="00B003B5"/>
    <w:rsid w:val="00B004B2"/>
    <w:rsid w:val="00B00820"/>
    <w:rsid w:val="00B00986"/>
    <w:rsid w:val="00B00A41"/>
    <w:rsid w:val="00B00E8B"/>
    <w:rsid w:val="00B00F88"/>
    <w:rsid w:val="00B0107C"/>
    <w:rsid w:val="00B0108F"/>
    <w:rsid w:val="00B010A4"/>
    <w:rsid w:val="00B01188"/>
    <w:rsid w:val="00B016AD"/>
    <w:rsid w:val="00B017F0"/>
    <w:rsid w:val="00B01971"/>
    <w:rsid w:val="00B01DE5"/>
    <w:rsid w:val="00B01F94"/>
    <w:rsid w:val="00B0211F"/>
    <w:rsid w:val="00B02204"/>
    <w:rsid w:val="00B022C1"/>
    <w:rsid w:val="00B02603"/>
    <w:rsid w:val="00B02650"/>
    <w:rsid w:val="00B0267A"/>
    <w:rsid w:val="00B029C8"/>
    <w:rsid w:val="00B02ABB"/>
    <w:rsid w:val="00B02DF5"/>
    <w:rsid w:val="00B02EE6"/>
    <w:rsid w:val="00B03004"/>
    <w:rsid w:val="00B03317"/>
    <w:rsid w:val="00B03799"/>
    <w:rsid w:val="00B03A6D"/>
    <w:rsid w:val="00B03B87"/>
    <w:rsid w:val="00B03B9E"/>
    <w:rsid w:val="00B03D2A"/>
    <w:rsid w:val="00B03D6A"/>
    <w:rsid w:val="00B040D7"/>
    <w:rsid w:val="00B04153"/>
    <w:rsid w:val="00B0421C"/>
    <w:rsid w:val="00B048ED"/>
    <w:rsid w:val="00B049D7"/>
    <w:rsid w:val="00B05248"/>
    <w:rsid w:val="00B052C7"/>
    <w:rsid w:val="00B05439"/>
    <w:rsid w:val="00B0548D"/>
    <w:rsid w:val="00B055C0"/>
    <w:rsid w:val="00B055D0"/>
    <w:rsid w:val="00B05634"/>
    <w:rsid w:val="00B05673"/>
    <w:rsid w:val="00B05820"/>
    <w:rsid w:val="00B05A88"/>
    <w:rsid w:val="00B05B26"/>
    <w:rsid w:val="00B05B70"/>
    <w:rsid w:val="00B05E30"/>
    <w:rsid w:val="00B05E3D"/>
    <w:rsid w:val="00B060B5"/>
    <w:rsid w:val="00B06387"/>
    <w:rsid w:val="00B066B5"/>
    <w:rsid w:val="00B069D0"/>
    <w:rsid w:val="00B06DC9"/>
    <w:rsid w:val="00B070A3"/>
    <w:rsid w:val="00B07326"/>
    <w:rsid w:val="00B07652"/>
    <w:rsid w:val="00B0769D"/>
    <w:rsid w:val="00B0775C"/>
    <w:rsid w:val="00B0778E"/>
    <w:rsid w:val="00B07B2D"/>
    <w:rsid w:val="00B07D1D"/>
    <w:rsid w:val="00B07D4D"/>
    <w:rsid w:val="00B07E77"/>
    <w:rsid w:val="00B07F2A"/>
    <w:rsid w:val="00B07FB3"/>
    <w:rsid w:val="00B100E3"/>
    <w:rsid w:val="00B1021C"/>
    <w:rsid w:val="00B104D3"/>
    <w:rsid w:val="00B105FD"/>
    <w:rsid w:val="00B10646"/>
    <w:rsid w:val="00B106B5"/>
    <w:rsid w:val="00B10807"/>
    <w:rsid w:val="00B1093B"/>
    <w:rsid w:val="00B10960"/>
    <w:rsid w:val="00B109C9"/>
    <w:rsid w:val="00B10C09"/>
    <w:rsid w:val="00B10CE6"/>
    <w:rsid w:val="00B10EC0"/>
    <w:rsid w:val="00B11025"/>
    <w:rsid w:val="00B11035"/>
    <w:rsid w:val="00B110D1"/>
    <w:rsid w:val="00B113BF"/>
    <w:rsid w:val="00B1153F"/>
    <w:rsid w:val="00B11843"/>
    <w:rsid w:val="00B11869"/>
    <w:rsid w:val="00B11887"/>
    <w:rsid w:val="00B11A48"/>
    <w:rsid w:val="00B11C43"/>
    <w:rsid w:val="00B11DF4"/>
    <w:rsid w:val="00B11EBE"/>
    <w:rsid w:val="00B11F98"/>
    <w:rsid w:val="00B1200A"/>
    <w:rsid w:val="00B122F8"/>
    <w:rsid w:val="00B1230E"/>
    <w:rsid w:val="00B12559"/>
    <w:rsid w:val="00B12668"/>
    <w:rsid w:val="00B12886"/>
    <w:rsid w:val="00B129D0"/>
    <w:rsid w:val="00B129E4"/>
    <w:rsid w:val="00B12C08"/>
    <w:rsid w:val="00B12D4A"/>
    <w:rsid w:val="00B12D6B"/>
    <w:rsid w:val="00B12EE3"/>
    <w:rsid w:val="00B12F30"/>
    <w:rsid w:val="00B12FEF"/>
    <w:rsid w:val="00B13038"/>
    <w:rsid w:val="00B1313F"/>
    <w:rsid w:val="00B13376"/>
    <w:rsid w:val="00B134FE"/>
    <w:rsid w:val="00B13696"/>
    <w:rsid w:val="00B1374B"/>
    <w:rsid w:val="00B1397D"/>
    <w:rsid w:val="00B13A57"/>
    <w:rsid w:val="00B13A97"/>
    <w:rsid w:val="00B13AAA"/>
    <w:rsid w:val="00B13BDA"/>
    <w:rsid w:val="00B13C01"/>
    <w:rsid w:val="00B13C10"/>
    <w:rsid w:val="00B13D10"/>
    <w:rsid w:val="00B13E1F"/>
    <w:rsid w:val="00B1402A"/>
    <w:rsid w:val="00B1403A"/>
    <w:rsid w:val="00B144FD"/>
    <w:rsid w:val="00B145AA"/>
    <w:rsid w:val="00B1474A"/>
    <w:rsid w:val="00B147AE"/>
    <w:rsid w:val="00B14863"/>
    <w:rsid w:val="00B14AE4"/>
    <w:rsid w:val="00B14C97"/>
    <w:rsid w:val="00B15023"/>
    <w:rsid w:val="00B154E9"/>
    <w:rsid w:val="00B155C5"/>
    <w:rsid w:val="00B157C0"/>
    <w:rsid w:val="00B157F6"/>
    <w:rsid w:val="00B15890"/>
    <w:rsid w:val="00B15D23"/>
    <w:rsid w:val="00B15D95"/>
    <w:rsid w:val="00B16042"/>
    <w:rsid w:val="00B16102"/>
    <w:rsid w:val="00B161D6"/>
    <w:rsid w:val="00B16355"/>
    <w:rsid w:val="00B163A9"/>
    <w:rsid w:val="00B1641F"/>
    <w:rsid w:val="00B16739"/>
    <w:rsid w:val="00B16798"/>
    <w:rsid w:val="00B167F2"/>
    <w:rsid w:val="00B1685B"/>
    <w:rsid w:val="00B16C35"/>
    <w:rsid w:val="00B16C5B"/>
    <w:rsid w:val="00B16D25"/>
    <w:rsid w:val="00B16D51"/>
    <w:rsid w:val="00B16F74"/>
    <w:rsid w:val="00B170EF"/>
    <w:rsid w:val="00B17129"/>
    <w:rsid w:val="00B171BA"/>
    <w:rsid w:val="00B17804"/>
    <w:rsid w:val="00B17984"/>
    <w:rsid w:val="00B179BA"/>
    <w:rsid w:val="00B17C9E"/>
    <w:rsid w:val="00B20471"/>
    <w:rsid w:val="00B20936"/>
    <w:rsid w:val="00B2098F"/>
    <w:rsid w:val="00B20F1B"/>
    <w:rsid w:val="00B21222"/>
    <w:rsid w:val="00B212C9"/>
    <w:rsid w:val="00B212E3"/>
    <w:rsid w:val="00B214C0"/>
    <w:rsid w:val="00B2152C"/>
    <w:rsid w:val="00B216D9"/>
    <w:rsid w:val="00B2184B"/>
    <w:rsid w:val="00B21991"/>
    <w:rsid w:val="00B21AFD"/>
    <w:rsid w:val="00B21D6F"/>
    <w:rsid w:val="00B21D93"/>
    <w:rsid w:val="00B22154"/>
    <w:rsid w:val="00B2228F"/>
    <w:rsid w:val="00B222F2"/>
    <w:rsid w:val="00B2246A"/>
    <w:rsid w:val="00B2250C"/>
    <w:rsid w:val="00B22778"/>
    <w:rsid w:val="00B22BC7"/>
    <w:rsid w:val="00B22BDF"/>
    <w:rsid w:val="00B22C19"/>
    <w:rsid w:val="00B22CEB"/>
    <w:rsid w:val="00B22DAB"/>
    <w:rsid w:val="00B231C5"/>
    <w:rsid w:val="00B235F3"/>
    <w:rsid w:val="00B2365B"/>
    <w:rsid w:val="00B23674"/>
    <w:rsid w:val="00B2371C"/>
    <w:rsid w:val="00B2374F"/>
    <w:rsid w:val="00B2377E"/>
    <w:rsid w:val="00B23815"/>
    <w:rsid w:val="00B23A4B"/>
    <w:rsid w:val="00B23ACF"/>
    <w:rsid w:val="00B23C0F"/>
    <w:rsid w:val="00B24066"/>
    <w:rsid w:val="00B242C0"/>
    <w:rsid w:val="00B24492"/>
    <w:rsid w:val="00B245BD"/>
    <w:rsid w:val="00B24881"/>
    <w:rsid w:val="00B24A29"/>
    <w:rsid w:val="00B24B18"/>
    <w:rsid w:val="00B24C08"/>
    <w:rsid w:val="00B24CFB"/>
    <w:rsid w:val="00B24D3A"/>
    <w:rsid w:val="00B24F33"/>
    <w:rsid w:val="00B24FAC"/>
    <w:rsid w:val="00B2516C"/>
    <w:rsid w:val="00B2536C"/>
    <w:rsid w:val="00B25544"/>
    <w:rsid w:val="00B257F7"/>
    <w:rsid w:val="00B25809"/>
    <w:rsid w:val="00B2580F"/>
    <w:rsid w:val="00B2597C"/>
    <w:rsid w:val="00B25B20"/>
    <w:rsid w:val="00B25D0E"/>
    <w:rsid w:val="00B25D59"/>
    <w:rsid w:val="00B25DBC"/>
    <w:rsid w:val="00B2603A"/>
    <w:rsid w:val="00B26066"/>
    <w:rsid w:val="00B26269"/>
    <w:rsid w:val="00B26321"/>
    <w:rsid w:val="00B26A79"/>
    <w:rsid w:val="00B26A85"/>
    <w:rsid w:val="00B26F62"/>
    <w:rsid w:val="00B270B7"/>
    <w:rsid w:val="00B27160"/>
    <w:rsid w:val="00B272F9"/>
    <w:rsid w:val="00B27365"/>
    <w:rsid w:val="00B27456"/>
    <w:rsid w:val="00B276DF"/>
    <w:rsid w:val="00B27881"/>
    <w:rsid w:val="00B27A0B"/>
    <w:rsid w:val="00B27B89"/>
    <w:rsid w:val="00B27C26"/>
    <w:rsid w:val="00B27EEC"/>
    <w:rsid w:val="00B27F84"/>
    <w:rsid w:val="00B27F98"/>
    <w:rsid w:val="00B27FE2"/>
    <w:rsid w:val="00B30058"/>
    <w:rsid w:val="00B3030C"/>
    <w:rsid w:val="00B30427"/>
    <w:rsid w:val="00B30754"/>
    <w:rsid w:val="00B3093E"/>
    <w:rsid w:val="00B3096D"/>
    <w:rsid w:val="00B30AB1"/>
    <w:rsid w:val="00B30C5F"/>
    <w:rsid w:val="00B30C89"/>
    <w:rsid w:val="00B30E1D"/>
    <w:rsid w:val="00B30EF3"/>
    <w:rsid w:val="00B31142"/>
    <w:rsid w:val="00B31306"/>
    <w:rsid w:val="00B31328"/>
    <w:rsid w:val="00B31797"/>
    <w:rsid w:val="00B318D9"/>
    <w:rsid w:val="00B3193C"/>
    <w:rsid w:val="00B31CF5"/>
    <w:rsid w:val="00B31DC8"/>
    <w:rsid w:val="00B31EC6"/>
    <w:rsid w:val="00B31F18"/>
    <w:rsid w:val="00B3217D"/>
    <w:rsid w:val="00B321B7"/>
    <w:rsid w:val="00B3236C"/>
    <w:rsid w:val="00B32374"/>
    <w:rsid w:val="00B32428"/>
    <w:rsid w:val="00B3258E"/>
    <w:rsid w:val="00B32669"/>
    <w:rsid w:val="00B32938"/>
    <w:rsid w:val="00B329A2"/>
    <w:rsid w:val="00B32D51"/>
    <w:rsid w:val="00B32E9D"/>
    <w:rsid w:val="00B32F76"/>
    <w:rsid w:val="00B330F5"/>
    <w:rsid w:val="00B3318B"/>
    <w:rsid w:val="00B3318E"/>
    <w:rsid w:val="00B3319F"/>
    <w:rsid w:val="00B3324E"/>
    <w:rsid w:val="00B332A0"/>
    <w:rsid w:val="00B33504"/>
    <w:rsid w:val="00B3351C"/>
    <w:rsid w:val="00B3352A"/>
    <w:rsid w:val="00B3354B"/>
    <w:rsid w:val="00B337DA"/>
    <w:rsid w:val="00B33878"/>
    <w:rsid w:val="00B3391B"/>
    <w:rsid w:val="00B33BA1"/>
    <w:rsid w:val="00B33C6E"/>
    <w:rsid w:val="00B33D14"/>
    <w:rsid w:val="00B33D87"/>
    <w:rsid w:val="00B33DA8"/>
    <w:rsid w:val="00B3451A"/>
    <w:rsid w:val="00B345EB"/>
    <w:rsid w:val="00B34914"/>
    <w:rsid w:val="00B34AE7"/>
    <w:rsid w:val="00B34C36"/>
    <w:rsid w:val="00B34EB7"/>
    <w:rsid w:val="00B34EC9"/>
    <w:rsid w:val="00B34ED4"/>
    <w:rsid w:val="00B34FDC"/>
    <w:rsid w:val="00B350B9"/>
    <w:rsid w:val="00B3514E"/>
    <w:rsid w:val="00B352B3"/>
    <w:rsid w:val="00B3540B"/>
    <w:rsid w:val="00B3555A"/>
    <w:rsid w:val="00B35877"/>
    <w:rsid w:val="00B35A0D"/>
    <w:rsid w:val="00B35D29"/>
    <w:rsid w:val="00B35DBA"/>
    <w:rsid w:val="00B36220"/>
    <w:rsid w:val="00B36458"/>
    <w:rsid w:val="00B36689"/>
    <w:rsid w:val="00B366CF"/>
    <w:rsid w:val="00B36C30"/>
    <w:rsid w:val="00B36E13"/>
    <w:rsid w:val="00B36ED5"/>
    <w:rsid w:val="00B36FAB"/>
    <w:rsid w:val="00B36FB1"/>
    <w:rsid w:val="00B372BA"/>
    <w:rsid w:val="00B37553"/>
    <w:rsid w:val="00B375AA"/>
    <w:rsid w:val="00B375FB"/>
    <w:rsid w:val="00B3782B"/>
    <w:rsid w:val="00B37AD1"/>
    <w:rsid w:val="00B37B07"/>
    <w:rsid w:val="00B37B99"/>
    <w:rsid w:val="00B37C14"/>
    <w:rsid w:val="00B37CD9"/>
    <w:rsid w:val="00B37E84"/>
    <w:rsid w:val="00B37FC4"/>
    <w:rsid w:val="00B403FE"/>
    <w:rsid w:val="00B40483"/>
    <w:rsid w:val="00B407EB"/>
    <w:rsid w:val="00B40A57"/>
    <w:rsid w:val="00B40AA6"/>
    <w:rsid w:val="00B40B02"/>
    <w:rsid w:val="00B40D24"/>
    <w:rsid w:val="00B40D48"/>
    <w:rsid w:val="00B40E4F"/>
    <w:rsid w:val="00B40E6B"/>
    <w:rsid w:val="00B4118D"/>
    <w:rsid w:val="00B41540"/>
    <w:rsid w:val="00B41713"/>
    <w:rsid w:val="00B41761"/>
    <w:rsid w:val="00B41947"/>
    <w:rsid w:val="00B41A0B"/>
    <w:rsid w:val="00B41BE3"/>
    <w:rsid w:val="00B41CEF"/>
    <w:rsid w:val="00B41D87"/>
    <w:rsid w:val="00B4210B"/>
    <w:rsid w:val="00B421F7"/>
    <w:rsid w:val="00B4235C"/>
    <w:rsid w:val="00B423C2"/>
    <w:rsid w:val="00B42473"/>
    <w:rsid w:val="00B426F3"/>
    <w:rsid w:val="00B428F2"/>
    <w:rsid w:val="00B429C9"/>
    <w:rsid w:val="00B429CE"/>
    <w:rsid w:val="00B42ACA"/>
    <w:rsid w:val="00B42C0D"/>
    <w:rsid w:val="00B42D35"/>
    <w:rsid w:val="00B42E5C"/>
    <w:rsid w:val="00B431E5"/>
    <w:rsid w:val="00B43231"/>
    <w:rsid w:val="00B43241"/>
    <w:rsid w:val="00B43771"/>
    <w:rsid w:val="00B43863"/>
    <w:rsid w:val="00B439D4"/>
    <w:rsid w:val="00B43CD4"/>
    <w:rsid w:val="00B43CF1"/>
    <w:rsid w:val="00B43CFD"/>
    <w:rsid w:val="00B43E93"/>
    <w:rsid w:val="00B43F99"/>
    <w:rsid w:val="00B440B7"/>
    <w:rsid w:val="00B4415C"/>
    <w:rsid w:val="00B44174"/>
    <w:rsid w:val="00B441C5"/>
    <w:rsid w:val="00B4423F"/>
    <w:rsid w:val="00B442ED"/>
    <w:rsid w:val="00B444A6"/>
    <w:rsid w:val="00B4473A"/>
    <w:rsid w:val="00B448DD"/>
    <w:rsid w:val="00B44A37"/>
    <w:rsid w:val="00B44A71"/>
    <w:rsid w:val="00B44B2A"/>
    <w:rsid w:val="00B44E9B"/>
    <w:rsid w:val="00B4587D"/>
    <w:rsid w:val="00B458F7"/>
    <w:rsid w:val="00B459B5"/>
    <w:rsid w:val="00B459E6"/>
    <w:rsid w:val="00B45A15"/>
    <w:rsid w:val="00B45A43"/>
    <w:rsid w:val="00B45C60"/>
    <w:rsid w:val="00B45C94"/>
    <w:rsid w:val="00B45DE2"/>
    <w:rsid w:val="00B462CA"/>
    <w:rsid w:val="00B46664"/>
    <w:rsid w:val="00B46721"/>
    <w:rsid w:val="00B46744"/>
    <w:rsid w:val="00B4698B"/>
    <w:rsid w:val="00B469C9"/>
    <w:rsid w:val="00B46A6A"/>
    <w:rsid w:val="00B46A87"/>
    <w:rsid w:val="00B46BCD"/>
    <w:rsid w:val="00B46C04"/>
    <w:rsid w:val="00B46E7F"/>
    <w:rsid w:val="00B46EA8"/>
    <w:rsid w:val="00B46FF9"/>
    <w:rsid w:val="00B47056"/>
    <w:rsid w:val="00B4706B"/>
    <w:rsid w:val="00B47109"/>
    <w:rsid w:val="00B471D8"/>
    <w:rsid w:val="00B4736E"/>
    <w:rsid w:val="00B4739F"/>
    <w:rsid w:val="00B475BE"/>
    <w:rsid w:val="00B47909"/>
    <w:rsid w:val="00B47930"/>
    <w:rsid w:val="00B479C2"/>
    <w:rsid w:val="00B47B1E"/>
    <w:rsid w:val="00B47F7A"/>
    <w:rsid w:val="00B501D0"/>
    <w:rsid w:val="00B503D2"/>
    <w:rsid w:val="00B5052B"/>
    <w:rsid w:val="00B507FE"/>
    <w:rsid w:val="00B508FF"/>
    <w:rsid w:val="00B50C19"/>
    <w:rsid w:val="00B50F64"/>
    <w:rsid w:val="00B51063"/>
    <w:rsid w:val="00B5116C"/>
    <w:rsid w:val="00B512C6"/>
    <w:rsid w:val="00B51425"/>
    <w:rsid w:val="00B5149A"/>
    <w:rsid w:val="00B514FB"/>
    <w:rsid w:val="00B517C6"/>
    <w:rsid w:val="00B517CE"/>
    <w:rsid w:val="00B518DC"/>
    <w:rsid w:val="00B51A7F"/>
    <w:rsid w:val="00B51ABD"/>
    <w:rsid w:val="00B51D5F"/>
    <w:rsid w:val="00B51FA9"/>
    <w:rsid w:val="00B520C4"/>
    <w:rsid w:val="00B52257"/>
    <w:rsid w:val="00B523CF"/>
    <w:rsid w:val="00B524A9"/>
    <w:rsid w:val="00B528A1"/>
    <w:rsid w:val="00B52955"/>
    <w:rsid w:val="00B529F7"/>
    <w:rsid w:val="00B52A13"/>
    <w:rsid w:val="00B52AFA"/>
    <w:rsid w:val="00B52C1B"/>
    <w:rsid w:val="00B52D88"/>
    <w:rsid w:val="00B52F15"/>
    <w:rsid w:val="00B5328B"/>
    <w:rsid w:val="00B533B4"/>
    <w:rsid w:val="00B536F9"/>
    <w:rsid w:val="00B53A1E"/>
    <w:rsid w:val="00B53B32"/>
    <w:rsid w:val="00B53B9C"/>
    <w:rsid w:val="00B53C2F"/>
    <w:rsid w:val="00B5406D"/>
    <w:rsid w:val="00B54442"/>
    <w:rsid w:val="00B5461E"/>
    <w:rsid w:val="00B549A7"/>
    <w:rsid w:val="00B54C24"/>
    <w:rsid w:val="00B54C39"/>
    <w:rsid w:val="00B54EC0"/>
    <w:rsid w:val="00B5519D"/>
    <w:rsid w:val="00B5530D"/>
    <w:rsid w:val="00B553AB"/>
    <w:rsid w:val="00B5553F"/>
    <w:rsid w:val="00B557B9"/>
    <w:rsid w:val="00B55805"/>
    <w:rsid w:val="00B55854"/>
    <w:rsid w:val="00B5591C"/>
    <w:rsid w:val="00B5597A"/>
    <w:rsid w:val="00B55CFD"/>
    <w:rsid w:val="00B55EC8"/>
    <w:rsid w:val="00B561B8"/>
    <w:rsid w:val="00B561BF"/>
    <w:rsid w:val="00B563E7"/>
    <w:rsid w:val="00B5644E"/>
    <w:rsid w:val="00B56504"/>
    <w:rsid w:val="00B5660D"/>
    <w:rsid w:val="00B56683"/>
    <w:rsid w:val="00B568A0"/>
    <w:rsid w:val="00B56998"/>
    <w:rsid w:val="00B569D3"/>
    <w:rsid w:val="00B57117"/>
    <w:rsid w:val="00B5736E"/>
    <w:rsid w:val="00B57B75"/>
    <w:rsid w:val="00B57C82"/>
    <w:rsid w:val="00B57D00"/>
    <w:rsid w:val="00B57D52"/>
    <w:rsid w:val="00B57EFD"/>
    <w:rsid w:val="00B60117"/>
    <w:rsid w:val="00B601FF"/>
    <w:rsid w:val="00B60305"/>
    <w:rsid w:val="00B60694"/>
    <w:rsid w:val="00B606BA"/>
    <w:rsid w:val="00B60706"/>
    <w:rsid w:val="00B61070"/>
    <w:rsid w:val="00B61186"/>
    <w:rsid w:val="00B6154B"/>
    <w:rsid w:val="00B61606"/>
    <w:rsid w:val="00B616EC"/>
    <w:rsid w:val="00B61849"/>
    <w:rsid w:val="00B61C4C"/>
    <w:rsid w:val="00B621EB"/>
    <w:rsid w:val="00B6271F"/>
    <w:rsid w:val="00B62773"/>
    <w:rsid w:val="00B629AC"/>
    <w:rsid w:val="00B62B45"/>
    <w:rsid w:val="00B62D31"/>
    <w:rsid w:val="00B6306A"/>
    <w:rsid w:val="00B6327D"/>
    <w:rsid w:val="00B63327"/>
    <w:rsid w:val="00B634FC"/>
    <w:rsid w:val="00B63503"/>
    <w:rsid w:val="00B6367F"/>
    <w:rsid w:val="00B637C1"/>
    <w:rsid w:val="00B6389A"/>
    <w:rsid w:val="00B638AE"/>
    <w:rsid w:val="00B63E0F"/>
    <w:rsid w:val="00B63ED3"/>
    <w:rsid w:val="00B6402D"/>
    <w:rsid w:val="00B6435B"/>
    <w:rsid w:val="00B64419"/>
    <w:rsid w:val="00B64865"/>
    <w:rsid w:val="00B649FC"/>
    <w:rsid w:val="00B64A34"/>
    <w:rsid w:val="00B64E0B"/>
    <w:rsid w:val="00B64E84"/>
    <w:rsid w:val="00B64EFE"/>
    <w:rsid w:val="00B6533B"/>
    <w:rsid w:val="00B65A02"/>
    <w:rsid w:val="00B65AEA"/>
    <w:rsid w:val="00B65B3D"/>
    <w:rsid w:val="00B65CC9"/>
    <w:rsid w:val="00B66005"/>
    <w:rsid w:val="00B661E7"/>
    <w:rsid w:val="00B663E7"/>
    <w:rsid w:val="00B66637"/>
    <w:rsid w:val="00B6669C"/>
    <w:rsid w:val="00B66823"/>
    <w:rsid w:val="00B66CEF"/>
    <w:rsid w:val="00B66DE5"/>
    <w:rsid w:val="00B66E07"/>
    <w:rsid w:val="00B66F5A"/>
    <w:rsid w:val="00B66F70"/>
    <w:rsid w:val="00B6729A"/>
    <w:rsid w:val="00B67425"/>
    <w:rsid w:val="00B6788C"/>
    <w:rsid w:val="00B6794D"/>
    <w:rsid w:val="00B67BAF"/>
    <w:rsid w:val="00B67E47"/>
    <w:rsid w:val="00B67EB9"/>
    <w:rsid w:val="00B67FFB"/>
    <w:rsid w:val="00B701A4"/>
    <w:rsid w:val="00B70234"/>
    <w:rsid w:val="00B704D9"/>
    <w:rsid w:val="00B704EC"/>
    <w:rsid w:val="00B706E1"/>
    <w:rsid w:val="00B7078C"/>
    <w:rsid w:val="00B7089D"/>
    <w:rsid w:val="00B70A76"/>
    <w:rsid w:val="00B70AF2"/>
    <w:rsid w:val="00B70B00"/>
    <w:rsid w:val="00B70B5E"/>
    <w:rsid w:val="00B70BAA"/>
    <w:rsid w:val="00B70DD0"/>
    <w:rsid w:val="00B70E0F"/>
    <w:rsid w:val="00B70FC1"/>
    <w:rsid w:val="00B7113E"/>
    <w:rsid w:val="00B71226"/>
    <w:rsid w:val="00B7148B"/>
    <w:rsid w:val="00B7149E"/>
    <w:rsid w:val="00B714DA"/>
    <w:rsid w:val="00B717BA"/>
    <w:rsid w:val="00B71A5C"/>
    <w:rsid w:val="00B71BF3"/>
    <w:rsid w:val="00B71C23"/>
    <w:rsid w:val="00B71E89"/>
    <w:rsid w:val="00B71EEF"/>
    <w:rsid w:val="00B71EF4"/>
    <w:rsid w:val="00B72198"/>
    <w:rsid w:val="00B72303"/>
    <w:rsid w:val="00B7255B"/>
    <w:rsid w:val="00B7276F"/>
    <w:rsid w:val="00B72999"/>
    <w:rsid w:val="00B72A09"/>
    <w:rsid w:val="00B72AFC"/>
    <w:rsid w:val="00B72B2C"/>
    <w:rsid w:val="00B72B78"/>
    <w:rsid w:val="00B72F2A"/>
    <w:rsid w:val="00B73066"/>
    <w:rsid w:val="00B7346C"/>
    <w:rsid w:val="00B73788"/>
    <w:rsid w:val="00B738AC"/>
    <w:rsid w:val="00B73960"/>
    <w:rsid w:val="00B73A23"/>
    <w:rsid w:val="00B74180"/>
    <w:rsid w:val="00B7427F"/>
    <w:rsid w:val="00B74386"/>
    <w:rsid w:val="00B743FE"/>
    <w:rsid w:val="00B748FE"/>
    <w:rsid w:val="00B7490A"/>
    <w:rsid w:val="00B74A9F"/>
    <w:rsid w:val="00B74B1D"/>
    <w:rsid w:val="00B74BFF"/>
    <w:rsid w:val="00B74CCC"/>
    <w:rsid w:val="00B75051"/>
    <w:rsid w:val="00B750CE"/>
    <w:rsid w:val="00B751B8"/>
    <w:rsid w:val="00B7550B"/>
    <w:rsid w:val="00B7556F"/>
    <w:rsid w:val="00B75590"/>
    <w:rsid w:val="00B756D1"/>
    <w:rsid w:val="00B75919"/>
    <w:rsid w:val="00B75AA2"/>
    <w:rsid w:val="00B75AC2"/>
    <w:rsid w:val="00B75D02"/>
    <w:rsid w:val="00B7605E"/>
    <w:rsid w:val="00B764E4"/>
    <w:rsid w:val="00B7655F"/>
    <w:rsid w:val="00B7684C"/>
    <w:rsid w:val="00B7685C"/>
    <w:rsid w:val="00B76895"/>
    <w:rsid w:val="00B7698A"/>
    <w:rsid w:val="00B76B7C"/>
    <w:rsid w:val="00B76EC5"/>
    <w:rsid w:val="00B77031"/>
    <w:rsid w:val="00B77397"/>
    <w:rsid w:val="00B7743A"/>
    <w:rsid w:val="00B774AD"/>
    <w:rsid w:val="00B7766D"/>
    <w:rsid w:val="00B776AF"/>
    <w:rsid w:val="00B776DD"/>
    <w:rsid w:val="00B776FC"/>
    <w:rsid w:val="00B77718"/>
    <w:rsid w:val="00B777D5"/>
    <w:rsid w:val="00B778A5"/>
    <w:rsid w:val="00B77B22"/>
    <w:rsid w:val="00B77BEE"/>
    <w:rsid w:val="00B77C2C"/>
    <w:rsid w:val="00B77DDF"/>
    <w:rsid w:val="00B77E39"/>
    <w:rsid w:val="00B80085"/>
    <w:rsid w:val="00B80219"/>
    <w:rsid w:val="00B80229"/>
    <w:rsid w:val="00B8033E"/>
    <w:rsid w:val="00B80348"/>
    <w:rsid w:val="00B80611"/>
    <w:rsid w:val="00B80628"/>
    <w:rsid w:val="00B8083A"/>
    <w:rsid w:val="00B808AB"/>
    <w:rsid w:val="00B80908"/>
    <w:rsid w:val="00B80D62"/>
    <w:rsid w:val="00B80DF5"/>
    <w:rsid w:val="00B810CA"/>
    <w:rsid w:val="00B81300"/>
    <w:rsid w:val="00B8138A"/>
    <w:rsid w:val="00B813C9"/>
    <w:rsid w:val="00B8159B"/>
    <w:rsid w:val="00B815B6"/>
    <w:rsid w:val="00B819A5"/>
    <w:rsid w:val="00B81D1A"/>
    <w:rsid w:val="00B81F8E"/>
    <w:rsid w:val="00B82119"/>
    <w:rsid w:val="00B824C1"/>
    <w:rsid w:val="00B826F9"/>
    <w:rsid w:val="00B82817"/>
    <w:rsid w:val="00B82A18"/>
    <w:rsid w:val="00B82A25"/>
    <w:rsid w:val="00B82B1D"/>
    <w:rsid w:val="00B831D2"/>
    <w:rsid w:val="00B834A6"/>
    <w:rsid w:val="00B836A5"/>
    <w:rsid w:val="00B83832"/>
    <w:rsid w:val="00B83850"/>
    <w:rsid w:val="00B83943"/>
    <w:rsid w:val="00B83A26"/>
    <w:rsid w:val="00B83BC3"/>
    <w:rsid w:val="00B83CDB"/>
    <w:rsid w:val="00B83E10"/>
    <w:rsid w:val="00B83EFF"/>
    <w:rsid w:val="00B83F62"/>
    <w:rsid w:val="00B83F95"/>
    <w:rsid w:val="00B840BC"/>
    <w:rsid w:val="00B841EA"/>
    <w:rsid w:val="00B84238"/>
    <w:rsid w:val="00B8425F"/>
    <w:rsid w:val="00B8439D"/>
    <w:rsid w:val="00B8450B"/>
    <w:rsid w:val="00B84767"/>
    <w:rsid w:val="00B84995"/>
    <w:rsid w:val="00B849F7"/>
    <w:rsid w:val="00B84C7A"/>
    <w:rsid w:val="00B84D62"/>
    <w:rsid w:val="00B84ED3"/>
    <w:rsid w:val="00B850C5"/>
    <w:rsid w:val="00B85111"/>
    <w:rsid w:val="00B853CB"/>
    <w:rsid w:val="00B85492"/>
    <w:rsid w:val="00B8559C"/>
    <w:rsid w:val="00B85A5F"/>
    <w:rsid w:val="00B85BD1"/>
    <w:rsid w:val="00B85CC1"/>
    <w:rsid w:val="00B85D4A"/>
    <w:rsid w:val="00B85E32"/>
    <w:rsid w:val="00B8605C"/>
    <w:rsid w:val="00B86231"/>
    <w:rsid w:val="00B862D4"/>
    <w:rsid w:val="00B86311"/>
    <w:rsid w:val="00B86A17"/>
    <w:rsid w:val="00B86BB8"/>
    <w:rsid w:val="00B86CFF"/>
    <w:rsid w:val="00B86DFE"/>
    <w:rsid w:val="00B86EC9"/>
    <w:rsid w:val="00B86F05"/>
    <w:rsid w:val="00B87012"/>
    <w:rsid w:val="00B87031"/>
    <w:rsid w:val="00B8713E"/>
    <w:rsid w:val="00B87245"/>
    <w:rsid w:val="00B87301"/>
    <w:rsid w:val="00B878DC"/>
    <w:rsid w:val="00B8799F"/>
    <w:rsid w:val="00B87D2E"/>
    <w:rsid w:val="00B87E38"/>
    <w:rsid w:val="00B90399"/>
    <w:rsid w:val="00B904A4"/>
    <w:rsid w:val="00B9062F"/>
    <w:rsid w:val="00B907ED"/>
    <w:rsid w:val="00B90B4E"/>
    <w:rsid w:val="00B90BCF"/>
    <w:rsid w:val="00B90EB5"/>
    <w:rsid w:val="00B90EB6"/>
    <w:rsid w:val="00B90F8D"/>
    <w:rsid w:val="00B910BB"/>
    <w:rsid w:val="00B911B2"/>
    <w:rsid w:val="00B91243"/>
    <w:rsid w:val="00B913D9"/>
    <w:rsid w:val="00B91563"/>
    <w:rsid w:val="00B916CC"/>
    <w:rsid w:val="00B9175C"/>
    <w:rsid w:val="00B917EE"/>
    <w:rsid w:val="00B91892"/>
    <w:rsid w:val="00B919F2"/>
    <w:rsid w:val="00B91BCD"/>
    <w:rsid w:val="00B91DBE"/>
    <w:rsid w:val="00B92126"/>
    <w:rsid w:val="00B9224C"/>
    <w:rsid w:val="00B9230D"/>
    <w:rsid w:val="00B928D5"/>
    <w:rsid w:val="00B93349"/>
    <w:rsid w:val="00B933A6"/>
    <w:rsid w:val="00B93546"/>
    <w:rsid w:val="00B9355D"/>
    <w:rsid w:val="00B93596"/>
    <w:rsid w:val="00B93692"/>
    <w:rsid w:val="00B93748"/>
    <w:rsid w:val="00B93ACB"/>
    <w:rsid w:val="00B93B82"/>
    <w:rsid w:val="00B93E84"/>
    <w:rsid w:val="00B940BC"/>
    <w:rsid w:val="00B941A1"/>
    <w:rsid w:val="00B94478"/>
    <w:rsid w:val="00B94604"/>
    <w:rsid w:val="00B9479E"/>
    <w:rsid w:val="00B947C5"/>
    <w:rsid w:val="00B94ACE"/>
    <w:rsid w:val="00B94C6C"/>
    <w:rsid w:val="00B95047"/>
    <w:rsid w:val="00B9526A"/>
    <w:rsid w:val="00B953A2"/>
    <w:rsid w:val="00B9543E"/>
    <w:rsid w:val="00B95444"/>
    <w:rsid w:val="00B9580F"/>
    <w:rsid w:val="00B95885"/>
    <w:rsid w:val="00B9594E"/>
    <w:rsid w:val="00B95BBD"/>
    <w:rsid w:val="00B960E7"/>
    <w:rsid w:val="00B9619D"/>
    <w:rsid w:val="00B96365"/>
    <w:rsid w:val="00B9636C"/>
    <w:rsid w:val="00B963CC"/>
    <w:rsid w:val="00B9641B"/>
    <w:rsid w:val="00B9644D"/>
    <w:rsid w:val="00B9651F"/>
    <w:rsid w:val="00B96916"/>
    <w:rsid w:val="00B96A4A"/>
    <w:rsid w:val="00B96B2B"/>
    <w:rsid w:val="00B96D6B"/>
    <w:rsid w:val="00B96F04"/>
    <w:rsid w:val="00B96F79"/>
    <w:rsid w:val="00B9706C"/>
    <w:rsid w:val="00B97095"/>
    <w:rsid w:val="00B970AF"/>
    <w:rsid w:val="00B970DA"/>
    <w:rsid w:val="00B975A5"/>
    <w:rsid w:val="00B97B3B"/>
    <w:rsid w:val="00B97EB0"/>
    <w:rsid w:val="00B97FCA"/>
    <w:rsid w:val="00BA00E3"/>
    <w:rsid w:val="00BA0212"/>
    <w:rsid w:val="00BA052E"/>
    <w:rsid w:val="00BA068E"/>
    <w:rsid w:val="00BA07AF"/>
    <w:rsid w:val="00BA08AC"/>
    <w:rsid w:val="00BA0BDB"/>
    <w:rsid w:val="00BA0D1E"/>
    <w:rsid w:val="00BA0E6C"/>
    <w:rsid w:val="00BA0EBD"/>
    <w:rsid w:val="00BA104C"/>
    <w:rsid w:val="00BA10F4"/>
    <w:rsid w:val="00BA11FC"/>
    <w:rsid w:val="00BA1409"/>
    <w:rsid w:val="00BA1498"/>
    <w:rsid w:val="00BA14A3"/>
    <w:rsid w:val="00BA157D"/>
    <w:rsid w:val="00BA1642"/>
    <w:rsid w:val="00BA16FA"/>
    <w:rsid w:val="00BA1A29"/>
    <w:rsid w:val="00BA1B70"/>
    <w:rsid w:val="00BA1B9D"/>
    <w:rsid w:val="00BA1BFE"/>
    <w:rsid w:val="00BA1C8E"/>
    <w:rsid w:val="00BA23A0"/>
    <w:rsid w:val="00BA2480"/>
    <w:rsid w:val="00BA260C"/>
    <w:rsid w:val="00BA2754"/>
    <w:rsid w:val="00BA276C"/>
    <w:rsid w:val="00BA27E7"/>
    <w:rsid w:val="00BA2BCF"/>
    <w:rsid w:val="00BA2E11"/>
    <w:rsid w:val="00BA2E63"/>
    <w:rsid w:val="00BA2F5D"/>
    <w:rsid w:val="00BA2F8C"/>
    <w:rsid w:val="00BA2FD4"/>
    <w:rsid w:val="00BA3009"/>
    <w:rsid w:val="00BA3016"/>
    <w:rsid w:val="00BA355E"/>
    <w:rsid w:val="00BA35FE"/>
    <w:rsid w:val="00BA36B2"/>
    <w:rsid w:val="00BA36DD"/>
    <w:rsid w:val="00BA3E0E"/>
    <w:rsid w:val="00BA403B"/>
    <w:rsid w:val="00BA40BB"/>
    <w:rsid w:val="00BA4118"/>
    <w:rsid w:val="00BA458E"/>
    <w:rsid w:val="00BA4687"/>
    <w:rsid w:val="00BA4A7A"/>
    <w:rsid w:val="00BA4B0C"/>
    <w:rsid w:val="00BA4B9E"/>
    <w:rsid w:val="00BA4BA9"/>
    <w:rsid w:val="00BA50AF"/>
    <w:rsid w:val="00BA50D7"/>
    <w:rsid w:val="00BA5180"/>
    <w:rsid w:val="00BA53A5"/>
    <w:rsid w:val="00BA54CE"/>
    <w:rsid w:val="00BA574D"/>
    <w:rsid w:val="00BA5A35"/>
    <w:rsid w:val="00BA5AD3"/>
    <w:rsid w:val="00BA5B3A"/>
    <w:rsid w:val="00BA5C23"/>
    <w:rsid w:val="00BA5EA6"/>
    <w:rsid w:val="00BA5FCB"/>
    <w:rsid w:val="00BA6211"/>
    <w:rsid w:val="00BA630B"/>
    <w:rsid w:val="00BA66A8"/>
    <w:rsid w:val="00BA67D4"/>
    <w:rsid w:val="00BA6937"/>
    <w:rsid w:val="00BA697E"/>
    <w:rsid w:val="00BA6CA6"/>
    <w:rsid w:val="00BA6CEC"/>
    <w:rsid w:val="00BA6D41"/>
    <w:rsid w:val="00BA719D"/>
    <w:rsid w:val="00BA74DC"/>
    <w:rsid w:val="00BA74E8"/>
    <w:rsid w:val="00BA7546"/>
    <w:rsid w:val="00BA7547"/>
    <w:rsid w:val="00BA754F"/>
    <w:rsid w:val="00BA7627"/>
    <w:rsid w:val="00BA7882"/>
    <w:rsid w:val="00BA7910"/>
    <w:rsid w:val="00BA7E41"/>
    <w:rsid w:val="00BA7E83"/>
    <w:rsid w:val="00BB0005"/>
    <w:rsid w:val="00BB014D"/>
    <w:rsid w:val="00BB037A"/>
    <w:rsid w:val="00BB04E4"/>
    <w:rsid w:val="00BB0552"/>
    <w:rsid w:val="00BB05CA"/>
    <w:rsid w:val="00BB0740"/>
    <w:rsid w:val="00BB092D"/>
    <w:rsid w:val="00BB09CB"/>
    <w:rsid w:val="00BB09EA"/>
    <w:rsid w:val="00BB0B80"/>
    <w:rsid w:val="00BB0DBC"/>
    <w:rsid w:val="00BB0F7D"/>
    <w:rsid w:val="00BB117D"/>
    <w:rsid w:val="00BB15C3"/>
    <w:rsid w:val="00BB1773"/>
    <w:rsid w:val="00BB1AA6"/>
    <w:rsid w:val="00BB1DD6"/>
    <w:rsid w:val="00BB1E78"/>
    <w:rsid w:val="00BB1EB2"/>
    <w:rsid w:val="00BB1FF6"/>
    <w:rsid w:val="00BB246D"/>
    <w:rsid w:val="00BB25DE"/>
    <w:rsid w:val="00BB2672"/>
    <w:rsid w:val="00BB2787"/>
    <w:rsid w:val="00BB2992"/>
    <w:rsid w:val="00BB2B2D"/>
    <w:rsid w:val="00BB2C9F"/>
    <w:rsid w:val="00BB2EBD"/>
    <w:rsid w:val="00BB2EF6"/>
    <w:rsid w:val="00BB2FA1"/>
    <w:rsid w:val="00BB30EA"/>
    <w:rsid w:val="00BB311A"/>
    <w:rsid w:val="00BB3337"/>
    <w:rsid w:val="00BB33F6"/>
    <w:rsid w:val="00BB3902"/>
    <w:rsid w:val="00BB3959"/>
    <w:rsid w:val="00BB3979"/>
    <w:rsid w:val="00BB3A39"/>
    <w:rsid w:val="00BB3ACB"/>
    <w:rsid w:val="00BB3BE8"/>
    <w:rsid w:val="00BB3C79"/>
    <w:rsid w:val="00BB3C81"/>
    <w:rsid w:val="00BB3CBE"/>
    <w:rsid w:val="00BB3DF4"/>
    <w:rsid w:val="00BB3E37"/>
    <w:rsid w:val="00BB3EF0"/>
    <w:rsid w:val="00BB3FE1"/>
    <w:rsid w:val="00BB4033"/>
    <w:rsid w:val="00BB4041"/>
    <w:rsid w:val="00BB40EC"/>
    <w:rsid w:val="00BB41E6"/>
    <w:rsid w:val="00BB43D3"/>
    <w:rsid w:val="00BB4440"/>
    <w:rsid w:val="00BB4781"/>
    <w:rsid w:val="00BB4939"/>
    <w:rsid w:val="00BB4A9B"/>
    <w:rsid w:val="00BB4BC2"/>
    <w:rsid w:val="00BB4E0F"/>
    <w:rsid w:val="00BB4E63"/>
    <w:rsid w:val="00BB5059"/>
    <w:rsid w:val="00BB51B6"/>
    <w:rsid w:val="00BB5556"/>
    <w:rsid w:val="00BB55F4"/>
    <w:rsid w:val="00BB563B"/>
    <w:rsid w:val="00BB5685"/>
    <w:rsid w:val="00BB58FA"/>
    <w:rsid w:val="00BB5B7F"/>
    <w:rsid w:val="00BB5D35"/>
    <w:rsid w:val="00BB5D56"/>
    <w:rsid w:val="00BB5E65"/>
    <w:rsid w:val="00BB5E87"/>
    <w:rsid w:val="00BB5FD9"/>
    <w:rsid w:val="00BB6175"/>
    <w:rsid w:val="00BB6588"/>
    <w:rsid w:val="00BB658C"/>
    <w:rsid w:val="00BB663B"/>
    <w:rsid w:val="00BB6793"/>
    <w:rsid w:val="00BB685D"/>
    <w:rsid w:val="00BB698B"/>
    <w:rsid w:val="00BB69AD"/>
    <w:rsid w:val="00BB6EFE"/>
    <w:rsid w:val="00BB6F74"/>
    <w:rsid w:val="00BB6FCE"/>
    <w:rsid w:val="00BB70E8"/>
    <w:rsid w:val="00BB70EB"/>
    <w:rsid w:val="00BB7200"/>
    <w:rsid w:val="00BB7257"/>
    <w:rsid w:val="00BB72F8"/>
    <w:rsid w:val="00BB74F2"/>
    <w:rsid w:val="00BB75A8"/>
    <w:rsid w:val="00BB78BF"/>
    <w:rsid w:val="00BB78DB"/>
    <w:rsid w:val="00BB79BB"/>
    <w:rsid w:val="00BB7B57"/>
    <w:rsid w:val="00BB7C29"/>
    <w:rsid w:val="00BB7CBE"/>
    <w:rsid w:val="00BC0040"/>
    <w:rsid w:val="00BC02E6"/>
    <w:rsid w:val="00BC054E"/>
    <w:rsid w:val="00BC05E3"/>
    <w:rsid w:val="00BC0910"/>
    <w:rsid w:val="00BC09CA"/>
    <w:rsid w:val="00BC0C42"/>
    <w:rsid w:val="00BC0CE9"/>
    <w:rsid w:val="00BC0D36"/>
    <w:rsid w:val="00BC0DA3"/>
    <w:rsid w:val="00BC0EE3"/>
    <w:rsid w:val="00BC105E"/>
    <w:rsid w:val="00BC10E4"/>
    <w:rsid w:val="00BC10F5"/>
    <w:rsid w:val="00BC1246"/>
    <w:rsid w:val="00BC1253"/>
    <w:rsid w:val="00BC1342"/>
    <w:rsid w:val="00BC13C1"/>
    <w:rsid w:val="00BC1453"/>
    <w:rsid w:val="00BC151B"/>
    <w:rsid w:val="00BC1530"/>
    <w:rsid w:val="00BC1682"/>
    <w:rsid w:val="00BC1742"/>
    <w:rsid w:val="00BC1837"/>
    <w:rsid w:val="00BC1A0E"/>
    <w:rsid w:val="00BC1AA5"/>
    <w:rsid w:val="00BC1C17"/>
    <w:rsid w:val="00BC1C56"/>
    <w:rsid w:val="00BC1DC9"/>
    <w:rsid w:val="00BC21EF"/>
    <w:rsid w:val="00BC2396"/>
    <w:rsid w:val="00BC26A4"/>
    <w:rsid w:val="00BC26DD"/>
    <w:rsid w:val="00BC27DA"/>
    <w:rsid w:val="00BC2A9B"/>
    <w:rsid w:val="00BC2BED"/>
    <w:rsid w:val="00BC2DC4"/>
    <w:rsid w:val="00BC2E03"/>
    <w:rsid w:val="00BC2E05"/>
    <w:rsid w:val="00BC2F00"/>
    <w:rsid w:val="00BC2F5E"/>
    <w:rsid w:val="00BC2F6E"/>
    <w:rsid w:val="00BC3063"/>
    <w:rsid w:val="00BC31EB"/>
    <w:rsid w:val="00BC3278"/>
    <w:rsid w:val="00BC36BE"/>
    <w:rsid w:val="00BC3C09"/>
    <w:rsid w:val="00BC3D9C"/>
    <w:rsid w:val="00BC3E92"/>
    <w:rsid w:val="00BC3EF7"/>
    <w:rsid w:val="00BC3FFD"/>
    <w:rsid w:val="00BC416F"/>
    <w:rsid w:val="00BC42A7"/>
    <w:rsid w:val="00BC4307"/>
    <w:rsid w:val="00BC441D"/>
    <w:rsid w:val="00BC4A4C"/>
    <w:rsid w:val="00BC4A78"/>
    <w:rsid w:val="00BC4A7A"/>
    <w:rsid w:val="00BC4AB9"/>
    <w:rsid w:val="00BC4D0B"/>
    <w:rsid w:val="00BC4DF8"/>
    <w:rsid w:val="00BC5019"/>
    <w:rsid w:val="00BC5262"/>
    <w:rsid w:val="00BC535B"/>
    <w:rsid w:val="00BC5374"/>
    <w:rsid w:val="00BC5546"/>
    <w:rsid w:val="00BC5713"/>
    <w:rsid w:val="00BC58A6"/>
    <w:rsid w:val="00BC5949"/>
    <w:rsid w:val="00BC5A16"/>
    <w:rsid w:val="00BC5A49"/>
    <w:rsid w:val="00BC6447"/>
    <w:rsid w:val="00BC67B0"/>
    <w:rsid w:val="00BC6879"/>
    <w:rsid w:val="00BC6BCE"/>
    <w:rsid w:val="00BC7037"/>
    <w:rsid w:val="00BC707D"/>
    <w:rsid w:val="00BC7157"/>
    <w:rsid w:val="00BC7379"/>
    <w:rsid w:val="00BC7394"/>
    <w:rsid w:val="00BC7561"/>
    <w:rsid w:val="00BC762C"/>
    <w:rsid w:val="00BC7746"/>
    <w:rsid w:val="00BC77F7"/>
    <w:rsid w:val="00BC7990"/>
    <w:rsid w:val="00BC79C7"/>
    <w:rsid w:val="00BC7F29"/>
    <w:rsid w:val="00BD030C"/>
    <w:rsid w:val="00BD05C2"/>
    <w:rsid w:val="00BD0D1B"/>
    <w:rsid w:val="00BD0E2E"/>
    <w:rsid w:val="00BD0E44"/>
    <w:rsid w:val="00BD0E45"/>
    <w:rsid w:val="00BD1050"/>
    <w:rsid w:val="00BD109B"/>
    <w:rsid w:val="00BD1393"/>
    <w:rsid w:val="00BD14A5"/>
    <w:rsid w:val="00BD14E5"/>
    <w:rsid w:val="00BD15AE"/>
    <w:rsid w:val="00BD1630"/>
    <w:rsid w:val="00BD189B"/>
    <w:rsid w:val="00BD18F7"/>
    <w:rsid w:val="00BD1902"/>
    <w:rsid w:val="00BD192E"/>
    <w:rsid w:val="00BD1955"/>
    <w:rsid w:val="00BD1CD9"/>
    <w:rsid w:val="00BD1D3B"/>
    <w:rsid w:val="00BD1FF3"/>
    <w:rsid w:val="00BD20BA"/>
    <w:rsid w:val="00BD20F5"/>
    <w:rsid w:val="00BD21B8"/>
    <w:rsid w:val="00BD228F"/>
    <w:rsid w:val="00BD22F2"/>
    <w:rsid w:val="00BD2323"/>
    <w:rsid w:val="00BD2560"/>
    <w:rsid w:val="00BD26A8"/>
    <w:rsid w:val="00BD280B"/>
    <w:rsid w:val="00BD29BA"/>
    <w:rsid w:val="00BD29D1"/>
    <w:rsid w:val="00BD2AEF"/>
    <w:rsid w:val="00BD2B26"/>
    <w:rsid w:val="00BD2BDF"/>
    <w:rsid w:val="00BD2C72"/>
    <w:rsid w:val="00BD313C"/>
    <w:rsid w:val="00BD322B"/>
    <w:rsid w:val="00BD3253"/>
    <w:rsid w:val="00BD3636"/>
    <w:rsid w:val="00BD3649"/>
    <w:rsid w:val="00BD3756"/>
    <w:rsid w:val="00BD3801"/>
    <w:rsid w:val="00BD392E"/>
    <w:rsid w:val="00BD3984"/>
    <w:rsid w:val="00BD3AFC"/>
    <w:rsid w:val="00BD3B74"/>
    <w:rsid w:val="00BD3B75"/>
    <w:rsid w:val="00BD3CB6"/>
    <w:rsid w:val="00BD3DE6"/>
    <w:rsid w:val="00BD3E34"/>
    <w:rsid w:val="00BD3F64"/>
    <w:rsid w:val="00BD41D6"/>
    <w:rsid w:val="00BD41DC"/>
    <w:rsid w:val="00BD42C1"/>
    <w:rsid w:val="00BD4435"/>
    <w:rsid w:val="00BD4595"/>
    <w:rsid w:val="00BD46DB"/>
    <w:rsid w:val="00BD4883"/>
    <w:rsid w:val="00BD4B36"/>
    <w:rsid w:val="00BD4B5F"/>
    <w:rsid w:val="00BD4BC6"/>
    <w:rsid w:val="00BD4E2C"/>
    <w:rsid w:val="00BD4ECD"/>
    <w:rsid w:val="00BD5000"/>
    <w:rsid w:val="00BD514B"/>
    <w:rsid w:val="00BD5214"/>
    <w:rsid w:val="00BD5356"/>
    <w:rsid w:val="00BD5496"/>
    <w:rsid w:val="00BD55DC"/>
    <w:rsid w:val="00BD5768"/>
    <w:rsid w:val="00BD590D"/>
    <w:rsid w:val="00BD59E7"/>
    <w:rsid w:val="00BD5B09"/>
    <w:rsid w:val="00BD5B4D"/>
    <w:rsid w:val="00BD5D45"/>
    <w:rsid w:val="00BD5DF2"/>
    <w:rsid w:val="00BD5E3A"/>
    <w:rsid w:val="00BD5ED8"/>
    <w:rsid w:val="00BD5F33"/>
    <w:rsid w:val="00BD5F6C"/>
    <w:rsid w:val="00BD63C8"/>
    <w:rsid w:val="00BD63E4"/>
    <w:rsid w:val="00BD66C7"/>
    <w:rsid w:val="00BD674F"/>
    <w:rsid w:val="00BD679A"/>
    <w:rsid w:val="00BD6814"/>
    <w:rsid w:val="00BD6C68"/>
    <w:rsid w:val="00BD6F83"/>
    <w:rsid w:val="00BD6FA7"/>
    <w:rsid w:val="00BD710D"/>
    <w:rsid w:val="00BD7166"/>
    <w:rsid w:val="00BD73D0"/>
    <w:rsid w:val="00BD7611"/>
    <w:rsid w:val="00BD7734"/>
    <w:rsid w:val="00BD774E"/>
    <w:rsid w:val="00BD775E"/>
    <w:rsid w:val="00BD7819"/>
    <w:rsid w:val="00BD78F9"/>
    <w:rsid w:val="00BD7A41"/>
    <w:rsid w:val="00BD7AD9"/>
    <w:rsid w:val="00BD7AF1"/>
    <w:rsid w:val="00BD7E2C"/>
    <w:rsid w:val="00BD7EB9"/>
    <w:rsid w:val="00BE00A0"/>
    <w:rsid w:val="00BE00B7"/>
    <w:rsid w:val="00BE01DF"/>
    <w:rsid w:val="00BE09D6"/>
    <w:rsid w:val="00BE0B68"/>
    <w:rsid w:val="00BE0E89"/>
    <w:rsid w:val="00BE0EDF"/>
    <w:rsid w:val="00BE1018"/>
    <w:rsid w:val="00BE107D"/>
    <w:rsid w:val="00BE109F"/>
    <w:rsid w:val="00BE1416"/>
    <w:rsid w:val="00BE1466"/>
    <w:rsid w:val="00BE1609"/>
    <w:rsid w:val="00BE1632"/>
    <w:rsid w:val="00BE1729"/>
    <w:rsid w:val="00BE17BE"/>
    <w:rsid w:val="00BE190D"/>
    <w:rsid w:val="00BE190F"/>
    <w:rsid w:val="00BE1972"/>
    <w:rsid w:val="00BE19C9"/>
    <w:rsid w:val="00BE19CA"/>
    <w:rsid w:val="00BE19FD"/>
    <w:rsid w:val="00BE19FF"/>
    <w:rsid w:val="00BE1AEC"/>
    <w:rsid w:val="00BE1CB8"/>
    <w:rsid w:val="00BE1FAE"/>
    <w:rsid w:val="00BE2036"/>
    <w:rsid w:val="00BE213A"/>
    <w:rsid w:val="00BE2281"/>
    <w:rsid w:val="00BE282D"/>
    <w:rsid w:val="00BE294D"/>
    <w:rsid w:val="00BE2980"/>
    <w:rsid w:val="00BE2A00"/>
    <w:rsid w:val="00BE2B34"/>
    <w:rsid w:val="00BE2D80"/>
    <w:rsid w:val="00BE3071"/>
    <w:rsid w:val="00BE30F7"/>
    <w:rsid w:val="00BE3359"/>
    <w:rsid w:val="00BE36F0"/>
    <w:rsid w:val="00BE3770"/>
    <w:rsid w:val="00BE382F"/>
    <w:rsid w:val="00BE3872"/>
    <w:rsid w:val="00BE3C44"/>
    <w:rsid w:val="00BE3DA1"/>
    <w:rsid w:val="00BE4349"/>
    <w:rsid w:val="00BE4566"/>
    <w:rsid w:val="00BE4A1A"/>
    <w:rsid w:val="00BE4A26"/>
    <w:rsid w:val="00BE4C46"/>
    <w:rsid w:val="00BE4DA0"/>
    <w:rsid w:val="00BE4EC6"/>
    <w:rsid w:val="00BE4F4D"/>
    <w:rsid w:val="00BE52EE"/>
    <w:rsid w:val="00BE5570"/>
    <w:rsid w:val="00BE563C"/>
    <w:rsid w:val="00BE563D"/>
    <w:rsid w:val="00BE564D"/>
    <w:rsid w:val="00BE5A9D"/>
    <w:rsid w:val="00BE5AC7"/>
    <w:rsid w:val="00BE5BF2"/>
    <w:rsid w:val="00BE5C51"/>
    <w:rsid w:val="00BE5E19"/>
    <w:rsid w:val="00BE5E4D"/>
    <w:rsid w:val="00BE5FCE"/>
    <w:rsid w:val="00BE607C"/>
    <w:rsid w:val="00BE60A6"/>
    <w:rsid w:val="00BE60BD"/>
    <w:rsid w:val="00BE61DC"/>
    <w:rsid w:val="00BE628B"/>
    <w:rsid w:val="00BE628F"/>
    <w:rsid w:val="00BE6363"/>
    <w:rsid w:val="00BE63DF"/>
    <w:rsid w:val="00BE66D6"/>
    <w:rsid w:val="00BE6893"/>
    <w:rsid w:val="00BE68EB"/>
    <w:rsid w:val="00BE6953"/>
    <w:rsid w:val="00BE69F4"/>
    <w:rsid w:val="00BE6C17"/>
    <w:rsid w:val="00BE6C5A"/>
    <w:rsid w:val="00BE6CCD"/>
    <w:rsid w:val="00BE6E71"/>
    <w:rsid w:val="00BE7199"/>
    <w:rsid w:val="00BE71F4"/>
    <w:rsid w:val="00BE7203"/>
    <w:rsid w:val="00BE771A"/>
    <w:rsid w:val="00BE773B"/>
    <w:rsid w:val="00BE7888"/>
    <w:rsid w:val="00BE7979"/>
    <w:rsid w:val="00BF0211"/>
    <w:rsid w:val="00BF031C"/>
    <w:rsid w:val="00BF0824"/>
    <w:rsid w:val="00BF0904"/>
    <w:rsid w:val="00BF09AD"/>
    <w:rsid w:val="00BF0C05"/>
    <w:rsid w:val="00BF10A5"/>
    <w:rsid w:val="00BF1129"/>
    <w:rsid w:val="00BF1229"/>
    <w:rsid w:val="00BF12FA"/>
    <w:rsid w:val="00BF14B2"/>
    <w:rsid w:val="00BF17F2"/>
    <w:rsid w:val="00BF1879"/>
    <w:rsid w:val="00BF1902"/>
    <w:rsid w:val="00BF1CC2"/>
    <w:rsid w:val="00BF1ED2"/>
    <w:rsid w:val="00BF1F49"/>
    <w:rsid w:val="00BF204B"/>
    <w:rsid w:val="00BF21CE"/>
    <w:rsid w:val="00BF2685"/>
    <w:rsid w:val="00BF2B8E"/>
    <w:rsid w:val="00BF2C04"/>
    <w:rsid w:val="00BF2E40"/>
    <w:rsid w:val="00BF3086"/>
    <w:rsid w:val="00BF31D0"/>
    <w:rsid w:val="00BF3370"/>
    <w:rsid w:val="00BF37DD"/>
    <w:rsid w:val="00BF392C"/>
    <w:rsid w:val="00BF39AA"/>
    <w:rsid w:val="00BF3AEB"/>
    <w:rsid w:val="00BF3FEA"/>
    <w:rsid w:val="00BF40DA"/>
    <w:rsid w:val="00BF435F"/>
    <w:rsid w:val="00BF439C"/>
    <w:rsid w:val="00BF4800"/>
    <w:rsid w:val="00BF4884"/>
    <w:rsid w:val="00BF49D9"/>
    <w:rsid w:val="00BF4BB2"/>
    <w:rsid w:val="00BF4CCD"/>
    <w:rsid w:val="00BF4D0A"/>
    <w:rsid w:val="00BF5098"/>
    <w:rsid w:val="00BF527B"/>
    <w:rsid w:val="00BF5464"/>
    <w:rsid w:val="00BF5606"/>
    <w:rsid w:val="00BF57DD"/>
    <w:rsid w:val="00BF57E4"/>
    <w:rsid w:val="00BF57F1"/>
    <w:rsid w:val="00BF5936"/>
    <w:rsid w:val="00BF5B5A"/>
    <w:rsid w:val="00BF5C4B"/>
    <w:rsid w:val="00BF5D06"/>
    <w:rsid w:val="00BF5D4D"/>
    <w:rsid w:val="00BF614B"/>
    <w:rsid w:val="00BF61DD"/>
    <w:rsid w:val="00BF62E2"/>
    <w:rsid w:val="00BF6479"/>
    <w:rsid w:val="00BF6A63"/>
    <w:rsid w:val="00BF6A7A"/>
    <w:rsid w:val="00BF7528"/>
    <w:rsid w:val="00BF758F"/>
    <w:rsid w:val="00BF7607"/>
    <w:rsid w:val="00BF76B6"/>
    <w:rsid w:val="00BF7761"/>
    <w:rsid w:val="00BF7967"/>
    <w:rsid w:val="00BF7A7D"/>
    <w:rsid w:val="00BF7B7D"/>
    <w:rsid w:val="00BF7CCD"/>
    <w:rsid w:val="00C00084"/>
    <w:rsid w:val="00C00636"/>
    <w:rsid w:val="00C00EF5"/>
    <w:rsid w:val="00C00F6F"/>
    <w:rsid w:val="00C011C7"/>
    <w:rsid w:val="00C0167C"/>
    <w:rsid w:val="00C01806"/>
    <w:rsid w:val="00C0181D"/>
    <w:rsid w:val="00C01841"/>
    <w:rsid w:val="00C01A3D"/>
    <w:rsid w:val="00C01B83"/>
    <w:rsid w:val="00C01EC7"/>
    <w:rsid w:val="00C020B5"/>
    <w:rsid w:val="00C021FA"/>
    <w:rsid w:val="00C025B5"/>
    <w:rsid w:val="00C029DD"/>
    <w:rsid w:val="00C02E67"/>
    <w:rsid w:val="00C033AE"/>
    <w:rsid w:val="00C03724"/>
    <w:rsid w:val="00C03872"/>
    <w:rsid w:val="00C03A22"/>
    <w:rsid w:val="00C03B88"/>
    <w:rsid w:val="00C03D7D"/>
    <w:rsid w:val="00C03DC9"/>
    <w:rsid w:val="00C03EF4"/>
    <w:rsid w:val="00C03F4F"/>
    <w:rsid w:val="00C04605"/>
    <w:rsid w:val="00C047F3"/>
    <w:rsid w:val="00C049C5"/>
    <w:rsid w:val="00C04B5B"/>
    <w:rsid w:val="00C04DD0"/>
    <w:rsid w:val="00C04DF8"/>
    <w:rsid w:val="00C04EF9"/>
    <w:rsid w:val="00C0507E"/>
    <w:rsid w:val="00C0523A"/>
    <w:rsid w:val="00C052BD"/>
    <w:rsid w:val="00C0537F"/>
    <w:rsid w:val="00C05673"/>
    <w:rsid w:val="00C059BC"/>
    <w:rsid w:val="00C05BEA"/>
    <w:rsid w:val="00C05F7F"/>
    <w:rsid w:val="00C0606E"/>
    <w:rsid w:val="00C06094"/>
    <w:rsid w:val="00C06302"/>
    <w:rsid w:val="00C0691F"/>
    <w:rsid w:val="00C06B40"/>
    <w:rsid w:val="00C06B4B"/>
    <w:rsid w:val="00C06BF2"/>
    <w:rsid w:val="00C06DAB"/>
    <w:rsid w:val="00C06DB0"/>
    <w:rsid w:val="00C07011"/>
    <w:rsid w:val="00C070B3"/>
    <w:rsid w:val="00C07240"/>
    <w:rsid w:val="00C07492"/>
    <w:rsid w:val="00C0758D"/>
    <w:rsid w:val="00C075C8"/>
    <w:rsid w:val="00C07696"/>
    <w:rsid w:val="00C077C3"/>
    <w:rsid w:val="00C07957"/>
    <w:rsid w:val="00C07A1B"/>
    <w:rsid w:val="00C07B1A"/>
    <w:rsid w:val="00C07B64"/>
    <w:rsid w:val="00C07CC0"/>
    <w:rsid w:val="00C07D3D"/>
    <w:rsid w:val="00C07FE3"/>
    <w:rsid w:val="00C101EF"/>
    <w:rsid w:val="00C102CD"/>
    <w:rsid w:val="00C10483"/>
    <w:rsid w:val="00C105C1"/>
    <w:rsid w:val="00C105C7"/>
    <w:rsid w:val="00C106D3"/>
    <w:rsid w:val="00C107F7"/>
    <w:rsid w:val="00C1087D"/>
    <w:rsid w:val="00C109A5"/>
    <w:rsid w:val="00C10AB4"/>
    <w:rsid w:val="00C10ADF"/>
    <w:rsid w:val="00C10B65"/>
    <w:rsid w:val="00C10BCF"/>
    <w:rsid w:val="00C10C0C"/>
    <w:rsid w:val="00C10D0E"/>
    <w:rsid w:val="00C10E22"/>
    <w:rsid w:val="00C10E35"/>
    <w:rsid w:val="00C110CB"/>
    <w:rsid w:val="00C110F0"/>
    <w:rsid w:val="00C111BB"/>
    <w:rsid w:val="00C113CF"/>
    <w:rsid w:val="00C1157E"/>
    <w:rsid w:val="00C115F5"/>
    <w:rsid w:val="00C11739"/>
    <w:rsid w:val="00C117AE"/>
    <w:rsid w:val="00C118D8"/>
    <w:rsid w:val="00C11BFA"/>
    <w:rsid w:val="00C11D7E"/>
    <w:rsid w:val="00C12129"/>
    <w:rsid w:val="00C1216C"/>
    <w:rsid w:val="00C122F5"/>
    <w:rsid w:val="00C1261A"/>
    <w:rsid w:val="00C129E0"/>
    <w:rsid w:val="00C12BA3"/>
    <w:rsid w:val="00C12BBF"/>
    <w:rsid w:val="00C12E6F"/>
    <w:rsid w:val="00C13110"/>
    <w:rsid w:val="00C134DC"/>
    <w:rsid w:val="00C1352A"/>
    <w:rsid w:val="00C1384B"/>
    <w:rsid w:val="00C138CF"/>
    <w:rsid w:val="00C13B28"/>
    <w:rsid w:val="00C13C5E"/>
    <w:rsid w:val="00C13C86"/>
    <w:rsid w:val="00C13E1E"/>
    <w:rsid w:val="00C140D7"/>
    <w:rsid w:val="00C142FE"/>
    <w:rsid w:val="00C14384"/>
    <w:rsid w:val="00C146FA"/>
    <w:rsid w:val="00C1482B"/>
    <w:rsid w:val="00C149B0"/>
    <w:rsid w:val="00C14A28"/>
    <w:rsid w:val="00C14C0F"/>
    <w:rsid w:val="00C14C10"/>
    <w:rsid w:val="00C14E51"/>
    <w:rsid w:val="00C14F46"/>
    <w:rsid w:val="00C153F1"/>
    <w:rsid w:val="00C1545D"/>
    <w:rsid w:val="00C15556"/>
    <w:rsid w:val="00C15C31"/>
    <w:rsid w:val="00C15CDE"/>
    <w:rsid w:val="00C15E51"/>
    <w:rsid w:val="00C15EDE"/>
    <w:rsid w:val="00C16016"/>
    <w:rsid w:val="00C162DF"/>
    <w:rsid w:val="00C1644D"/>
    <w:rsid w:val="00C1647C"/>
    <w:rsid w:val="00C16566"/>
    <w:rsid w:val="00C165A3"/>
    <w:rsid w:val="00C1672F"/>
    <w:rsid w:val="00C16739"/>
    <w:rsid w:val="00C167B6"/>
    <w:rsid w:val="00C169B8"/>
    <w:rsid w:val="00C16AB2"/>
    <w:rsid w:val="00C16B52"/>
    <w:rsid w:val="00C16CB5"/>
    <w:rsid w:val="00C16F56"/>
    <w:rsid w:val="00C17007"/>
    <w:rsid w:val="00C174C4"/>
    <w:rsid w:val="00C1758A"/>
    <w:rsid w:val="00C176AB"/>
    <w:rsid w:val="00C17733"/>
    <w:rsid w:val="00C17920"/>
    <w:rsid w:val="00C17927"/>
    <w:rsid w:val="00C17AF0"/>
    <w:rsid w:val="00C17C98"/>
    <w:rsid w:val="00C17CCD"/>
    <w:rsid w:val="00C17CE0"/>
    <w:rsid w:val="00C20150"/>
    <w:rsid w:val="00C201EA"/>
    <w:rsid w:val="00C203A6"/>
    <w:rsid w:val="00C20410"/>
    <w:rsid w:val="00C2041D"/>
    <w:rsid w:val="00C204A6"/>
    <w:rsid w:val="00C20717"/>
    <w:rsid w:val="00C20844"/>
    <w:rsid w:val="00C2097B"/>
    <w:rsid w:val="00C20A49"/>
    <w:rsid w:val="00C20B5D"/>
    <w:rsid w:val="00C20C1C"/>
    <w:rsid w:val="00C20C76"/>
    <w:rsid w:val="00C20EA9"/>
    <w:rsid w:val="00C20FF1"/>
    <w:rsid w:val="00C21454"/>
    <w:rsid w:val="00C215E2"/>
    <w:rsid w:val="00C2169C"/>
    <w:rsid w:val="00C216E9"/>
    <w:rsid w:val="00C217C5"/>
    <w:rsid w:val="00C21825"/>
    <w:rsid w:val="00C21B12"/>
    <w:rsid w:val="00C21BA5"/>
    <w:rsid w:val="00C220F3"/>
    <w:rsid w:val="00C221AE"/>
    <w:rsid w:val="00C22312"/>
    <w:rsid w:val="00C223BB"/>
    <w:rsid w:val="00C22695"/>
    <w:rsid w:val="00C228E5"/>
    <w:rsid w:val="00C22ADA"/>
    <w:rsid w:val="00C22CCE"/>
    <w:rsid w:val="00C22F3F"/>
    <w:rsid w:val="00C22FF5"/>
    <w:rsid w:val="00C230E2"/>
    <w:rsid w:val="00C2323D"/>
    <w:rsid w:val="00C23307"/>
    <w:rsid w:val="00C235B1"/>
    <w:rsid w:val="00C235F5"/>
    <w:rsid w:val="00C236FF"/>
    <w:rsid w:val="00C237AE"/>
    <w:rsid w:val="00C23B1B"/>
    <w:rsid w:val="00C23B2C"/>
    <w:rsid w:val="00C23B78"/>
    <w:rsid w:val="00C23C44"/>
    <w:rsid w:val="00C23E7A"/>
    <w:rsid w:val="00C23FCF"/>
    <w:rsid w:val="00C24135"/>
    <w:rsid w:val="00C2428A"/>
    <w:rsid w:val="00C2434E"/>
    <w:rsid w:val="00C2447B"/>
    <w:rsid w:val="00C245A2"/>
    <w:rsid w:val="00C248D6"/>
    <w:rsid w:val="00C24E3E"/>
    <w:rsid w:val="00C24E60"/>
    <w:rsid w:val="00C25032"/>
    <w:rsid w:val="00C253E3"/>
    <w:rsid w:val="00C2540D"/>
    <w:rsid w:val="00C255DA"/>
    <w:rsid w:val="00C25809"/>
    <w:rsid w:val="00C2588F"/>
    <w:rsid w:val="00C25A3B"/>
    <w:rsid w:val="00C25ADD"/>
    <w:rsid w:val="00C25D14"/>
    <w:rsid w:val="00C25D87"/>
    <w:rsid w:val="00C25E71"/>
    <w:rsid w:val="00C260B0"/>
    <w:rsid w:val="00C2637C"/>
    <w:rsid w:val="00C26619"/>
    <w:rsid w:val="00C2662C"/>
    <w:rsid w:val="00C2679E"/>
    <w:rsid w:val="00C268A1"/>
    <w:rsid w:val="00C269AB"/>
    <w:rsid w:val="00C26AF6"/>
    <w:rsid w:val="00C26EFD"/>
    <w:rsid w:val="00C26FC0"/>
    <w:rsid w:val="00C26FD6"/>
    <w:rsid w:val="00C272DE"/>
    <w:rsid w:val="00C27366"/>
    <w:rsid w:val="00C27452"/>
    <w:rsid w:val="00C275CF"/>
    <w:rsid w:val="00C277C7"/>
    <w:rsid w:val="00C27B02"/>
    <w:rsid w:val="00C27F43"/>
    <w:rsid w:val="00C3002E"/>
    <w:rsid w:val="00C30065"/>
    <w:rsid w:val="00C303A4"/>
    <w:rsid w:val="00C3069E"/>
    <w:rsid w:val="00C30ED2"/>
    <w:rsid w:val="00C3108D"/>
    <w:rsid w:val="00C31135"/>
    <w:rsid w:val="00C3117B"/>
    <w:rsid w:val="00C312B4"/>
    <w:rsid w:val="00C31632"/>
    <w:rsid w:val="00C3185F"/>
    <w:rsid w:val="00C31B69"/>
    <w:rsid w:val="00C31E62"/>
    <w:rsid w:val="00C31E8B"/>
    <w:rsid w:val="00C31F01"/>
    <w:rsid w:val="00C31F57"/>
    <w:rsid w:val="00C321B6"/>
    <w:rsid w:val="00C321DE"/>
    <w:rsid w:val="00C324A3"/>
    <w:rsid w:val="00C326BE"/>
    <w:rsid w:val="00C32744"/>
    <w:rsid w:val="00C32782"/>
    <w:rsid w:val="00C3284E"/>
    <w:rsid w:val="00C32B46"/>
    <w:rsid w:val="00C32F17"/>
    <w:rsid w:val="00C32F47"/>
    <w:rsid w:val="00C3348D"/>
    <w:rsid w:val="00C33597"/>
    <w:rsid w:val="00C335FD"/>
    <w:rsid w:val="00C3364E"/>
    <w:rsid w:val="00C33B31"/>
    <w:rsid w:val="00C34007"/>
    <w:rsid w:val="00C3414E"/>
    <w:rsid w:val="00C342A3"/>
    <w:rsid w:val="00C34531"/>
    <w:rsid w:val="00C347BD"/>
    <w:rsid w:val="00C347D0"/>
    <w:rsid w:val="00C348EB"/>
    <w:rsid w:val="00C34B37"/>
    <w:rsid w:val="00C34C46"/>
    <w:rsid w:val="00C3524C"/>
    <w:rsid w:val="00C35298"/>
    <w:rsid w:val="00C352DB"/>
    <w:rsid w:val="00C35534"/>
    <w:rsid w:val="00C3558F"/>
    <w:rsid w:val="00C355B4"/>
    <w:rsid w:val="00C355E6"/>
    <w:rsid w:val="00C356E4"/>
    <w:rsid w:val="00C35741"/>
    <w:rsid w:val="00C3596D"/>
    <w:rsid w:val="00C35C15"/>
    <w:rsid w:val="00C35CD1"/>
    <w:rsid w:val="00C36078"/>
    <w:rsid w:val="00C3618B"/>
    <w:rsid w:val="00C3632F"/>
    <w:rsid w:val="00C36523"/>
    <w:rsid w:val="00C36529"/>
    <w:rsid w:val="00C3682B"/>
    <w:rsid w:val="00C368D5"/>
    <w:rsid w:val="00C369F9"/>
    <w:rsid w:val="00C36AC9"/>
    <w:rsid w:val="00C36E88"/>
    <w:rsid w:val="00C36F4E"/>
    <w:rsid w:val="00C37125"/>
    <w:rsid w:val="00C3720B"/>
    <w:rsid w:val="00C37241"/>
    <w:rsid w:val="00C3737A"/>
    <w:rsid w:val="00C37472"/>
    <w:rsid w:val="00C374D6"/>
    <w:rsid w:val="00C3752F"/>
    <w:rsid w:val="00C3763A"/>
    <w:rsid w:val="00C3766E"/>
    <w:rsid w:val="00C3771E"/>
    <w:rsid w:val="00C37742"/>
    <w:rsid w:val="00C37881"/>
    <w:rsid w:val="00C37944"/>
    <w:rsid w:val="00C37A1E"/>
    <w:rsid w:val="00C37B32"/>
    <w:rsid w:val="00C37BAE"/>
    <w:rsid w:val="00C37D23"/>
    <w:rsid w:val="00C4013E"/>
    <w:rsid w:val="00C401EB"/>
    <w:rsid w:val="00C403AA"/>
    <w:rsid w:val="00C40665"/>
    <w:rsid w:val="00C408BA"/>
    <w:rsid w:val="00C4091A"/>
    <w:rsid w:val="00C40953"/>
    <w:rsid w:val="00C40A00"/>
    <w:rsid w:val="00C40B27"/>
    <w:rsid w:val="00C40CAD"/>
    <w:rsid w:val="00C40CFC"/>
    <w:rsid w:val="00C40D86"/>
    <w:rsid w:val="00C4132C"/>
    <w:rsid w:val="00C41340"/>
    <w:rsid w:val="00C4138B"/>
    <w:rsid w:val="00C4153C"/>
    <w:rsid w:val="00C415F7"/>
    <w:rsid w:val="00C416D5"/>
    <w:rsid w:val="00C418DC"/>
    <w:rsid w:val="00C418F1"/>
    <w:rsid w:val="00C41C62"/>
    <w:rsid w:val="00C41EB7"/>
    <w:rsid w:val="00C41EDB"/>
    <w:rsid w:val="00C4268F"/>
    <w:rsid w:val="00C42978"/>
    <w:rsid w:val="00C42BBE"/>
    <w:rsid w:val="00C43187"/>
    <w:rsid w:val="00C43270"/>
    <w:rsid w:val="00C43554"/>
    <w:rsid w:val="00C43691"/>
    <w:rsid w:val="00C43A0B"/>
    <w:rsid w:val="00C43B94"/>
    <w:rsid w:val="00C43BDA"/>
    <w:rsid w:val="00C43C1D"/>
    <w:rsid w:val="00C43D4D"/>
    <w:rsid w:val="00C43E1F"/>
    <w:rsid w:val="00C43FEF"/>
    <w:rsid w:val="00C44345"/>
    <w:rsid w:val="00C446FF"/>
    <w:rsid w:val="00C44723"/>
    <w:rsid w:val="00C44737"/>
    <w:rsid w:val="00C4475E"/>
    <w:rsid w:val="00C44901"/>
    <w:rsid w:val="00C44A28"/>
    <w:rsid w:val="00C44AAC"/>
    <w:rsid w:val="00C44AB8"/>
    <w:rsid w:val="00C44BDB"/>
    <w:rsid w:val="00C44D5D"/>
    <w:rsid w:val="00C44DF0"/>
    <w:rsid w:val="00C45061"/>
    <w:rsid w:val="00C450AF"/>
    <w:rsid w:val="00C452B6"/>
    <w:rsid w:val="00C45365"/>
    <w:rsid w:val="00C455D2"/>
    <w:rsid w:val="00C45615"/>
    <w:rsid w:val="00C45648"/>
    <w:rsid w:val="00C45A83"/>
    <w:rsid w:val="00C45B05"/>
    <w:rsid w:val="00C45E10"/>
    <w:rsid w:val="00C46080"/>
    <w:rsid w:val="00C460B4"/>
    <w:rsid w:val="00C461BD"/>
    <w:rsid w:val="00C461D3"/>
    <w:rsid w:val="00C461F9"/>
    <w:rsid w:val="00C46275"/>
    <w:rsid w:val="00C46299"/>
    <w:rsid w:val="00C46301"/>
    <w:rsid w:val="00C46363"/>
    <w:rsid w:val="00C465B6"/>
    <w:rsid w:val="00C4675B"/>
    <w:rsid w:val="00C467DE"/>
    <w:rsid w:val="00C46A26"/>
    <w:rsid w:val="00C46BB4"/>
    <w:rsid w:val="00C470E9"/>
    <w:rsid w:val="00C4710A"/>
    <w:rsid w:val="00C47257"/>
    <w:rsid w:val="00C4728A"/>
    <w:rsid w:val="00C472E6"/>
    <w:rsid w:val="00C4735E"/>
    <w:rsid w:val="00C47A13"/>
    <w:rsid w:val="00C47A17"/>
    <w:rsid w:val="00C47B8C"/>
    <w:rsid w:val="00C47C10"/>
    <w:rsid w:val="00C47CE8"/>
    <w:rsid w:val="00C47F9D"/>
    <w:rsid w:val="00C50060"/>
    <w:rsid w:val="00C50091"/>
    <w:rsid w:val="00C50252"/>
    <w:rsid w:val="00C5051E"/>
    <w:rsid w:val="00C5070E"/>
    <w:rsid w:val="00C5084C"/>
    <w:rsid w:val="00C508F4"/>
    <w:rsid w:val="00C50B13"/>
    <w:rsid w:val="00C50E9D"/>
    <w:rsid w:val="00C513FD"/>
    <w:rsid w:val="00C515F0"/>
    <w:rsid w:val="00C518FC"/>
    <w:rsid w:val="00C51F76"/>
    <w:rsid w:val="00C520E0"/>
    <w:rsid w:val="00C522CC"/>
    <w:rsid w:val="00C522ED"/>
    <w:rsid w:val="00C524CA"/>
    <w:rsid w:val="00C526FD"/>
    <w:rsid w:val="00C5280F"/>
    <w:rsid w:val="00C528C1"/>
    <w:rsid w:val="00C52B46"/>
    <w:rsid w:val="00C52CE7"/>
    <w:rsid w:val="00C52D91"/>
    <w:rsid w:val="00C52F12"/>
    <w:rsid w:val="00C5330B"/>
    <w:rsid w:val="00C5346B"/>
    <w:rsid w:val="00C535D0"/>
    <w:rsid w:val="00C5376F"/>
    <w:rsid w:val="00C53ADA"/>
    <w:rsid w:val="00C53AE7"/>
    <w:rsid w:val="00C53AF3"/>
    <w:rsid w:val="00C53C01"/>
    <w:rsid w:val="00C53ECE"/>
    <w:rsid w:val="00C53EFB"/>
    <w:rsid w:val="00C54012"/>
    <w:rsid w:val="00C54053"/>
    <w:rsid w:val="00C540A5"/>
    <w:rsid w:val="00C541F5"/>
    <w:rsid w:val="00C5422B"/>
    <w:rsid w:val="00C5455C"/>
    <w:rsid w:val="00C5461D"/>
    <w:rsid w:val="00C54633"/>
    <w:rsid w:val="00C546CB"/>
    <w:rsid w:val="00C5472C"/>
    <w:rsid w:val="00C54741"/>
    <w:rsid w:val="00C547CF"/>
    <w:rsid w:val="00C54939"/>
    <w:rsid w:val="00C5495A"/>
    <w:rsid w:val="00C54A3E"/>
    <w:rsid w:val="00C54B51"/>
    <w:rsid w:val="00C54E0E"/>
    <w:rsid w:val="00C5507B"/>
    <w:rsid w:val="00C55237"/>
    <w:rsid w:val="00C55254"/>
    <w:rsid w:val="00C55719"/>
    <w:rsid w:val="00C55721"/>
    <w:rsid w:val="00C5583E"/>
    <w:rsid w:val="00C55851"/>
    <w:rsid w:val="00C55A87"/>
    <w:rsid w:val="00C55CD0"/>
    <w:rsid w:val="00C55D2F"/>
    <w:rsid w:val="00C55DA6"/>
    <w:rsid w:val="00C55E97"/>
    <w:rsid w:val="00C55F04"/>
    <w:rsid w:val="00C55F4E"/>
    <w:rsid w:val="00C5605F"/>
    <w:rsid w:val="00C56221"/>
    <w:rsid w:val="00C563F5"/>
    <w:rsid w:val="00C565D5"/>
    <w:rsid w:val="00C56771"/>
    <w:rsid w:val="00C567A4"/>
    <w:rsid w:val="00C5698B"/>
    <w:rsid w:val="00C56C94"/>
    <w:rsid w:val="00C56D65"/>
    <w:rsid w:val="00C56D9A"/>
    <w:rsid w:val="00C56E6F"/>
    <w:rsid w:val="00C573DB"/>
    <w:rsid w:val="00C5755E"/>
    <w:rsid w:val="00C57663"/>
    <w:rsid w:val="00C5775F"/>
    <w:rsid w:val="00C5784C"/>
    <w:rsid w:val="00C57905"/>
    <w:rsid w:val="00C5791A"/>
    <w:rsid w:val="00C57AA1"/>
    <w:rsid w:val="00C57B94"/>
    <w:rsid w:val="00C57CBA"/>
    <w:rsid w:val="00C57F2D"/>
    <w:rsid w:val="00C57F5F"/>
    <w:rsid w:val="00C600F5"/>
    <w:rsid w:val="00C601C1"/>
    <w:rsid w:val="00C603CB"/>
    <w:rsid w:val="00C6055A"/>
    <w:rsid w:val="00C6056B"/>
    <w:rsid w:val="00C60665"/>
    <w:rsid w:val="00C607B3"/>
    <w:rsid w:val="00C60D2D"/>
    <w:rsid w:val="00C61286"/>
    <w:rsid w:val="00C6141B"/>
    <w:rsid w:val="00C614FC"/>
    <w:rsid w:val="00C61521"/>
    <w:rsid w:val="00C61724"/>
    <w:rsid w:val="00C617AF"/>
    <w:rsid w:val="00C618F7"/>
    <w:rsid w:val="00C61EC8"/>
    <w:rsid w:val="00C61ED4"/>
    <w:rsid w:val="00C61F4B"/>
    <w:rsid w:val="00C6200E"/>
    <w:rsid w:val="00C62324"/>
    <w:rsid w:val="00C62672"/>
    <w:rsid w:val="00C6289E"/>
    <w:rsid w:val="00C629A8"/>
    <w:rsid w:val="00C62A1A"/>
    <w:rsid w:val="00C62B6B"/>
    <w:rsid w:val="00C62BC7"/>
    <w:rsid w:val="00C62D73"/>
    <w:rsid w:val="00C63471"/>
    <w:rsid w:val="00C634FD"/>
    <w:rsid w:val="00C63747"/>
    <w:rsid w:val="00C63752"/>
    <w:rsid w:val="00C638E9"/>
    <w:rsid w:val="00C63A29"/>
    <w:rsid w:val="00C63CAE"/>
    <w:rsid w:val="00C63FB9"/>
    <w:rsid w:val="00C6401E"/>
    <w:rsid w:val="00C64367"/>
    <w:rsid w:val="00C64585"/>
    <w:rsid w:val="00C649DF"/>
    <w:rsid w:val="00C64BDE"/>
    <w:rsid w:val="00C64E8B"/>
    <w:rsid w:val="00C64F08"/>
    <w:rsid w:val="00C65351"/>
    <w:rsid w:val="00C653BC"/>
    <w:rsid w:val="00C653E1"/>
    <w:rsid w:val="00C6540F"/>
    <w:rsid w:val="00C65577"/>
    <w:rsid w:val="00C6558C"/>
    <w:rsid w:val="00C65709"/>
    <w:rsid w:val="00C6579B"/>
    <w:rsid w:val="00C657B0"/>
    <w:rsid w:val="00C65822"/>
    <w:rsid w:val="00C6592A"/>
    <w:rsid w:val="00C65973"/>
    <w:rsid w:val="00C65AE2"/>
    <w:rsid w:val="00C65E20"/>
    <w:rsid w:val="00C660E4"/>
    <w:rsid w:val="00C66161"/>
    <w:rsid w:val="00C664B1"/>
    <w:rsid w:val="00C66522"/>
    <w:rsid w:val="00C665A3"/>
    <w:rsid w:val="00C66616"/>
    <w:rsid w:val="00C6698D"/>
    <w:rsid w:val="00C669F4"/>
    <w:rsid w:val="00C66B8D"/>
    <w:rsid w:val="00C66BA5"/>
    <w:rsid w:val="00C66C8E"/>
    <w:rsid w:val="00C66C95"/>
    <w:rsid w:val="00C66EC2"/>
    <w:rsid w:val="00C66ECE"/>
    <w:rsid w:val="00C66FF4"/>
    <w:rsid w:val="00C67079"/>
    <w:rsid w:val="00C670D2"/>
    <w:rsid w:val="00C6714B"/>
    <w:rsid w:val="00C6718A"/>
    <w:rsid w:val="00C67215"/>
    <w:rsid w:val="00C6728C"/>
    <w:rsid w:val="00C672C2"/>
    <w:rsid w:val="00C676F0"/>
    <w:rsid w:val="00C67A31"/>
    <w:rsid w:val="00C67A3A"/>
    <w:rsid w:val="00C67CA8"/>
    <w:rsid w:val="00C67D6F"/>
    <w:rsid w:val="00C67FA1"/>
    <w:rsid w:val="00C701F5"/>
    <w:rsid w:val="00C705F9"/>
    <w:rsid w:val="00C706ED"/>
    <w:rsid w:val="00C70914"/>
    <w:rsid w:val="00C7091D"/>
    <w:rsid w:val="00C70940"/>
    <w:rsid w:val="00C7095B"/>
    <w:rsid w:val="00C70A0D"/>
    <w:rsid w:val="00C70A88"/>
    <w:rsid w:val="00C70B61"/>
    <w:rsid w:val="00C70D6B"/>
    <w:rsid w:val="00C70DCD"/>
    <w:rsid w:val="00C70E05"/>
    <w:rsid w:val="00C70F09"/>
    <w:rsid w:val="00C71056"/>
    <w:rsid w:val="00C7127C"/>
    <w:rsid w:val="00C7129C"/>
    <w:rsid w:val="00C71437"/>
    <w:rsid w:val="00C714CC"/>
    <w:rsid w:val="00C71682"/>
    <w:rsid w:val="00C71743"/>
    <w:rsid w:val="00C7192F"/>
    <w:rsid w:val="00C71BD5"/>
    <w:rsid w:val="00C71C04"/>
    <w:rsid w:val="00C71D7A"/>
    <w:rsid w:val="00C71D98"/>
    <w:rsid w:val="00C71E24"/>
    <w:rsid w:val="00C72083"/>
    <w:rsid w:val="00C720F6"/>
    <w:rsid w:val="00C722DA"/>
    <w:rsid w:val="00C72A87"/>
    <w:rsid w:val="00C72AA3"/>
    <w:rsid w:val="00C72DD5"/>
    <w:rsid w:val="00C72E41"/>
    <w:rsid w:val="00C72E97"/>
    <w:rsid w:val="00C7311D"/>
    <w:rsid w:val="00C73127"/>
    <w:rsid w:val="00C73205"/>
    <w:rsid w:val="00C7320B"/>
    <w:rsid w:val="00C7356A"/>
    <w:rsid w:val="00C73B5C"/>
    <w:rsid w:val="00C73BE1"/>
    <w:rsid w:val="00C73E62"/>
    <w:rsid w:val="00C73EE7"/>
    <w:rsid w:val="00C74213"/>
    <w:rsid w:val="00C74377"/>
    <w:rsid w:val="00C7437B"/>
    <w:rsid w:val="00C74434"/>
    <w:rsid w:val="00C745CD"/>
    <w:rsid w:val="00C7465D"/>
    <w:rsid w:val="00C74A7F"/>
    <w:rsid w:val="00C7546C"/>
    <w:rsid w:val="00C754DD"/>
    <w:rsid w:val="00C75614"/>
    <w:rsid w:val="00C7573E"/>
    <w:rsid w:val="00C757C2"/>
    <w:rsid w:val="00C758E2"/>
    <w:rsid w:val="00C75AD8"/>
    <w:rsid w:val="00C75BB8"/>
    <w:rsid w:val="00C75C37"/>
    <w:rsid w:val="00C75DCB"/>
    <w:rsid w:val="00C75F0E"/>
    <w:rsid w:val="00C75FC8"/>
    <w:rsid w:val="00C76071"/>
    <w:rsid w:val="00C760E9"/>
    <w:rsid w:val="00C76188"/>
    <w:rsid w:val="00C761D8"/>
    <w:rsid w:val="00C76319"/>
    <w:rsid w:val="00C76609"/>
    <w:rsid w:val="00C766E6"/>
    <w:rsid w:val="00C76754"/>
    <w:rsid w:val="00C768E8"/>
    <w:rsid w:val="00C7690D"/>
    <w:rsid w:val="00C76BE2"/>
    <w:rsid w:val="00C76FC9"/>
    <w:rsid w:val="00C77048"/>
    <w:rsid w:val="00C77096"/>
    <w:rsid w:val="00C77463"/>
    <w:rsid w:val="00C7756C"/>
    <w:rsid w:val="00C7756F"/>
    <w:rsid w:val="00C775B1"/>
    <w:rsid w:val="00C7764F"/>
    <w:rsid w:val="00C776E9"/>
    <w:rsid w:val="00C77736"/>
    <w:rsid w:val="00C77B31"/>
    <w:rsid w:val="00C77B81"/>
    <w:rsid w:val="00C77C3D"/>
    <w:rsid w:val="00C77CDB"/>
    <w:rsid w:val="00C77EFC"/>
    <w:rsid w:val="00C8017F"/>
    <w:rsid w:val="00C80A0D"/>
    <w:rsid w:val="00C80A16"/>
    <w:rsid w:val="00C80CF9"/>
    <w:rsid w:val="00C80D9B"/>
    <w:rsid w:val="00C81003"/>
    <w:rsid w:val="00C81668"/>
    <w:rsid w:val="00C81B1D"/>
    <w:rsid w:val="00C81C6D"/>
    <w:rsid w:val="00C81E28"/>
    <w:rsid w:val="00C81EA0"/>
    <w:rsid w:val="00C8209B"/>
    <w:rsid w:val="00C820A2"/>
    <w:rsid w:val="00C8219E"/>
    <w:rsid w:val="00C8230C"/>
    <w:rsid w:val="00C823FF"/>
    <w:rsid w:val="00C82460"/>
    <w:rsid w:val="00C824C8"/>
    <w:rsid w:val="00C82BFC"/>
    <w:rsid w:val="00C82F9F"/>
    <w:rsid w:val="00C8349D"/>
    <w:rsid w:val="00C834FE"/>
    <w:rsid w:val="00C8351C"/>
    <w:rsid w:val="00C8382E"/>
    <w:rsid w:val="00C83B19"/>
    <w:rsid w:val="00C83BB2"/>
    <w:rsid w:val="00C83E79"/>
    <w:rsid w:val="00C840BB"/>
    <w:rsid w:val="00C840C9"/>
    <w:rsid w:val="00C84574"/>
    <w:rsid w:val="00C848B9"/>
    <w:rsid w:val="00C84C7B"/>
    <w:rsid w:val="00C84CC9"/>
    <w:rsid w:val="00C84FC0"/>
    <w:rsid w:val="00C85005"/>
    <w:rsid w:val="00C85153"/>
    <w:rsid w:val="00C851F0"/>
    <w:rsid w:val="00C85245"/>
    <w:rsid w:val="00C85277"/>
    <w:rsid w:val="00C8530A"/>
    <w:rsid w:val="00C85330"/>
    <w:rsid w:val="00C85416"/>
    <w:rsid w:val="00C85976"/>
    <w:rsid w:val="00C85AC1"/>
    <w:rsid w:val="00C85E79"/>
    <w:rsid w:val="00C85FCE"/>
    <w:rsid w:val="00C86092"/>
    <w:rsid w:val="00C86456"/>
    <w:rsid w:val="00C864F7"/>
    <w:rsid w:val="00C8693E"/>
    <w:rsid w:val="00C869FD"/>
    <w:rsid w:val="00C86A8D"/>
    <w:rsid w:val="00C86BF4"/>
    <w:rsid w:val="00C86F66"/>
    <w:rsid w:val="00C8733A"/>
    <w:rsid w:val="00C873DA"/>
    <w:rsid w:val="00C874C7"/>
    <w:rsid w:val="00C876AC"/>
    <w:rsid w:val="00C8770E"/>
    <w:rsid w:val="00C87DA7"/>
    <w:rsid w:val="00C87E22"/>
    <w:rsid w:val="00C87F25"/>
    <w:rsid w:val="00C87FE3"/>
    <w:rsid w:val="00C9013C"/>
    <w:rsid w:val="00C90176"/>
    <w:rsid w:val="00C902A1"/>
    <w:rsid w:val="00C902E0"/>
    <w:rsid w:val="00C9043B"/>
    <w:rsid w:val="00C90458"/>
    <w:rsid w:val="00C9068F"/>
    <w:rsid w:val="00C906E4"/>
    <w:rsid w:val="00C9071C"/>
    <w:rsid w:val="00C909A5"/>
    <w:rsid w:val="00C909E8"/>
    <w:rsid w:val="00C90A80"/>
    <w:rsid w:val="00C90A9B"/>
    <w:rsid w:val="00C90B38"/>
    <w:rsid w:val="00C90B65"/>
    <w:rsid w:val="00C90C25"/>
    <w:rsid w:val="00C90D2E"/>
    <w:rsid w:val="00C90D4E"/>
    <w:rsid w:val="00C91030"/>
    <w:rsid w:val="00C91447"/>
    <w:rsid w:val="00C9163C"/>
    <w:rsid w:val="00C918F9"/>
    <w:rsid w:val="00C91B31"/>
    <w:rsid w:val="00C91D65"/>
    <w:rsid w:val="00C91F72"/>
    <w:rsid w:val="00C921AD"/>
    <w:rsid w:val="00C9247C"/>
    <w:rsid w:val="00C925F5"/>
    <w:rsid w:val="00C92720"/>
    <w:rsid w:val="00C92D94"/>
    <w:rsid w:val="00C92DCA"/>
    <w:rsid w:val="00C92E59"/>
    <w:rsid w:val="00C92EC9"/>
    <w:rsid w:val="00C933AE"/>
    <w:rsid w:val="00C93415"/>
    <w:rsid w:val="00C93795"/>
    <w:rsid w:val="00C938A3"/>
    <w:rsid w:val="00C93A46"/>
    <w:rsid w:val="00C93D30"/>
    <w:rsid w:val="00C93E82"/>
    <w:rsid w:val="00C93FE8"/>
    <w:rsid w:val="00C940D6"/>
    <w:rsid w:val="00C940E5"/>
    <w:rsid w:val="00C9454F"/>
    <w:rsid w:val="00C94888"/>
    <w:rsid w:val="00C94A16"/>
    <w:rsid w:val="00C94A40"/>
    <w:rsid w:val="00C94C6F"/>
    <w:rsid w:val="00C94C7F"/>
    <w:rsid w:val="00C94EEA"/>
    <w:rsid w:val="00C95732"/>
    <w:rsid w:val="00C95901"/>
    <w:rsid w:val="00C9597A"/>
    <w:rsid w:val="00C95AA4"/>
    <w:rsid w:val="00C95B37"/>
    <w:rsid w:val="00C95CFF"/>
    <w:rsid w:val="00C95EE8"/>
    <w:rsid w:val="00C95FA1"/>
    <w:rsid w:val="00C960A2"/>
    <w:rsid w:val="00C96166"/>
    <w:rsid w:val="00C96277"/>
    <w:rsid w:val="00C9674C"/>
    <w:rsid w:val="00C967FA"/>
    <w:rsid w:val="00C969A9"/>
    <w:rsid w:val="00C96CD4"/>
    <w:rsid w:val="00C96DF8"/>
    <w:rsid w:val="00C96E4D"/>
    <w:rsid w:val="00C96EB7"/>
    <w:rsid w:val="00C96EF3"/>
    <w:rsid w:val="00C970FB"/>
    <w:rsid w:val="00C974DE"/>
    <w:rsid w:val="00C97AE8"/>
    <w:rsid w:val="00C97B29"/>
    <w:rsid w:val="00C97C25"/>
    <w:rsid w:val="00C97D06"/>
    <w:rsid w:val="00C97F31"/>
    <w:rsid w:val="00CA001C"/>
    <w:rsid w:val="00CA012A"/>
    <w:rsid w:val="00CA01E1"/>
    <w:rsid w:val="00CA01F5"/>
    <w:rsid w:val="00CA06C8"/>
    <w:rsid w:val="00CA0828"/>
    <w:rsid w:val="00CA0A48"/>
    <w:rsid w:val="00CA0BD6"/>
    <w:rsid w:val="00CA0BE1"/>
    <w:rsid w:val="00CA0CC2"/>
    <w:rsid w:val="00CA0D2B"/>
    <w:rsid w:val="00CA0DAB"/>
    <w:rsid w:val="00CA0E6A"/>
    <w:rsid w:val="00CA0F7F"/>
    <w:rsid w:val="00CA100E"/>
    <w:rsid w:val="00CA102C"/>
    <w:rsid w:val="00CA1343"/>
    <w:rsid w:val="00CA166C"/>
    <w:rsid w:val="00CA16CF"/>
    <w:rsid w:val="00CA1B43"/>
    <w:rsid w:val="00CA1CEE"/>
    <w:rsid w:val="00CA1D92"/>
    <w:rsid w:val="00CA20CE"/>
    <w:rsid w:val="00CA2254"/>
    <w:rsid w:val="00CA228A"/>
    <w:rsid w:val="00CA2415"/>
    <w:rsid w:val="00CA2451"/>
    <w:rsid w:val="00CA2591"/>
    <w:rsid w:val="00CA2617"/>
    <w:rsid w:val="00CA2623"/>
    <w:rsid w:val="00CA2744"/>
    <w:rsid w:val="00CA2751"/>
    <w:rsid w:val="00CA28C0"/>
    <w:rsid w:val="00CA2A19"/>
    <w:rsid w:val="00CA2A6C"/>
    <w:rsid w:val="00CA2AC6"/>
    <w:rsid w:val="00CA2CA3"/>
    <w:rsid w:val="00CA2CB6"/>
    <w:rsid w:val="00CA2F2C"/>
    <w:rsid w:val="00CA30FC"/>
    <w:rsid w:val="00CA314A"/>
    <w:rsid w:val="00CA31C7"/>
    <w:rsid w:val="00CA31D4"/>
    <w:rsid w:val="00CA33AD"/>
    <w:rsid w:val="00CA3619"/>
    <w:rsid w:val="00CA36AF"/>
    <w:rsid w:val="00CA3A56"/>
    <w:rsid w:val="00CA3C31"/>
    <w:rsid w:val="00CA3D15"/>
    <w:rsid w:val="00CA3DF1"/>
    <w:rsid w:val="00CA3F57"/>
    <w:rsid w:val="00CA3F97"/>
    <w:rsid w:val="00CA4120"/>
    <w:rsid w:val="00CA4197"/>
    <w:rsid w:val="00CA42BA"/>
    <w:rsid w:val="00CA461A"/>
    <w:rsid w:val="00CA4847"/>
    <w:rsid w:val="00CA4878"/>
    <w:rsid w:val="00CA49DA"/>
    <w:rsid w:val="00CA4AEA"/>
    <w:rsid w:val="00CA4D02"/>
    <w:rsid w:val="00CA4EF0"/>
    <w:rsid w:val="00CA4F3B"/>
    <w:rsid w:val="00CA50E2"/>
    <w:rsid w:val="00CA5247"/>
    <w:rsid w:val="00CA55C0"/>
    <w:rsid w:val="00CA56DF"/>
    <w:rsid w:val="00CA57CB"/>
    <w:rsid w:val="00CA5880"/>
    <w:rsid w:val="00CA59BD"/>
    <w:rsid w:val="00CA5B6F"/>
    <w:rsid w:val="00CA5BDB"/>
    <w:rsid w:val="00CA5CD4"/>
    <w:rsid w:val="00CA5D51"/>
    <w:rsid w:val="00CA5D82"/>
    <w:rsid w:val="00CA624B"/>
    <w:rsid w:val="00CA62D0"/>
    <w:rsid w:val="00CA63F1"/>
    <w:rsid w:val="00CA6589"/>
    <w:rsid w:val="00CA664C"/>
    <w:rsid w:val="00CA67FC"/>
    <w:rsid w:val="00CA6C5F"/>
    <w:rsid w:val="00CA6F8A"/>
    <w:rsid w:val="00CA7003"/>
    <w:rsid w:val="00CA70DC"/>
    <w:rsid w:val="00CA71C5"/>
    <w:rsid w:val="00CA7297"/>
    <w:rsid w:val="00CA7913"/>
    <w:rsid w:val="00CA796C"/>
    <w:rsid w:val="00CA7982"/>
    <w:rsid w:val="00CA798E"/>
    <w:rsid w:val="00CA7AE0"/>
    <w:rsid w:val="00CB014F"/>
    <w:rsid w:val="00CB0450"/>
    <w:rsid w:val="00CB0452"/>
    <w:rsid w:val="00CB09C7"/>
    <w:rsid w:val="00CB0B20"/>
    <w:rsid w:val="00CB0BAB"/>
    <w:rsid w:val="00CB0E69"/>
    <w:rsid w:val="00CB0ED9"/>
    <w:rsid w:val="00CB0F41"/>
    <w:rsid w:val="00CB0F5D"/>
    <w:rsid w:val="00CB0F7A"/>
    <w:rsid w:val="00CB0FD3"/>
    <w:rsid w:val="00CB1154"/>
    <w:rsid w:val="00CB1333"/>
    <w:rsid w:val="00CB13F4"/>
    <w:rsid w:val="00CB145C"/>
    <w:rsid w:val="00CB14E0"/>
    <w:rsid w:val="00CB153C"/>
    <w:rsid w:val="00CB17A3"/>
    <w:rsid w:val="00CB184B"/>
    <w:rsid w:val="00CB193E"/>
    <w:rsid w:val="00CB1981"/>
    <w:rsid w:val="00CB1A91"/>
    <w:rsid w:val="00CB1B2F"/>
    <w:rsid w:val="00CB1BC7"/>
    <w:rsid w:val="00CB1FD8"/>
    <w:rsid w:val="00CB20A9"/>
    <w:rsid w:val="00CB20E8"/>
    <w:rsid w:val="00CB2125"/>
    <w:rsid w:val="00CB2228"/>
    <w:rsid w:val="00CB23C1"/>
    <w:rsid w:val="00CB29C9"/>
    <w:rsid w:val="00CB2FC1"/>
    <w:rsid w:val="00CB2FCB"/>
    <w:rsid w:val="00CB3153"/>
    <w:rsid w:val="00CB3464"/>
    <w:rsid w:val="00CB35C6"/>
    <w:rsid w:val="00CB36A8"/>
    <w:rsid w:val="00CB377F"/>
    <w:rsid w:val="00CB378E"/>
    <w:rsid w:val="00CB38FF"/>
    <w:rsid w:val="00CB390D"/>
    <w:rsid w:val="00CB39A0"/>
    <w:rsid w:val="00CB39DC"/>
    <w:rsid w:val="00CB3BF8"/>
    <w:rsid w:val="00CB3CA7"/>
    <w:rsid w:val="00CB3CF5"/>
    <w:rsid w:val="00CB3E1B"/>
    <w:rsid w:val="00CB3E38"/>
    <w:rsid w:val="00CB3EB1"/>
    <w:rsid w:val="00CB4073"/>
    <w:rsid w:val="00CB4178"/>
    <w:rsid w:val="00CB4196"/>
    <w:rsid w:val="00CB42E6"/>
    <w:rsid w:val="00CB434C"/>
    <w:rsid w:val="00CB4942"/>
    <w:rsid w:val="00CB49BB"/>
    <w:rsid w:val="00CB4A0F"/>
    <w:rsid w:val="00CB4B35"/>
    <w:rsid w:val="00CB4BDB"/>
    <w:rsid w:val="00CB4F5E"/>
    <w:rsid w:val="00CB508C"/>
    <w:rsid w:val="00CB5294"/>
    <w:rsid w:val="00CB5479"/>
    <w:rsid w:val="00CB54D8"/>
    <w:rsid w:val="00CB5747"/>
    <w:rsid w:val="00CB575A"/>
    <w:rsid w:val="00CB576B"/>
    <w:rsid w:val="00CB5AB8"/>
    <w:rsid w:val="00CB5ABD"/>
    <w:rsid w:val="00CB5CDF"/>
    <w:rsid w:val="00CB5D01"/>
    <w:rsid w:val="00CB5E62"/>
    <w:rsid w:val="00CB5FEC"/>
    <w:rsid w:val="00CB602C"/>
    <w:rsid w:val="00CB640F"/>
    <w:rsid w:val="00CB6548"/>
    <w:rsid w:val="00CB66A5"/>
    <w:rsid w:val="00CB6A67"/>
    <w:rsid w:val="00CB6A7C"/>
    <w:rsid w:val="00CB6BD8"/>
    <w:rsid w:val="00CB6D87"/>
    <w:rsid w:val="00CB71D2"/>
    <w:rsid w:val="00CB7297"/>
    <w:rsid w:val="00CB76E7"/>
    <w:rsid w:val="00CB7707"/>
    <w:rsid w:val="00CB777B"/>
    <w:rsid w:val="00CB7850"/>
    <w:rsid w:val="00CB7933"/>
    <w:rsid w:val="00CB7A25"/>
    <w:rsid w:val="00CB7A35"/>
    <w:rsid w:val="00CB7CF0"/>
    <w:rsid w:val="00CB7E5C"/>
    <w:rsid w:val="00CB7F7A"/>
    <w:rsid w:val="00CB7FBE"/>
    <w:rsid w:val="00CC0005"/>
    <w:rsid w:val="00CC009B"/>
    <w:rsid w:val="00CC0289"/>
    <w:rsid w:val="00CC028F"/>
    <w:rsid w:val="00CC040A"/>
    <w:rsid w:val="00CC0521"/>
    <w:rsid w:val="00CC0524"/>
    <w:rsid w:val="00CC053D"/>
    <w:rsid w:val="00CC0665"/>
    <w:rsid w:val="00CC07DA"/>
    <w:rsid w:val="00CC0A2D"/>
    <w:rsid w:val="00CC10FA"/>
    <w:rsid w:val="00CC114C"/>
    <w:rsid w:val="00CC172F"/>
    <w:rsid w:val="00CC177E"/>
    <w:rsid w:val="00CC1816"/>
    <w:rsid w:val="00CC1860"/>
    <w:rsid w:val="00CC1BB1"/>
    <w:rsid w:val="00CC1BD5"/>
    <w:rsid w:val="00CC1BFA"/>
    <w:rsid w:val="00CC21F7"/>
    <w:rsid w:val="00CC21FC"/>
    <w:rsid w:val="00CC238E"/>
    <w:rsid w:val="00CC257D"/>
    <w:rsid w:val="00CC29DC"/>
    <w:rsid w:val="00CC2D22"/>
    <w:rsid w:val="00CC2E02"/>
    <w:rsid w:val="00CC2E72"/>
    <w:rsid w:val="00CC2FCB"/>
    <w:rsid w:val="00CC30CD"/>
    <w:rsid w:val="00CC32DA"/>
    <w:rsid w:val="00CC34CD"/>
    <w:rsid w:val="00CC36B2"/>
    <w:rsid w:val="00CC3754"/>
    <w:rsid w:val="00CC3DDE"/>
    <w:rsid w:val="00CC3E30"/>
    <w:rsid w:val="00CC3F6E"/>
    <w:rsid w:val="00CC40C7"/>
    <w:rsid w:val="00CC429A"/>
    <w:rsid w:val="00CC430A"/>
    <w:rsid w:val="00CC460A"/>
    <w:rsid w:val="00CC4647"/>
    <w:rsid w:val="00CC46E8"/>
    <w:rsid w:val="00CC48A5"/>
    <w:rsid w:val="00CC48B1"/>
    <w:rsid w:val="00CC4953"/>
    <w:rsid w:val="00CC4986"/>
    <w:rsid w:val="00CC49D0"/>
    <w:rsid w:val="00CC4A7F"/>
    <w:rsid w:val="00CC4AC0"/>
    <w:rsid w:val="00CC4BBE"/>
    <w:rsid w:val="00CC4CA2"/>
    <w:rsid w:val="00CC4CBD"/>
    <w:rsid w:val="00CC4CEC"/>
    <w:rsid w:val="00CC4F48"/>
    <w:rsid w:val="00CC5171"/>
    <w:rsid w:val="00CC52F6"/>
    <w:rsid w:val="00CC56B8"/>
    <w:rsid w:val="00CC5D22"/>
    <w:rsid w:val="00CC6283"/>
    <w:rsid w:val="00CC6469"/>
    <w:rsid w:val="00CC6474"/>
    <w:rsid w:val="00CC68DF"/>
    <w:rsid w:val="00CC6964"/>
    <w:rsid w:val="00CC697E"/>
    <w:rsid w:val="00CC6C9D"/>
    <w:rsid w:val="00CC6F70"/>
    <w:rsid w:val="00CC70D4"/>
    <w:rsid w:val="00CC7217"/>
    <w:rsid w:val="00CC7286"/>
    <w:rsid w:val="00CC73D3"/>
    <w:rsid w:val="00CC787E"/>
    <w:rsid w:val="00CC79DB"/>
    <w:rsid w:val="00CC7ACA"/>
    <w:rsid w:val="00CC7BA8"/>
    <w:rsid w:val="00CC7C01"/>
    <w:rsid w:val="00CC7C61"/>
    <w:rsid w:val="00CC7D5A"/>
    <w:rsid w:val="00CD002B"/>
    <w:rsid w:val="00CD02CF"/>
    <w:rsid w:val="00CD0975"/>
    <w:rsid w:val="00CD0B08"/>
    <w:rsid w:val="00CD0BD2"/>
    <w:rsid w:val="00CD0BFF"/>
    <w:rsid w:val="00CD0CF5"/>
    <w:rsid w:val="00CD0EFA"/>
    <w:rsid w:val="00CD0F15"/>
    <w:rsid w:val="00CD0FC5"/>
    <w:rsid w:val="00CD11B0"/>
    <w:rsid w:val="00CD1237"/>
    <w:rsid w:val="00CD1286"/>
    <w:rsid w:val="00CD13CD"/>
    <w:rsid w:val="00CD1609"/>
    <w:rsid w:val="00CD1900"/>
    <w:rsid w:val="00CD1BC4"/>
    <w:rsid w:val="00CD1BD0"/>
    <w:rsid w:val="00CD1CDC"/>
    <w:rsid w:val="00CD23F7"/>
    <w:rsid w:val="00CD25A3"/>
    <w:rsid w:val="00CD282C"/>
    <w:rsid w:val="00CD2D51"/>
    <w:rsid w:val="00CD2F17"/>
    <w:rsid w:val="00CD3602"/>
    <w:rsid w:val="00CD375B"/>
    <w:rsid w:val="00CD386E"/>
    <w:rsid w:val="00CD392F"/>
    <w:rsid w:val="00CD3B83"/>
    <w:rsid w:val="00CD4021"/>
    <w:rsid w:val="00CD406A"/>
    <w:rsid w:val="00CD432E"/>
    <w:rsid w:val="00CD45F0"/>
    <w:rsid w:val="00CD45FA"/>
    <w:rsid w:val="00CD47A5"/>
    <w:rsid w:val="00CD47BE"/>
    <w:rsid w:val="00CD4A04"/>
    <w:rsid w:val="00CD4ABC"/>
    <w:rsid w:val="00CD4AEA"/>
    <w:rsid w:val="00CD4E8E"/>
    <w:rsid w:val="00CD4EC2"/>
    <w:rsid w:val="00CD514D"/>
    <w:rsid w:val="00CD5510"/>
    <w:rsid w:val="00CD5771"/>
    <w:rsid w:val="00CD5C82"/>
    <w:rsid w:val="00CD5D96"/>
    <w:rsid w:val="00CD5E26"/>
    <w:rsid w:val="00CD609F"/>
    <w:rsid w:val="00CD614A"/>
    <w:rsid w:val="00CD621B"/>
    <w:rsid w:val="00CD622F"/>
    <w:rsid w:val="00CD64C4"/>
    <w:rsid w:val="00CD6878"/>
    <w:rsid w:val="00CD6A9B"/>
    <w:rsid w:val="00CD6D10"/>
    <w:rsid w:val="00CD6DF4"/>
    <w:rsid w:val="00CD6E49"/>
    <w:rsid w:val="00CD6EF8"/>
    <w:rsid w:val="00CD70E6"/>
    <w:rsid w:val="00CD7286"/>
    <w:rsid w:val="00CD73FC"/>
    <w:rsid w:val="00CD764D"/>
    <w:rsid w:val="00CD7725"/>
    <w:rsid w:val="00CD78F5"/>
    <w:rsid w:val="00CD7A16"/>
    <w:rsid w:val="00CD7BA6"/>
    <w:rsid w:val="00CD7BB1"/>
    <w:rsid w:val="00CD7C22"/>
    <w:rsid w:val="00CD7CEF"/>
    <w:rsid w:val="00CD7D17"/>
    <w:rsid w:val="00CD7D88"/>
    <w:rsid w:val="00CE0261"/>
    <w:rsid w:val="00CE047A"/>
    <w:rsid w:val="00CE0540"/>
    <w:rsid w:val="00CE0593"/>
    <w:rsid w:val="00CE0C50"/>
    <w:rsid w:val="00CE14FD"/>
    <w:rsid w:val="00CE1509"/>
    <w:rsid w:val="00CE15E2"/>
    <w:rsid w:val="00CE165A"/>
    <w:rsid w:val="00CE1795"/>
    <w:rsid w:val="00CE17A0"/>
    <w:rsid w:val="00CE18A9"/>
    <w:rsid w:val="00CE19B0"/>
    <w:rsid w:val="00CE1BF7"/>
    <w:rsid w:val="00CE1C1B"/>
    <w:rsid w:val="00CE1C4C"/>
    <w:rsid w:val="00CE1D61"/>
    <w:rsid w:val="00CE21CD"/>
    <w:rsid w:val="00CE21EF"/>
    <w:rsid w:val="00CE229A"/>
    <w:rsid w:val="00CE234C"/>
    <w:rsid w:val="00CE257D"/>
    <w:rsid w:val="00CE263E"/>
    <w:rsid w:val="00CE2716"/>
    <w:rsid w:val="00CE28EC"/>
    <w:rsid w:val="00CE2AC9"/>
    <w:rsid w:val="00CE2C71"/>
    <w:rsid w:val="00CE2DB0"/>
    <w:rsid w:val="00CE2ED0"/>
    <w:rsid w:val="00CE3293"/>
    <w:rsid w:val="00CE32A4"/>
    <w:rsid w:val="00CE32B8"/>
    <w:rsid w:val="00CE330F"/>
    <w:rsid w:val="00CE33F8"/>
    <w:rsid w:val="00CE36F1"/>
    <w:rsid w:val="00CE37A2"/>
    <w:rsid w:val="00CE382D"/>
    <w:rsid w:val="00CE388B"/>
    <w:rsid w:val="00CE38FA"/>
    <w:rsid w:val="00CE39F0"/>
    <w:rsid w:val="00CE3A6C"/>
    <w:rsid w:val="00CE3D4C"/>
    <w:rsid w:val="00CE3FFC"/>
    <w:rsid w:val="00CE4012"/>
    <w:rsid w:val="00CE40E4"/>
    <w:rsid w:val="00CE4110"/>
    <w:rsid w:val="00CE41A4"/>
    <w:rsid w:val="00CE484E"/>
    <w:rsid w:val="00CE4A2D"/>
    <w:rsid w:val="00CE4AA7"/>
    <w:rsid w:val="00CE4B5F"/>
    <w:rsid w:val="00CE4BB3"/>
    <w:rsid w:val="00CE4BEB"/>
    <w:rsid w:val="00CE51D3"/>
    <w:rsid w:val="00CE522D"/>
    <w:rsid w:val="00CE5323"/>
    <w:rsid w:val="00CE5792"/>
    <w:rsid w:val="00CE57F1"/>
    <w:rsid w:val="00CE592A"/>
    <w:rsid w:val="00CE59FE"/>
    <w:rsid w:val="00CE5B87"/>
    <w:rsid w:val="00CE5C40"/>
    <w:rsid w:val="00CE5FA7"/>
    <w:rsid w:val="00CE5FD6"/>
    <w:rsid w:val="00CE60E9"/>
    <w:rsid w:val="00CE6337"/>
    <w:rsid w:val="00CE637D"/>
    <w:rsid w:val="00CE6442"/>
    <w:rsid w:val="00CE670D"/>
    <w:rsid w:val="00CE67FF"/>
    <w:rsid w:val="00CE696E"/>
    <w:rsid w:val="00CE6A6E"/>
    <w:rsid w:val="00CE6C9C"/>
    <w:rsid w:val="00CE70C6"/>
    <w:rsid w:val="00CE7129"/>
    <w:rsid w:val="00CE7172"/>
    <w:rsid w:val="00CE71C7"/>
    <w:rsid w:val="00CE7229"/>
    <w:rsid w:val="00CE73BB"/>
    <w:rsid w:val="00CE7426"/>
    <w:rsid w:val="00CE755B"/>
    <w:rsid w:val="00CE78A9"/>
    <w:rsid w:val="00CE7964"/>
    <w:rsid w:val="00CE79C1"/>
    <w:rsid w:val="00CE7B3D"/>
    <w:rsid w:val="00CE7E08"/>
    <w:rsid w:val="00CE7F7C"/>
    <w:rsid w:val="00CF0056"/>
    <w:rsid w:val="00CF0442"/>
    <w:rsid w:val="00CF044F"/>
    <w:rsid w:val="00CF0470"/>
    <w:rsid w:val="00CF0483"/>
    <w:rsid w:val="00CF058D"/>
    <w:rsid w:val="00CF08DE"/>
    <w:rsid w:val="00CF090F"/>
    <w:rsid w:val="00CF09B2"/>
    <w:rsid w:val="00CF0A63"/>
    <w:rsid w:val="00CF0CA5"/>
    <w:rsid w:val="00CF0D08"/>
    <w:rsid w:val="00CF0E53"/>
    <w:rsid w:val="00CF123E"/>
    <w:rsid w:val="00CF1289"/>
    <w:rsid w:val="00CF15F0"/>
    <w:rsid w:val="00CF1702"/>
    <w:rsid w:val="00CF1743"/>
    <w:rsid w:val="00CF193D"/>
    <w:rsid w:val="00CF1B87"/>
    <w:rsid w:val="00CF1DD8"/>
    <w:rsid w:val="00CF1E1C"/>
    <w:rsid w:val="00CF2104"/>
    <w:rsid w:val="00CF22A6"/>
    <w:rsid w:val="00CF23ED"/>
    <w:rsid w:val="00CF252F"/>
    <w:rsid w:val="00CF2632"/>
    <w:rsid w:val="00CF29BC"/>
    <w:rsid w:val="00CF2A2D"/>
    <w:rsid w:val="00CF2AAF"/>
    <w:rsid w:val="00CF2BF2"/>
    <w:rsid w:val="00CF2E36"/>
    <w:rsid w:val="00CF2E5F"/>
    <w:rsid w:val="00CF30AE"/>
    <w:rsid w:val="00CF3249"/>
    <w:rsid w:val="00CF3288"/>
    <w:rsid w:val="00CF3392"/>
    <w:rsid w:val="00CF33F7"/>
    <w:rsid w:val="00CF379F"/>
    <w:rsid w:val="00CF3928"/>
    <w:rsid w:val="00CF3986"/>
    <w:rsid w:val="00CF3BEB"/>
    <w:rsid w:val="00CF3E13"/>
    <w:rsid w:val="00CF42F7"/>
    <w:rsid w:val="00CF432B"/>
    <w:rsid w:val="00CF45CF"/>
    <w:rsid w:val="00CF45EF"/>
    <w:rsid w:val="00CF467E"/>
    <w:rsid w:val="00CF47B3"/>
    <w:rsid w:val="00CF485F"/>
    <w:rsid w:val="00CF49DC"/>
    <w:rsid w:val="00CF4BB4"/>
    <w:rsid w:val="00CF4C72"/>
    <w:rsid w:val="00CF4EA8"/>
    <w:rsid w:val="00CF4FB4"/>
    <w:rsid w:val="00CF539F"/>
    <w:rsid w:val="00CF569C"/>
    <w:rsid w:val="00CF5817"/>
    <w:rsid w:val="00CF588F"/>
    <w:rsid w:val="00CF5D9A"/>
    <w:rsid w:val="00CF6065"/>
    <w:rsid w:val="00CF6909"/>
    <w:rsid w:val="00CF6974"/>
    <w:rsid w:val="00CF6ABF"/>
    <w:rsid w:val="00CF7032"/>
    <w:rsid w:val="00CF703B"/>
    <w:rsid w:val="00CF7072"/>
    <w:rsid w:val="00CF729E"/>
    <w:rsid w:val="00CF75D1"/>
    <w:rsid w:val="00CF7788"/>
    <w:rsid w:val="00CF7B67"/>
    <w:rsid w:val="00CF7B9A"/>
    <w:rsid w:val="00CF7CC9"/>
    <w:rsid w:val="00CF7DD3"/>
    <w:rsid w:val="00CF7DEC"/>
    <w:rsid w:val="00CF7DFA"/>
    <w:rsid w:val="00CF7E51"/>
    <w:rsid w:val="00D001B8"/>
    <w:rsid w:val="00D00270"/>
    <w:rsid w:val="00D00527"/>
    <w:rsid w:val="00D0077C"/>
    <w:rsid w:val="00D007AC"/>
    <w:rsid w:val="00D00988"/>
    <w:rsid w:val="00D00A17"/>
    <w:rsid w:val="00D00B43"/>
    <w:rsid w:val="00D00E8D"/>
    <w:rsid w:val="00D010A8"/>
    <w:rsid w:val="00D0149E"/>
    <w:rsid w:val="00D01501"/>
    <w:rsid w:val="00D0151A"/>
    <w:rsid w:val="00D01753"/>
    <w:rsid w:val="00D01AC0"/>
    <w:rsid w:val="00D01B97"/>
    <w:rsid w:val="00D01E42"/>
    <w:rsid w:val="00D02057"/>
    <w:rsid w:val="00D020E3"/>
    <w:rsid w:val="00D02117"/>
    <w:rsid w:val="00D021D9"/>
    <w:rsid w:val="00D0234F"/>
    <w:rsid w:val="00D0245F"/>
    <w:rsid w:val="00D0255C"/>
    <w:rsid w:val="00D025A9"/>
    <w:rsid w:val="00D02621"/>
    <w:rsid w:val="00D02808"/>
    <w:rsid w:val="00D02D36"/>
    <w:rsid w:val="00D02D44"/>
    <w:rsid w:val="00D02FA0"/>
    <w:rsid w:val="00D0300E"/>
    <w:rsid w:val="00D0320B"/>
    <w:rsid w:val="00D0328E"/>
    <w:rsid w:val="00D0344E"/>
    <w:rsid w:val="00D03C54"/>
    <w:rsid w:val="00D03E8D"/>
    <w:rsid w:val="00D03EF2"/>
    <w:rsid w:val="00D03F83"/>
    <w:rsid w:val="00D0412D"/>
    <w:rsid w:val="00D041C1"/>
    <w:rsid w:val="00D0463E"/>
    <w:rsid w:val="00D046B6"/>
    <w:rsid w:val="00D046EE"/>
    <w:rsid w:val="00D04804"/>
    <w:rsid w:val="00D04A41"/>
    <w:rsid w:val="00D04A67"/>
    <w:rsid w:val="00D04BBC"/>
    <w:rsid w:val="00D04CF7"/>
    <w:rsid w:val="00D05374"/>
    <w:rsid w:val="00D059C4"/>
    <w:rsid w:val="00D05A12"/>
    <w:rsid w:val="00D05A38"/>
    <w:rsid w:val="00D05ABF"/>
    <w:rsid w:val="00D05BF9"/>
    <w:rsid w:val="00D05E0F"/>
    <w:rsid w:val="00D05E6E"/>
    <w:rsid w:val="00D06421"/>
    <w:rsid w:val="00D06464"/>
    <w:rsid w:val="00D065B8"/>
    <w:rsid w:val="00D06624"/>
    <w:rsid w:val="00D066E1"/>
    <w:rsid w:val="00D068AB"/>
    <w:rsid w:val="00D068E4"/>
    <w:rsid w:val="00D06A11"/>
    <w:rsid w:val="00D06A92"/>
    <w:rsid w:val="00D06BF8"/>
    <w:rsid w:val="00D06CD6"/>
    <w:rsid w:val="00D06D43"/>
    <w:rsid w:val="00D06E9A"/>
    <w:rsid w:val="00D07022"/>
    <w:rsid w:val="00D07296"/>
    <w:rsid w:val="00D0738B"/>
    <w:rsid w:val="00D073A1"/>
    <w:rsid w:val="00D078B6"/>
    <w:rsid w:val="00D07A63"/>
    <w:rsid w:val="00D07B32"/>
    <w:rsid w:val="00D07D49"/>
    <w:rsid w:val="00D07E7B"/>
    <w:rsid w:val="00D07EEB"/>
    <w:rsid w:val="00D102FF"/>
    <w:rsid w:val="00D103AE"/>
    <w:rsid w:val="00D103CD"/>
    <w:rsid w:val="00D10694"/>
    <w:rsid w:val="00D1069F"/>
    <w:rsid w:val="00D107B1"/>
    <w:rsid w:val="00D1086B"/>
    <w:rsid w:val="00D10975"/>
    <w:rsid w:val="00D109D1"/>
    <w:rsid w:val="00D10D4D"/>
    <w:rsid w:val="00D114A4"/>
    <w:rsid w:val="00D115D0"/>
    <w:rsid w:val="00D11718"/>
    <w:rsid w:val="00D11923"/>
    <w:rsid w:val="00D119D2"/>
    <w:rsid w:val="00D11B9C"/>
    <w:rsid w:val="00D11C62"/>
    <w:rsid w:val="00D11C90"/>
    <w:rsid w:val="00D120E3"/>
    <w:rsid w:val="00D124D7"/>
    <w:rsid w:val="00D125AB"/>
    <w:rsid w:val="00D1269D"/>
    <w:rsid w:val="00D128DD"/>
    <w:rsid w:val="00D12A0A"/>
    <w:rsid w:val="00D12DC5"/>
    <w:rsid w:val="00D12F2F"/>
    <w:rsid w:val="00D12F3D"/>
    <w:rsid w:val="00D12F8D"/>
    <w:rsid w:val="00D12FE4"/>
    <w:rsid w:val="00D13026"/>
    <w:rsid w:val="00D13736"/>
    <w:rsid w:val="00D1376B"/>
    <w:rsid w:val="00D13886"/>
    <w:rsid w:val="00D13903"/>
    <w:rsid w:val="00D13969"/>
    <w:rsid w:val="00D13BBD"/>
    <w:rsid w:val="00D140BC"/>
    <w:rsid w:val="00D14224"/>
    <w:rsid w:val="00D14285"/>
    <w:rsid w:val="00D142CF"/>
    <w:rsid w:val="00D143EB"/>
    <w:rsid w:val="00D147C5"/>
    <w:rsid w:val="00D14971"/>
    <w:rsid w:val="00D149D9"/>
    <w:rsid w:val="00D14B0B"/>
    <w:rsid w:val="00D14BAD"/>
    <w:rsid w:val="00D14BB0"/>
    <w:rsid w:val="00D14DC4"/>
    <w:rsid w:val="00D14F2E"/>
    <w:rsid w:val="00D15043"/>
    <w:rsid w:val="00D15263"/>
    <w:rsid w:val="00D15406"/>
    <w:rsid w:val="00D15455"/>
    <w:rsid w:val="00D15518"/>
    <w:rsid w:val="00D1562A"/>
    <w:rsid w:val="00D1574B"/>
    <w:rsid w:val="00D15E0E"/>
    <w:rsid w:val="00D15FB0"/>
    <w:rsid w:val="00D1607A"/>
    <w:rsid w:val="00D160BC"/>
    <w:rsid w:val="00D16118"/>
    <w:rsid w:val="00D1615F"/>
    <w:rsid w:val="00D16235"/>
    <w:rsid w:val="00D164D9"/>
    <w:rsid w:val="00D168A4"/>
    <w:rsid w:val="00D169B7"/>
    <w:rsid w:val="00D16A21"/>
    <w:rsid w:val="00D16BB7"/>
    <w:rsid w:val="00D16D89"/>
    <w:rsid w:val="00D16E3B"/>
    <w:rsid w:val="00D16EB0"/>
    <w:rsid w:val="00D16F9A"/>
    <w:rsid w:val="00D1710C"/>
    <w:rsid w:val="00D171BD"/>
    <w:rsid w:val="00D174D3"/>
    <w:rsid w:val="00D1776D"/>
    <w:rsid w:val="00D17890"/>
    <w:rsid w:val="00D17A4D"/>
    <w:rsid w:val="00D17BD4"/>
    <w:rsid w:val="00D17E54"/>
    <w:rsid w:val="00D200F8"/>
    <w:rsid w:val="00D20327"/>
    <w:rsid w:val="00D203C5"/>
    <w:rsid w:val="00D20417"/>
    <w:rsid w:val="00D2057A"/>
    <w:rsid w:val="00D205A8"/>
    <w:rsid w:val="00D20782"/>
    <w:rsid w:val="00D20798"/>
    <w:rsid w:val="00D208E6"/>
    <w:rsid w:val="00D209D5"/>
    <w:rsid w:val="00D209EE"/>
    <w:rsid w:val="00D209F7"/>
    <w:rsid w:val="00D209FE"/>
    <w:rsid w:val="00D20A09"/>
    <w:rsid w:val="00D20B79"/>
    <w:rsid w:val="00D20DA9"/>
    <w:rsid w:val="00D20EE0"/>
    <w:rsid w:val="00D20F61"/>
    <w:rsid w:val="00D2150F"/>
    <w:rsid w:val="00D21520"/>
    <w:rsid w:val="00D2168B"/>
    <w:rsid w:val="00D21731"/>
    <w:rsid w:val="00D21935"/>
    <w:rsid w:val="00D219F7"/>
    <w:rsid w:val="00D21A80"/>
    <w:rsid w:val="00D21A8B"/>
    <w:rsid w:val="00D21E23"/>
    <w:rsid w:val="00D21F36"/>
    <w:rsid w:val="00D2240D"/>
    <w:rsid w:val="00D225B2"/>
    <w:rsid w:val="00D2260B"/>
    <w:rsid w:val="00D22640"/>
    <w:rsid w:val="00D2296F"/>
    <w:rsid w:val="00D22A15"/>
    <w:rsid w:val="00D22A79"/>
    <w:rsid w:val="00D22B1D"/>
    <w:rsid w:val="00D22DE2"/>
    <w:rsid w:val="00D22FFB"/>
    <w:rsid w:val="00D2342E"/>
    <w:rsid w:val="00D234F2"/>
    <w:rsid w:val="00D23649"/>
    <w:rsid w:val="00D236E1"/>
    <w:rsid w:val="00D23782"/>
    <w:rsid w:val="00D238D2"/>
    <w:rsid w:val="00D238FA"/>
    <w:rsid w:val="00D23AE0"/>
    <w:rsid w:val="00D23C50"/>
    <w:rsid w:val="00D23F59"/>
    <w:rsid w:val="00D24016"/>
    <w:rsid w:val="00D24378"/>
    <w:rsid w:val="00D245B0"/>
    <w:rsid w:val="00D24612"/>
    <w:rsid w:val="00D2466F"/>
    <w:rsid w:val="00D246E7"/>
    <w:rsid w:val="00D246FE"/>
    <w:rsid w:val="00D247CB"/>
    <w:rsid w:val="00D248C8"/>
    <w:rsid w:val="00D24B80"/>
    <w:rsid w:val="00D24BE3"/>
    <w:rsid w:val="00D24C16"/>
    <w:rsid w:val="00D24ED4"/>
    <w:rsid w:val="00D251BA"/>
    <w:rsid w:val="00D256DD"/>
    <w:rsid w:val="00D25DA2"/>
    <w:rsid w:val="00D262DD"/>
    <w:rsid w:val="00D263AF"/>
    <w:rsid w:val="00D263F1"/>
    <w:rsid w:val="00D26466"/>
    <w:rsid w:val="00D26536"/>
    <w:rsid w:val="00D26664"/>
    <w:rsid w:val="00D2678A"/>
    <w:rsid w:val="00D2683C"/>
    <w:rsid w:val="00D26856"/>
    <w:rsid w:val="00D268CB"/>
    <w:rsid w:val="00D26E82"/>
    <w:rsid w:val="00D270C8"/>
    <w:rsid w:val="00D270DC"/>
    <w:rsid w:val="00D2710F"/>
    <w:rsid w:val="00D276B2"/>
    <w:rsid w:val="00D276C3"/>
    <w:rsid w:val="00D27734"/>
    <w:rsid w:val="00D27A40"/>
    <w:rsid w:val="00D27A55"/>
    <w:rsid w:val="00D27B0A"/>
    <w:rsid w:val="00D27DC2"/>
    <w:rsid w:val="00D27E47"/>
    <w:rsid w:val="00D27F48"/>
    <w:rsid w:val="00D27F68"/>
    <w:rsid w:val="00D3002C"/>
    <w:rsid w:val="00D301A2"/>
    <w:rsid w:val="00D304F1"/>
    <w:rsid w:val="00D305C4"/>
    <w:rsid w:val="00D305D3"/>
    <w:rsid w:val="00D3071E"/>
    <w:rsid w:val="00D30734"/>
    <w:rsid w:val="00D3083F"/>
    <w:rsid w:val="00D30EDA"/>
    <w:rsid w:val="00D31098"/>
    <w:rsid w:val="00D312BB"/>
    <w:rsid w:val="00D312D2"/>
    <w:rsid w:val="00D31457"/>
    <w:rsid w:val="00D314E8"/>
    <w:rsid w:val="00D31653"/>
    <w:rsid w:val="00D31913"/>
    <w:rsid w:val="00D31A26"/>
    <w:rsid w:val="00D31A7D"/>
    <w:rsid w:val="00D31BA8"/>
    <w:rsid w:val="00D31D1B"/>
    <w:rsid w:val="00D31FB0"/>
    <w:rsid w:val="00D3217F"/>
    <w:rsid w:val="00D321B3"/>
    <w:rsid w:val="00D32344"/>
    <w:rsid w:val="00D3236C"/>
    <w:rsid w:val="00D324DF"/>
    <w:rsid w:val="00D32586"/>
    <w:rsid w:val="00D32690"/>
    <w:rsid w:val="00D3288C"/>
    <w:rsid w:val="00D32AE8"/>
    <w:rsid w:val="00D32B5A"/>
    <w:rsid w:val="00D32C73"/>
    <w:rsid w:val="00D32D88"/>
    <w:rsid w:val="00D3300A"/>
    <w:rsid w:val="00D33064"/>
    <w:rsid w:val="00D332E8"/>
    <w:rsid w:val="00D3330D"/>
    <w:rsid w:val="00D33313"/>
    <w:rsid w:val="00D333D8"/>
    <w:rsid w:val="00D3343B"/>
    <w:rsid w:val="00D337E8"/>
    <w:rsid w:val="00D33C16"/>
    <w:rsid w:val="00D33CDA"/>
    <w:rsid w:val="00D33E3C"/>
    <w:rsid w:val="00D33F6E"/>
    <w:rsid w:val="00D34002"/>
    <w:rsid w:val="00D3403D"/>
    <w:rsid w:val="00D3409F"/>
    <w:rsid w:val="00D3422C"/>
    <w:rsid w:val="00D34264"/>
    <w:rsid w:val="00D3441E"/>
    <w:rsid w:val="00D34960"/>
    <w:rsid w:val="00D34DD8"/>
    <w:rsid w:val="00D34E21"/>
    <w:rsid w:val="00D34F57"/>
    <w:rsid w:val="00D35256"/>
    <w:rsid w:val="00D35326"/>
    <w:rsid w:val="00D3554A"/>
    <w:rsid w:val="00D35683"/>
    <w:rsid w:val="00D359EA"/>
    <w:rsid w:val="00D35BF8"/>
    <w:rsid w:val="00D36094"/>
    <w:rsid w:val="00D36124"/>
    <w:rsid w:val="00D3644B"/>
    <w:rsid w:val="00D3658F"/>
    <w:rsid w:val="00D36845"/>
    <w:rsid w:val="00D36962"/>
    <w:rsid w:val="00D36C93"/>
    <w:rsid w:val="00D36DB4"/>
    <w:rsid w:val="00D37023"/>
    <w:rsid w:val="00D37119"/>
    <w:rsid w:val="00D37162"/>
    <w:rsid w:val="00D3737D"/>
    <w:rsid w:val="00D37791"/>
    <w:rsid w:val="00D3782A"/>
    <w:rsid w:val="00D37999"/>
    <w:rsid w:val="00D379CB"/>
    <w:rsid w:val="00D37BC4"/>
    <w:rsid w:val="00D37CB1"/>
    <w:rsid w:val="00D37E06"/>
    <w:rsid w:val="00D37FEE"/>
    <w:rsid w:val="00D4020D"/>
    <w:rsid w:val="00D4041F"/>
    <w:rsid w:val="00D40432"/>
    <w:rsid w:val="00D404A0"/>
    <w:rsid w:val="00D405E9"/>
    <w:rsid w:val="00D4085F"/>
    <w:rsid w:val="00D40905"/>
    <w:rsid w:val="00D409ED"/>
    <w:rsid w:val="00D40BA3"/>
    <w:rsid w:val="00D40E5E"/>
    <w:rsid w:val="00D40EF8"/>
    <w:rsid w:val="00D40F4A"/>
    <w:rsid w:val="00D410E5"/>
    <w:rsid w:val="00D4121F"/>
    <w:rsid w:val="00D412A5"/>
    <w:rsid w:val="00D4139E"/>
    <w:rsid w:val="00D415F8"/>
    <w:rsid w:val="00D41649"/>
    <w:rsid w:val="00D41739"/>
    <w:rsid w:val="00D41A44"/>
    <w:rsid w:val="00D41A9D"/>
    <w:rsid w:val="00D41AD0"/>
    <w:rsid w:val="00D41D24"/>
    <w:rsid w:val="00D41D7A"/>
    <w:rsid w:val="00D41DC6"/>
    <w:rsid w:val="00D41FA2"/>
    <w:rsid w:val="00D4201D"/>
    <w:rsid w:val="00D421C6"/>
    <w:rsid w:val="00D42223"/>
    <w:rsid w:val="00D422F9"/>
    <w:rsid w:val="00D42543"/>
    <w:rsid w:val="00D4258B"/>
    <w:rsid w:val="00D42AFA"/>
    <w:rsid w:val="00D42C7B"/>
    <w:rsid w:val="00D42E5F"/>
    <w:rsid w:val="00D43069"/>
    <w:rsid w:val="00D431F3"/>
    <w:rsid w:val="00D43409"/>
    <w:rsid w:val="00D43463"/>
    <w:rsid w:val="00D435C8"/>
    <w:rsid w:val="00D4367B"/>
    <w:rsid w:val="00D437FB"/>
    <w:rsid w:val="00D43968"/>
    <w:rsid w:val="00D439E5"/>
    <w:rsid w:val="00D43B76"/>
    <w:rsid w:val="00D43EF2"/>
    <w:rsid w:val="00D43F96"/>
    <w:rsid w:val="00D44005"/>
    <w:rsid w:val="00D44045"/>
    <w:rsid w:val="00D440EB"/>
    <w:rsid w:val="00D441AB"/>
    <w:rsid w:val="00D44483"/>
    <w:rsid w:val="00D4452A"/>
    <w:rsid w:val="00D4470B"/>
    <w:rsid w:val="00D44748"/>
    <w:rsid w:val="00D4478D"/>
    <w:rsid w:val="00D44D28"/>
    <w:rsid w:val="00D44D87"/>
    <w:rsid w:val="00D44DCB"/>
    <w:rsid w:val="00D44E20"/>
    <w:rsid w:val="00D45034"/>
    <w:rsid w:val="00D450EA"/>
    <w:rsid w:val="00D45252"/>
    <w:rsid w:val="00D4541E"/>
    <w:rsid w:val="00D45483"/>
    <w:rsid w:val="00D455BC"/>
    <w:rsid w:val="00D456FA"/>
    <w:rsid w:val="00D45789"/>
    <w:rsid w:val="00D45897"/>
    <w:rsid w:val="00D4596C"/>
    <w:rsid w:val="00D459F5"/>
    <w:rsid w:val="00D45B81"/>
    <w:rsid w:val="00D45CE7"/>
    <w:rsid w:val="00D45D6C"/>
    <w:rsid w:val="00D45DDB"/>
    <w:rsid w:val="00D45E1B"/>
    <w:rsid w:val="00D46033"/>
    <w:rsid w:val="00D461EE"/>
    <w:rsid w:val="00D464E3"/>
    <w:rsid w:val="00D466E4"/>
    <w:rsid w:val="00D4678B"/>
    <w:rsid w:val="00D4679E"/>
    <w:rsid w:val="00D467C5"/>
    <w:rsid w:val="00D46FB9"/>
    <w:rsid w:val="00D4701E"/>
    <w:rsid w:val="00D4704B"/>
    <w:rsid w:val="00D47121"/>
    <w:rsid w:val="00D4743A"/>
    <w:rsid w:val="00D478C9"/>
    <w:rsid w:val="00D479D0"/>
    <w:rsid w:val="00D47C88"/>
    <w:rsid w:val="00D47D89"/>
    <w:rsid w:val="00D50147"/>
    <w:rsid w:val="00D50214"/>
    <w:rsid w:val="00D50558"/>
    <w:rsid w:val="00D506EC"/>
    <w:rsid w:val="00D507DB"/>
    <w:rsid w:val="00D50911"/>
    <w:rsid w:val="00D50987"/>
    <w:rsid w:val="00D50A5B"/>
    <w:rsid w:val="00D50E06"/>
    <w:rsid w:val="00D50EF1"/>
    <w:rsid w:val="00D50F61"/>
    <w:rsid w:val="00D5143E"/>
    <w:rsid w:val="00D51635"/>
    <w:rsid w:val="00D516D0"/>
    <w:rsid w:val="00D518BF"/>
    <w:rsid w:val="00D51960"/>
    <w:rsid w:val="00D519FE"/>
    <w:rsid w:val="00D51A16"/>
    <w:rsid w:val="00D51A31"/>
    <w:rsid w:val="00D51A88"/>
    <w:rsid w:val="00D51DEF"/>
    <w:rsid w:val="00D51FB2"/>
    <w:rsid w:val="00D521F4"/>
    <w:rsid w:val="00D52370"/>
    <w:rsid w:val="00D524B6"/>
    <w:rsid w:val="00D52A02"/>
    <w:rsid w:val="00D52B3A"/>
    <w:rsid w:val="00D52CBF"/>
    <w:rsid w:val="00D52DE6"/>
    <w:rsid w:val="00D530E1"/>
    <w:rsid w:val="00D53397"/>
    <w:rsid w:val="00D534CF"/>
    <w:rsid w:val="00D53806"/>
    <w:rsid w:val="00D53B0C"/>
    <w:rsid w:val="00D53EFA"/>
    <w:rsid w:val="00D540F2"/>
    <w:rsid w:val="00D5416B"/>
    <w:rsid w:val="00D5425E"/>
    <w:rsid w:val="00D542FF"/>
    <w:rsid w:val="00D5435C"/>
    <w:rsid w:val="00D5442A"/>
    <w:rsid w:val="00D54441"/>
    <w:rsid w:val="00D54816"/>
    <w:rsid w:val="00D54B18"/>
    <w:rsid w:val="00D54B8E"/>
    <w:rsid w:val="00D54F23"/>
    <w:rsid w:val="00D551C6"/>
    <w:rsid w:val="00D55336"/>
    <w:rsid w:val="00D55358"/>
    <w:rsid w:val="00D5542F"/>
    <w:rsid w:val="00D55471"/>
    <w:rsid w:val="00D555DE"/>
    <w:rsid w:val="00D556AF"/>
    <w:rsid w:val="00D55A1F"/>
    <w:rsid w:val="00D55A8E"/>
    <w:rsid w:val="00D55B5A"/>
    <w:rsid w:val="00D55D49"/>
    <w:rsid w:val="00D55D82"/>
    <w:rsid w:val="00D5621F"/>
    <w:rsid w:val="00D56303"/>
    <w:rsid w:val="00D5636C"/>
    <w:rsid w:val="00D563F9"/>
    <w:rsid w:val="00D5642F"/>
    <w:rsid w:val="00D56713"/>
    <w:rsid w:val="00D567D9"/>
    <w:rsid w:val="00D56BE2"/>
    <w:rsid w:val="00D56FD0"/>
    <w:rsid w:val="00D570E8"/>
    <w:rsid w:val="00D57127"/>
    <w:rsid w:val="00D571D2"/>
    <w:rsid w:val="00D575C7"/>
    <w:rsid w:val="00D575DC"/>
    <w:rsid w:val="00D57612"/>
    <w:rsid w:val="00D5785F"/>
    <w:rsid w:val="00D57A96"/>
    <w:rsid w:val="00D57B31"/>
    <w:rsid w:val="00D57B64"/>
    <w:rsid w:val="00D57B78"/>
    <w:rsid w:val="00D601EF"/>
    <w:rsid w:val="00D601F7"/>
    <w:rsid w:val="00D602D6"/>
    <w:rsid w:val="00D6033A"/>
    <w:rsid w:val="00D60360"/>
    <w:rsid w:val="00D60446"/>
    <w:rsid w:val="00D60549"/>
    <w:rsid w:val="00D60690"/>
    <w:rsid w:val="00D606C7"/>
    <w:rsid w:val="00D609E1"/>
    <w:rsid w:val="00D60F7D"/>
    <w:rsid w:val="00D61024"/>
    <w:rsid w:val="00D6103E"/>
    <w:rsid w:val="00D6118A"/>
    <w:rsid w:val="00D611BE"/>
    <w:rsid w:val="00D61872"/>
    <w:rsid w:val="00D619C9"/>
    <w:rsid w:val="00D61B4B"/>
    <w:rsid w:val="00D61D16"/>
    <w:rsid w:val="00D6206B"/>
    <w:rsid w:val="00D62297"/>
    <w:rsid w:val="00D623E5"/>
    <w:rsid w:val="00D6274D"/>
    <w:rsid w:val="00D6278E"/>
    <w:rsid w:val="00D628BE"/>
    <w:rsid w:val="00D628CD"/>
    <w:rsid w:val="00D628EB"/>
    <w:rsid w:val="00D6296B"/>
    <w:rsid w:val="00D62997"/>
    <w:rsid w:val="00D62ACA"/>
    <w:rsid w:val="00D62B24"/>
    <w:rsid w:val="00D62C7C"/>
    <w:rsid w:val="00D62E90"/>
    <w:rsid w:val="00D63097"/>
    <w:rsid w:val="00D63165"/>
    <w:rsid w:val="00D6333E"/>
    <w:rsid w:val="00D63628"/>
    <w:rsid w:val="00D63635"/>
    <w:rsid w:val="00D6366D"/>
    <w:rsid w:val="00D63AC5"/>
    <w:rsid w:val="00D63B1A"/>
    <w:rsid w:val="00D63B21"/>
    <w:rsid w:val="00D63C25"/>
    <w:rsid w:val="00D63D10"/>
    <w:rsid w:val="00D63D1D"/>
    <w:rsid w:val="00D63ED3"/>
    <w:rsid w:val="00D640DB"/>
    <w:rsid w:val="00D64159"/>
    <w:rsid w:val="00D641C9"/>
    <w:rsid w:val="00D641D8"/>
    <w:rsid w:val="00D6429C"/>
    <w:rsid w:val="00D6451D"/>
    <w:rsid w:val="00D646E7"/>
    <w:rsid w:val="00D647D7"/>
    <w:rsid w:val="00D64AA0"/>
    <w:rsid w:val="00D64C9B"/>
    <w:rsid w:val="00D64D20"/>
    <w:rsid w:val="00D64DD5"/>
    <w:rsid w:val="00D6501B"/>
    <w:rsid w:val="00D6514B"/>
    <w:rsid w:val="00D65151"/>
    <w:rsid w:val="00D65177"/>
    <w:rsid w:val="00D651AB"/>
    <w:rsid w:val="00D651ED"/>
    <w:rsid w:val="00D65324"/>
    <w:rsid w:val="00D6546B"/>
    <w:rsid w:val="00D65D62"/>
    <w:rsid w:val="00D65F0E"/>
    <w:rsid w:val="00D65F97"/>
    <w:rsid w:val="00D66274"/>
    <w:rsid w:val="00D664E8"/>
    <w:rsid w:val="00D6661B"/>
    <w:rsid w:val="00D66661"/>
    <w:rsid w:val="00D6686B"/>
    <w:rsid w:val="00D66DBD"/>
    <w:rsid w:val="00D66DE7"/>
    <w:rsid w:val="00D671B0"/>
    <w:rsid w:val="00D67237"/>
    <w:rsid w:val="00D6723C"/>
    <w:rsid w:val="00D674DC"/>
    <w:rsid w:val="00D674EF"/>
    <w:rsid w:val="00D67637"/>
    <w:rsid w:val="00D67658"/>
    <w:rsid w:val="00D67660"/>
    <w:rsid w:val="00D67920"/>
    <w:rsid w:val="00D67B94"/>
    <w:rsid w:val="00D67BAE"/>
    <w:rsid w:val="00D67F58"/>
    <w:rsid w:val="00D70436"/>
    <w:rsid w:val="00D70712"/>
    <w:rsid w:val="00D7073F"/>
    <w:rsid w:val="00D707BC"/>
    <w:rsid w:val="00D70953"/>
    <w:rsid w:val="00D70F4A"/>
    <w:rsid w:val="00D70FDE"/>
    <w:rsid w:val="00D71061"/>
    <w:rsid w:val="00D7117E"/>
    <w:rsid w:val="00D711BA"/>
    <w:rsid w:val="00D71373"/>
    <w:rsid w:val="00D71424"/>
    <w:rsid w:val="00D71447"/>
    <w:rsid w:val="00D715B7"/>
    <w:rsid w:val="00D715D4"/>
    <w:rsid w:val="00D717F5"/>
    <w:rsid w:val="00D7199D"/>
    <w:rsid w:val="00D71B2E"/>
    <w:rsid w:val="00D71D2B"/>
    <w:rsid w:val="00D71ECA"/>
    <w:rsid w:val="00D71F5F"/>
    <w:rsid w:val="00D7203B"/>
    <w:rsid w:val="00D72148"/>
    <w:rsid w:val="00D72181"/>
    <w:rsid w:val="00D72286"/>
    <w:rsid w:val="00D723B6"/>
    <w:rsid w:val="00D723BA"/>
    <w:rsid w:val="00D724E1"/>
    <w:rsid w:val="00D724FE"/>
    <w:rsid w:val="00D7256E"/>
    <w:rsid w:val="00D72582"/>
    <w:rsid w:val="00D725A3"/>
    <w:rsid w:val="00D72629"/>
    <w:rsid w:val="00D72665"/>
    <w:rsid w:val="00D72B10"/>
    <w:rsid w:val="00D72B33"/>
    <w:rsid w:val="00D72C81"/>
    <w:rsid w:val="00D72CF7"/>
    <w:rsid w:val="00D72D1F"/>
    <w:rsid w:val="00D72D60"/>
    <w:rsid w:val="00D72E3A"/>
    <w:rsid w:val="00D731F9"/>
    <w:rsid w:val="00D73311"/>
    <w:rsid w:val="00D73681"/>
    <w:rsid w:val="00D736E3"/>
    <w:rsid w:val="00D73903"/>
    <w:rsid w:val="00D739E5"/>
    <w:rsid w:val="00D73D36"/>
    <w:rsid w:val="00D74264"/>
    <w:rsid w:val="00D74809"/>
    <w:rsid w:val="00D74984"/>
    <w:rsid w:val="00D750D6"/>
    <w:rsid w:val="00D751D1"/>
    <w:rsid w:val="00D75471"/>
    <w:rsid w:val="00D754E7"/>
    <w:rsid w:val="00D7574C"/>
    <w:rsid w:val="00D75924"/>
    <w:rsid w:val="00D759E7"/>
    <w:rsid w:val="00D75E68"/>
    <w:rsid w:val="00D75F19"/>
    <w:rsid w:val="00D75F75"/>
    <w:rsid w:val="00D76568"/>
    <w:rsid w:val="00D76670"/>
    <w:rsid w:val="00D7691C"/>
    <w:rsid w:val="00D76E63"/>
    <w:rsid w:val="00D76ECC"/>
    <w:rsid w:val="00D76EE0"/>
    <w:rsid w:val="00D775CE"/>
    <w:rsid w:val="00D77773"/>
    <w:rsid w:val="00D77A2F"/>
    <w:rsid w:val="00D77A9F"/>
    <w:rsid w:val="00D77B82"/>
    <w:rsid w:val="00D800C0"/>
    <w:rsid w:val="00D800CC"/>
    <w:rsid w:val="00D80204"/>
    <w:rsid w:val="00D80482"/>
    <w:rsid w:val="00D8076C"/>
    <w:rsid w:val="00D80A59"/>
    <w:rsid w:val="00D80BD8"/>
    <w:rsid w:val="00D80DF4"/>
    <w:rsid w:val="00D80F80"/>
    <w:rsid w:val="00D8131E"/>
    <w:rsid w:val="00D8145C"/>
    <w:rsid w:val="00D815C1"/>
    <w:rsid w:val="00D8174E"/>
    <w:rsid w:val="00D8179C"/>
    <w:rsid w:val="00D81A2F"/>
    <w:rsid w:val="00D82A52"/>
    <w:rsid w:val="00D82E5A"/>
    <w:rsid w:val="00D8312C"/>
    <w:rsid w:val="00D83280"/>
    <w:rsid w:val="00D83295"/>
    <w:rsid w:val="00D83337"/>
    <w:rsid w:val="00D833F8"/>
    <w:rsid w:val="00D83498"/>
    <w:rsid w:val="00D835CE"/>
    <w:rsid w:val="00D836C2"/>
    <w:rsid w:val="00D8384C"/>
    <w:rsid w:val="00D83CD4"/>
    <w:rsid w:val="00D83CFE"/>
    <w:rsid w:val="00D83D89"/>
    <w:rsid w:val="00D83E03"/>
    <w:rsid w:val="00D83EDE"/>
    <w:rsid w:val="00D83EFB"/>
    <w:rsid w:val="00D842A0"/>
    <w:rsid w:val="00D842D6"/>
    <w:rsid w:val="00D843B4"/>
    <w:rsid w:val="00D843B5"/>
    <w:rsid w:val="00D8451E"/>
    <w:rsid w:val="00D845B9"/>
    <w:rsid w:val="00D8479C"/>
    <w:rsid w:val="00D847A7"/>
    <w:rsid w:val="00D849B4"/>
    <w:rsid w:val="00D84E34"/>
    <w:rsid w:val="00D84FA9"/>
    <w:rsid w:val="00D85008"/>
    <w:rsid w:val="00D85130"/>
    <w:rsid w:val="00D8513A"/>
    <w:rsid w:val="00D85406"/>
    <w:rsid w:val="00D855AA"/>
    <w:rsid w:val="00D85644"/>
    <w:rsid w:val="00D856A6"/>
    <w:rsid w:val="00D857CD"/>
    <w:rsid w:val="00D858B7"/>
    <w:rsid w:val="00D85C85"/>
    <w:rsid w:val="00D85C90"/>
    <w:rsid w:val="00D85CE6"/>
    <w:rsid w:val="00D860C7"/>
    <w:rsid w:val="00D86355"/>
    <w:rsid w:val="00D8655E"/>
    <w:rsid w:val="00D86667"/>
    <w:rsid w:val="00D86861"/>
    <w:rsid w:val="00D86938"/>
    <w:rsid w:val="00D86994"/>
    <w:rsid w:val="00D86D1C"/>
    <w:rsid w:val="00D86E45"/>
    <w:rsid w:val="00D86EFC"/>
    <w:rsid w:val="00D86F62"/>
    <w:rsid w:val="00D86FBC"/>
    <w:rsid w:val="00D8712D"/>
    <w:rsid w:val="00D87233"/>
    <w:rsid w:val="00D872E3"/>
    <w:rsid w:val="00D874C4"/>
    <w:rsid w:val="00D876D1"/>
    <w:rsid w:val="00D877EA"/>
    <w:rsid w:val="00D879B4"/>
    <w:rsid w:val="00D87B7D"/>
    <w:rsid w:val="00D87CA7"/>
    <w:rsid w:val="00D87D40"/>
    <w:rsid w:val="00D87D76"/>
    <w:rsid w:val="00D87E4C"/>
    <w:rsid w:val="00D900B6"/>
    <w:rsid w:val="00D9035C"/>
    <w:rsid w:val="00D903DC"/>
    <w:rsid w:val="00D90530"/>
    <w:rsid w:val="00D90605"/>
    <w:rsid w:val="00D907FA"/>
    <w:rsid w:val="00D9099E"/>
    <w:rsid w:val="00D90A7B"/>
    <w:rsid w:val="00D90ABD"/>
    <w:rsid w:val="00D90B46"/>
    <w:rsid w:val="00D90E4E"/>
    <w:rsid w:val="00D90F98"/>
    <w:rsid w:val="00D91264"/>
    <w:rsid w:val="00D913CB"/>
    <w:rsid w:val="00D914FF"/>
    <w:rsid w:val="00D91569"/>
    <w:rsid w:val="00D916CE"/>
    <w:rsid w:val="00D916E7"/>
    <w:rsid w:val="00D9178E"/>
    <w:rsid w:val="00D91AA2"/>
    <w:rsid w:val="00D91E02"/>
    <w:rsid w:val="00D92604"/>
    <w:rsid w:val="00D9275C"/>
    <w:rsid w:val="00D929BA"/>
    <w:rsid w:val="00D92A38"/>
    <w:rsid w:val="00D92B83"/>
    <w:rsid w:val="00D92BAF"/>
    <w:rsid w:val="00D92CF4"/>
    <w:rsid w:val="00D92D03"/>
    <w:rsid w:val="00D92DF0"/>
    <w:rsid w:val="00D92FB1"/>
    <w:rsid w:val="00D931B1"/>
    <w:rsid w:val="00D931C7"/>
    <w:rsid w:val="00D9328A"/>
    <w:rsid w:val="00D93416"/>
    <w:rsid w:val="00D9345F"/>
    <w:rsid w:val="00D93713"/>
    <w:rsid w:val="00D93897"/>
    <w:rsid w:val="00D938BF"/>
    <w:rsid w:val="00D9398F"/>
    <w:rsid w:val="00D93C01"/>
    <w:rsid w:val="00D93FBE"/>
    <w:rsid w:val="00D94102"/>
    <w:rsid w:val="00D94140"/>
    <w:rsid w:val="00D9486A"/>
    <w:rsid w:val="00D94D89"/>
    <w:rsid w:val="00D94EBA"/>
    <w:rsid w:val="00D94FE6"/>
    <w:rsid w:val="00D950F0"/>
    <w:rsid w:val="00D9537B"/>
    <w:rsid w:val="00D953A5"/>
    <w:rsid w:val="00D9553D"/>
    <w:rsid w:val="00D9557B"/>
    <w:rsid w:val="00D9560A"/>
    <w:rsid w:val="00D95797"/>
    <w:rsid w:val="00D95806"/>
    <w:rsid w:val="00D959E8"/>
    <w:rsid w:val="00D95A40"/>
    <w:rsid w:val="00D95AD9"/>
    <w:rsid w:val="00D95FCC"/>
    <w:rsid w:val="00D960AD"/>
    <w:rsid w:val="00D9635B"/>
    <w:rsid w:val="00D96388"/>
    <w:rsid w:val="00D963FF"/>
    <w:rsid w:val="00D96608"/>
    <w:rsid w:val="00D9684A"/>
    <w:rsid w:val="00D96CE6"/>
    <w:rsid w:val="00D96D66"/>
    <w:rsid w:val="00D97079"/>
    <w:rsid w:val="00D97282"/>
    <w:rsid w:val="00D972F9"/>
    <w:rsid w:val="00D97327"/>
    <w:rsid w:val="00D9732C"/>
    <w:rsid w:val="00D974EE"/>
    <w:rsid w:val="00D9753B"/>
    <w:rsid w:val="00D97678"/>
    <w:rsid w:val="00D9771A"/>
    <w:rsid w:val="00D9774F"/>
    <w:rsid w:val="00D978BF"/>
    <w:rsid w:val="00D97911"/>
    <w:rsid w:val="00D9796F"/>
    <w:rsid w:val="00D979B6"/>
    <w:rsid w:val="00D97B5D"/>
    <w:rsid w:val="00DA0005"/>
    <w:rsid w:val="00DA0046"/>
    <w:rsid w:val="00DA00C4"/>
    <w:rsid w:val="00DA018C"/>
    <w:rsid w:val="00DA03B5"/>
    <w:rsid w:val="00DA0ED3"/>
    <w:rsid w:val="00DA100C"/>
    <w:rsid w:val="00DA1059"/>
    <w:rsid w:val="00DA13B8"/>
    <w:rsid w:val="00DA176B"/>
    <w:rsid w:val="00DA1822"/>
    <w:rsid w:val="00DA19F1"/>
    <w:rsid w:val="00DA1B73"/>
    <w:rsid w:val="00DA1C3B"/>
    <w:rsid w:val="00DA1D52"/>
    <w:rsid w:val="00DA1E06"/>
    <w:rsid w:val="00DA1E63"/>
    <w:rsid w:val="00DA2167"/>
    <w:rsid w:val="00DA2366"/>
    <w:rsid w:val="00DA249B"/>
    <w:rsid w:val="00DA24D4"/>
    <w:rsid w:val="00DA2508"/>
    <w:rsid w:val="00DA2669"/>
    <w:rsid w:val="00DA26BF"/>
    <w:rsid w:val="00DA2709"/>
    <w:rsid w:val="00DA27D1"/>
    <w:rsid w:val="00DA295A"/>
    <w:rsid w:val="00DA29B4"/>
    <w:rsid w:val="00DA2E4A"/>
    <w:rsid w:val="00DA2E6F"/>
    <w:rsid w:val="00DA2EB5"/>
    <w:rsid w:val="00DA2F01"/>
    <w:rsid w:val="00DA30F3"/>
    <w:rsid w:val="00DA320B"/>
    <w:rsid w:val="00DA3298"/>
    <w:rsid w:val="00DA34D6"/>
    <w:rsid w:val="00DA35B4"/>
    <w:rsid w:val="00DA3823"/>
    <w:rsid w:val="00DA3B9D"/>
    <w:rsid w:val="00DA3D05"/>
    <w:rsid w:val="00DA3D63"/>
    <w:rsid w:val="00DA3DC8"/>
    <w:rsid w:val="00DA3E10"/>
    <w:rsid w:val="00DA3E24"/>
    <w:rsid w:val="00DA3FD8"/>
    <w:rsid w:val="00DA4235"/>
    <w:rsid w:val="00DA42BB"/>
    <w:rsid w:val="00DA42BD"/>
    <w:rsid w:val="00DA4A95"/>
    <w:rsid w:val="00DA4DBE"/>
    <w:rsid w:val="00DA4DF5"/>
    <w:rsid w:val="00DA4F61"/>
    <w:rsid w:val="00DA4FFE"/>
    <w:rsid w:val="00DA5070"/>
    <w:rsid w:val="00DA5350"/>
    <w:rsid w:val="00DA54C5"/>
    <w:rsid w:val="00DA582D"/>
    <w:rsid w:val="00DA5A27"/>
    <w:rsid w:val="00DA5AA8"/>
    <w:rsid w:val="00DA5C75"/>
    <w:rsid w:val="00DA5D64"/>
    <w:rsid w:val="00DA5EAC"/>
    <w:rsid w:val="00DA6187"/>
    <w:rsid w:val="00DA632B"/>
    <w:rsid w:val="00DA6533"/>
    <w:rsid w:val="00DA697A"/>
    <w:rsid w:val="00DA6B51"/>
    <w:rsid w:val="00DA6BCF"/>
    <w:rsid w:val="00DA6D51"/>
    <w:rsid w:val="00DA6EAD"/>
    <w:rsid w:val="00DA6EF4"/>
    <w:rsid w:val="00DA6FB1"/>
    <w:rsid w:val="00DA70C1"/>
    <w:rsid w:val="00DA70F7"/>
    <w:rsid w:val="00DA773B"/>
    <w:rsid w:val="00DA773C"/>
    <w:rsid w:val="00DA7907"/>
    <w:rsid w:val="00DA79F5"/>
    <w:rsid w:val="00DA7A00"/>
    <w:rsid w:val="00DA7F28"/>
    <w:rsid w:val="00DA7FA5"/>
    <w:rsid w:val="00DB0500"/>
    <w:rsid w:val="00DB06E5"/>
    <w:rsid w:val="00DB07EC"/>
    <w:rsid w:val="00DB0A78"/>
    <w:rsid w:val="00DB0BA8"/>
    <w:rsid w:val="00DB0D93"/>
    <w:rsid w:val="00DB102E"/>
    <w:rsid w:val="00DB108A"/>
    <w:rsid w:val="00DB10D5"/>
    <w:rsid w:val="00DB1262"/>
    <w:rsid w:val="00DB1285"/>
    <w:rsid w:val="00DB154A"/>
    <w:rsid w:val="00DB169A"/>
    <w:rsid w:val="00DB1716"/>
    <w:rsid w:val="00DB185C"/>
    <w:rsid w:val="00DB18C6"/>
    <w:rsid w:val="00DB19AB"/>
    <w:rsid w:val="00DB1C77"/>
    <w:rsid w:val="00DB1DB7"/>
    <w:rsid w:val="00DB1F5F"/>
    <w:rsid w:val="00DB2020"/>
    <w:rsid w:val="00DB236D"/>
    <w:rsid w:val="00DB2381"/>
    <w:rsid w:val="00DB263E"/>
    <w:rsid w:val="00DB2686"/>
    <w:rsid w:val="00DB2753"/>
    <w:rsid w:val="00DB2861"/>
    <w:rsid w:val="00DB28BB"/>
    <w:rsid w:val="00DB2CE9"/>
    <w:rsid w:val="00DB2D6B"/>
    <w:rsid w:val="00DB30B7"/>
    <w:rsid w:val="00DB3221"/>
    <w:rsid w:val="00DB34A7"/>
    <w:rsid w:val="00DB3902"/>
    <w:rsid w:val="00DB3A5B"/>
    <w:rsid w:val="00DB4059"/>
    <w:rsid w:val="00DB438F"/>
    <w:rsid w:val="00DB43F3"/>
    <w:rsid w:val="00DB445B"/>
    <w:rsid w:val="00DB4A0D"/>
    <w:rsid w:val="00DB4BBE"/>
    <w:rsid w:val="00DB4F33"/>
    <w:rsid w:val="00DB4FF4"/>
    <w:rsid w:val="00DB5175"/>
    <w:rsid w:val="00DB54D0"/>
    <w:rsid w:val="00DB5660"/>
    <w:rsid w:val="00DB57C4"/>
    <w:rsid w:val="00DB5B41"/>
    <w:rsid w:val="00DB5C67"/>
    <w:rsid w:val="00DB5D6D"/>
    <w:rsid w:val="00DB5EC5"/>
    <w:rsid w:val="00DB635C"/>
    <w:rsid w:val="00DB645E"/>
    <w:rsid w:val="00DB650A"/>
    <w:rsid w:val="00DB6530"/>
    <w:rsid w:val="00DB6C46"/>
    <w:rsid w:val="00DB6CAD"/>
    <w:rsid w:val="00DB6E61"/>
    <w:rsid w:val="00DB6F1F"/>
    <w:rsid w:val="00DB72F9"/>
    <w:rsid w:val="00DB73A9"/>
    <w:rsid w:val="00DB745F"/>
    <w:rsid w:val="00DB79BB"/>
    <w:rsid w:val="00DB7A77"/>
    <w:rsid w:val="00DB7B6D"/>
    <w:rsid w:val="00DB7C0C"/>
    <w:rsid w:val="00DB7E14"/>
    <w:rsid w:val="00DC0093"/>
    <w:rsid w:val="00DC026C"/>
    <w:rsid w:val="00DC02DB"/>
    <w:rsid w:val="00DC0438"/>
    <w:rsid w:val="00DC0A2C"/>
    <w:rsid w:val="00DC0B90"/>
    <w:rsid w:val="00DC0B93"/>
    <w:rsid w:val="00DC0E4B"/>
    <w:rsid w:val="00DC110B"/>
    <w:rsid w:val="00DC111A"/>
    <w:rsid w:val="00DC1290"/>
    <w:rsid w:val="00DC140A"/>
    <w:rsid w:val="00DC143D"/>
    <w:rsid w:val="00DC145A"/>
    <w:rsid w:val="00DC18B2"/>
    <w:rsid w:val="00DC18DA"/>
    <w:rsid w:val="00DC1962"/>
    <w:rsid w:val="00DC197D"/>
    <w:rsid w:val="00DC1B3E"/>
    <w:rsid w:val="00DC1BD7"/>
    <w:rsid w:val="00DC1CF8"/>
    <w:rsid w:val="00DC1CFA"/>
    <w:rsid w:val="00DC2752"/>
    <w:rsid w:val="00DC2BD0"/>
    <w:rsid w:val="00DC2E37"/>
    <w:rsid w:val="00DC3105"/>
    <w:rsid w:val="00DC32DC"/>
    <w:rsid w:val="00DC38CC"/>
    <w:rsid w:val="00DC3A60"/>
    <w:rsid w:val="00DC3CF8"/>
    <w:rsid w:val="00DC3D0B"/>
    <w:rsid w:val="00DC401F"/>
    <w:rsid w:val="00DC4133"/>
    <w:rsid w:val="00DC422F"/>
    <w:rsid w:val="00DC4418"/>
    <w:rsid w:val="00DC4439"/>
    <w:rsid w:val="00DC4610"/>
    <w:rsid w:val="00DC4639"/>
    <w:rsid w:val="00DC48D7"/>
    <w:rsid w:val="00DC49AB"/>
    <w:rsid w:val="00DC4C29"/>
    <w:rsid w:val="00DC4DA6"/>
    <w:rsid w:val="00DC4EA8"/>
    <w:rsid w:val="00DC4FF6"/>
    <w:rsid w:val="00DC50EA"/>
    <w:rsid w:val="00DC53F9"/>
    <w:rsid w:val="00DC5498"/>
    <w:rsid w:val="00DC54FB"/>
    <w:rsid w:val="00DC5879"/>
    <w:rsid w:val="00DC593A"/>
    <w:rsid w:val="00DC5B66"/>
    <w:rsid w:val="00DC5CC2"/>
    <w:rsid w:val="00DC5D58"/>
    <w:rsid w:val="00DC5D6F"/>
    <w:rsid w:val="00DC5E2C"/>
    <w:rsid w:val="00DC5F32"/>
    <w:rsid w:val="00DC609C"/>
    <w:rsid w:val="00DC63A0"/>
    <w:rsid w:val="00DC63AC"/>
    <w:rsid w:val="00DC65D8"/>
    <w:rsid w:val="00DC6782"/>
    <w:rsid w:val="00DC67DB"/>
    <w:rsid w:val="00DC689E"/>
    <w:rsid w:val="00DC69A0"/>
    <w:rsid w:val="00DC6B74"/>
    <w:rsid w:val="00DC6CE0"/>
    <w:rsid w:val="00DC6D69"/>
    <w:rsid w:val="00DC6D94"/>
    <w:rsid w:val="00DC6EAA"/>
    <w:rsid w:val="00DC7133"/>
    <w:rsid w:val="00DC71E6"/>
    <w:rsid w:val="00DC71F5"/>
    <w:rsid w:val="00DC7201"/>
    <w:rsid w:val="00DC720C"/>
    <w:rsid w:val="00DC730E"/>
    <w:rsid w:val="00DC749C"/>
    <w:rsid w:val="00DC79FB"/>
    <w:rsid w:val="00DC7A7D"/>
    <w:rsid w:val="00DC7E06"/>
    <w:rsid w:val="00DC7E69"/>
    <w:rsid w:val="00DC7F3B"/>
    <w:rsid w:val="00DC7F51"/>
    <w:rsid w:val="00DD0075"/>
    <w:rsid w:val="00DD0470"/>
    <w:rsid w:val="00DD04C0"/>
    <w:rsid w:val="00DD04F5"/>
    <w:rsid w:val="00DD04FA"/>
    <w:rsid w:val="00DD0510"/>
    <w:rsid w:val="00DD05BE"/>
    <w:rsid w:val="00DD0779"/>
    <w:rsid w:val="00DD07AA"/>
    <w:rsid w:val="00DD085B"/>
    <w:rsid w:val="00DD0A8B"/>
    <w:rsid w:val="00DD0AB8"/>
    <w:rsid w:val="00DD0B55"/>
    <w:rsid w:val="00DD0B6F"/>
    <w:rsid w:val="00DD1154"/>
    <w:rsid w:val="00DD1338"/>
    <w:rsid w:val="00DD1348"/>
    <w:rsid w:val="00DD1373"/>
    <w:rsid w:val="00DD14B6"/>
    <w:rsid w:val="00DD165F"/>
    <w:rsid w:val="00DD1938"/>
    <w:rsid w:val="00DD19A7"/>
    <w:rsid w:val="00DD19AA"/>
    <w:rsid w:val="00DD1B4F"/>
    <w:rsid w:val="00DD1DD2"/>
    <w:rsid w:val="00DD1F10"/>
    <w:rsid w:val="00DD2059"/>
    <w:rsid w:val="00DD22D6"/>
    <w:rsid w:val="00DD255E"/>
    <w:rsid w:val="00DD287E"/>
    <w:rsid w:val="00DD2B39"/>
    <w:rsid w:val="00DD2CE5"/>
    <w:rsid w:val="00DD2E49"/>
    <w:rsid w:val="00DD2E84"/>
    <w:rsid w:val="00DD2EB2"/>
    <w:rsid w:val="00DD30BD"/>
    <w:rsid w:val="00DD3231"/>
    <w:rsid w:val="00DD339B"/>
    <w:rsid w:val="00DD360C"/>
    <w:rsid w:val="00DD390C"/>
    <w:rsid w:val="00DD3B76"/>
    <w:rsid w:val="00DD3DB8"/>
    <w:rsid w:val="00DD3E0D"/>
    <w:rsid w:val="00DD3E4D"/>
    <w:rsid w:val="00DD4014"/>
    <w:rsid w:val="00DD4166"/>
    <w:rsid w:val="00DD489D"/>
    <w:rsid w:val="00DD48E8"/>
    <w:rsid w:val="00DD4CBD"/>
    <w:rsid w:val="00DD4E1B"/>
    <w:rsid w:val="00DD4E48"/>
    <w:rsid w:val="00DD4EC8"/>
    <w:rsid w:val="00DD4F32"/>
    <w:rsid w:val="00DD50EA"/>
    <w:rsid w:val="00DD515C"/>
    <w:rsid w:val="00DD5165"/>
    <w:rsid w:val="00DD5570"/>
    <w:rsid w:val="00DD572F"/>
    <w:rsid w:val="00DD5939"/>
    <w:rsid w:val="00DD5C77"/>
    <w:rsid w:val="00DD5E1B"/>
    <w:rsid w:val="00DD610B"/>
    <w:rsid w:val="00DD618F"/>
    <w:rsid w:val="00DD61A2"/>
    <w:rsid w:val="00DD6371"/>
    <w:rsid w:val="00DD664D"/>
    <w:rsid w:val="00DD681D"/>
    <w:rsid w:val="00DD685E"/>
    <w:rsid w:val="00DD6863"/>
    <w:rsid w:val="00DD6931"/>
    <w:rsid w:val="00DD69BA"/>
    <w:rsid w:val="00DD69F6"/>
    <w:rsid w:val="00DD69FA"/>
    <w:rsid w:val="00DD6A72"/>
    <w:rsid w:val="00DD6ADA"/>
    <w:rsid w:val="00DD6E4F"/>
    <w:rsid w:val="00DD6E93"/>
    <w:rsid w:val="00DD6E98"/>
    <w:rsid w:val="00DD6F15"/>
    <w:rsid w:val="00DD7040"/>
    <w:rsid w:val="00DD711E"/>
    <w:rsid w:val="00DD7357"/>
    <w:rsid w:val="00DD7406"/>
    <w:rsid w:val="00DD7552"/>
    <w:rsid w:val="00DD759F"/>
    <w:rsid w:val="00DD79B2"/>
    <w:rsid w:val="00DD79E4"/>
    <w:rsid w:val="00DD7BDF"/>
    <w:rsid w:val="00DD7F32"/>
    <w:rsid w:val="00DE00A1"/>
    <w:rsid w:val="00DE0127"/>
    <w:rsid w:val="00DE0242"/>
    <w:rsid w:val="00DE05BD"/>
    <w:rsid w:val="00DE0805"/>
    <w:rsid w:val="00DE09D1"/>
    <w:rsid w:val="00DE09D7"/>
    <w:rsid w:val="00DE0E6E"/>
    <w:rsid w:val="00DE0FAE"/>
    <w:rsid w:val="00DE105F"/>
    <w:rsid w:val="00DE1158"/>
    <w:rsid w:val="00DE11C5"/>
    <w:rsid w:val="00DE12BF"/>
    <w:rsid w:val="00DE1319"/>
    <w:rsid w:val="00DE15E7"/>
    <w:rsid w:val="00DE1668"/>
    <w:rsid w:val="00DE1826"/>
    <w:rsid w:val="00DE1841"/>
    <w:rsid w:val="00DE1AB7"/>
    <w:rsid w:val="00DE1B4F"/>
    <w:rsid w:val="00DE1BD0"/>
    <w:rsid w:val="00DE1E55"/>
    <w:rsid w:val="00DE21C9"/>
    <w:rsid w:val="00DE2231"/>
    <w:rsid w:val="00DE2266"/>
    <w:rsid w:val="00DE23D8"/>
    <w:rsid w:val="00DE27C3"/>
    <w:rsid w:val="00DE27C8"/>
    <w:rsid w:val="00DE2872"/>
    <w:rsid w:val="00DE28F6"/>
    <w:rsid w:val="00DE29F0"/>
    <w:rsid w:val="00DE2A06"/>
    <w:rsid w:val="00DE2C66"/>
    <w:rsid w:val="00DE2DF2"/>
    <w:rsid w:val="00DE313E"/>
    <w:rsid w:val="00DE31A8"/>
    <w:rsid w:val="00DE3206"/>
    <w:rsid w:val="00DE3264"/>
    <w:rsid w:val="00DE345F"/>
    <w:rsid w:val="00DE36C8"/>
    <w:rsid w:val="00DE374F"/>
    <w:rsid w:val="00DE3ABB"/>
    <w:rsid w:val="00DE3BDA"/>
    <w:rsid w:val="00DE3D96"/>
    <w:rsid w:val="00DE3E82"/>
    <w:rsid w:val="00DE3F55"/>
    <w:rsid w:val="00DE41E1"/>
    <w:rsid w:val="00DE422F"/>
    <w:rsid w:val="00DE4521"/>
    <w:rsid w:val="00DE4705"/>
    <w:rsid w:val="00DE474A"/>
    <w:rsid w:val="00DE48C2"/>
    <w:rsid w:val="00DE4CBC"/>
    <w:rsid w:val="00DE4E06"/>
    <w:rsid w:val="00DE501F"/>
    <w:rsid w:val="00DE5032"/>
    <w:rsid w:val="00DE507C"/>
    <w:rsid w:val="00DE51B8"/>
    <w:rsid w:val="00DE54C2"/>
    <w:rsid w:val="00DE5575"/>
    <w:rsid w:val="00DE583E"/>
    <w:rsid w:val="00DE594C"/>
    <w:rsid w:val="00DE5CE6"/>
    <w:rsid w:val="00DE5D21"/>
    <w:rsid w:val="00DE5DCF"/>
    <w:rsid w:val="00DE5F5A"/>
    <w:rsid w:val="00DE602F"/>
    <w:rsid w:val="00DE6070"/>
    <w:rsid w:val="00DE60B0"/>
    <w:rsid w:val="00DE6195"/>
    <w:rsid w:val="00DE625C"/>
    <w:rsid w:val="00DE6339"/>
    <w:rsid w:val="00DE68C4"/>
    <w:rsid w:val="00DE69D6"/>
    <w:rsid w:val="00DE6B18"/>
    <w:rsid w:val="00DE6C45"/>
    <w:rsid w:val="00DE6EFB"/>
    <w:rsid w:val="00DE709D"/>
    <w:rsid w:val="00DE72F6"/>
    <w:rsid w:val="00DE7358"/>
    <w:rsid w:val="00DE736B"/>
    <w:rsid w:val="00DE7397"/>
    <w:rsid w:val="00DE757F"/>
    <w:rsid w:val="00DE7587"/>
    <w:rsid w:val="00DE7936"/>
    <w:rsid w:val="00DE795B"/>
    <w:rsid w:val="00DE7A0C"/>
    <w:rsid w:val="00DE7D25"/>
    <w:rsid w:val="00DE7D2F"/>
    <w:rsid w:val="00DE7E91"/>
    <w:rsid w:val="00DE7EDC"/>
    <w:rsid w:val="00DE7F2E"/>
    <w:rsid w:val="00DF00E1"/>
    <w:rsid w:val="00DF0879"/>
    <w:rsid w:val="00DF08AD"/>
    <w:rsid w:val="00DF0ACB"/>
    <w:rsid w:val="00DF0D4D"/>
    <w:rsid w:val="00DF0EAD"/>
    <w:rsid w:val="00DF1017"/>
    <w:rsid w:val="00DF1025"/>
    <w:rsid w:val="00DF1293"/>
    <w:rsid w:val="00DF1361"/>
    <w:rsid w:val="00DF15EE"/>
    <w:rsid w:val="00DF170C"/>
    <w:rsid w:val="00DF17BF"/>
    <w:rsid w:val="00DF19A9"/>
    <w:rsid w:val="00DF1D53"/>
    <w:rsid w:val="00DF1E23"/>
    <w:rsid w:val="00DF1F73"/>
    <w:rsid w:val="00DF1FB0"/>
    <w:rsid w:val="00DF1FED"/>
    <w:rsid w:val="00DF20D0"/>
    <w:rsid w:val="00DF2633"/>
    <w:rsid w:val="00DF284D"/>
    <w:rsid w:val="00DF2913"/>
    <w:rsid w:val="00DF294A"/>
    <w:rsid w:val="00DF2CD3"/>
    <w:rsid w:val="00DF31CC"/>
    <w:rsid w:val="00DF33CB"/>
    <w:rsid w:val="00DF3725"/>
    <w:rsid w:val="00DF377B"/>
    <w:rsid w:val="00DF39F1"/>
    <w:rsid w:val="00DF3C50"/>
    <w:rsid w:val="00DF3CC8"/>
    <w:rsid w:val="00DF41FD"/>
    <w:rsid w:val="00DF4437"/>
    <w:rsid w:val="00DF4454"/>
    <w:rsid w:val="00DF446D"/>
    <w:rsid w:val="00DF4526"/>
    <w:rsid w:val="00DF4674"/>
    <w:rsid w:val="00DF46D7"/>
    <w:rsid w:val="00DF4AA2"/>
    <w:rsid w:val="00DF4DDE"/>
    <w:rsid w:val="00DF4DFD"/>
    <w:rsid w:val="00DF523D"/>
    <w:rsid w:val="00DF5350"/>
    <w:rsid w:val="00DF5602"/>
    <w:rsid w:val="00DF56ED"/>
    <w:rsid w:val="00DF578F"/>
    <w:rsid w:val="00DF5CB8"/>
    <w:rsid w:val="00DF5E59"/>
    <w:rsid w:val="00DF5E7A"/>
    <w:rsid w:val="00DF60CD"/>
    <w:rsid w:val="00DF6203"/>
    <w:rsid w:val="00DF6219"/>
    <w:rsid w:val="00DF6333"/>
    <w:rsid w:val="00DF63A9"/>
    <w:rsid w:val="00DF6417"/>
    <w:rsid w:val="00DF65B2"/>
    <w:rsid w:val="00DF6674"/>
    <w:rsid w:val="00DF6698"/>
    <w:rsid w:val="00DF6CD7"/>
    <w:rsid w:val="00DF6EF1"/>
    <w:rsid w:val="00DF6F14"/>
    <w:rsid w:val="00DF702B"/>
    <w:rsid w:val="00DF7101"/>
    <w:rsid w:val="00DF7672"/>
    <w:rsid w:val="00DF78C8"/>
    <w:rsid w:val="00DF7A5C"/>
    <w:rsid w:val="00DF7CFD"/>
    <w:rsid w:val="00DF7DAC"/>
    <w:rsid w:val="00DF7F55"/>
    <w:rsid w:val="00DF7F64"/>
    <w:rsid w:val="00E0007B"/>
    <w:rsid w:val="00E000BA"/>
    <w:rsid w:val="00E0017D"/>
    <w:rsid w:val="00E00190"/>
    <w:rsid w:val="00E00336"/>
    <w:rsid w:val="00E00425"/>
    <w:rsid w:val="00E00718"/>
    <w:rsid w:val="00E007BD"/>
    <w:rsid w:val="00E00988"/>
    <w:rsid w:val="00E00C71"/>
    <w:rsid w:val="00E00D03"/>
    <w:rsid w:val="00E00D07"/>
    <w:rsid w:val="00E00E25"/>
    <w:rsid w:val="00E00EDC"/>
    <w:rsid w:val="00E01084"/>
    <w:rsid w:val="00E01691"/>
    <w:rsid w:val="00E016EF"/>
    <w:rsid w:val="00E01758"/>
    <w:rsid w:val="00E01857"/>
    <w:rsid w:val="00E01BBA"/>
    <w:rsid w:val="00E01BC7"/>
    <w:rsid w:val="00E01EC6"/>
    <w:rsid w:val="00E01EFF"/>
    <w:rsid w:val="00E0209D"/>
    <w:rsid w:val="00E02102"/>
    <w:rsid w:val="00E021EA"/>
    <w:rsid w:val="00E0220C"/>
    <w:rsid w:val="00E0238F"/>
    <w:rsid w:val="00E02549"/>
    <w:rsid w:val="00E0285B"/>
    <w:rsid w:val="00E02B43"/>
    <w:rsid w:val="00E02B71"/>
    <w:rsid w:val="00E02E8A"/>
    <w:rsid w:val="00E02F8E"/>
    <w:rsid w:val="00E02FBB"/>
    <w:rsid w:val="00E03258"/>
    <w:rsid w:val="00E0342A"/>
    <w:rsid w:val="00E03568"/>
    <w:rsid w:val="00E036AB"/>
    <w:rsid w:val="00E039A3"/>
    <w:rsid w:val="00E03ED9"/>
    <w:rsid w:val="00E04044"/>
    <w:rsid w:val="00E04181"/>
    <w:rsid w:val="00E04392"/>
    <w:rsid w:val="00E04640"/>
    <w:rsid w:val="00E0470B"/>
    <w:rsid w:val="00E04950"/>
    <w:rsid w:val="00E04DF4"/>
    <w:rsid w:val="00E04FEB"/>
    <w:rsid w:val="00E051A2"/>
    <w:rsid w:val="00E0528D"/>
    <w:rsid w:val="00E052A1"/>
    <w:rsid w:val="00E05490"/>
    <w:rsid w:val="00E0569A"/>
    <w:rsid w:val="00E0585E"/>
    <w:rsid w:val="00E05877"/>
    <w:rsid w:val="00E05BBA"/>
    <w:rsid w:val="00E05D19"/>
    <w:rsid w:val="00E05EDE"/>
    <w:rsid w:val="00E060B8"/>
    <w:rsid w:val="00E0642D"/>
    <w:rsid w:val="00E0656C"/>
    <w:rsid w:val="00E0668A"/>
    <w:rsid w:val="00E06773"/>
    <w:rsid w:val="00E067FA"/>
    <w:rsid w:val="00E068A1"/>
    <w:rsid w:val="00E069E6"/>
    <w:rsid w:val="00E06AE4"/>
    <w:rsid w:val="00E06FFF"/>
    <w:rsid w:val="00E071A8"/>
    <w:rsid w:val="00E073D4"/>
    <w:rsid w:val="00E0745B"/>
    <w:rsid w:val="00E0758E"/>
    <w:rsid w:val="00E07833"/>
    <w:rsid w:val="00E079DD"/>
    <w:rsid w:val="00E079F9"/>
    <w:rsid w:val="00E07DEA"/>
    <w:rsid w:val="00E100D4"/>
    <w:rsid w:val="00E101BC"/>
    <w:rsid w:val="00E101E5"/>
    <w:rsid w:val="00E104CE"/>
    <w:rsid w:val="00E10763"/>
    <w:rsid w:val="00E10975"/>
    <w:rsid w:val="00E10BE7"/>
    <w:rsid w:val="00E10E19"/>
    <w:rsid w:val="00E10F23"/>
    <w:rsid w:val="00E1172A"/>
    <w:rsid w:val="00E11ABA"/>
    <w:rsid w:val="00E11AD8"/>
    <w:rsid w:val="00E11B90"/>
    <w:rsid w:val="00E11BE6"/>
    <w:rsid w:val="00E11DFD"/>
    <w:rsid w:val="00E12163"/>
    <w:rsid w:val="00E128A6"/>
    <w:rsid w:val="00E12F93"/>
    <w:rsid w:val="00E130A7"/>
    <w:rsid w:val="00E1325A"/>
    <w:rsid w:val="00E132EF"/>
    <w:rsid w:val="00E133F2"/>
    <w:rsid w:val="00E13617"/>
    <w:rsid w:val="00E1363F"/>
    <w:rsid w:val="00E13B92"/>
    <w:rsid w:val="00E13D6A"/>
    <w:rsid w:val="00E13EDC"/>
    <w:rsid w:val="00E13FB5"/>
    <w:rsid w:val="00E14042"/>
    <w:rsid w:val="00E14149"/>
    <w:rsid w:val="00E14161"/>
    <w:rsid w:val="00E1417D"/>
    <w:rsid w:val="00E1423A"/>
    <w:rsid w:val="00E1429A"/>
    <w:rsid w:val="00E142AE"/>
    <w:rsid w:val="00E14321"/>
    <w:rsid w:val="00E1463A"/>
    <w:rsid w:val="00E14B16"/>
    <w:rsid w:val="00E14B17"/>
    <w:rsid w:val="00E14E38"/>
    <w:rsid w:val="00E151D6"/>
    <w:rsid w:val="00E153AB"/>
    <w:rsid w:val="00E158A6"/>
    <w:rsid w:val="00E159EE"/>
    <w:rsid w:val="00E15C4D"/>
    <w:rsid w:val="00E15D25"/>
    <w:rsid w:val="00E15D94"/>
    <w:rsid w:val="00E16080"/>
    <w:rsid w:val="00E164AD"/>
    <w:rsid w:val="00E167B7"/>
    <w:rsid w:val="00E1694F"/>
    <w:rsid w:val="00E169E3"/>
    <w:rsid w:val="00E16A91"/>
    <w:rsid w:val="00E16B9F"/>
    <w:rsid w:val="00E16EA5"/>
    <w:rsid w:val="00E16EE8"/>
    <w:rsid w:val="00E16EF3"/>
    <w:rsid w:val="00E16EF9"/>
    <w:rsid w:val="00E16FC1"/>
    <w:rsid w:val="00E17146"/>
    <w:rsid w:val="00E172D6"/>
    <w:rsid w:val="00E17333"/>
    <w:rsid w:val="00E1736C"/>
    <w:rsid w:val="00E17381"/>
    <w:rsid w:val="00E17490"/>
    <w:rsid w:val="00E17689"/>
    <w:rsid w:val="00E176B9"/>
    <w:rsid w:val="00E17761"/>
    <w:rsid w:val="00E17A62"/>
    <w:rsid w:val="00E17BA4"/>
    <w:rsid w:val="00E17BDE"/>
    <w:rsid w:val="00E20092"/>
    <w:rsid w:val="00E200FB"/>
    <w:rsid w:val="00E2023A"/>
    <w:rsid w:val="00E20747"/>
    <w:rsid w:val="00E2091B"/>
    <w:rsid w:val="00E2093B"/>
    <w:rsid w:val="00E20946"/>
    <w:rsid w:val="00E21244"/>
    <w:rsid w:val="00E21A07"/>
    <w:rsid w:val="00E21ACC"/>
    <w:rsid w:val="00E21CFB"/>
    <w:rsid w:val="00E21D68"/>
    <w:rsid w:val="00E21EA8"/>
    <w:rsid w:val="00E22062"/>
    <w:rsid w:val="00E22091"/>
    <w:rsid w:val="00E221B2"/>
    <w:rsid w:val="00E2280E"/>
    <w:rsid w:val="00E2282D"/>
    <w:rsid w:val="00E229C9"/>
    <w:rsid w:val="00E231A5"/>
    <w:rsid w:val="00E233BE"/>
    <w:rsid w:val="00E2350C"/>
    <w:rsid w:val="00E2388B"/>
    <w:rsid w:val="00E23B66"/>
    <w:rsid w:val="00E23C30"/>
    <w:rsid w:val="00E23CD7"/>
    <w:rsid w:val="00E23D7B"/>
    <w:rsid w:val="00E24493"/>
    <w:rsid w:val="00E24568"/>
    <w:rsid w:val="00E245A0"/>
    <w:rsid w:val="00E245B1"/>
    <w:rsid w:val="00E24BD4"/>
    <w:rsid w:val="00E24C45"/>
    <w:rsid w:val="00E24C9C"/>
    <w:rsid w:val="00E24D92"/>
    <w:rsid w:val="00E24D9E"/>
    <w:rsid w:val="00E24EB4"/>
    <w:rsid w:val="00E24EC2"/>
    <w:rsid w:val="00E25122"/>
    <w:rsid w:val="00E251FE"/>
    <w:rsid w:val="00E25398"/>
    <w:rsid w:val="00E25578"/>
    <w:rsid w:val="00E2557A"/>
    <w:rsid w:val="00E25580"/>
    <w:rsid w:val="00E2559E"/>
    <w:rsid w:val="00E25600"/>
    <w:rsid w:val="00E2588F"/>
    <w:rsid w:val="00E25915"/>
    <w:rsid w:val="00E25A2F"/>
    <w:rsid w:val="00E25C88"/>
    <w:rsid w:val="00E260AF"/>
    <w:rsid w:val="00E26466"/>
    <w:rsid w:val="00E265E3"/>
    <w:rsid w:val="00E268E0"/>
    <w:rsid w:val="00E26AA5"/>
    <w:rsid w:val="00E26AB5"/>
    <w:rsid w:val="00E26E9A"/>
    <w:rsid w:val="00E26EDC"/>
    <w:rsid w:val="00E270D2"/>
    <w:rsid w:val="00E2714E"/>
    <w:rsid w:val="00E27529"/>
    <w:rsid w:val="00E27640"/>
    <w:rsid w:val="00E27781"/>
    <w:rsid w:val="00E279A9"/>
    <w:rsid w:val="00E279DE"/>
    <w:rsid w:val="00E27B72"/>
    <w:rsid w:val="00E27BD7"/>
    <w:rsid w:val="00E27C52"/>
    <w:rsid w:val="00E27CC6"/>
    <w:rsid w:val="00E3005E"/>
    <w:rsid w:val="00E300B9"/>
    <w:rsid w:val="00E3027F"/>
    <w:rsid w:val="00E3033C"/>
    <w:rsid w:val="00E303DF"/>
    <w:rsid w:val="00E305B7"/>
    <w:rsid w:val="00E307A3"/>
    <w:rsid w:val="00E30AF4"/>
    <w:rsid w:val="00E30B5A"/>
    <w:rsid w:val="00E30C20"/>
    <w:rsid w:val="00E30CDB"/>
    <w:rsid w:val="00E30CE9"/>
    <w:rsid w:val="00E30D40"/>
    <w:rsid w:val="00E30D96"/>
    <w:rsid w:val="00E30EA0"/>
    <w:rsid w:val="00E30F20"/>
    <w:rsid w:val="00E30F6B"/>
    <w:rsid w:val="00E311E2"/>
    <w:rsid w:val="00E3125E"/>
    <w:rsid w:val="00E312B2"/>
    <w:rsid w:val="00E313D1"/>
    <w:rsid w:val="00E31446"/>
    <w:rsid w:val="00E3145A"/>
    <w:rsid w:val="00E3168C"/>
    <w:rsid w:val="00E316E4"/>
    <w:rsid w:val="00E3174D"/>
    <w:rsid w:val="00E3183D"/>
    <w:rsid w:val="00E3198D"/>
    <w:rsid w:val="00E31A54"/>
    <w:rsid w:val="00E31ADE"/>
    <w:rsid w:val="00E31BAD"/>
    <w:rsid w:val="00E31CB8"/>
    <w:rsid w:val="00E31DF5"/>
    <w:rsid w:val="00E3216A"/>
    <w:rsid w:val="00E322B7"/>
    <w:rsid w:val="00E32654"/>
    <w:rsid w:val="00E328E4"/>
    <w:rsid w:val="00E32C01"/>
    <w:rsid w:val="00E32C40"/>
    <w:rsid w:val="00E32DB4"/>
    <w:rsid w:val="00E32E91"/>
    <w:rsid w:val="00E32F2D"/>
    <w:rsid w:val="00E33093"/>
    <w:rsid w:val="00E33337"/>
    <w:rsid w:val="00E33787"/>
    <w:rsid w:val="00E33D0A"/>
    <w:rsid w:val="00E33D0B"/>
    <w:rsid w:val="00E33D65"/>
    <w:rsid w:val="00E33E2A"/>
    <w:rsid w:val="00E33F83"/>
    <w:rsid w:val="00E33FEB"/>
    <w:rsid w:val="00E34012"/>
    <w:rsid w:val="00E34131"/>
    <w:rsid w:val="00E3413B"/>
    <w:rsid w:val="00E342BC"/>
    <w:rsid w:val="00E3434B"/>
    <w:rsid w:val="00E344AD"/>
    <w:rsid w:val="00E345CC"/>
    <w:rsid w:val="00E346CD"/>
    <w:rsid w:val="00E34703"/>
    <w:rsid w:val="00E34875"/>
    <w:rsid w:val="00E34971"/>
    <w:rsid w:val="00E349E2"/>
    <w:rsid w:val="00E34A2F"/>
    <w:rsid w:val="00E34C96"/>
    <w:rsid w:val="00E34E28"/>
    <w:rsid w:val="00E35101"/>
    <w:rsid w:val="00E3534D"/>
    <w:rsid w:val="00E353CC"/>
    <w:rsid w:val="00E35457"/>
    <w:rsid w:val="00E35459"/>
    <w:rsid w:val="00E3554D"/>
    <w:rsid w:val="00E35589"/>
    <w:rsid w:val="00E355C6"/>
    <w:rsid w:val="00E35652"/>
    <w:rsid w:val="00E356A4"/>
    <w:rsid w:val="00E35879"/>
    <w:rsid w:val="00E35A0F"/>
    <w:rsid w:val="00E35B7E"/>
    <w:rsid w:val="00E35BBA"/>
    <w:rsid w:val="00E3621F"/>
    <w:rsid w:val="00E36B2B"/>
    <w:rsid w:val="00E36B8D"/>
    <w:rsid w:val="00E36D15"/>
    <w:rsid w:val="00E3718F"/>
    <w:rsid w:val="00E37227"/>
    <w:rsid w:val="00E372A9"/>
    <w:rsid w:val="00E37332"/>
    <w:rsid w:val="00E37338"/>
    <w:rsid w:val="00E37496"/>
    <w:rsid w:val="00E374ED"/>
    <w:rsid w:val="00E3755B"/>
    <w:rsid w:val="00E376F9"/>
    <w:rsid w:val="00E37789"/>
    <w:rsid w:val="00E377AD"/>
    <w:rsid w:val="00E37884"/>
    <w:rsid w:val="00E37D01"/>
    <w:rsid w:val="00E37EFC"/>
    <w:rsid w:val="00E37FC1"/>
    <w:rsid w:val="00E403EE"/>
    <w:rsid w:val="00E40432"/>
    <w:rsid w:val="00E40ABB"/>
    <w:rsid w:val="00E40BC4"/>
    <w:rsid w:val="00E40BC6"/>
    <w:rsid w:val="00E40C26"/>
    <w:rsid w:val="00E40D7D"/>
    <w:rsid w:val="00E40EE7"/>
    <w:rsid w:val="00E40F05"/>
    <w:rsid w:val="00E40FBE"/>
    <w:rsid w:val="00E41A68"/>
    <w:rsid w:val="00E41BDD"/>
    <w:rsid w:val="00E41DA9"/>
    <w:rsid w:val="00E41DF4"/>
    <w:rsid w:val="00E41EB0"/>
    <w:rsid w:val="00E41F40"/>
    <w:rsid w:val="00E4227C"/>
    <w:rsid w:val="00E42281"/>
    <w:rsid w:val="00E42558"/>
    <w:rsid w:val="00E42776"/>
    <w:rsid w:val="00E42788"/>
    <w:rsid w:val="00E42A57"/>
    <w:rsid w:val="00E42A97"/>
    <w:rsid w:val="00E42B5D"/>
    <w:rsid w:val="00E42B71"/>
    <w:rsid w:val="00E42C68"/>
    <w:rsid w:val="00E42CAA"/>
    <w:rsid w:val="00E42E90"/>
    <w:rsid w:val="00E430A1"/>
    <w:rsid w:val="00E431A1"/>
    <w:rsid w:val="00E43225"/>
    <w:rsid w:val="00E434DA"/>
    <w:rsid w:val="00E43728"/>
    <w:rsid w:val="00E4388F"/>
    <w:rsid w:val="00E43AA0"/>
    <w:rsid w:val="00E43ACA"/>
    <w:rsid w:val="00E43BA1"/>
    <w:rsid w:val="00E43E25"/>
    <w:rsid w:val="00E43E3B"/>
    <w:rsid w:val="00E43F93"/>
    <w:rsid w:val="00E444EF"/>
    <w:rsid w:val="00E4473B"/>
    <w:rsid w:val="00E4480D"/>
    <w:rsid w:val="00E44932"/>
    <w:rsid w:val="00E4496C"/>
    <w:rsid w:val="00E449E2"/>
    <w:rsid w:val="00E44B81"/>
    <w:rsid w:val="00E44CA8"/>
    <w:rsid w:val="00E44CBD"/>
    <w:rsid w:val="00E44D80"/>
    <w:rsid w:val="00E45057"/>
    <w:rsid w:val="00E45096"/>
    <w:rsid w:val="00E4532F"/>
    <w:rsid w:val="00E4533F"/>
    <w:rsid w:val="00E45888"/>
    <w:rsid w:val="00E4594F"/>
    <w:rsid w:val="00E459A5"/>
    <w:rsid w:val="00E45A89"/>
    <w:rsid w:val="00E45CDB"/>
    <w:rsid w:val="00E45F39"/>
    <w:rsid w:val="00E45F59"/>
    <w:rsid w:val="00E45FDA"/>
    <w:rsid w:val="00E46130"/>
    <w:rsid w:val="00E463CF"/>
    <w:rsid w:val="00E46415"/>
    <w:rsid w:val="00E464DB"/>
    <w:rsid w:val="00E46561"/>
    <w:rsid w:val="00E4656D"/>
    <w:rsid w:val="00E467D3"/>
    <w:rsid w:val="00E46A27"/>
    <w:rsid w:val="00E46AD9"/>
    <w:rsid w:val="00E46D0A"/>
    <w:rsid w:val="00E46D46"/>
    <w:rsid w:val="00E46EAF"/>
    <w:rsid w:val="00E46F01"/>
    <w:rsid w:val="00E47018"/>
    <w:rsid w:val="00E470E4"/>
    <w:rsid w:val="00E471BD"/>
    <w:rsid w:val="00E472B9"/>
    <w:rsid w:val="00E473F2"/>
    <w:rsid w:val="00E474F1"/>
    <w:rsid w:val="00E4776F"/>
    <w:rsid w:val="00E477BC"/>
    <w:rsid w:val="00E4786D"/>
    <w:rsid w:val="00E47C92"/>
    <w:rsid w:val="00E47CE8"/>
    <w:rsid w:val="00E47DB4"/>
    <w:rsid w:val="00E47ED5"/>
    <w:rsid w:val="00E50235"/>
    <w:rsid w:val="00E502AA"/>
    <w:rsid w:val="00E50449"/>
    <w:rsid w:val="00E5047F"/>
    <w:rsid w:val="00E50551"/>
    <w:rsid w:val="00E508FF"/>
    <w:rsid w:val="00E50C92"/>
    <w:rsid w:val="00E5101A"/>
    <w:rsid w:val="00E510EE"/>
    <w:rsid w:val="00E51354"/>
    <w:rsid w:val="00E51359"/>
    <w:rsid w:val="00E51420"/>
    <w:rsid w:val="00E51601"/>
    <w:rsid w:val="00E518D4"/>
    <w:rsid w:val="00E51979"/>
    <w:rsid w:val="00E51C1F"/>
    <w:rsid w:val="00E51D7F"/>
    <w:rsid w:val="00E51DA7"/>
    <w:rsid w:val="00E52117"/>
    <w:rsid w:val="00E52125"/>
    <w:rsid w:val="00E52285"/>
    <w:rsid w:val="00E527EC"/>
    <w:rsid w:val="00E528B9"/>
    <w:rsid w:val="00E52EB9"/>
    <w:rsid w:val="00E52F52"/>
    <w:rsid w:val="00E53188"/>
    <w:rsid w:val="00E53471"/>
    <w:rsid w:val="00E53A55"/>
    <w:rsid w:val="00E53C53"/>
    <w:rsid w:val="00E53D76"/>
    <w:rsid w:val="00E53E90"/>
    <w:rsid w:val="00E53F41"/>
    <w:rsid w:val="00E54028"/>
    <w:rsid w:val="00E54082"/>
    <w:rsid w:val="00E54147"/>
    <w:rsid w:val="00E545E2"/>
    <w:rsid w:val="00E54666"/>
    <w:rsid w:val="00E54725"/>
    <w:rsid w:val="00E5477A"/>
    <w:rsid w:val="00E5479C"/>
    <w:rsid w:val="00E54825"/>
    <w:rsid w:val="00E54831"/>
    <w:rsid w:val="00E54D16"/>
    <w:rsid w:val="00E54E13"/>
    <w:rsid w:val="00E54F78"/>
    <w:rsid w:val="00E5510F"/>
    <w:rsid w:val="00E551B1"/>
    <w:rsid w:val="00E55ACF"/>
    <w:rsid w:val="00E55CC1"/>
    <w:rsid w:val="00E55CFA"/>
    <w:rsid w:val="00E55D45"/>
    <w:rsid w:val="00E55DD7"/>
    <w:rsid w:val="00E55E5D"/>
    <w:rsid w:val="00E55FB8"/>
    <w:rsid w:val="00E56156"/>
    <w:rsid w:val="00E56341"/>
    <w:rsid w:val="00E568B9"/>
    <w:rsid w:val="00E568C4"/>
    <w:rsid w:val="00E569CE"/>
    <w:rsid w:val="00E56B45"/>
    <w:rsid w:val="00E56B82"/>
    <w:rsid w:val="00E56CA5"/>
    <w:rsid w:val="00E56CD4"/>
    <w:rsid w:val="00E56E0B"/>
    <w:rsid w:val="00E56E21"/>
    <w:rsid w:val="00E56F23"/>
    <w:rsid w:val="00E56F92"/>
    <w:rsid w:val="00E56FF3"/>
    <w:rsid w:val="00E57182"/>
    <w:rsid w:val="00E572B6"/>
    <w:rsid w:val="00E57352"/>
    <w:rsid w:val="00E5742C"/>
    <w:rsid w:val="00E575F9"/>
    <w:rsid w:val="00E5766E"/>
    <w:rsid w:val="00E57836"/>
    <w:rsid w:val="00E57933"/>
    <w:rsid w:val="00E579CB"/>
    <w:rsid w:val="00E57E98"/>
    <w:rsid w:val="00E57EA9"/>
    <w:rsid w:val="00E600B6"/>
    <w:rsid w:val="00E603CF"/>
    <w:rsid w:val="00E606A7"/>
    <w:rsid w:val="00E60762"/>
    <w:rsid w:val="00E608CA"/>
    <w:rsid w:val="00E60978"/>
    <w:rsid w:val="00E60B1E"/>
    <w:rsid w:val="00E60C4F"/>
    <w:rsid w:val="00E60D1F"/>
    <w:rsid w:val="00E60DC0"/>
    <w:rsid w:val="00E60EEA"/>
    <w:rsid w:val="00E611F2"/>
    <w:rsid w:val="00E6129E"/>
    <w:rsid w:val="00E61332"/>
    <w:rsid w:val="00E61423"/>
    <w:rsid w:val="00E614A3"/>
    <w:rsid w:val="00E617A3"/>
    <w:rsid w:val="00E61A72"/>
    <w:rsid w:val="00E61AE8"/>
    <w:rsid w:val="00E61F7D"/>
    <w:rsid w:val="00E623DA"/>
    <w:rsid w:val="00E624F5"/>
    <w:rsid w:val="00E626D7"/>
    <w:rsid w:val="00E62800"/>
    <w:rsid w:val="00E629C4"/>
    <w:rsid w:val="00E632A7"/>
    <w:rsid w:val="00E632B4"/>
    <w:rsid w:val="00E6360E"/>
    <w:rsid w:val="00E637C4"/>
    <w:rsid w:val="00E6387E"/>
    <w:rsid w:val="00E639E8"/>
    <w:rsid w:val="00E63BC8"/>
    <w:rsid w:val="00E63C6D"/>
    <w:rsid w:val="00E642FB"/>
    <w:rsid w:val="00E643B9"/>
    <w:rsid w:val="00E643BC"/>
    <w:rsid w:val="00E64429"/>
    <w:rsid w:val="00E64732"/>
    <w:rsid w:val="00E64A0F"/>
    <w:rsid w:val="00E64DE6"/>
    <w:rsid w:val="00E64ED3"/>
    <w:rsid w:val="00E65116"/>
    <w:rsid w:val="00E65160"/>
    <w:rsid w:val="00E6517E"/>
    <w:rsid w:val="00E65411"/>
    <w:rsid w:val="00E65451"/>
    <w:rsid w:val="00E655EE"/>
    <w:rsid w:val="00E656AD"/>
    <w:rsid w:val="00E65726"/>
    <w:rsid w:val="00E65A84"/>
    <w:rsid w:val="00E65D4D"/>
    <w:rsid w:val="00E6619A"/>
    <w:rsid w:val="00E66427"/>
    <w:rsid w:val="00E669DD"/>
    <w:rsid w:val="00E66AEB"/>
    <w:rsid w:val="00E66EA8"/>
    <w:rsid w:val="00E67179"/>
    <w:rsid w:val="00E671DF"/>
    <w:rsid w:val="00E67289"/>
    <w:rsid w:val="00E674B5"/>
    <w:rsid w:val="00E67751"/>
    <w:rsid w:val="00E6789C"/>
    <w:rsid w:val="00E67AB3"/>
    <w:rsid w:val="00E67B8A"/>
    <w:rsid w:val="00E67C15"/>
    <w:rsid w:val="00E67C81"/>
    <w:rsid w:val="00E67E9F"/>
    <w:rsid w:val="00E7046E"/>
    <w:rsid w:val="00E70675"/>
    <w:rsid w:val="00E7083F"/>
    <w:rsid w:val="00E709D3"/>
    <w:rsid w:val="00E70A9E"/>
    <w:rsid w:val="00E70BB7"/>
    <w:rsid w:val="00E70BDA"/>
    <w:rsid w:val="00E70D29"/>
    <w:rsid w:val="00E710FD"/>
    <w:rsid w:val="00E711E6"/>
    <w:rsid w:val="00E71BC4"/>
    <w:rsid w:val="00E71CD8"/>
    <w:rsid w:val="00E71D0C"/>
    <w:rsid w:val="00E71ECA"/>
    <w:rsid w:val="00E725CA"/>
    <w:rsid w:val="00E725E8"/>
    <w:rsid w:val="00E726BA"/>
    <w:rsid w:val="00E726EE"/>
    <w:rsid w:val="00E726EF"/>
    <w:rsid w:val="00E728BF"/>
    <w:rsid w:val="00E72AA6"/>
    <w:rsid w:val="00E72D29"/>
    <w:rsid w:val="00E72D38"/>
    <w:rsid w:val="00E72DC5"/>
    <w:rsid w:val="00E72F04"/>
    <w:rsid w:val="00E7303F"/>
    <w:rsid w:val="00E7309A"/>
    <w:rsid w:val="00E730B5"/>
    <w:rsid w:val="00E73158"/>
    <w:rsid w:val="00E733D4"/>
    <w:rsid w:val="00E73512"/>
    <w:rsid w:val="00E7356E"/>
    <w:rsid w:val="00E73637"/>
    <w:rsid w:val="00E7363E"/>
    <w:rsid w:val="00E7371D"/>
    <w:rsid w:val="00E737B3"/>
    <w:rsid w:val="00E738D0"/>
    <w:rsid w:val="00E73901"/>
    <w:rsid w:val="00E73A03"/>
    <w:rsid w:val="00E73DA5"/>
    <w:rsid w:val="00E73F0D"/>
    <w:rsid w:val="00E74070"/>
    <w:rsid w:val="00E741C6"/>
    <w:rsid w:val="00E7443C"/>
    <w:rsid w:val="00E7453D"/>
    <w:rsid w:val="00E746A6"/>
    <w:rsid w:val="00E7470E"/>
    <w:rsid w:val="00E747E4"/>
    <w:rsid w:val="00E747EA"/>
    <w:rsid w:val="00E74DE6"/>
    <w:rsid w:val="00E74E85"/>
    <w:rsid w:val="00E74F3F"/>
    <w:rsid w:val="00E750E5"/>
    <w:rsid w:val="00E7510F"/>
    <w:rsid w:val="00E7527F"/>
    <w:rsid w:val="00E75356"/>
    <w:rsid w:val="00E7542A"/>
    <w:rsid w:val="00E75490"/>
    <w:rsid w:val="00E754A0"/>
    <w:rsid w:val="00E754FE"/>
    <w:rsid w:val="00E75C72"/>
    <w:rsid w:val="00E75D74"/>
    <w:rsid w:val="00E75F78"/>
    <w:rsid w:val="00E76130"/>
    <w:rsid w:val="00E76322"/>
    <w:rsid w:val="00E76337"/>
    <w:rsid w:val="00E76769"/>
    <w:rsid w:val="00E76995"/>
    <w:rsid w:val="00E769E5"/>
    <w:rsid w:val="00E76D71"/>
    <w:rsid w:val="00E76FF3"/>
    <w:rsid w:val="00E7712E"/>
    <w:rsid w:val="00E7715D"/>
    <w:rsid w:val="00E772F0"/>
    <w:rsid w:val="00E777B9"/>
    <w:rsid w:val="00E777C2"/>
    <w:rsid w:val="00E77C21"/>
    <w:rsid w:val="00E77D00"/>
    <w:rsid w:val="00E77DCB"/>
    <w:rsid w:val="00E80491"/>
    <w:rsid w:val="00E80695"/>
    <w:rsid w:val="00E80B93"/>
    <w:rsid w:val="00E80CBA"/>
    <w:rsid w:val="00E80DC0"/>
    <w:rsid w:val="00E810F9"/>
    <w:rsid w:val="00E812D5"/>
    <w:rsid w:val="00E812F0"/>
    <w:rsid w:val="00E8131C"/>
    <w:rsid w:val="00E813A1"/>
    <w:rsid w:val="00E81912"/>
    <w:rsid w:val="00E81A31"/>
    <w:rsid w:val="00E81A6C"/>
    <w:rsid w:val="00E81E33"/>
    <w:rsid w:val="00E81FB6"/>
    <w:rsid w:val="00E8238E"/>
    <w:rsid w:val="00E82518"/>
    <w:rsid w:val="00E82600"/>
    <w:rsid w:val="00E828B3"/>
    <w:rsid w:val="00E82F57"/>
    <w:rsid w:val="00E8326A"/>
    <w:rsid w:val="00E83272"/>
    <w:rsid w:val="00E83329"/>
    <w:rsid w:val="00E835FE"/>
    <w:rsid w:val="00E83938"/>
    <w:rsid w:val="00E83988"/>
    <w:rsid w:val="00E83A13"/>
    <w:rsid w:val="00E83AD5"/>
    <w:rsid w:val="00E83B7F"/>
    <w:rsid w:val="00E83BE1"/>
    <w:rsid w:val="00E83E56"/>
    <w:rsid w:val="00E8407D"/>
    <w:rsid w:val="00E841BB"/>
    <w:rsid w:val="00E84472"/>
    <w:rsid w:val="00E844F7"/>
    <w:rsid w:val="00E845B6"/>
    <w:rsid w:val="00E84A9E"/>
    <w:rsid w:val="00E84B5B"/>
    <w:rsid w:val="00E84BE0"/>
    <w:rsid w:val="00E84D6B"/>
    <w:rsid w:val="00E84D72"/>
    <w:rsid w:val="00E850D4"/>
    <w:rsid w:val="00E85261"/>
    <w:rsid w:val="00E8526A"/>
    <w:rsid w:val="00E8526C"/>
    <w:rsid w:val="00E85344"/>
    <w:rsid w:val="00E856F0"/>
    <w:rsid w:val="00E856FF"/>
    <w:rsid w:val="00E857C6"/>
    <w:rsid w:val="00E85A0B"/>
    <w:rsid w:val="00E85C7C"/>
    <w:rsid w:val="00E85CB8"/>
    <w:rsid w:val="00E85D55"/>
    <w:rsid w:val="00E86367"/>
    <w:rsid w:val="00E86467"/>
    <w:rsid w:val="00E869E8"/>
    <w:rsid w:val="00E86B75"/>
    <w:rsid w:val="00E86BA1"/>
    <w:rsid w:val="00E86D03"/>
    <w:rsid w:val="00E86DAF"/>
    <w:rsid w:val="00E86EE5"/>
    <w:rsid w:val="00E87175"/>
    <w:rsid w:val="00E871F3"/>
    <w:rsid w:val="00E8727C"/>
    <w:rsid w:val="00E87311"/>
    <w:rsid w:val="00E87544"/>
    <w:rsid w:val="00E87905"/>
    <w:rsid w:val="00E879B4"/>
    <w:rsid w:val="00E87ABF"/>
    <w:rsid w:val="00E87B16"/>
    <w:rsid w:val="00E87C56"/>
    <w:rsid w:val="00E87E8F"/>
    <w:rsid w:val="00E90149"/>
    <w:rsid w:val="00E901A3"/>
    <w:rsid w:val="00E901AD"/>
    <w:rsid w:val="00E90237"/>
    <w:rsid w:val="00E90243"/>
    <w:rsid w:val="00E90252"/>
    <w:rsid w:val="00E90256"/>
    <w:rsid w:val="00E90475"/>
    <w:rsid w:val="00E9057F"/>
    <w:rsid w:val="00E90815"/>
    <w:rsid w:val="00E90F54"/>
    <w:rsid w:val="00E90F56"/>
    <w:rsid w:val="00E91334"/>
    <w:rsid w:val="00E91381"/>
    <w:rsid w:val="00E91647"/>
    <w:rsid w:val="00E916BD"/>
    <w:rsid w:val="00E91ACA"/>
    <w:rsid w:val="00E91B01"/>
    <w:rsid w:val="00E91C64"/>
    <w:rsid w:val="00E91D32"/>
    <w:rsid w:val="00E922A6"/>
    <w:rsid w:val="00E923AF"/>
    <w:rsid w:val="00E924B6"/>
    <w:rsid w:val="00E924D3"/>
    <w:rsid w:val="00E927C8"/>
    <w:rsid w:val="00E92B52"/>
    <w:rsid w:val="00E92D83"/>
    <w:rsid w:val="00E92E95"/>
    <w:rsid w:val="00E92E9B"/>
    <w:rsid w:val="00E92EC9"/>
    <w:rsid w:val="00E92F59"/>
    <w:rsid w:val="00E93008"/>
    <w:rsid w:val="00E93129"/>
    <w:rsid w:val="00E935AA"/>
    <w:rsid w:val="00E93889"/>
    <w:rsid w:val="00E93B90"/>
    <w:rsid w:val="00E93BC6"/>
    <w:rsid w:val="00E93D63"/>
    <w:rsid w:val="00E93EE8"/>
    <w:rsid w:val="00E93F01"/>
    <w:rsid w:val="00E9409F"/>
    <w:rsid w:val="00E94129"/>
    <w:rsid w:val="00E94216"/>
    <w:rsid w:val="00E9435D"/>
    <w:rsid w:val="00E9439F"/>
    <w:rsid w:val="00E94432"/>
    <w:rsid w:val="00E94444"/>
    <w:rsid w:val="00E944E2"/>
    <w:rsid w:val="00E945F5"/>
    <w:rsid w:val="00E9489D"/>
    <w:rsid w:val="00E949FC"/>
    <w:rsid w:val="00E94BAE"/>
    <w:rsid w:val="00E94C9B"/>
    <w:rsid w:val="00E94D3B"/>
    <w:rsid w:val="00E94FE2"/>
    <w:rsid w:val="00E9502D"/>
    <w:rsid w:val="00E950BC"/>
    <w:rsid w:val="00E953D5"/>
    <w:rsid w:val="00E95436"/>
    <w:rsid w:val="00E9567E"/>
    <w:rsid w:val="00E9570E"/>
    <w:rsid w:val="00E9571D"/>
    <w:rsid w:val="00E95919"/>
    <w:rsid w:val="00E95B11"/>
    <w:rsid w:val="00E95BE4"/>
    <w:rsid w:val="00E96057"/>
    <w:rsid w:val="00E9610D"/>
    <w:rsid w:val="00E96271"/>
    <w:rsid w:val="00E9650C"/>
    <w:rsid w:val="00E9656C"/>
    <w:rsid w:val="00E965BF"/>
    <w:rsid w:val="00E96813"/>
    <w:rsid w:val="00E968F2"/>
    <w:rsid w:val="00E9691E"/>
    <w:rsid w:val="00E96D39"/>
    <w:rsid w:val="00E96E13"/>
    <w:rsid w:val="00E9725F"/>
    <w:rsid w:val="00E97325"/>
    <w:rsid w:val="00E9753E"/>
    <w:rsid w:val="00E97684"/>
    <w:rsid w:val="00E97D95"/>
    <w:rsid w:val="00E97F34"/>
    <w:rsid w:val="00E97F81"/>
    <w:rsid w:val="00EA01A5"/>
    <w:rsid w:val="00EA01AB"/>
    <w:rsid w:val="00EA03CF"/>
    <w:rsid w:val="00EA0490"/>
    <w:rsid w:val="00EA078E"/>
    <w:rsid w:val="00EA0984"/>
    <w:rsid w:val="00EA0CC3"/>
    <w:rsid w:val="00EA0CEE"/>
    <w:rsid w:val="00EA13D7"/>
    <w:rsid w:val="00EA1415"/>
    <w:rsid w:val="00EA14B9"/>
    <w:rsid w:val="00EA165F"/>
    <w:rsid w:val="00EA193E"/>
    <w:rsid w:val="00EA195F"/>
    <w:rsid w:val="00EA1C43"/>
    <w:rsid w:val="00EA1C47"/>
    <w:rsid w:val="00EA1C91"/>
    <w:rsid w:val="00EA1E6B"/>
    <w:rsid w:val="00EA1EDF"/>
    <w:rsid w:val="00EA2088"/>
    <w:rsid w:val="00EA218A"/>
    <w:rsid w:val="00EA21B3"/>
    <w:rsid w:val="00EA2248"/>
    <w:rsid w:val="00EA22BD"/>
    <w:rsid w:val="00EA22C4"/>
    <w:rsid w:val="00EA2320"/>
    <w:rsid w:val="00EA24C1"/>
    <w:rsid w:val="00EA2547"/>
    <w:rsid w:val="00EA258B"/>
    <w:rsid w:val="00EA2987"/>
    <w:rsid w:val="00EA2AD7"/>
    <w:rsid w:val="00EA2B43"/>
    <w:rsid w:val="00EA2DB7"/>
    <w:rsid w:val="00EA327C"/>
    <w:rsid w:val="00EA35CC"/>
    <w:rsid w:val="00EA371E"/>
    <w:rsid w:val="00EA37E3"/>
    <w:rsid w:val="00EA3903"/>
    <w:rsid w:val="00EA3A36"/>
    <w:rsid w:val="00EA3CDA"/>
    <w:rsid w:val="00EA3CE1"/>
    <w:rsid w:val="00EA3DA1"/>
    <w:rsid w:val="00EA3DDE"/>
    <w:rsid w:val="00EA3DFD"/>
    <w:rsid w:val="00EA401C"/>
    <w:rsid w:val="00EA40AE"/>
    <w:rsid w:val="00EA40C2"/>
    <w:rsid w:val="00EA40DB"/>
    <w:rsid w:val="00EA42F6"/>
    <w:rsid w:val="00EA47AA"/>
    <w:rsid w:val="00EA4E1D"/>
    <w:rsid w:val="00EA4F6A"/>
    <w:rsid w:val="00EA5256"/>
    <w:rsid w:val="00EA5478"/>
    <w:rsid w:val="00EA5583"/>
    <w:rsid w:val="00EA5713"/>
    <w:rsid w:val="00EA585A"/>
    <w:rsid w:val="00EA5AE9"/>
    <w:rsid w:val="00EA5C7A"/>
    <w:rsid w:val="00EA5CD2"/>
    <w:rsid w:val="00EA623D"/>
    <w:rsid w:val="00EA632A"/>
    <w:rsid w:val="00EA6440"/>
    <w:rsid w:val="00EA652E"/>
    <w:rsid w:val="00EA65A1"/>
    <w:rsid w:val="00EA660C"/>
    <w:rsid w:val="00EA6E4E"/>
    <w:rsid w:val="00EA6E6D"/>
    <w:rsid w:val="00EA713A"/>
    <w:rsid w:val="00EA71EA"/>
    <w:rsid w:val="00EA7281"/>
    <w:rsid w:val="00EA737D"/>
    <w:rsid w:val="00EA743A"/>
    <w:rsid w:val="00EA744E"/>
    <w:rsid w:val="00EA751C"/>
    <w:rsid w:val="00EA7641"/>
    <w:rsid w:val="00EA775A"/>
    <w:rsid w:val="00EA77B0"/>
    <w:rsid w:val="00EA788E"/>
    <w:rsid w:val="00EA796A"/>
    <w:rsid w:val="00EA7E94"/>
    <w:rsid w:val="00EA7ECE"/>
    <w:rsid w:val="00EA7EE7"/>
    <w:rsid w:val="00EB024A"/>
    <w:rsid w:val="00EB045C"/>
    <w:rsid w:val="00EB0481"/>
    <w:rsid w:val="00EB0548"/>
    <w:rsid w:val="00EB05E9"/>
    <w:rsid w:val="00EB065C"/>
    <w:rsid w:val="00EB088C"/>
    <w:rsid w:val="00EB0959"/>
    <w:rsid w:val="00EB098F"/>
    <w:rsid w:val="00EB0AD4"/>
    <w:rsid w:val="00EB0BD0"/>
    <w:rsid w:val="00EB0D3A"/>
    <w:rsid w:val="00EB0D53"/>
    <w:rsid w:val="00EB0E89"/>
    <w:rsid w:val="00EB1050"/>
    <w:rsid w:val="00EB11ED"/>
    <w:rsid w:val="00EB122E"/>
    <w:rsid w:val="00EB1320"/>
    <w:rsid w:val="00EB1467"/>
    <w:rsid w:val="00EB1596"/>
    <w:rsid w:val="00EB18A5"/>
    <w:rsid w:val="00EB196F"/>
    <w:rsid w:val="00EB1AB2"/>
    <w:rsid w:val="00EB1B89"/>
    <w:rsid w:val="00EB1E1D"/>
    <w:rsid w:val="00EB221D"/>
    <w:rsid w:val="00EB22B7"/>
    <w:rsid w:val="00EB2572"/>
    <w:rsid w:val="00EB2A4C"/>
    <w:rsid w:val="00EB2C0D"/>
    <w:rsid w:val="00EB2DF7"/>
    <w:rsid w:val="00EB333D"/>
    <w:rsid w:val="00EB33FF"/>
    <w:rsid w:val="00EB3476"/>
    <w:rsid w:val="00EB3B77"/>
    <w:rsid w:val="00EB3D0C"/>
    <w:rsid w:val="00EB3D2C"/>
    <w:rsid w:val="00EB3E37"/>
    <w:rsid w:val="00EB3EAB"/>
    <w:rsid w:val="00EB3F92"/>
    <w:rsid w:val="00EB4141"/>
    <w:rsid w:val="00EB4259"/>
    <w:rsid w:val="00EB43EA"/>
    <w:rsid w:val="00EB45D1"/>
    <w:rsid w:val="00EB4633"/>
    <w:rsid w:val="00EB46A9"/>
    <w:rsid w:val="00EB4B69"/>
    <w:rsid w:val="00EB4C50"/>
    <w:rsid w:val="00EB50E7"/>
    <w:rsid w:val="00EB5149"/>
    <w:rsid w:val="00EB514B"/>
    <w:rsid w:val="00EB5584"/>
    <w:rsid w:val="00EB5A09"/>
    <w:rsid w:val="00EB5AA7"/>
    <w:rsid w:val="00EB5C4E"/>
    <w:rsid w:val="00EB5CE4"/>
    <w:rsid w:val="00EB5FA5"/>
    <w:rsid w:val="00EB6214"/>
    <w:rsid w:val="00EB6347"/>
    <w:rsid w:val="00EB63CD"/>
    <w:rsid w:val="00EB6447"/>
    <w:rsid w:val="00EB6613"/>
    <w:rsid w:val="00EB6976"/>
    <w:rsid w:val="00EB6A86"/>
    <w:rsid w:val="00EB6C24"/>
    <w:rsid w:val="00EB6C9D"/>
    <w:rsid w:val="00EB6D93"/>
    <w:rsid w:val="00EB716F"/>
    <w:rsid w:val="00EB7272"/>
    <w:rsid w:val="00EB7338"/>
    <w:rsid w:val="00EB76D4"/>
    <w:rsid w:val="00EB76FB"/>
    <w:rsid w:val="00EB7935"/>
    <w:rsid w:val="00EB7A70"/>
    <w:rsid w:val="00EB7AA5"/>
    <w:rsid w:val="00EB7D2E"/>
    <w:rsid w:val="00EB7EAD"/>
    <w:rsid w:val="00EC0051"/>
    <w:rsid w:val="00EC005A"/>
    <w:rsid w:val="00EC007B"/>
    <w:rsid w:val="00EC00A2"/>
    <w:rsid w:val="00EC015F"/>
    <w:rsid w:val="00EC0575"/>
    <w:rsid w:val="00EC08B8"/>
    <w:rsid w:val="00EC092F"/>
    <w:rsid w:val="00EC0B0B"/>
    <w:rsid w:val="00EC0B59"/>
    <w:rsid w:val="00EC0B72"/>
    <w:rsid w:val="00EC0CE4"/>
    <w:rsid w:val="00EC0E6F"/>
    <w:rsid w:val="00EC1276"/>
    <w:rsid w:val="00EC1779"/>
    <w:rsid w:val="00EC180B"/>
    <w:rsid w:val="00EC1834"/>
    <w:rsid w:val="00EC18A7"/>
    <w:rsid w:val="00EC1CE4"/>
    <w:rsid w:val="00EC1E58"/>
    <w:rsid w:val="00EC1E81"/>
    <w:rsid w:val="00EC20AC"/>
    <w:rsid w:val="00EC2105"/>
    <w:rsid w:val="00EC21D4"/>
    <w:rsid w:val="00EC21FE"/>
    <w:rsid w:val="00EC2220"/>
    <w:rsid w:val="00EC225A"/>
    <w:rsid w:val="00EC24EC"/>
    <w:rsid w:val="00EC25BE"/>
    <w:rsid w:val="00EC26A2"/>
    <w:rsid w:val="00EC274E"/>
    <w:rsid w:val="00EC282A"/>
    <w:rsid w:val="00EC2951"/>
    <w:rsid w:val="00EC2AB1"/>
    <w:rsid w:val="00EC2AFC"/>
    <w:rsid w:val="00EC2FEA"/>
    <w:rsid w:val="00EC30E0"/>
    <w:rsid w:val="00EC316C"/>
    <w:rsid w:val="00EC34EA"/>
    <w:rsid w:val="00EC36C4"/>
    <w:rsid w:val="00EC374E"/>
    <w:rsid w:val="00EC38F8"/>
    <w:rsid w:val="00EC3E66"/>
    <w:rsid w:val="00EC3F72"/>
    <w:rsid w:val="00EC3FAB"/>
    <w:rsid w:val="00EC4055"/>
    <w:rsid w:val="00EC405F"/>
    <w:rsid w:val="00EC4410"/>
    <w:rsid w:val="00EC45D8"/>
    <w:rsid w:val="00EC4679"/>
    <w:rsid w:val="00EC4732"/>
    <w:rsid w:val="00EC4959"/>
    <w:rsid w:val="00EC4AB2"/>
    <w:rsid w:val="00EC4AC7"/>
    <w:rsid w:val="00EC4C2C"/>
    <w:rsid w:val="00EC4C9D"/>
    <w:rsid w:val="00EC4CFC"/>
    <w:rsid w:val="00EC4D33"/>
    <w:rsid w:val="00EC512C"/>
    <w:rsid w:val="00EC5355"/>
    <w:rsid w:val="00EC54D6"/>
    <w:rsid w:val="00EC5594"/>
    <w:rsid w:val="00EC5681"/>
    <w:rsid w:val="00EC56BC"/>
    <w:rsid w:val="00EC5847"/>
    <w:rsid w:val="00EC5A55"/>
    <w:rsid w:val="00EC5A82"/>
    <w:rsid w:val="00EC5B49"/>
    <w:rsid w:val="00EC5D15"/>
    <w:rsid w:val="00EC5DDE"/>
    <w:rsid w:val="00EC625F"/>
    <w:rsid w:val="00EC62A7"/>
    <w:rsid w:val="00EC62EF"/>
    <w:rsid w:val="00EC62F6"/>
    <w:rsid w:val="00EC6398"/>
    <w:rsid w:val="00EC6728"/>
    <w:rsid w:val="00EC6799"/>
    <w:rsid w:val="00EC67C5"/>
    <w:rsid w:val="00EC6BD2"/>
    <w:rsid w:val="00EC6BF8"/>
    <w:rsid w:val="00EC6D22"/>
    <w:rsid w:val="00EC70B8"/>
    <w:rsid w:val="00EC7164"/>
    <w:rsid w:val="00EC729C"/>
    <w:rsid w:val="00EC729E"/>
    <w:rsid w:val="00EC72AE"/>
    <w:rsid w:val="00EC737D"/>
    <w:rsid w:val="00EC73EA"/>
    <w:rsid w:val="00EC75BA"/>
    <w:rsid w:val="00EC798F"/>
    <w:rsid w:val="00EC7AB8"/>
    <w:rsid w:val="00EC7AC5"/>
    <w:rsid w:val="00EC7B7D"/>
    <w:rsid w:val="00EC7B87"/>
    <w:rsid w:val="00EC7CBB"/>
    <w:rsid w:val="00ED0027"/>
    <w:rsid w:val="00ED00FA"/>
    <w:rsid w:val="00ED0136"/>
    <w:rsid w:val="00ED019B"/>
    <w:rsid w:val="00ED02AC"/>
    <w:rsid w:val="00ED061A"/>
    <w:rsid w:val="00ED0670"/>
    <w:rsid w:val="00ED0734"/>
    <w:rsid w:val="00ED0814"/>
    <w:rsid w:val="00ED08C9"/>
    <w:rsid w:val="00ED0998"/>
    <w:rsid w:val="00ED0A99"/>
    <w:rsid w:val="00ED0C21"/>
    <w:rsid w:val="00ED0D9B"/>
    <w:rsid w:val="00ED109B"/>
    <w:rsid w:val="00ED1106"/>
    <w:rsid w:val="00ED11A1"/>
    <w:rsid w:val="00ED1215"/>
    <w:rsid w:val="00ED1424"/>
    <w:rsid w:val="00ED14FB"/>
    <w:rsid w:val="00ED15AF"/>
    <w:rsid w:val="00ED16FB"/>
    <w:rsid w:val="00ED190C"/>
    <w:rsid w:val="00ED1DB4"/>
    <w:rsid w:val="00ED206C"/>
    <w:rsid w:val="00ED235B"/>
    <w:rsid w:val="00ED235D"/>
    <w:rsid w:val="00ED2402"/>
    <w:rsid w:val="00ED259A"/>
    <w:rsid w:val="00ED277C"/>
    <w:rsid w:val="00ED27A4"/>
    <w:rsid w:val="00ED27AA"/>
    <w:rsid w:val="00ED2AD2"/>
    <w:rsid w:val="00ED2AE2"/>
    <w:rsid w:val="00ED2CC6"/>
    <w:rsid w:val="00ED2EDB"/>
    <w:rsid w:val="00ED3032"/>
    <w:rsid w:val="00ED305D"/>
    <w:rsid w:val="00ED3438"/>
    <w:rsid w:val="00ED3542"/>
    <w:rsid w:val="00ED35BC"/>
    <w:rsid w:val="00ED36CE"/>
    <w:rsid w:val="00ED36E3"/>
    <w:rsid w:val="00ED3706"/>
    <w:rsid w:val="00ED3772"/>
    <w:rsid w:val="00ED380B"/>
    <w:rsid w:val="00ED3818"/>
    <w:rsid w:val="00ED39C8"/>
    <w:rsid w:val="00ED40B2"/>
    <w:rsid w:val="00ED42E4"/>
    <w:rsid w:val="00ED46F4"/>
    <w:rsid w:val="00ED4731"/>
    <w:rsid w:val="00ED4777"/>
    <w:rsid w:val="00ED4A3B"/>
    <w:rsid w:val="00ED4A53"/>
    <w:rsid w:val="00ED4D9A"/>
    <w:rsid w:val="00ED4F37"/>
    <w:rsid w:val="00ED522A"/>
    <w:rsid w:val="00ED54D7"/>
    <w:rsid w:val="00ED597F"/>
    <w:rsid w:val="00ED599C"/>
    <w:rsid w:val="00ED5BE1"/>
    <w:rsid w:val="00ED5C76"/>
    <w:rsid w:val="00ED5D16"/>
    <w:rsid w:val="00ED5E65"/>
    <w:rsid w:val="00ED5F6E"/>
    <w:rsid w:val="00ED6255"/>
    <w:rsid w:val="00ED636A"/>
    <w:rsid w:val="00ED64D6"/>
    <w:rsid w:val="00ED674D"/>
    <w:rsid w:val="00ED68A3"/>
    <w:rsid w:val="00ED69B7"/>
    <w:rsid w:val="00ED6AC1"/>
    <w:rsid w:val="00ED6D4C"/>
    <w:rsid w:val="00ED6F44"/>
    <w:rsid w:val="00ED74CF"/>
    <w:rsid w:val="00ED7502"/>
    <w:rsid w:val="00ED79B8"/>
    <w:rsid w:val="00ED7D9F"/>
    <w:rsid w:val="00ED7E1E"/>
    <w:rsid w:val="00EE00C1"/>
    <w:rsid w:val="00EE035B"/>
    <w:rsid w:val="00EE041B"/>
    <w:rsid w:val="00EE04E2"/>
    <w:rsid w:val="00EE04E8"/>
    <w:rsid w:val="00EE0645"/>
    <w:rsid w:val="00EE06BD"/>
    <w:rsid w:val="00EE0772"/>
    <w:rsid w:val="00EE084C"/>
    <w:rsid w:val="00EE0950"/>
    <w:rsid w:val="00EE0995"/>
    <w:rsid w:val="00EE09B9"/>
    <w:rsid w:val="00EE0A78"/>
    <w:rsid w:val="00EE0B79"/>
    <w:rsid w:val="00EE0C29"/>
    <w:rsid w:val="00EE0DEB"/>
    <w:rsid w:val="00EE0EEC"/>
    <w:rsid w:val="00EE1026"/>
    <w:rsid w:val="00EE111E"/>
    <w:rsid w:val="00EE1130"/>
    <w:rsid w:val="00EE123B"/>
    <w:rsid w:val="00EE125B"/>
    <w:rsid w:val="00EE143A"/>
    <w:rsid w:val="00EE187E"/>
    <w:rsid w:val="00EE1889"/>
    <w:rsid w:val="00EE195A"/>
    <w:rsid w:val="00EE1A92"/>
    <w:rsid w:val="00EE1CBB"/>
    <w:rsid w:val="00EE1CD6"/>
    <w:rsid w:val="00EE1EA0"/>
    <w:rsid w:val="00EE1F47"/>
    <w:rsid w:val="00EE20C4"/>
    <w:rsid w:val="00EE21A4"/>
    <w:rsid w:val="00EE22CD"/>
    <w:rsid w:val="00EE22D2"/>
    <w:rsid w:val="00EE2315"/>
    <w:rsid w:val="00EE2570"/>
    <w:rsid w:val="00EE25BF"/>
    <w:rsid w:val="00EE27AB"/>
    <w:rsid w:val="00EE2A29"/>
    <w:rsid w:val="00EE2CC0"/>
    <w:rsid w:val="00EE2D0A"/>
    <w:rsid w:val="00EE2EE9"/>
    <w:rsid w:val="00EE2FDB"/>
    <w:rsid w:val="00EE30CA"/>
    <w:rsid w:val="00EE3119"/>
    <w:rsid w:val="00EE3140"/>
    <w:rsid w:val="00EE344A"/>
    <w:rsid w:val="00EE344D"/>
    <w:rsid w:val="00EE355F"/>
    <w:rsid w:val="00EE3790"/>
    <w:rsid w:val="00EE379E"/>
    <w:rsid w:val="00EE3AF4"/>
    <w:rsid w:val="00EE3C9E"/>
    <w:rsid w:val="00EE3CF6"/>
    <w:rsid w:val="00EE3D1B"/>
    <w:rsid w:val="00EE4794"/>
    <w:rsid w:val="00EE4963"/>
    <w:rsid w:val="00EE49DC"/>
    <w:rsid w:val="00EE4AFB"/>
    <w:rsid w:val="00EE4F0C"/>
    <w:rsid w:val="00EE4FFF"/>
    <w:rsid w:val="00EE5046"/>
    <w:rsid w:val="00EE52EC"/>
    <w:rsid w:val="00EE55AA"/>
    <w:rsid w:val="00EE5683"/>
    <w:rsid w:val="00EE57E1"/>
    <w:rsid w:val="00EE5904"/>
    <w:rsid w:val="00EE5B26"/>
    <w:rsid w:val="00EE5BD2"/>
    <w:rsid w:val="00EE5ED2"/>
    <w:rsid w:val="00EE5F1F"/>
    <w:rsid w:val="00EE63E7"/>
    <w:rsid w:val="00EE6419"/>
    <w:rsid w:val="00EE64E6"/>
    <w:rsid w:val="00EE66C6"/>
    <w:rsid w:val="00EE681E"/>
    <w:rsid w:val="00EE68F7"/>
    <w:rsid w:val="00EE6915"/>
    <w:rsid w:val="00EE6BD3"/>
    <w:rsid w:val="00EE6DF8"/>
    <w:rsid w:val="00EE6EE0"/>
    <w:rsid w:val="00EE745B"/>
    <w:rsid w:val="00EE78AF"/>
    <w:rsid w:val="00EE7BFA"/>
    <w:rsid w:val="00EE7CBC"/>
    <w:rsid w:val="00EE7E2E"/>
    <w:rsid w:val="00EE7EA3"/>
    <w:rsid w:val="00EE7EF0"/>
    <w:rsid w:val="00EE7FBE"/>
    <w:rsid w:val="00EF0131"/>
    <w:rsid w:val="00EF014F"/>
    <w:rsid w:val="00EF0227"/>
    <w:rsid w:val="00EF03E3"/>
    <w:rsid w:val="00EF05BB"/>
    <w:rsid w:val="00EF07B7"/>
    <w:rsid w:val="00EF08CA"/>
    <w:rsid w:val="00EF0A8E"/>
    <w:rsid w:val="00EF0CB2"/>
    <w:rsid w:val="00EF0D61"/>
    <w:rsid w:val="00EF0DAB"/>
    <w:rsid w:val="00EF0DBE"/>
    <w:rsid w:val="00EF0E2F"/>
    <w:rsid w:val="00EF0FBE"/>
    <w:rsid w:val="00EF10B7"/>
    <w:rsid w:val="00EF1212"/>
    <w:rsid w:val="00EF126A"/>
    <w:rsid w:val="00EF1339"/>
    <w:rsid w:val="00EF13B7"/>
    <w:rsid w:val="00EF1632"/>
    <w:rsid w:val="00EF1740"/>
    <w:rsid w:val="00EF1797"/>
    <w:rsid w:val="00EF17B9"/>
    <w:rsid w:val="00EF1981"/>
    <w:rsid w:val="00EF19CB"/>
    <w:rsid w:val="00EF1ABB"/>
    <w:rsid w:val="00EF1CB5"/>
    <w:rsid w:val="00EF1CFE"/>
    <w:rsid w:val="00EF1D82"/>
    <w:rsid w:val="00EF1FD1"/>
    <w:rsid w:val="00EF20A8"/>
    <w:rsid w:val="00EF211C"/>
    <w:rsid w:val="00EF21C5"/>
    <w:rsid w:val="00EF21DC"/>
    <w:rsid w:val="00EF278D"/>
    <w:rsid w:val="00EF27D4"/>
    <w:rsid w:val="00EF2949"/>
    <w:rsid w:val="00EF29D8"/>
    <w:rsid w:val="00EF2A2D"/>
    <w:rsid w:val="00EF2A4C"/>
    <w:rsid w:val="00EF2A67"/>
    <w:rsid w:val="00EF2AD7"/>
    <w:rsid w:val="00EF2B77"/>
    <w:rsid w:val="00EF2C52"/>
    <w:rsid w:val="00EF2D4E"/>
    <w:rsid w:val="00EF3452"/>
    <w:rsid w:val="00EF35B4"/>
    <w:rsid w:val="00EF35F1"/>
    <w:rsid w:val="00EF37AB"/>
    <w:rsid w:val="00EF37CA"/>
    <w:rsid w:val="00EF380F"/>
    <w:rsid w:val="00EF38FC"/>
    <w:rsid w:val="00EF3A47"/>
    <w:rsid w:val="00EF3A87"/>
    <w:rsid w:val="00EF3B4E"/>
    <w:rsid w:val="00EF3C8B"/>
    <w:rsid w:val="00EF3CE0"/>
    <w:rsid w:val="00EF3DF6"/>
    <w:rsid w:val="00EF3EB3"/>
    <w:rsid w:val="00EF445E"/>
    <w:rsid w:val="00EF44BA"/>
    <w:rsid w:val="00EF44ED"/>
    <w:rsid w:val="00EF4893"/>
    <w:rsid w:val="00EF4B5C"/>
    <w:rsid w:val="00EF4B8A"/>
    <w:rsid w:val="00EF4BD8"/>
    <w:rsid w:val="00EF4C23"/>
    <w:rsid w:val="00EF4DBD"/>
    <w:rsid w:val="00EF4DCB"/>
    <w:rsid w:val="00EF539F"/>
    <w:rsid w:val="00EF53AD"/>
    <w:rsid w:val="00EF5412"/>
    <w:rsid w:val="00EF5BDC"/>
    <w:rsid w:val="00EF5D01"/>
    <w:rsid w:val="00EF6739"/>
    <w:rsid w:val="00EF6862"/>
    <w:rsid w:val="00EF68E2"/>
    <w:rsid w:val="00EF68EF"/>
    <w:rsid w:val="00EF6A11"/>
    <w:rsid w:val="00EF6B64"/>
    <w:rsid w:val="00EF6BB8"/>
    <w:rsid w:val="00EF6DA6"/>
    <w:rsid w:val="00EF6DFD"/>
    <w:rsid w:val="00EF6F96"/>
    <w:rsid w:val="00EF714D"/>
    <w:rsid w:val="00EF7303"/>
    <w:rsid w:val="00EF744F"/>
    <w:rsid w:val="00EF7462"/>
    <w:rsid w:val="00EF750B"/>
    <w:rsid w:val="00EF75CB"/>
    <w:rsid w:val="00EF76D1"/>
    <w:rsid w:val="00EF79DB"/>
    <w:rsid w:val="00EF7A91"/>
    <w:rsid w:val="00EF7CBB"/>
    <w:rsid w:val="00EF7CDD"/>
    <w:rsid w:val="00EF7E04"/>
    <w:rsid w:val="00EF7F6C"/>
    <w:rsid w:val="00F0031A"/>
    <w:rsid w:val="00F0063E"/>
    <w:rsid w:val="00F00805"/>
    <w:rsid w:val="00F0096A"/>
    <w:rsid w:val="00F009F2"/>
    <w:rsid w:val="00F00A53"/>
    <w:rsid w:val="00F00BDF"/>
    <w:rsid w:val="00F01549"/>
    <w:rsid w:val="00F015A4"/>
    <w:rsid w:val="00F015F1"/>
    <w:rsid w:val="00F0165F"/>
    <w:rsid w:val="00F0167D"/>
    <w:rsid w:val="00F01911"/>
    <w:rsid w:val="00F01BC9"/>
    <w:rsid w:val="00F01C74"/>
    <w:rsid w:val="00F01CD2"/>
    <w:rsid w:val="00F01DFE"/>
    <w:rsid w:val="00F01E1A"/>
    <w:rsid w:val="00F01FA6"/>
    <w:rsid w:val="00F01FA9"/>
    <w:rsid w:val="00F02701"/>
    <w:rsid w:val="00F02BE8"/>
    <w:rsid w:val="00F02CD9"/>
    <w:rsid w:val="00F02DDC"/>
    <w:rsid w:val="00F0314B"/>
    <w:rsid w:val="00F031EB"/>
    <w:rsid w:val="00F035FF"/>
    <w:rsid w:val="00F03637"/>
    <w:rsid w:val="00F037D1"/>
    <w:rsid w:val="00F03961"/>
    <w:rsid w:val="00F03A73"/>
    <w:rsid w:val="00F03AF6"/>
    <w:rsid w:val="00F03BA1"/>
    <w:rsid w:val="00F03BFC"/>
    <w:rsid w:val="00F03CFE"/>
    <w:rsid w:val="00F03E6C"/>
    <w:rsid w:val="00F042CE"/>
    <w:rsid w:val="00F0475D"/>
    <w:rsid w:val="00F04851"/>
    <w:rsid w:val="00F0490E"/>
    <w:rsid w:val="00F04BF0"/>
    <w:rsid w:val="00F04BF1"/>
    <w:rsid w:val="00F04C81"/>
    <w:rsid w:val="00F04F7E"/>
    <w:rsid w:val="00F051CA"/>
    <w:rsid w:val="00F052BF"/>
    <w:rsid w:val="00F05578"/>
    <w:rsid w:val="00F056B4"/>
    <w:rsid w:val="00F05760"/>
    <w:rsid w:val="00F0583E"/>
    <w:rsid w:val="00F05977"/>
    <w:rsid w:val="00F05A97"/>
    <w:rsid w:val="00F063AB"/>
    <w:rsid w:val="00F063DF"/>
    <w:rsid w:val="00F0652E"/>
    <w:rsid w:val="00F068A8"/>
    <w:rsid w:val="00F06B09"/>
    <w:rsid w:val="00F07473"/>
    <w:rsid w:val="00F0775E"/>
    <w:rsid w:val="00F0791F"/>
    <w:rsid w:val="00F07B7D"/>
    <w:rsid w:val="00F07F44"/>
    <w:rsid w:val="00F07FDD"/>
    <w:rsid w:val="00F1004A"/>
    <w:rsid w:val="00F10253"/>
    <w:rsid w:val="00F1028B"/>
    <w:rsid w:val="00F10358"/>
    <w:rsid w:val="00F1047A"/>
    <w:rsid w:val="00F10638"/>
    <w:rsid w:val="00F10670"/>
    <w:rsid w:val="00F10844"/>
    <w:rsid w:val="00F10917"/>
    <w:rsid w:val="00F10A1B"/>
    <w:rsid w:val="00F10B52"/>
    <w:rsid w:val="00F10BA3"/>
    <w:rsid w:val="00F11307"/>
    <w:rsid w:val="00F11376"/>
    <w:rsid w:val="00F11423"/>
    <w:rsid w:val="00F114C1"/>
    <w:rsid w:val="00F115CF"/>
    <w:rsid w:val="00F115F7"/>
    <w:rsid w:val="00F1175C"/>
    <w:rsid w:val="00F11892"/>
    <w:rsid w:val="00F11AB2"/>
    <w:rsid w:val="00F11B58"/>
    <w:rsid w:val="00F11C3D"/>
    <w:rsid w:val="00F11C41"/>
    <w:rsid w:val="00F12415"/>
    <w:rsid w:val="00F1247F"/>
    <w:rsid w:val="00F128F0"/>
    <w:rsid w:val="00F12ACD"/>
    <w:rsid w:val="00F12AD6"/>
    <w:rsid w:val="00F12B0F"/>
    <w:rsid w:val="00F13023"/>
    <w:rsid w:val="00F130CF"/>
    <w:rsid w:val="00F13290"/>
    <w:rsid w:val="00F137F5"/>
    <w:rsid w:val="00F138BC"/>
    <w:rsid w:val="00F138CE"/>
    <w:rsid w:val="00F13930"/>
    <w:rsid w:val="00F13B2E"/>
    <w:rsid w:val="00F13F24"/>
    <w:rsid w:val="00F140C7"/>
    <w:rsid w:val="00F1434B"/>
    <w:rsid w:val="00F143A3"/>
    <w:rsid w:val="00F14537"/>
    <w:rsid w:val="00F14800"/>
    <w:rsid w:val="00F14831"/>
    <w:rsid w:val="00F151DF"/>
    <w:rsid w:val="00F151E9"/>
    <w:rsid w:val="00F15379"/>
    <w:rsid w:val="00F153BD"/>
    <w:rsid w:val="00F1550E"/>
    <w:rsid w:val="00F155EC"/>
    <w:rsid w:val="00F15647"/>
    <w:rsid w:val="00F15746"/>
    <w:rsid w:val="00F15872"/>
    <w:rsid w:val="00F1595B"/>
    <w:rsid w:val="00F15A60"/>
    <w:rsid w:val="00F15A6D"/>
    <w:rsid w:val="00F15AB0"/>
    <w:rsid w:val="00F15B0E"/>
    <w:rsid w:val="00F15FB9"/>
    <w:rsid w:val="00F161D5"/>
    <w:rsid w:val="00F162DE"/>
    <w:rsid w:val="00F162FC"/>
    <w:rsid w:val="00F16459"/>
    <w:rsid w:val="00F16479"/>
    <w:rsid w:val="00F165B9"/>
    <w:rsid w:val="00F1669D"/>
    <w:rsid w:val="00F1674A"/>
    <w:rsid w:val="00F1690D"/>
    <w:rsid w:val="00F16AF4"/>
    <w:rsid w:val="00F16AF7"/>
    <w:rsid w:val="00F16B64"/>
    <w:rsid w:val="00F16C11"/>
    <w:rsid w:val="00F17086"/>
    <w:rsid w:val="00F170D7"/>
    <w:rsid w:val="00F17131"/>
    <w:rsid w:val="00F172B1"/>
    <w:rsid w:val="00F17549"/>
    <w:rsid w:val="00F175F6"/>
    <w:rsid w:val="00F17878"/>
    <w:rsid w:val="00F179C3"/>
    <w:rsid w:val="00F17A0E"/>
    <w:rsid w:val="00F17A77"/>
    <w:rsid w:val="00F17B04"/>
    <w:rsid w:val="00F17DFD"/>
    <w:rsid w:val="00F17EB1"/>
    <w:rsid w:val="00F17FF2"/>
    <w:rsid w:val="00F2001F"/>
    <w:rsid w:val="00F201AC"/>
    <w:rsid w:val="00F20275"/>
    <w:rsid w:val="00F204FA"/>
    <w:rsid w:val="00F204FD"/>
    <w:rsid w:val="00F20AF6"/>
    <w:rsid w:val="00F20D05"/>
    <w:rsid w:val="00F20D0B"/>
    <w:rsid w:val="00F20E3A"/>
    <w:rsid w:val="00F20E62"/>
    <w:rsid w:val="00F210B4"/>
    <w:rsid w:val="00F21306"/>
    <w:rsid w:val="00F21429"/>
    <w:rsid w:val="00F215CF"/>
    <w:rsid w:val="00F21787"/>
    <w:rsid w:val="00F218E8"/>
    <w:rsid w:val="00F21B48"/>
    <w:rsid w:val="00F21B66"/>
    <w:rsid w:val="00F21D13"/>
    <w:rsid w:val="00F21EA9"/>
    <w:rsid w:val="00F22091"/>
    <w:rsid w:val="00F220E9"/>
    <w:rsid w:val="00F223BB"/>
    <w:rsid w:val="00F2252F"/>
    <w:rsid w:val="00F2272F"/>
    <w:rsid w:val="00F227F8"/>
    <w:rsid w:val="00F22D80"/>
    <w:rsid w:val="00F22E38"/>
    <w:rsid w:val="00F22F78"/>
    <w:rsid w:val="00F2318A"/>
    <w:rsid w:val="00F233D5"/>
    <w:rsid w:val="00F234D7"/>
    <w:rsid w:val="00F2371E"/>
    <w:rsid w:val="00F2377C"/>
    <w:rsid w:val="00F23D60"/>
    <w:rsid w:val="00F23DB4"/>
    <w:rsid w:val="00F23E3B"/>
    <w:rsid w:val="00F24072"/>
    <w:rsid w:val="00F241B3"/>
    <w:rsid w:val="00F241E6"/>
    <w:rsid w:val="00F242A1"/>
    <w:rsid w:val="00F244C5"/>
    <w:rsid w:val="00F24792"/>
    <w:rsid w:val="00F24A4E"/>
    <w:rsid w:val="00F24B26"/>
    <w:rsid w:val="00F24B7D"/>
    <w:rsid w:val="00F24C5F"/>
    <w:rsid w:val="00F25212"/>
    <w:rsid w:val="00F25225"/>
    <w:rsid w:val="00F25269"/>
    <w:rsid w:val="00F252E6"/>
    <w:rsid w:val="00F25338"/>
    <w:rsid w:val="00F25373"/>
    <w:rsid w:val="00F25380"/>
    <w:rsid w:val="00F25614"/>
    <w:rsid w:val="00F256BF"/>
    <w:rsid w:val="00F25743"/>
    <w:rsid w:val="00F257BC"/>
    <w:rsid w:val="00F25972"/>
    <w:rsid w:val="00F25991"/>
    <w:rsid w:val="00F25A33"/>
    <w:rsid w:val="00F25BDF"/>
    <w:rsid w:val="00F25DDE"/>
    <w:rsid w:val="00F25DE3"/>
    <w:rsid w:val="00F25E02"/>
    <w:rsid w:val="00F25FEB"/>
    <w:rsid w:val="00F26112"/>
    <w:rsid w:val="00F26621"/>
    <w:rsid w:val="00F2679D"/>
    <w:rsid w:val="00F26851"/>
    <w:rsid w:val="00F269C9"/>
    <w:rsid w:val="00F26A3A"/>
    <w:rsid w:val="00F26B68"/>
    <w:rsid w:val="00F26D9F"/>
    <w:rsid w:val="00F26E4F"/>
    <w:rsid w:val="00F26EF8"/>
    <w:rsid w:val="00F27020"/>
    <w:rsid w:val="00F2713C"/>
    <w:rsid w:val="00F2767D"/>
    <w:rsid w:val="00F2770B"/>
    <w:rsid w:val="00F2782A"/>
    <w:rsid w:val="00F27D8A"/>
    <w:rsid w:val="00F30021"/>
    <w:rsid w:val="00F30198"/>
    <w:rsid w:val="00F3041D"/>
    <w:rsid w:val="00F30468"/>
    <w:rsid w:val="00F30485"/>
    <w:rsid w:val="00F30733"/>
    <w:rsid w:val="00F307C6"/>
    <w:rsid w:val="00F308E3"/>
    <w:rsid w:val="00F309A3"/>
    <w:rsid w:val="00F30C05"/>
    <w:rsid w:val="00F30CC7"/>
    <w:rsid w:val="00F30D6E"/>
    <w:rsid w:val="00F30D91"/>
    <w:rsid w:val="00F30ECA"/>
    <w:rsid w:val="00F30FDE"/>
    <w:rsid w:val="00F310AD"/>
    <w:rsid w:val="00F310F9"/>
    <w:rsid w:val="00F31162"/>
    <w:rsid w:val="00F31245"/>
    <w:rsid w:val="00F3133C"/>
    <w:rsid w:val="00F313E5"/>
    <w:rsid w:val="00F319A0"/>
    <w:rsid w:val="00F319FE"/>
    <w:rsid w:val="00F31A65"/>
    <w:rsid w:val="00F31C01"/>
    <w:rsid w:val="00F31DA5"/>
    <w:rsid w:val="00F320CB"/>
    <w:rsid w:val="00F32292"/>
    <w:rsid w:val="00F32337"/>
    <w:rsid w:val="00F323EB"/>
    <w:rsid w:val="00F3240E"/>
    <w:rsid w:val="00F326F8"/>
    <w:rsid w:val="00F32709"/>
    <w:rsid w:val="00F32754"/>
    <w:rsid w:val="00F32A93"/>
    <w:rsid w:val="00F32E63"/>
    <w:rsid w:val="00F32F65"/>
    <w:rsid w:val="00F331AE"/>
    <w:rsid w:val="00F3320F"/>
    <w:rsid w:val="00F33302"/>
    <w:rsid w:val="00F336CD"/>
    <w:rsid w:val="00F337A8"/>
    <w:rsid w:val="00F33CE3"/>
    <w:rsid w:val="00F3439C"/>
    <w:rsid w:val="00F34627"/>
    <w:rsid w:val="00F347FB"/>
    <w:rsid w:val="00F348E7"/>
    <w:rsid w:val="00F34990"/>
    <w:rsid w:val="00F34A8B"/>
    <w:rsid w:val="00F34AAF"/>
    <w:rsid w:val="00F34B11"/>
    <w:rsid w:val="00F34F11"/>
    <w:rsid w:val="00F35117"/>
    <w:rsid w:val="00F3527E"/>
    <w:rsid w:val="00F355B7"/>
    <w:rsid w:val="00F356B2"/>
    <w:rsid w:val="00F356DD"/>
    <w:rsid w:val="00F35976"/>
    <w:rsid w:val="00F359B7"/>
    <w:rsid w:val="00F35B8A"/>
    <w:rsid w:val="00F35DB9"/>
    <w:rsid w:val="00F35F5D"/>
    <w:rsid w:val="00F3630F"/>
    <w:rsid w:val="00F36952"/>
    <w:rsid w:val="00F36A2F"/>
    <w:rsid w:val="00F36B37"/>
    <w:rsid w:val="00F36DE6"/>
    <w:rsid w:val="00F3719D"/>
    <w:rsid w:val="00F37205"/>
    <w:rsid w:val="00F37206"/>
    <w:rsid w:val="00F37658"/>
    <w:rsid w:val="00F3790F"/>
    <w:rsid w:val="00F37AAB"/>
    <w:rsid w:val="00F37C05"/>
    <w:rsid w:val="00F37C26"/>
    <w:rsid w:val="00F37C9F"/>
    <w:rsid w:val="00F37CD7"/>
    <w:rsid w:val="00F37DBE"/>
    <w:rsid w:val="00F37F8F"/>
    <w:rsid w:val="00F401AD"/>
    <w:rsid w:val="00F4026A"/>
    <w:rsid w:val="00F40448"/>
    <w:rsid w:val="00F40450"/>
    <w:rsid w:val="00F4053F"/>
    <w:rsid w:val="00F405E4"/>
    <w:rsid w:val="00F40725"/>
    <w:rsid w:val="00F4085F"/>
    <w:rsid w:val="00F409CB"/>
    <w:rsid w:val="00F409DA"/>
    <w:rsid w:val="00F409E8"/>
    <w:rsid w:val="00F40CF6"/>
    <w:rsid w:val="00F40EB4"/>
    <w:rsid w:val="00F40F80"/>
    <w:rsid w:val="00F40F93"/>
    <w:rsid w:val="00F41125"/>
    <w:rsid w:val="00F41157"/>
    <w:rsid w:val="00F411D0"/>
    <w:rsid w:val="00F411D4"/>
    <w:rsid w:val="00F4124B"/>
    <w:rsid w:val="00F4125E"/>
    <w:rsid w:val="00F413A3"/>
    <w:rsid w:val="00F41587"/>
    <w:rsid w:val="00F419AE"/>
    <w:rsid w:val="00F41A90"/>
    <w:rsid w:val="00F41EC4"/>
    <w:rsid w:val="00F420F2"/>
    <w:rsid w:val="00F4239E"/>
    <w:rsid w:val="00F423A2"/>
    <w:rsid w:val="00F42890"/>
    <w:rsid w:val="00F4289B"/>
    <w:rsid w:val="00F428A5"/>
    <w:rsid w:val="00F429C1"/>
    <w:rsid w:val="00F42B56"/>
    <w:rsid w:val="00F42BB5"/>
    <w:rsid w:val="00F42CF4"/>
    <w:rsid w:val="00F42E14"/>
    <w:rsid w:val="00F42EB6"/>
    <w:rsid w:val="00F42EE6"/>
    <w:rsid w:val="00F42EF3"/>
    <w:rsid w:val="00F4335D"/>
    <w:rsid w:val="00F4348B"/>
    <w:rsid w:val="00F43736"/>
    <w:rsid w:val="00F437C5"/>
    <w:rsid w:val="00F43C97"/>
    <w:rsid w:val="00F43EC1"/>
    <w:rsid w:val="00F43EE7"/>
    <w:rsid w:val="00F43FB9"/>
    <w:rsid w:val="00F44051"/>
    <w:rsid w:val="00F44165"/>
    <w:rsid w:val="00F441BF"/>
    <w:rsid w:val="00F442BF"/>
    <w:rsid w:val="00F44398"/>
    <w:rsid w:val="00F443A5"/>
    <w:rsid w:val="00F44500"/>
    <w:rsid w:val="00F445A8"/>
    <w:rsid w:val="00F448CA"/>
    <w:rsid w:val="00F448CD"/>
    <w:rsid w:val="00F4495F"/>
    <w:rsid w:val="00F449C9"/>
    <w:rsid w:val="00F449F6"/>
    <w:rsid w:val="00F44AD9"/>
    <w:rsid w:val="00F44D3B"/>
    <w:rsid w:val="00F44E51"/>
    <w:rsid w:val="00F44E86"/>
    <w:rsid w:val="00F45006"/>
    <w:rsid w:val="00F45198"/>
    <w:rsid w:val="00F45567"/>
    <w:rsid w:val="00F455EE"/>
    <w:rsid w:val="00F456C7"/>
    <w:rsid w:val="00F4573B"/>
    <w:rsid w:val="00F4591B"/>
    <w:rsid w:val="00F45E9F"/>
    <w:rsid w:val="00F45EFD"/>
    <w:rsid w:val="00F46042"/>
    <w:rsid w:val="00F46206"/>
    <w:rsid w:val="00F46900"/>
    <w:rsid w:val="00F469DF"/>
    <w:rsid w:val="00F46A42"/>
    <w:rsid w:val="00F46D45"/>
    <w:rsid w:val="00F46EA7"/>
    <w:rsid w:val="00F46F88"/>
    <w:rsid w:val="00F46FAD"/>
    <w:rsid w:val="00F46FAE"/>
    <w:rsid w:val="00F46FF6"/>
    <w:rsid w:val="00F4705D"/>
    <w:rsid w:val="00F470C4"/>
    <w:rsid w:val="00F47414"/>
    <w:rsid w:val="00F474C4"/>
    <w:rsid w:val="00F474F7"/>
    <w:rsid w:val="00F4751D"/>
    <w:rsid w:val="00F476B8"/>
    <w:rsid w:val="00F47B01"/>
    <w:rsid w:val="00F47DC3"/>
    <w:rsid w:val="00F47F4B"/>
    <w:rsid w:val="00F50009"/>
    <w:rsid w:val="00F50025"/>
    <w:rsid w:val="00F500F4"/>
    <w:rsid w:val="00F501F0"/>
    <w:rsid w:val="00F5020E"/>
    <w:rsid w:val="00F502F5"/>
    <w:rsid w:val="00F503F2"/>
    <w:rsid w:val="00F5054F"/>
    <w:rsid w:val="00F507B3"/>
    <w:rsid w:val="00F50838"/>
    <w:rsid w:val="00F50A59"/>
    <w:rsid w:val="00F50AF0"/>
    <w:rsid w:val="00F50C5F"/>
    <w:rsid w:val="00F50DA2"/>
    <w:rsid w:val="00F51835"/>
    <w:rsid w:val="00F51C36"/>
    <w:rsid w:val="00F51CB1"/>
    <w:rsid w:val="00F51D35"/>
    <w:rsid w:val="00F51DEC"/>
    <w:rsid w:val="00F51E7F"/>
    <w:rsid w:val="00F52078"/>
    <w:rsid w:val="00F52127"/>
    <w:rsid w:val="00F52165"/>
    <w:rsid w:val="00F521A8"/>
    <w:rsid w:val="00F5234C"/>
    <w:rsid w:val="00F52425"/>
    <w:rsid w:val="00F52568"/>
    <w:rsid w:val="00F52677"/>
    <w:rsid w:val="00F52906"/>
    <w:rsid w:val="00F52B29"/>
    <w:rsid w:val="00F52CB1"/>
    <w:rsid w:val="00F5306F"/>
    <w:rsid w:val="00F53083"/>
    <w:rsid w:val="00F531FA"/>
    <w:rsid w:val="00F534C0"/>
    <w:rsid w:val="00F53703"/>
    <w:rsid w:val="00F538C5"/>
    <w:rsid w:val="00F53C35"/>
    <w:rsid w:val="00F53D8F"/>
    <w:rsid w:val="00F5407F"/>
    <w:rsid w:val="00F54370"/>
    <w:rsid w:val="00F5437B"/>
    <w:rsid w:val="00F547A6"/>
    <w:rsid w:val="00F54990"/>
    <w:rsid w:val="00F54ABD"/>
    <w:rsid w:val="00F54B15"/>
    <w:rsid w:val="00F54C21"/>
    <w:rsid w:val="00F54E95"/>
    <w:rsid w:val="00F54FA7"/>
    <w:rsid w:val="00F55171"/>
    <w:rsid w:val="00F5532D"/>
    <w:rsid w:val="00F5534A"/>
    <w:rsid w:val="00F55579"/>
    <w:rsid w:val="00F555AF"/>
    <w:rsid w:val="00F5574C"/>
    <w:rsid w:val="00F55969"/>
    <w:rsid w:val="00F55A38"/>
    <w:rsid w:val="00F562CE"/>
    <w:rsid w:val="00F563BF"/>
    <w:rsid w:val="00F56450"/>
    <w:rsid w:val="00F564F6"/>
    <w:rsid w:val="00F5681F"/>
    <w:rsid w:val="00F56857"/>
    <w:rsid w:val="00F568D5"/>
    <w:rsid w:val="00F569AF"/>
    <w:rsid w:val="00F56AA6"/>
    <w:rsid w:val="00F56B87"/>
    <w:rsid w:val="00F56CB1"/>
    <w:rsid w:val="00F56F39"/>
    <w:rsid w:val="00F56F5A"/>
    <w:rsid w:val="00F57002"/>
    <w:rsid w:val="00F57057"/>
    <w:rsid w:val="00F5717B"/>
    <w:rsid w:val="00F5736A"/>
    <w:rsid w:val="00F57486"/>
    <w:rsid w:val="00F57772"/>
    <w:rsid w:val="00F577EE"/>
    <w:rsid w:val="00F57D47"/>
    <w:rsid w:val="00F600E3"/>
    <w:rsid w:val="00F60364"/>
    <w:rsid w:val="00F6044C"/>
    <w:rsid w:val="00F604AD"/>
    <w:rsid w:val="00F6052A"/>
    <w:rsid w:val="00F607A4"/>
    <w:rsid w:val="00F60814"/>
    <w:rsid w:val="00F608DD"/>
    <w:rsid w:val="00F60AFB"/>
    <w:rsid w:val="00F60B50"/>
    <w:rsid w:val="00F60BB1"/>
    <w:rsid w:val="00F60D7A"/>
    <w:rsid w:val="00F60D87"/>
    <w:rsid w:val="00F60E4B"/>
    <w:rsid w:val="00F60EAD"/>
    <w:rsid w:val="00F60F17"/>
    <w:rsid w:val="00F611CC"/>
    <w:rsid w:val="00F612ED"/>
    <w:rsid w:val="00F612F4"/>
    <w:rsid w:val="00F617FA"/>
    <w:rsid w:val="00F61833"/>
    <w:rsid w:val="00F61870"/>
    <w:rsid w:val="00F619B4"/>
    <w:rsid w:val="00F619FF"/>
    <w:rsid w:val="00F61AA1"/>
    <w:rsid w:val="00F61B48"/>
    <w:rsid w:val="00F61BF3"/>
    <w:rsid w:val="00F61C15"/>
    <w:rsid w:val="00F61E11"/>
    <w:rsid w:val="00F61E2F"/>
    <w:rsid w:val="00F61E6B"/>
    <w:rsid w:val="00F62399"/>
    <w:rsid w:val="00F623A0"/>
    <w:rsid w:val="00F62416"/>
    <w:rsid w:val="00F62423"/>
    <w:rsid w:val="00F6270B"/>
    <w:rsid w:val="00F6287E"/>
    <w:rsid w:val="00F62891"/>
    <w:rsid w:val="00F62952"/>
    <w:rsid w:val="00F62DA2"/>
    <w:rsid w:val="00F62DD8"/>
    <w:rsid w:val="00F62E2A"/>
    <w:rsid w:val="00F62E63"/>
    <w:rsid w:val="00F63493"/>
    <w:rsid w:val="00F63505"/>
    <w:rsid w:val="00F6359E"/>
    <w:rsid w:val="00F635C4"/>
    <w:rsid w:val="00F635F5"/>
    <w:rsid w:val="00F6369E"/>
    <w:rsid w:val="00F63A47"/>
    <w:rsid w:val="00F63E35"/>
    <w:rsid w:val="00F643BE"/>
    <w:rsid w:val="00F6441C"/>
    <w:rsid w:val="00F644E4"/>
    <w:rsid w:val="00F6470A"/>
    <w:rsid w:val="00F648F5"/>
    <w:rsid w:val="00F648F9"/>
    <w:rsid w:val="00F64950"/>
    <w:rsid w:val="00F64C89"/>
    <w:rsid w:val="00F64CD2"/>
    <w:rsid w:val="00F64DC1"/>
    <w:rsid w:val="00F64FB2"/>
    <w:rsid w:val="00F6514E"/>
    <w:rsid w:val="00F652D1"/>
    <w:rsid w:val="00F6539F"/>
    <w:rsid w:val="00F65444"/>
    <w:rsid w:val="00F654A0"/>
    <w:rsid w:val="00F654BE"/>
    <w:rsid w:val="00F65795"/>
    <w:rsid w:val="00F6584D"/>
    <w:rsid w:val="00F65890"/>
    <w:rsid w:val="00F6596C"/>
    <w:rsid w:val="00F65B6C"/>
    <w:rsid w:val="00F65F7A"/>
    <w:rsid w:val="00F6604E"/>
    <w:rsid w:val="00F66374"/>
    <w:rsid w:val="00F6641D"/>
    <w:rsid w:val="00F66761"/>
    <w:rsid w:val="00F667B1"/>
    <w:rsid w:val="00F668CB"/>
    <w:rsid w:val="00F66935"/>
    <w:rsid w:val="00F669D5"/>
    <w:rsid w:val="00F66CA3"/>
    <w:rsid w:val="00F671E8"/>
    <w:rsid w:val="00F671F5"/>
    <w:rsid w:val="00F672EF"/>
    <w:rsid w:val="00F67364"/>
    <w:rsid w:val="00F67449"/>
    <w:rsid w:val="00F67457"/>
    <w:rsid w:val="00F67667"/>
    <w:rsid w:val="00F6773E"/>
    <w:rsid w:val="00F677A8"/>
    <w:rsid w:val="00F677D1"/>
    <w:rsid w:val="00F67C9B"/>
    <w:rsid w:val="00F67D8B"/>
    <w:rsid w:val="00F67F30"/>
    <w:rsid w:val="00F700FD"/>
    <w:rsid w:val="00F7014D"/>
    <w:rsid w:val="00F701E6"/>
    <w:rsid w:val="00F702A0"/>
    <w:rsid w:val="00F702DE"/>
    <w:rsid w:val="00F703BC"/>
    <w:rsid w:val="00F7046D"/>
    <w:rsid w:val="00F706F0"/>
    <w:rsid w:val="00F706F4"/>
    <w:rsid w:val="00F70703"/>
    <w:rsid w:val="00F7087D"/>
    <w:rsid w:val="00F70ABA"/>
    <w:rsid w:val="00F70C14"/>
    <w:rsid w:val="00F70C34"/>
    <w:rsid w:val="00F70C6D"/>
    <w:rsid w:val="00F70F6F"/>
    <w:rsid w:val="00F71145"/>
    <w:rsid w:val="00F7144A"/>
    <w:rsid w:val="00F7166C"/>
    <w:rsid w:val="00F71847"/>
    <w:rsid w:val="00F71AD5"/>
    <w:rsid w:val="00F71D66"/>
    <w:rsid w:val="00F71D9B"/>
    <w:rsid w:val="00F71E50"/>
    <w:rsid w:val="00F72036"/>
    <w:rsid w:val="00F72118"/>
    <w:rsid w:val="00F7217E"/>
    <w:rsid w:val="00F72311"/>
    <w:rsid w:val="00F723DA"/>
    <w:rsid w:val="00F723F7"/>
    <w:rsid w:val="00F72523"/>
    <w:rsid w:val="00F7255F"/>
    <w:rsid w:val="00F725D6"/>
    <w:rsid w:val="00F7268B"/>
    <w:rsid w:val="00F72743"/>
    <w:rsid w:val="00F728AE"/>
    <w:rsid w:val="00F72961"/>
    <w:rsid w:val="00F72EB9"/>
    <w:rsid w:val="00F731BA"/>
    <w:rsid w:val="00F73293"/>
    <w:rsid w:val="00F7353A"/>
    <w:rsid w:val="00F73545"/>
    <w:rsid w:val="00F735E1"/>
    <w:rsid w:val="00F73760"/>
    <w:rsid w:val="00F73794"/>
    <w:rsid w:val="00F73998"/>
    <w:rsid w:val="00F73A70"/>
    <w:rsid w:val="00F73B68"/>
    <w:rsid w:val="00F73FD5"/>
    <w:rsid w:val="00F7401E"/>
    <w:rsid w:val="00F741AD"/>
    <w:rsid w:val="00F741EC"/>
    <w:rsid w:val="00F7422B"/>
    <w:rsid w:val="00F742E6"/>
    <w:rsid w:val="00F745F5"/>
    <w:rsid w:val="00F747F6"/>
    <w:rsid w:val="00F74929"/>
    <w:rsid w:val="00F74E8F"/>
    <w:rsid w:val="00F7517B"/>
    <w:rsid w:val="00F7534F"/>
    <w:rsid w:val="00F75516"/>
    <w:rsid w:val="00F7558F"/>
    <w:rsid w:val="00F7559B"/>
    <w:rsid w:val="00F75634"/>
    <w:rsid w:val="00F75C12"/>
    <w:rsid w:val="00F75DC7"/>
    <w:rsid w:val="00F75E70"/>
    <w:rsid w:val="00F75E89"/>
    <w:rsid w:val="00F75F9B"/>
    <w:rsid w:val="00F762B1"/>
    <w:rsid w:val="00F76392"/>
    <w:rsid w:val="00F76591"/>
    <w:rsid w:val="00F7669B"/>
    <w:rsid w:val="00F76AAB"/>
    <w:rsid w:val="00F770B3"/>
    <w:rsid w:val="00F7733E"/>
    <w:rsid w:val="00F77382"/>
    <w:rsid w:val="00F774F0"/>
    <w:rsid w:val="00F77607"/>
    <w:rsid w:val="00F77748"/>
    <w:rsid w:val="00F777A0"/>
    <w:rsid w:val="00F779A2"/>
    <w:rsid w:val="00F77AA0"/>
    <w:rsid w:val="00F77AD3"/>
    <w:rsid w:val="00F77B9C"/>
    <w:rsid w:val="00F77D14"/>
    <w:rsid w:val="00F77E25"/>
    <w:rsid w:val="00F77ED2"/>
    <w:rsid w:val="00F77F3D"/>
    <w:rsid w:val="00F77F5D"/>
    <w:rsid w:val="00F80032"/>
    <w:rsid w:val="00F802F5"/>
    <w:rsid w:val="00F8044C"/>
    <w:rsid w:val="00F804CB"/>
    <w:rsid w:val="00F80657"/>
    <w:rsid w:val="00F80849"/>
    <w:rsid w:val="00F80977"/>
    <w:rsid w:val="00F80C17"/>
    <w:rsid w:val="00F80DE4"/>
    <w:rsid w:val="00F80F7C"/>
    <w:rsid w:val="00F81076"/>
    <w:rsid w:val="00F81288"/>
    <w:rsid w:val="00F8139C"/>
    <w:rsid w:val="00F8161E"/>
    <w:rsid w:val="00F8170F"/>
    <w:rsid w:val="00F8173E"/>
    <w:rsid w:val="00F81848"/>
    <w:rsid w:val="00F819E6"/>
    <w:rsid w:val="00F81AEF"/>
    <w:rsid w:val="00F81BB3"/>
    <w:rsid w:val="00F81E3F"/>
    <w:rsid w:val="00F820E3"/>
    <w:rsid w:val="00F82118"/>
    <w:rsid w:val="00F8227C"/>
    <w:rsid w:val="00F822F2"/>
    <w:rsid w:val="00F824CC"/>
    <w:rsid w:val="00F82775"/>
    <w:rsid w:val="00F8284C"/>
    <w:rsid w:val="00F828DD"/>
    <w:rsid w:val="00F82937"/>
    <w:rsid w:val="00F82A1B"/>
    <w:rsid w:val="00F82A55"/>
    <w:rsid w:val="00F82CCF"/>
    <w:rsid w:val="00F837AF"/>
    <w:rsid w:val="00F83C29"/>
    <w:rsid w:val="00F83C36"/>
    <w:rsid w:val="00F83EFE"/>
    <w:rsid w:val="00F8413F"/>
    <w:rsid w:val="00F84149"/>
    <w:rsid w:val="00F841F3"/>
    <w:rsid w:val="00F84587"/>
    <w:rsid w:val="00F84816"/>
    <w:rsid w:val="00F84F3E"/>
    <w:rsid w:val="00F8514C"/>
    <w:rsid w:val="00F851D4"/>
    <w:rsid w:val="00F85448"/>
    <w:rsid w:val="00F854DF"/>
    <w:rsid w:val="00F855ED"/>
    <w:rsid w:val="00F85A5E"/>
    <w:rsid w:val="00F85C72"/>
    <w:rsid w:val="00F863E6"/>
    <w:rsid w:val="00F866F4"/>
    <w:rsid w:val="00F86C81"/>
    <w:rsid w:val="00F86CDC"/>
    <w:rsid w:val="00F86D64"/>
    <w:rsid w:val="00F86ECE"/>
    <w:rsid w:val="00F86F53"/>
    <w:rsid w:val="00F870F4"/>
    <w:rsid w:val="00F8719E"/>
    <w:rsid w:val="00F872DA"/>
    <w:rsid w:val="00F87307"/>
    <w:rsid w:val="00F87365"/>
    <w:rsid w:val="00F875B1"/>
    <w:rsid w:val="00F87DBD"/>
    <w:rsid w:val="00F87EC0"/>
    <w:rsid w:val="00F9005C"/>
    <w:rsid w:val="00F9008D"/>
    <w:rsid w:val="00F9017D"/>
    <w:rsid w:val="00F90193"/>
    <w:rsid w:val="00F901E5"/>
    <w:rsid w:val="00F9027F"/>
    <w:rsid w:val="00F908A3"/>
    <w:rsid w:val="00F90919"/>
    <w:rsid w:val="00F9097E"/>
    <w:rsid w:val="00F90B1B"/>
    <w:rsid w:val="00F90CFC"/>
    <w:rsid w:val="00F90F2E"/>
    <w:rsid w:val="00F9101B"/>
    <w:rsid w:val="00F912B5"/>
    <w:rsid w:val="00F913CA"/>
    <w:rsid w:val="00F9143E"/>
    <w:rsid w:val="00F914CB"/>
    <w:rsid w:val="00F91B86"/>
    <w:rsid w:val="00F91C19"/>
    <w:rsid w:val="00F91E43"/>
    <w:rsid w:val="00F91FA9"/>
    <w:rsid w:val="00F924D5"/>
    <w:rsid w:val="00F925F8"/>
    <w:rsid w:val="00F92635"/>
    <w:rsid w:val="00F92C2F"/>
    <w:rsid w:val="00F92C85"/>
    <w:rsid w:val="00F92CD0"/>
    <w:rsid w:val="00F92E21"/>
    <w:rsid w:val="00F92ED7"/>
    <w:rsid w:val="00F92F16"/>
    <w:rsid w:val="00F93182"/>
    <w:rsid w:val="00F9321D"/>
    <w:rsid w:val="00F93302"/>
    <w:rsid w:val="00F93424"/>
    <w:rsid w:val="00F93517"/>
    <w:rsid w:val="00F93866"/>
    <w:rsid w:val="00F93A3A"/>
    <w:rsid w:val="00F93A3C"/>
    <w:rsid w:val="00F93B62"/>
    <w:rsid w:val="00F93EBE"/>
    <w:rsid w:val="00F94104"/>
    <w:rsid w:val="00F941D7"/>
    <w:rsid w:val="00F94223"/>
    <w:rsid w:val="00F94360"/>
    <w:rsid w:val="00F943E6"/>
    <w:rsid w:val="00F943E7"/>
    <w:rsid w:val="00F948FE"/>
    <w:rsid w:val="00F94AF2"/>
    <w:rsid w:val="00F94AFA"/>
    <w:rsid w:val="00F94B32"/>
    <w:rsid w:val="00F94EA9"/>
    <w:rsid w:val="00F953A8"/>
    <w:rsid w:val="00F95568"/>
    <w:rsid w:val="00F9572A"/>
    <w:rsid w:val="00F9592A"/>
    <w:rsid w:val="00F95C72"/>
    <w:rsid w:val="00F95D39"/>
    <w:rsid w:val="00F95FB0"/>
    <w:rsid w:val="00F95FED"/>
    <w:rsid w:val="00F95FF6"/>
    <w:rsid w:val="00F9606F"/>
    <w:rsid w:val="00F961A2"/>
    <w:rsid w:val="00F961F5"/>
    <w:rsid w:val="00F96222"/>
    <w:rsid w:val="00F96272"/>
    <w:rsid w:val="00F96376"/>
    <w:rsid w:val="00F968A0"/>
    <w:rsid w:val="00F969EB"/>
    <w:rsid w:val="00F96D15"/>
    <w:rsid w:val="00F96FF0"/>
    <w:rsid w:val="00F97287"/>
    <w:rsid w:val="00F97815"/>
    <w:rsid w:val="00F9796F"/>
    <w:rsid w:val="00F97AA4"/>
    <w:rsid w:val="00F97BCC"/>
    <w:rsid w:val="00F97C04"/>
    <w:rsid w:val="00F97DA4"/>
    <w:rsid w:val="00F97EA4"/>
    <w:rsid w:val="00F97F25"/>
    <w:rsid w:val="00FA0284"/>
    <w:rsid w:val="00FA0309"/>
    <w:rsid w:val="00FA0477"/>
    <w:rsid w:val="00FA0533"/>
    <w:rsid w:val="00FA054E"/>
    <w:rsid w:val="00FA0E4D"/>
    <w:rsid w:val="00FA0E83"/>
    <w:rsid w:val="00FA0E90"/>
    <w:rsid w:val="00FA1171"/>
    <w:rsid w:val="00FA1666"/>
    <w:rsid w:val="00FA17AC"/>
    <w:rsid w:val="00FA1911"/>
    <w:rsid w:val="00FA195A"/>
    <w:rsid w:val="00FA198A"/>
    <w:rsid w:val="00FA1CE9"/>
    <w:rsid w:val="00FA1DF4"/>
    <w:rsid w:val="00FA1E0F"/>
    <w:rsid w:val="00FA1E12"/>
    <w:rsid w:val="00FA1ED2"/>
    <w:rsid w:val="00FA1F83"/>
    <w:rsid w:val="00FA23C4"/>
    <w:rsid w:val="00FA262B"/>
    <w:rsid w:val="00FA2707"/>
    <w:rsid w:val="00FA285E"/>
    <w:rsid w:val="00FA2A09"/>
    <w:rsid w:val="00FA2CFD"/>
    <w:rsid w:val="00FA2E96"/>
    <w:rsid w:val="00FA2FA9"/>
    <w:rsid w:val="00FA301C"/>
    <w:rsid w:val="00FA31A5"/>
    <w:rsid w:val="00FA321B"/>
    <w:rsid w:val="00FA32D1"/>
    <w:rsid w:val="00FA34A4"/>
    <w:rsid w:val="00FA34AA"/>
    <w:rsid w:val="00FA34EB"/>
    <w:rsid w:val="00FA382E"/>
    <w:rsid w:val="00FA399D"/>
    <w:rsid w:val="00FA3BEA"/>
    <w:rsid w:val="00FA3C4F"/>
    <w:rsid w:val="00FA401F"/>
    <w:rsid w:val="00FA4023"/>
    <w:rsid w:val="00FA40D9"/>
    <w:rsid w:val="00FA41A2"/>
    <w:rsid w:val="00FA41B6"/>
    <w:rsid w:val="00FA41FF"/>
    <w:rsid w:val="00FA422D"/>
    <w:rsid w:val="00FA4238"/>
    <w:rsid w:val="00FA42A9"/>
    <w:rsid w:val="00FA4330"/>
    <w:rsid w:val="00FA43AD"/>
    <w:rsid w:val="00FA4915"/>
    <w:rsid w:val="00FA4D3A"/>
    <w:rsid w:val="00FA4EE8"/>
    <w:rsid w:val="00FA4FFF"/>
    <w:rsid w:val="00FA50F3"/>
    <w:rsid w:val="00FA520B"/>
    <w:rsid w:val="00FA5465"/>
    <w:rsid w:val="00FA54AF"/>
    <w:rsid w:val="00FA5736"/>
    <w:rsid w:val="00FA5D56"/>
    <w:rsid w:val="00FA5E30"/>
    <w:rsid w:val="00FA5F2B"/>
    <w:rsid w:val="00FA6043"/>
    <w:rsid w:val="00FA6088"/>
    <w:rsid w:val="00FA648C"/>
    <w:rsid w:val="00FA656E"/>
    <w:rsid w:val="00FA6586"/>
    <w:rsid w:val="00FA6904"/>
    <w:rsid w:val="00FA6A8E"/>
    <w:rsid w:val="00FA6BF6"/>
    <w:rsid w:val="00FA6FBD"/>
    <w:rsid w:val="00FA70B5"/>
    <w:rsid w:val="00FA73E6"/>
    <w:rsid w:val="00FA749C"/>
    <w:rsid w:val="00FA7532"/>
    <w:rsid w:val="00FA758F"/>
    <w:rsid w:val="00FA759E"/>
    <w:rsid w:val="00FA7641"/>
    <w:rsid w:val="00FA7660"/>
    <w:rsid w:val="00FA76FF"/>
    <w:rsid w:val="00FA777F"/>
    <w:rsid w:val="00FA78A9"/>
    <w:rsid w:val="00FA78B6"/>
    <w:rsid w:val="00FA78C6"/>
    <w:rsid w:val="00FA7E96"/>
    <w:rsid w:val="00FA7F37"/>
    <w:rsid w:val="00FB0170"/>
    <w:rsid w:val="00FB0330"/>
    <w:rsid w:val="00FB0708"/>
    <w:rsid w:val="00FB0B52"/>
    <w:rsid w:val="00FB0BB9"/>
    <w:rsid w:val="00FB0BD9"/>
    <w:rsid w:val="00FB0D0D"/>
    <w:rsid w:val="00FB0DA9"/>
    <w:rsid w:val="00FB0DAF"/>
    <w:rsid w:val="00FB1159"/>
    <w:rsid w:val="00FB12C4"/>
    <w:rsid w:val="00FB1316"/>
    <w:rsid w:val="00FB132E"/>
    <w:rsid w:val="00FB13B1"/>
    <w:rsid w:val="00FB1575"/>
    <w:rsid w:val="00FB167C"/>
    <w:rsid w:val="00FB16D8"/>
    <w:rsid w:val="00FB1D65"/>
    <w:rsid w:val="00FB1E1B"/>
    <w:rsid w:val="00FB1E24"/>
    <w:rsid w:val="00FB24EA"/>
    <w:rsid w:val="00FB272F"/>
    <w:rsid w:val="00FB275E"/>
    <w:rsid w:val="00FB281F"/>
    <w:rsid w:val="00FB29A4"/>
    <w:rsid w:val="00FB2B30"/>
    <w:rsid w:val="00FB2CCA"/>
    <w:rsid w:val="00FB2EAE"/>
    <w:rsid w:val="00FB3012"/>
    <w:rsid w:val="00FB3113"/>
    <w:rsid w:val="00FB3146"/>
    <w:rsid w:val="00FB3551"/>
    <w:rsid w:val="00FB35BB"/>
    <w:rsid w:val="00FB384B"/>
    <w:rsid w:val="00FB3A4E"/>
    <w:rsid w:val="00FB3A54"/>
    <w:rsid w:val="00FB3BA8"/>
    <w:rsid w:val="00FB3E5F"/>
    <w:rsid w:val="00FB3E64"/>
    <w:rsid w:val="00FB40BF"/>
    <w:rsid w:val="00FB4220"/>
    <w:rsid w:val="00FB42B0"/>
    <w:rsid w:val="00FB4420"/>
    <w:rsid w:val="00FB468F"/>
    <w:rsid w:val="00FB4707"/>
    <w:rsid w:val="00FB495C"/>
    <w:rsid w:val="00FB4AD8"/>
    <w:rsid w:val="00FB4AF4"/>
    <w:rsid w:val="00FB4AFA"/>
    <w:rsid w:val="00FB4B08"/>
    <w:rsid w:val="00FB4BFD"/>
    <w:rsid w:val="00FB4D9D"/>
    <w:rsid w:val="00FB50CC"/>
    <w:rsid w:val="00FB5185"/>
    <w:rsid w:val="00FB52BE"/>
    <w:rsid w:val="00FB52C7"/>
    <w:rsid w:val="00FB532B"/>
    <w:rsid w:val="00FB5591"/>
    <w:rsid w:val="00FB5922"/>
    <w:rsid w:val="00FB5AF9"/>
    <w:rsid w:val="00FB5B03"/>
    <w:rsid w:val="00FB5E13"/>
    <w:rsid w:val="00FB5E39"/>
    <w:rsid w:val="00FB5FDF"/>
    <w:rsid w:val="00FB6185"/>
    <w:rsid w:val="00FB641A"/>
    <w:rsid w:val="00FB65B6"/>
    <w:rsid w:val="00FB66F9"/>
    <w:rsid w:val="00FB681E"/>
    <w:rsid w:val="00FB68F8"/>
    <w:rsid w:val="00FB6A4D"/>
    <w:rsid w:val="00FB6AE6"/>
    <w:rsid w:val="00FB6D0E"/>
    <w:rsid w:val="00FB6DEA"/>
    <w:rsid w:val="00FB7048"/>
    <w:rsid w:val="00FB7203"/>
    <w:rsid w:val="00FB7239"/>
    <w:rsid w:val="00FB7260"/>
    <w:rsid w:val="00FB7687"/>
    <w:rsid w:val="00FB7A11"/>
    <w:rsid w:val="00FB7BCB"/>
    <w:rsid w:val="00FB7EC4"/>
    <w:rsid w:val="00FC00B6"/>
    <w:rsid w:val="00FC0296"/>
    <w:rsid w:val="00FC0360"/>
    <w:rsid w:val="00FC04E0"/>
    <w:rsid w:val="00FC05F5"/>
    <w:rsid w:val="00FC098A"/>
    <w:rsid w:val="00FC0A7A"/>
    <w:rsid w:val="00FC0B78"/>
    <w:rsid w:val="00FC0C13"/>
    <w:rsid w:val="00FC0C9E"/>
    <w:rsid w:val="00FC0E19"/>
    <w:rsid w:val="00FC0E4C"/>
    <w:rsid w:val="00FC0E54"/>
    <w:rsid w:val="00FC0EC4"/>
    <w:rsid w:val="00FC114F"/>
    <w:rsid w:val="00FC1337"/>
    <w:rsid w:val="00FC18B6"/>
    <w:rsid w:val="00FC1B49"/>
    <w:rsid w:val="00FC1C11"/>
    <w:rsid w:val="00FC1C4D"/>
    <w:rsid w:val="00FC1EA7"/>
    <w:rsid w:val="00FC1EFB"/>
    <w:rsid w:val="00FC1F8C"/>
    <w:rsid w:val="00FC2761"/>
    <w:rsid w:val="00FC27DF"/>
    <w:rsid w:val="00FC2A5B"/>
    <w:rsid w:val="00FC2D16"/>
    <w:rsid w:val="00FC2D57"/>
    <w:rsid w:val="00FC2E3A"/>
    <w:rsid w:val="00FC2E76"/>
    <w:rsid w:val="00FC2FBC"/>
    <w:rsid w:val="00FC30C4"/>
    <w:rsid w:val="00FC33B2"/>
    <w:rsid w:val="00FC349F"/>
    <w:rsid w:val="00FC3509"/>
    <w:rsid w:val="00FC350C"/>
    <w:rsid w:val="00FC3726"/>
    <w:rsid w:val="00FC3A62"/>
    <w:rsid w:val="00FC3D25"/>
    <w:rsid w:val="00FC40BD"/>
    <w:rsid w:val="00FC4403"/>
    <w:rsid w:val="00FC4417"/>
    <w:rsid w:val="00FC4481"/>
    <w:rsid w:val="00FC4494"/>
    <w:rsid w:val="00FC4707"/>
    <w:rsid w:val="00FC4EB6"/>
    <w:rsid w:val="00FC5006"/>
    <w:rsid w:val="00FC509E"/>
    <w:rsid w:val="00FC5450"/>
    <w:rsid w:val="00FC549F"/>
    <w:rsid w:val="00FC54BF"/>
    <w:rsid w:val="00FC56D4"/>
    <w:rsid w:val="00FC5733"/>
    <w:rsid w:val="00FC594C"/>
    <w:rsid w:val="00FC59F1"/>
    <w:rsid w:val="00FC5B78"/>
    <w:rsid w:val="00FC5C32"/>
    <w:rsid w:val="00FC5DC0"/>
    <w:rsid w:val="00FC5E95"/>
    <w:rsid w:val="00FC6037"/>
    <w:rsid w:val="00FC6055"/>
    <w:rsid w:val="00FC610C"/>
    <w:rsid w:val="00FC613C"/>
    <w:rsid w:val="00FC61A6"/>
    <w:rsid w:val="00FC61D9"/>
    <w:rsid w:val="00FC625D"/>
    <w:rsid w:val="00FC6297"/>
    <w:rsid w:val="00FC6393"/>
    <w:rsid w:val="00FC6402"/>
    <w:rsid w:val="00FC6438"/>
    <w:rsid w:val="00FC6529"/>
    <w:rsid w:val="00FC6673"/>
    <w:rsid w:val="00FC6EF0"/>
    <w:rsid w:val="00FC7306"/>
    <w:rsid w:val="00FC7354"/>
    <w:rsid w:val="00FC7385"/>
    <w:rsid w:val="00FC7521"/>
    <w:rsid w:val="00FC759D"/>
    <w:rsid w:val="00FC76AA"/>
    <w:rsid w:val="00FC7713"/>
    <w:rsid w:val="00FC7722"/>
    <w:rsid w:val="00FC779F"/>
    <w:rsid w:val="00FC7922"/>
    <w:rsid w:val="00FC7A7B"/>
    <w:rsid w:val="00FC7AC2"/>
    <w:rsid w:val="00FC7BE5"/>
    <w:rsid w:val="00FC7D44"/>
    <w:rsid w:val="00FC7D79"/>
    <w:rsid w:val="00FC7D7E"/>
    <w:rsid w:val="00FC7E01"/>
    <w:rsid w:val="00FC7ECC"/>
    <w:rsid w:val="00FC7F54"/>
    <w:rsid w:val="00FD0000"/>
    <w:rsid w:val="00FD002B"/>
    <w:rsid w:val="00FD014B"/>
    <w:rsid w:val="00FD03AA"/>
    <w:rsid w:val="00FD03EB"/>
    <w:rsid w:val="00FD0DBC"/>
    <w:rsid w:val="00FD0E41"/>
    <w:rsid w:val="00FD0FD0"/>
    <w:rsid w:val="00FD11A3"/>
    <w:rsid w:val="00FD159B"/>
    <w:rsid w:val="00FD1650"/>
    <w:rsid w:val="00FD1756"/>
    <w:rsid w:val="00FD1E30"/>
    <w:rsid w:val="00FD20E4"/>
    <w:rsid w:val="00FD2111"/>
    <w:rsid w:val="00FD237C"/>
    <w:rsid w:val="00FD2663"/>
    <w:rsid w:val="00FD26B3"/>
    <w:rsid w:val="00FD29AF"/>
    <w:rsid w:val="00FD2AEA"/>
    <w:rsid w:val="00FD2AEE"/>
    <w:rsid w:val="00FD2C3F"/>
    <w:rsid w:val="00FD2D1F"/>
    <w:rsid w:val="00FD2E36"/>
    <w:rsid w:val="00FD2E9E"/>
    <w:rsid w:val="00FD2FAC"/>
    <w:rsid w:val="00FD3134"/>
    <w:rsid w:val="00FD32F4"/>
    <w:rsid w:val="00FD3470"/>
    <w:rsid w:val="00FD35D6"/>
    <w:rsid w:val="00FD3654"/>
    <w:rsid w:val="00FD36B2"/>
    <w:rsid w:val="00FD3762"/>
    <w:rsid w:val="00FD37AC"/>
    <w:rsid w:val="00FD38FE"/>
    <w:rsid w:val="00FD3BAA"/>
    <w:rsid w:val="00FD3D79"/>
    <w:rsid w:val="00FD3E27"/>
    <w:rsid w:val="00FD3F48"/>
    <w:rsid w:val="00FD4105"/>
    <w:rsid w:val="00FD44CB"/>
    <w:rsid w:val="00FD47C8"/>
    <w:rsid w:val="00FD47E5"/>
    <w:rsid w:val="00FD4AD0"/>
    <w:rsid w:val="00FD4B31"/>
    <w:rsid w:val="00FD53A5"/>
    <w:rsid w:val="00FD542D"/>
    <w:rsid w:val="00FD5503"/>
    <w:rsid w:val="00FD5547"/>
    <w:rsid w:val="00FD572C"/>
    <w:rsid w:val="00FD59F4"/>
    <w:rsid w:val="00FD5B24"/>
    <w:rsid w:val="00FD5F4F"/>
    <w:rsid w:val="00FD606F"/>
    <w:rsid w:val="00FD61EF"/>
    <w:rsid w:val="00FD6402"/>
    <w:rsid w:val="00FD6585"/>
    <w:rsid w:val="00FD6967"/>
    <w:rsid w:val="00FD69B1"/>
    <w:rsid w:val="00FD6D39"/>
    <w:rsid w:val="00FD6D7D"/>
    <w:rsid w:val="00FD6D96"/>
    <w:rsid w:val="00FD6EB2"/>
    <w:rsid w:val="00FD6F06"/>
    <w:rsid w:val="00FD6FDA"/>
    <w:rsid w:val="00FD7072"/>
    <w:rsid w:val="00FD76C9"/>
    <w:rsid w:val="00FD78F6"/>
    <w:rsid w:val="00FD7998"/>
    <w:rsid w:val="00FD7A98"/>
    <w:rsid w:val="00FD7EF3"/>
    <w:rsid w:val="00FD7F72"/>
    <w:rsid w:val="00FD7FE1"/>
    <w:rsid w:val="00FE00AC"/>
    <w:rsid w:val="00FE0207"/>
    <w:rsid w:val="00FE02F4"/>
    <w:rsid w:val="00FE071D"/>
    <w:rsid w:val="00FE0797"/>
    <w:rsid w:val="00FE0883"/>
    <w:rsid w:val="00FE0B31"/>
    <w:rsid w:val="00FE0D58"/>
    <w:rsid w:val="00FE1218"/>
    <w:rsid w:val="00FE1279"/>
    <w:rsid w:val="00FE12AF"/>
    <w:rsid w:val="00FE17CD"/>
    <w:rsid w:val="00FE1B4F"/>
    <w:rsid w:val="00FE1BBB"/>
    <w:rsid w:val="00FE1C8E"/>
    <w:rsid w:val="00FE1E37"/>
    <w:rsid w:val="00FE20D5"/>
    <w:rsid w:val="00FE2126"/>
    <w:rsid w:val="00FE2158"/>
    <w:rsid w:val="00FE233D"/>
    <w:rsid w:val="00FE23A6"/>
    <w:rsid w:val="00FE23BC"/>
    <w:rsid w:val="00FE24ED"/>
    <w:rsid w:val="00FE25AE"/>
    <w:rsid w:val="00FE26C8"/>
    <w:rsid w:val="00FE2B14"/>
    <w:rsid w:val="00FE2BC0"/>
    <w:rsid w:val="00FE2C27"/>
    <w:rsid w:val="00FE2C83"/>
    <w:rsid w:val="00FE2D30"/>
    <w:rsid w:val="00FE3321"/>
    <w:rsid w:val="00FE3381"/>
    <w:rsid w:val="00FE35BF"/>
    <w:rsid w:val="00FE38E8"/>
    <w:rsid w:val="00FE3941"/>
    <w:rsid w:val="00FE3A81"/>
    <w:rsid w:val="00FE3BAB"/>
    <w:rsid w:val="00FE3BAF"/>
    <w:rsid w:val="00FE3DDD"/>
    <w:rsid w:val="00FE3E8C"/>
    <w:rsid w:val="00FE44E9"/>
    <w:rsid w:val="00FE46A3"/>
    <w:rsid w:val="00FE4780"/>
    <w:rsid w:val="00FE47DA"/>
    <w:rsid w:val="00FE49C4"/>
    <w:rsid w:val="00FE4B56"/>
    <w:rsid w:val="00FE4C44"/>
    <w:rsid w:val="00FE4D54"/>
    <w:rsid w:val="00FE4E9E"/>
    <w:rsid w:val="00FE504B"/>
    <w:rsid w:val="00FE51B5"/>
    <w:rsid w:val="00FE5278"/>
    <w:rsid w:val="00FE542F"/>
    <w:rsid w:val="00FE574D"/>
    <w:rsid w:val="00FE5882"/>
    <w:rsid w:val="00FE58D8"/>
    <w:rsid w:val="00FE5B67"/>
    <w:rsid w:val="00FE5C77"/>
    <w:rsid w:val="00FE5CFB"/>
    <w:rsid w:val="00FE5DD4"/>
    <w:rsid w:val="00FE5FCF"/>
    <w:rsid w:val="00FE6011"/>
    <w:rsid w:val="00FE6044"/>
    <w:rsid w:val="00FE609A"/>
    <w:rsid w:val="00FE6165"/>
    <w:rsid w:val="00FE6174"/>
    <w:rsid w:val="00FE61AA"/>
    <w:rsid w:val="00FE62FD"/>
    <w:rsid w:val="00FE6666"/>
    <w:rsid w:val="00FE6743"/>
    <w:rsid w:val="00FE6C73"/>
    <w:rsid w:val="00FE6FD1"/>
    <w:rsid w:val="00FE6FF3"/>
    <w:rsid w:val="00FE70A4"/>
    <w:rsid w:val="00FE718E"/>
    <w:rsid w:val="00FE71B1"/>
    <w:rsid w:val="00FE78ED"/>
    <w:rsid w:val="00FE7A1C"/>
    <w:rsid w:val="00FE7B23"/>
    <w:rsid w:val="00FE7BA3"/>
    <w:rsid w:val="00FE7D3B"/>
    <w:rsid w:val="00FF0037"/>
    <w:rsid w:val="00FF01C1"/>
    <w:rsid w:val="00FF02F7"/>
    <w:rsid w:val="00FF068B"/>
    <w:rsid w:val="00FF07BE"/>
    <w:rsid w:val="00FF0A35"/>
    <w:rsid w:val="00FF0B0E"/>
    <w:rsid w:val="00FF0C0D"/>
    <w:rsid w:val="00FF0CD4"/>
    <w:rsid w:val="00FF11BC"/>
    <w:rsid w:val="00FF13B7"/>
    <w:rsid w:val="00FF14FA"/>
    <w:rsid w:val="00FF1661"/>
    <w:rsid w:val="00FF1D44"/>
    <w:rsid w:val="00FF1DC9"/>
    <w:rsid w:val="00FF1E71"/>
    <w:rsid w:val="00FF1F18"/>
    <w:rsid w:val="00FF1FC4"/>
    <w:rsid w:val="00FF21BE"/>
    <w:rsid w:val="00FF2324"/>
    <w:rsid w:val="00FF232C"/>
    <w:rsid w:val="00FF27B6"/>
    <w:rsid w:val="00FF2AB5"/>
    <w:rsid w:val="00FF2B0A"/>
    <w:rsid w:val="00FF2C2B"/>
    <w:rsid w:val="00FF2D86"/>
    <w:rsid w:val="00FF2DF8"/>
    <w:rsid w:val="00FF2E6F"/>
    <w:rsid w:val="00FF2E71"/>
    <w:rsid w:val="00FF2E77"/>
    <w:rsid w:val="00FF2F09"/>
    <w:rsid w:val="00FF31EA"/>
    <w:rsid w:val="00FF323A"/>
    <w:rsid w:val="00FF32CA"/>
    <w:rsid w:val="00FF331D"/>
    <w:rsid w:val="00FF3367"/>
    <w:rsid w:val="00FF34B6"/>
    <w:rsid w:val="00FF3905"/>
    <w:rsid w:val="00FF399F"/>
    <w:rsid w:val="00FF3A4C"/>
    <w:rsid w:val="00FF40CA"/>
    <w:rsid w:val="00FF41D1"/>
    <w:rsid w:val="00FF428C"/>
    <w:rsid w:val="00FF460E"/>
    <w:rsid w:val="00FF474D"/>
    <w:rsid w:val="00FF48D1"/>
    <w:rsid w:val="00FF524E"/>
    <w:rsid w:val="00FF52F5"/>
    <w:rsid w:val="00FF5453"/>
    <w:rsid w:val="00FF552A"/>
    <w:rsid w:val="00FF55F7"/>
    <w:rsid w:val="00FF573C"/>
    <w:rsid w:val="00FF5786"/>
    <w:rsid w:val="00FF5A2D"/>
    <w:rsid w:val="00FF5A76"/>
    <w:rsid w:val="00FF5A92"/>
    <w:rsid w:val="00FF5CA4"/>
    <w:rsid w:val="00FF5D73"/>
    <w:rsid w:val="00FF5FE1"/>
    <w:rsid w:val="00FF61A7"/>
    <w:rsid w:val="00FF6439"/>
    <w:rsid w:val="00FF64DC"/>
    <w:rsid w:val="00FF6546"/>
    <w:rsid w:val="00FF66AC"/>
    <w:rsid w:val="00FF692A"/>
    <w:rsid w:val="00FF699D"/>
    <w:rsid w:val="00FF69E6"/>
    <w:rsid w:val="00FF69EA"/>
    <w:rsid w:val="00FF6CBD"/>
    <w:rsid w:val="00FF6CC8"/>
    <w:rsid w:val="00FF6D01"/>
    <w:rsid w:val="00FF6EFE"/>
    <w:rsid w:val="00FF6F42"/>
    <w:rsid w:val="00FF7008"/>
    <w:rsid w:val="00FF70B2"/>
    <w:rsid w:val="00FF72B1"/>
    <w:rsid w:val="00FF7553"/>
    <w:rsid w:val="00FF765A"/>
    <w:rsid w:val="00FF7779"/>
    <w:rsid w:val="00FF78EF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009A9"/>
  <w15:docId w15:val="{65578BFA-9613-49E1-B933-47524B73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5E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 Char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ody Char Char Char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17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link w:val="BodyText3Char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link w:val="MacroTextChar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11D47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311D47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C1DF1"/>
    <w:pPr>
      <w:ind w:right="0"/>
    </w:pPr>
    <w:rPr>
      <w:i w:val="0"/>
      <w:iCs w:val="0"/>
      <w:color w:val="auto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6C1DF1"/>
    <w:rPr>
      <w:rFonts w:cs="Univers 45 Light"/>
      <w:i w:val="0"/>
      <w:iCs w:val="0"/>
      <w:color w:val="000000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character" w:styleId="Hyperlink">
    <w:name w:val="Hyperlink"/>
    <w:uiPriority w:val="99"/>
    <w:unhideWhenUsed/>
    <w:rsid w:val="002A3DDE"/>
    <w:rPr>
      <w:color w:val="0000FF"/>
      <w:u w:val="single"/>
    </w:rPr>
  </w:style>
  <w:style w:type="paragraph" w:customStyle="1" w:styleId="3">
    <w:name w:val="µÒÃÒ§3ªèÍ§"/>
    <w:basedOn w:val="Normal"/>
    <w:uiPriority w:val="99"/>
    <w:rsid w:val="00C653E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NormalWeb">
    <w:name w:val="Normal (Web)"/>
    <w:basedOn w:val="Normal"/>
    <w:uiPriority w:val="99"/>
    <w:unhideWhenUsed/>
    <w:rsid w:val="00AB7E09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Heading4Char">
    <w:name w:val="Heading 4 Char"/>
    <w:link w:val="Heading4"/>
    <w:rsid w:val="00A21E06"/>
    <w:rPr>
      <w:sz w:val="22"/>
      <w:lang w:val="en-GB" w:bidi="ar-SA"/>
    </w:rPr>
  </w:style>
  <w:style w:type="character" w:customStyle="1" w:styleId="Heading5Char">
    <w:name w:val="Heading 5 Char"/>
    <w:link w:val="Heading5"/>
    <w:rsid w:val="00A21E06"/>
    <w:rPr>
      <w:sz w:val="22"/>
      <w:lang w:val="en-GB" w:bidi="ar-SA"/>
    </w:rPr>
  </w:style>
  <w:style w:type="character" w:customStyle="1" w:styleId="Heading6Char">
    <w:name w:val="Heading 6 Char"/>
    <w:link w:val="Heading6"/>
    <w:rsid w:val="00A21E06"/>
    <w:rPr>
      <w:sz w:val="22"/>
      <w:lang w:val="en-GB" w:bidi="ar-SA"/>
    </w:rPr>
  </w:style>
  <w:style w:type="character" w:customStyle="1" w:styleId="Heading7Char">
    <w:name w:val="Heading 7 Char"/>
    <w:link w:val="Heading7"/>
    <w:rsid w:val="00A21E06"/>
    <w:rPr>
      <w:sz w:val="22"/>
      <w:lang w:val="en-GB" w:bidi="ar-SA"/>
    </w:rPr>
  </w:style>
  <w:style w:type="character" w:customStyle="1" w:styleId="Heading8Char">
    <w:name w:val="Heading 8 Char"/>
    <w:link w:val="Heading8"/>
    <w:rsid w:val="00A21E06"/>
    <w:rPr>
      <w:sz w:val="22"/>
      <w:lang w:val="en-GB" w:bidi="ar-SA"/>
    </w:rPr>
  </w:style>
  <w:style w:type="character" w:customStyle="1" w:styleId="Heading9Char">
    <w:name w:val="Heading 9 Char"/>
    <w:link w:val="Heading9"/>
    <w:rsid w:val="00A21E06"/>
    <w:rPr>
      <w:sz w:val="22"/>
      <w:lang w:val="en-GB" w:bidi="ar-SA"/>
    </w:rPr>
  </w:style>
  <w:style w:type="character" w:styleId="FollowedHyperlink">
    <w:name w:val="FollowedHyperlink"/>
    <w:uiPriority w:val="99"/>
    <w:semiHidden/>
    <w:unhideWhenUsed/>
    <w:rsid w:val="00A21E06"/>
    <w:rPr>
      <w:color w:val="800080"/>
      <w:u w:val="single"/>
    </w:rPr>
  </w:style>
  <w:style w:type="character" w:customStyle="1" w:styleId="FootnoteTextChar">
    <w:name w:val="Footnote Text Char"/>
    <w:aliases w:val="ft Char"/>
    <w:link w:val="FootnoteText"/>
    <w:semiHidden/>
    <w:locked/>
    <w:rsid w:val="00A21E06"/>
    <w:rPr>
      <w:sz w:val="18"/>
      <w:lang w:val="en-GB" w:bidi="ar-SA"/>
    </w:rPr>
  </w:style>
  <w:style w:type="character" w:customStyle="1" w:styleId="FootnoteTextChar1">
    <w:name w:val="Footnote Text Char1"/>
    <w:aliases w:val="ft Char1"/>
    <w:semiHidden/>
    <w:rsid w:val="00A21E06"/>
    <w:rPr>
      <w:lang w:val="en-GB" w:bidi="ar-SA"/>
    </w:rPr>
  </w:style>
  <w:style w:type="character" w:customStyle="1" w:styleId="CommentTextChar">
    <w:name w:val="Comment Text Char"/>
    <w:link w:val="CommentText"/>
    <w:uiPriority w:val="99"/>
    <w:rsid w:val="00A21E06"/>
    <w:rPr>
      <w:lang w:val="en-GB" w:bidi="ar-SA"/>
    </w:rPr>
  </w:style>
  <w:style w:type="character" w:customStyle="1" w:styleId="HeaderChar">
    <w:name w:val="Header Char"/>
    <w:link w:val="Header"/>
    <w:rsid w:val="00A21E06"/>
    <w:rPr>
      <w:i/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A21E06"/>
    <w:rPr>
      <w:rFonts w:ascii="Courier New" w:hAnsi="Courier New"/>
      <w:lang w:val="en-AU" w:bidi="ar-SA"/>
    </w:rPr>
  </w:style>
  <w:style w:type="character" w:customStyle="1" w:styleId="SignatureChar">
    <w:name w:val="Signature Char"/>
    <w:link w:val="Signature"/>
    <w:rsid w:val="00A21E06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locked/>
    <w:rsid w:val="00A21E06"/>
    <w:rPr>
      <w:sz w:val="22"/>
      <w:lang w:val="en-GB" w:bidi="ar-SA"/>
    </w:rPr>
  </w:style>
  <w:style w:type="character" w:customStyle="1" w:styleId="BodyTextIndentChar1">
    <w:name w:val="Body Text Indent Char1"/>
    <w:aliases w:val="i Char1"/>
    <w:rsid w:val="00A21E06"/>
    <w:rPr>
      <w:sz w:val="22"/>
      <w:lang w:val="en-GB" w:bidi="ar-SA"/>
    </w:rPr>
  </w:style>
  <w:style w:type="character" w:customStyle="1" w:styleId="BodyText2Char">
    <w:name w:val="Body Text 2 Char"/>
    <w:link w:val="BodyText2"/>
    <w:rsid w:val="00A21E06"/>
    <w:rPr>
      <w:sz w:val="22"/>
      <w:lang w:val="en-GB" w:bidi="ar-SA"/>
    </w:rPr>
  </w:style>
  <w:style w:type="character" w:customStyle="1" w:styleId="BodyText3Char">
    <w:name w:val="Body Text 3 Char"/>
    <w:link w:val="BodyText3"/>
    <w:rsid w:val="00A21E06"/>
    <w:rPr>
      <w:sz w:val="18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A21E06"/>
    <w:rPr>
      <w:rFonts w:ascii="Tahoma" w:hAnsi="Tahoma" w:cs="Tahoma"/>
      <w:shd w:val="clear" w:color="auto" w:fill="000080"/>
      <w:lang w:val="en-GB" w:bidi="ar-SA"/>
    </w:rPr>
  </w:style>
  <w:style w:type="character" w:customStyle="1" w:styleId="CommentSubjectChar">
    <w:name w:val="Comment Subject Char"/>
    <w:link w:val="CommentSubject"/>
    <w:rsid w:val="00A21E06"/>
    <w:rPr>
      <w:b/>
      <w:bCs/>
      <w:lang w:val="en-GB" w:bidi="ar-SA"/>
    </w:rPr>
  </w:style>
  <w:style w:type="character" w:customStyle="1" w:styleId="BalloonTextChar">
    <w:name w:val="Balloon Text Char"/>
    <w:link w:val="BalloonText"/>
    <w:semiHidden/>
    <w:rsid w:val="00A21E06"/>
    <w:rPr>
      <w:rFonts w:ascii="Tahoma" w:hAnsi="Tahoma" w:cs="Tahoma"/>
      <w:sz w:val="16"/>
      <w:szCs w:val="16"/>
      <w:lang w:val="en-GB" w:bidi="ar-SA"/>
    </w:rPr>
  </w:style>
  <w:style w:type="numbering" w:customStyle="1" w:styleId="Style1">
    <w:name w:val="Style1"/>
    <w:uiPriority w:val="99"/>
    <w:rsid w:val="009A77E3"/>
    <w:pPr>
      <w:numPr>
        <w:numId w:val="2"/>
      </w:numPr>
    </w:pPr>
  </w:style>
  <w:style w:type="paragraph" w:customStyle="1" w:styleId="RNormal">
    <w:name w:val="RNormal"/>
    <w:basedOn w:val="Normal"/>
    <w:uiPriority w:val="99"/>
    <w:rsid w:val="00B26A79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uiPriority w:val="99"/>
    <w:rsid w:val="005E66E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1Char1">
    <w:name w:val="Heading 1 Char1"/>
    <w:rsid w:val="006B5B7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a0">
    <w:name w:val="Åº"/>
    <w:basedOn w:val="Normal"/>
    <w:uiPriority w:val="99"/>
    <w:rsid w:val="00DD637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AccPolicyHeadingChar">
    <w:name w:val="Acc Policy Heading Char"/>
    <w:uiPriority w:val="99"/>
    <w:rsid w:val="00C1647C"/>
    <w:rPr>
      <w:rFonts w:ascii="Angsana New" w:hAnsi="Angsana New" w:cs="Angsana New"/>
      <w:sz w:val="30"/>
      <w:szCs w:val="30"/>
      <w:lang w:val="en-GB"/>
    </w:rPr>
  </w:style>
  <w:style w:type="paragraph" w:styleId="Index7">
    <w:name w:val="index 7"/>
    <w:basedOn w:val="Normal"/>
    <w:next w:val="Normal"/>
    <w:uiPriority w:val="99"/>
    <w:semiHidden/>
    <w:rsid w:val="006336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1710C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3529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435290"/>
    <w:rPr>
      <w:sz w:val="16"/>
      <w:szCs w:val="16"/>
      <w:lang w:val="en-GB" w:bidi="ar-SA"/>
    </w:rPr>
  </w:style>
  <w:style w:type="character" w:customStyle="1" w:styleId="apple-converted-space">
    <w:name w:val="apple-converted-space"/>
    <w:rsid w:val="008E4D2D"/>
  </w:style>
  <w:style w:type="paragraph" w:styleId="Title">
    <w:name w:val="Title"/>
    <w:basedOn w:val="Normal"/>
    <w:next w:val="Normal"/>
    <w:link w:val="TitleChar"/>
    <w:qFormat/>
    <w:rsid w:val="0054048A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48A"/>
    <w:rPr>
      <w:rFonts w:ascii="Calibri Light" w:eastAsia="Times New Roman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84715F"/>
    <w:rPr>
      <w:color w:val="808080"/>
    </w:rPr>
  </w:style>
  <w:style w:type="character" w:customStyle="1" w:styleId="EmailStyle2261">
    <w:name w:val="EmailStyle2261"/>
    <w:semiHidden/>
    <w:rsid w:val="0084715F"/>
    <w:rPr>
      <w:rFonts w:ascii="Arial" w:hAnsi="Arial" w:cs="Arial" w:hint="default"/>
      <w:color w:val="auto"/>
      <w:sz w:val="20"/>
      <w:szCs w:val="20"/>
    </w:rPr>
  </w:style>
  <w:style w:type="table" w:styleId="Table3Deffects2">
    <w:name w:val="Table 3D effects 2"/>
    <w:basedOn w:val="TableNormal"/>
    <w:unhideWhenUsed/>
    <w:rsid w:val="0084715F"/>
    <w:pPr>
      <w:spacing w:line="260" w:lineRule="atLeast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DF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Consolas" w:hAnsi="Consolas" w:cs="Angsana New"/>
      <w:sz w:val="20"/>
      <w:szCs w:val="25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DF0D4D"/>
    <w:rPr>
      <w:rFonts w:ascii="Consolas" w:hAnsi="Consolas" w:cs="Angsana New"/>
      <w:szCs w:val="25"/>
    </w:rPr>
  </w:style>
  <w:style w:type="character" w:customStyle="1" w:styleId="HeaderChar1">
    <w:name w:val="Header Char1"/>
    <w:rsid w:val="00933EA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933EAE"/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uiPriority w:val="99"/>
    <w:rsid w:val="00933EAE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NoSpacing">
    <w:name w:val="No Spacing"/>
    <w:uiPriority w:val="1"/>
    <w:qFormat/>
    <w:rsid w:val="00E64429"/>
    <w:rPr>
      <w:sz w:val="22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4A4210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A421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4A421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4A421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4A4210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1134"/>
        <w:tab w:val="num" w:pos="414"/>
      </w:tabs>
      <w:spacing w:before="0" w:after="90" w:line="240" w:lineRule="auto"/>
      <w:ind w:left="414" w:hanging="360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uiPriority w:val="99"/>
    <w:semiHidden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4A4210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rsid w:val="004A4210"/>
    <w:rPr>
      <w:rFonts w:ascii="Arial" w:hAnsi="Arial"/>
      <w:sz w:val="18"/>
      <w:szCs w:val="18"/>
      <w:lang w:val="en-GB" w:bidi="ar-SA"/>
    </w:rPr>
  </w:style>
  <w:style w:type="character" w:styleId="Strong">
    <w:name w:val="Strong"/>
    <w:uiPriority w:val="99"/>
    <w:qFormat/>
    <w:rsid w:val="004A42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A421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4A421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4A421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A42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A421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4A4210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4A42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A4210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A4210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4A421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4A421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4A42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4A42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a1">
    <w:name w:val="???????"/>
    <w:basedOn w:val="Normal"/>
    <w:uiPriority w:val="99"/>
    <w:rsid w:val="004A421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a2">
    <w:name w:val="??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4A4210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4A4210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4A4210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4">
    <w:name w:val="???"/>
    <w:basedOn w:val="Normal"/>
    <w:uiPriority w:val="99"/>
    <w:rsid w:val="004A4210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4A4210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5">
    <w:name w:val="ลบ"/>
    <w:basedOn w:val="Normal"/>
    <w:uiPriority w:val="99"/>
    <w:rsid w:val="004A4210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4A4210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4A4210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BodyTextIndent2Char">
    <w:name w:val="Body Text Indent 2 Char"/>
    <w:link w:val="BodyTextIndent2"/>
    <w:uiPriority w:val="99"/>
    <w:rsid w:val="004A4210"/>
    <w:rPr>
      <w:rFonts w:cs="EucrosiaUPC"/>
      <w:sz w:val="30"/>
      <w:szCs w:val="30"/>
    </w:rPr>
  </w:style>
  <w:style w:type="character" w:customStyle="1" w:styleId="shorttext1">
    <w:name w:val="short_text1"/>
    <w:uiPriority w:val="99"/>
    <w:rsid w:val="004A421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A4210"/>
    <w:rPr>
      <w:rFonts w:cs="Times New Roman"/>
    </w:rPr>
  </w:style>
  <w:style w:type="character" w:customStyle="1" w:styleId="gt-icon-text1">
    <w:name w:val="gt-icon-text1"/>
    <w:uiPriority w:val="99"/>
    <w:rsid w:val="004A4210"/>
    <w:rPr>
      <w:rFonts w:cs="Times New Roman"/>
    </w:rPr>
  </w:style>
  <w:style w:type="character" w:customStyle="1" w:styleId="shorttext">
    <w:name w:val="short_text"/>
    <w:uiPriority w:val="99"/>
    <w:rsid w:val="004A4210"/>
    <w:rPr>
      <w:rFonts w:cs="Times New Roman"/>
    </w:rPr>
  </w:style>
  <w:style w:type="character" w:customStyle="1" w:styleId="longtext">
    <w:name w:val="long_text"/>
    <w:uiPriority w:val="99"/>
    <w:rsid w:val="004A421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A4210"/>
    <w:pPr>
      <w:spacing w:line="240" w:lineRule="auto"/>
    </w:pPr>
    <w:rPr>
      <w:rFonts w:ascii="Consolas" w:hAnsi="Consolas" w:cs="Angsan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4A4210"/>
    <w:rPr>
      <w:rFonts w:ascii="Consolas" w:hAnsi="Consolas" w:cs="Angsana New"/>
      <w:sz w:val="21"/>
      <w:szCs w:val="26"/>
    </w:rPr>
  </w:style>
  <w:style w:type="character" w:customStyle="1" w:styleId="alt-edited">
    <w:name w:val="alt-edited"/>
    <w:rsid w:val="004A4210"/>
  </w:style>
  <w:style w:type="table" w:styleId="TableGridLight">
    <w:name w:val="Grid Table Light"/>
    <w:basedOn w:val="TableNormal"/>
    <w:uiPriority w:val="40"/>
    <w:rsid w:val="004A421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1">
    <w:name w:val="Heading 2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C873D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C873D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C873D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C873D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basedOn w:val="DefaultParagraphFont"/>
    <w:rsid w:val="00C873D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C873D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C873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C873D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C873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873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873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873DA"/>
  </w:style>
  <w:style w:type="character" w:customStyle="1" w:styleId="st1">
    <w:name w:val="st1"/>
    <w:basedOn w:val="DefaultParagraphFont"/>
    <w:rsid w:val="00C873DA"/>
  </w:style>
  <w:style w:type="character" w:customStyle="1" w:styleId="alt-edited1">
    <w:name w:val="alt-edited1"/>
    <w:basedOn w:val="DefaultParagraphFont"/>
    <w:rsid w:val="00C873DA"/>
    <w:rPr>
      <w:color w:val="4D90F0"/>
    </w:rPr>
  </w:style>
  <w:style w:type="table" w:customStyle="1" w:styleId="TableGridLight1">
    <w:name w:val="Table Grid Light1"/>
    <w:basedOn w:val="TableNormal"/>
    <w:uiPriority w:val="40"/>
    <w:rsid w:val="00C873D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C873D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C873D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3">
    <w:name w:val="Pa3"/>
    <w:basedOn w:val="Normal"/>
    <w:next w:val="Normal"/>
    <w:uiPriority w:val="99"/>
    <w:rsid w:val="00C873D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TableParagraph">
    <w:name w:val="Table Paragraph"/>
    <w:basedOn w:val="Normal"/>
    <w:uiPriority w:val="1"/>
    <w:qFormat/>
    <w:rsid w:val="00C873DA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paragraph" w:customStyle="1" w:styleId="Pa20">
    <w:name w:val="Pa20"/>
    <w:basedOn w:val="Default"/>
    <w:next w:val="Default"/>
    <w:uiPriority w:val="99"/>
    <w:rsid w:val="00C873D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C873D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8743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96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637C1"/>
    <w:rPr>
      <w:sz w:val="22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9637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B3F92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EB3F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EB3F92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726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F01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F924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4B1D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E40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EF6B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EF6BB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EF6BB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EF6BB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EF6BB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EF6BB8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EF6BB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F6BB8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  <w:lang w:val="en-US" w:bidi="th-TH"/>
    </w:rPr>
  </w:style>
  <w:style w:type="table" w:customStyle="1" w:styleId="TableGrid17">
    <w:name w:val="Table Grid17"/>
    <w:basedOn w:val="TableNormal"/>
    <w:next w:val="TableGrid"/>
    <w:uiPriority w:val="39"/>
    <w:rsid w:val="00570E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7B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CF30AE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0">
    <w:name w:val="Table Grid20"/>
    <w:basedOn w:val="TableNormal"/>
    <w:next w:val="TableGrid"/>
    <w:uiPriority w:val="39"/>
    <w:rsid w:val="008D3B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9" ma:contentTypeDescription="Create a new document." ma:contentTypeScope="" ma:versionID="5a87b97d43d480150f6296b37a03ed39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07b6ba8b71f1ba1923958749d09487c3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6C7A9-8B21-4706-B6E0-AC10E29086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CADC99-2492-4E8D-84DC-E4C4EB4F9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7aad7-4db8-448d-8afe-9059bfedaadd"/>
    <ds:schemaRef ds:uri="7371ba60-6799-4a44-b753-a922a48b8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C204B-6D71-4BE9-9F96-A959DA7FE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DD372B-DC54-442F-9750-970D6A70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103</TotalTime>
  <Pages>88</Pages>
  <Words>18155</Words>
  <Characters>103490</Characters>
  <Application>Microsoft Office Word</Application>
  <DocSecurity>0</DocSecurity>
  <Lines>862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Nattakarn, Sangvichit</cp:lastModifiedBy>
  <cp:revision>42</cp:revision>
  <cp:lastPrinted>2024-02-22T14:15:00Z</cp:lastPrinted>
  <dcterms:created xsi:type="dcterms:W3CDTF">2024-02-22T14:15:00Z</dcterms:created>
  <dcterms:modified xsi:type="dcterms:W3CDTF">2024-02-26T12:55:00Z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6d2e1c0-6637-486d-a383-0177dcc02b99_Enabled">
    <vt:lpwstr>true</vt:lpwstr>
  </property>
  <property fmtid="{D5CDD505-2E9C-101B-9397-08002B2CF9AE}" pid="5" name="MSIP_Label_66d2e1c0-6637-486d-a383-0177dcc02b99_SetDate">
    <vt:lpwstr>2022-01-13T07:36:39Z</vt:lpwstr>
  </property>
  <property fmtid="{D5CDD505-2E9C-101B-9397-08002B2CF9AE}" pid="6" name="MSIP_Label_66d2e1c0-6637-486d-a383-0177dcc02b99_Method">
    <vt:lpwstr>Standard</vt:lpwstr>
  </property>
  <property fmtid="{D5CDD505-2E9C-101B-9397-08002B2CF9AE}" pid="7" name="MSIP_Label_66d2e1c0-6637-486d-a383-0177dcc02b99_Name">
    <vt:lpwstr>Public</vt:lpwstr>
  </property>
  <property fmtid="{D5CDD505-2E9C-101B-9397-08002B2CF9AE}" pid="8" name="MSIP_Label_66d2e1c0-6637-486d-a383-0177dcc02b99_SiteId">
    <vt:lpwstr>6345207c-7bd2-49f1-920e-a5aa88e4c1c0</vt:lpwstr>
  </property>
  <property fmtid="{D5CDD505-2E9C-101B-9397-08002B2CF9AE}" pid="9" name="MSIP_Label_66d2e1c0-6637-486d-a383-0177dcc02b99_ActionId">
    <vt:lpwstr>056586b8-6521-42c9-a648-a97a7edd77c1</vt:lpwstr>
  </property>
  <property fmtid="{D5CDD505-2E9C-101B-9397-08002B2CF9AE}" pid="10" name="MSIP_Label_66d2e1c0-6637-486d-a383-0177dcc02b99_ContentBits">
    <vt:lpwstr>0</vt:lpwstr>
  </property>
  <property fmtid="{D5CDD505-2E9C-101B-9397-08002B2CF9AE}" pid="11" name="ContentTypeId">
    <vt:lpwstr>0x0101000E6EEB7AC852CC4091B39E29BAB62EEB</vt:lpwstr>
  </property>
  <property fmtid="{D5CDD505-2E9C-101B-9397-08002B2CF9AE}" pid="12" name="MediaServiceImageTags">
    <vt:lpwstr/>
  </property>
</Properties>
</file>