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FCD7FBB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9A9E699" w14:textId="77777777" w:rsidR="00035AA5" w:rsidRPr="00A610EA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6600683A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38AB6172" w14:textId="6306F0B5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1C4D465E" w14:textId="77777777" w:rsidR="00EE3B59" w:rsidRPr="00A610EA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21C62D3B" w14:textId="77777777" w:rsidR="004E5950" w:rsidRPr="00A610EA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40"/>
          <w:szCs w:val="40"/>
        </w:rPr>
      </w:pPr>
    </w:p>
    <w:p w14:paraId="0C2BA97E" w14:textId="349583A6" w:rsidR="00E80278" w:rsidRPr="00A610EA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32"/>
          <w:szCs w:val="32"/>
        </w:rPr>
      </w:pPr>
      <w:r w:rsidRPr="00A610EA">
        <w:rPr>
          <w:rFonts w:asciiTheme="majorBidi" w:hAnsiTheme="majorBidi" w:cstheme="majorBidi"/>
          <w:sz w:val="52"/>
          <w:szCs w:val="52"/>
          <w:cs/>
        </w:rPr>
        <w:t>บริษัท บางกอกแล็ป แอนด์ คอสเมติค จำกัด</w:t>
      </w:r>
      <w:r w:rsidR="001232A1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="00BB7775">
        <w:rPr>
          <w:rFonts w:asciiTheme="majorBidi" w:hAnsiTheme="majorBidi" w:cstheme="majorBidi"/>
          <w:sz w:val="52"/>
          <w:szCs w:val="52"/>
        </w:rPr>
        <w:t xml:space="preserve"> </w:t>
      </w:r>
      <w:r w:rsidR="00BB7775"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  <w:r w:rsidR="007C21BC" w:rsidRPr="00A610EA">
        <w:rPr>
          <w:rFonts w:asciiTheme="majorBidi" w:hAnsiTheme="majorBidi" w:cstheme="majorBidi"/>
          <w:sz w:val="52"/>
          <w:szCs w:val="52"/>
        </w:rPr>
        <w:t xml:space="preserve"> </w:t>
      </w:r>
      <w:r w:rsidR="001E3061">
        <w:rPr>
          <w:rFonts w:asciiTheme="majorBidi" w:hAnsiTheme="majorBidi" w:cstheme="majorBidi"/>
          <w:sz w:val="52"/>
          <w:szCs w:val="52"/>
          <w:cs/>
        </w:rPr>
        <w:br/>
      </w:r>
    </w:p>
    <w:p w14:paraId="7DC158AD" w14:textId="0AEF7FDC" w:rsidR="00C776EE" w:rsidRPr="00C776EE" w:rsidRDefault="007251E0" w:rsidP="00C776EE">
      <w:pPr>
        <w:pStyle w:val="BodyText"/>
        <w:spacing w:after="0" w:line="240" w:lineRule="auto"/>
        <w:ind w:right="-10"/>
        <w:jc w:val="center"/>
        <w:rPr>
          <w:rFonts w:asciiTheme="majorBidi" w:hAnsiTheme="majorBidi"/>
          <w:sz w:val="32"/>
          <w:szCs w:val="30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B75BF2" w:rsidRPr="00B75BF2">
        <w:rPr>
          <w:rFonts w:asciiTheme="majorBidi" w:hAnsiTheme="majorBidi"/>
          <w:sz w:val="32"/>
          <w:szCs w:val="30"/>
        </w:rPr>
        <w:t>31</w:t>
      </w:r>
      <w:r w:rsidRPr="00A610EA">
        <w:rPr>
          <w:rFonts w:asciiTheme="majorBidi" w:hAnsiTheme="majorBidi" w:cstheme="majorBidi"/>
          <w:sz w:val="32"/>
          <w:szCs w:val="32"/>
        </w:rPr>
        <w:t xml:space="preserve"> </w:t>
      </w:r>
      <w:r w:rsidRPr="00A610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80278" w:rsidRPr="00A610EA">
        <w:rPr>
          <w:rFonts w:asciiTheme="majorBidi" w:hAnsiTheme="majorBidi" w:cstheme="majorBidi"/>
          <w:sz w:val="32"/>
          <w:szCs w:val="32"/>
        </w:rPr>
        <w:t xml:space="preserve"> </w:t>
      </w:r>
      <w:r w:rsidR="00B75BF2" w:rsidRPr="00B75BF2">
        <w:rPr>
          <w:rFonts w:asciiTheme="majorBidi" w:hAnsiTheme="majorBidi"/>
          <w:sz w:val="32"/>
          <w:szCs w:val="30"/>
        </w:rPr>
        <w:t>2566</w:t>
      </w:r>
    </w:p>
    <w:p w14:paraId="05B78691" w14:textId="77777777" w:rsidR="00521F43" w:rsidRPr="00A610EA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CB20EF7" w14:textId="77777777" w:rsidR="00521F43" w:rsidRPr="00A610EA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5F50399" w14:textId="77777777" w:rsidR="002D75D2" w:rsidRPr="00A610EA" w:rsidRDefault="002D75D2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2397C21A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FE17CB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21E39101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  <w:sectPr w:rsidR="00BD6992" w:rsidRPr="00A610EA" w:rsidSect="006A37E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A610EA" w:rsidRDefault="00E91873" w:rsidP="00C77298">
      <w:pPr>
        <w:pStyle w:val="Heading1"/>
        <w:rPr>
          <w:rFonts w:asciiTheme="majorBidi" w:hAnsiTheme="majorBidi" w:cstheme="majorBidi"/>
        </w:rPr>
      </w:pPr>
    </w:p>
    <w:p w14:paraId="23D05764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0AB5645C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629976EA" w14:textId="7B90DFBA" w:rsidR="0052201E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7FE3DF66" w14:textId="63FE3D92" w:rsidR="00877948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2B8CEB13" w14:textId="5822F3FE" w:rsidR="00877948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3D69280C" w14:textId="77777777" w:rsidR="00877948" w:rsidRPr="00A610EA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02914B71" w14:textId="77777777" w:rsidR="004C042B" w:rsidRPr="00A610EA" w:rsidRDefault="007251E0" w:rsidP="00C77298">
      <w:pPr>
        <w:pStyle w:val="Heading1"/>
        <w:rPr>
          <w:rFonts w:asciiTheme="majorBidi" w:hAnsiTheme="majorBidi" w:cstheme="majorBidi"/>
        </w:rPr>
      </w:pPr>
      <w:r w:rsidRPr="00A610EA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B07E7D3" w14:textId="77777777" w:rsidR="00DD7354" w:rsidRPr="00A610EA" w:rsidRDefault="00DD7354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5920B0" w14:textId="5225FEE4" w:rsidR="008C6716" w:rsidRPr="00A610EA" w:rsidRDefault="007251E0" w:rsidP="00BF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E80278" w:rsidRPr="00A610EA">
        <w:rPr>
          <w:rFonts w:asciiTheme="majorBidi" w:hAnsiTheme="majorBidi" w:cstheme="majorBidi"/>
          <w:b/>
          <w:bCs/>
          <w:sz w:val="30"/>
          <w:szCs w:val="30"/>
          <w:cs/>
        </w:rPr>
        <w:t>บริษัท บางกอกแล็ป แอนด์ คอสเมติค จำกัด</w:t>
      </w:r>
      <w:r w:rsidR="007E330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E3305" w:rsidRPr="007E3305">
        <w:rPr>
          <w:rFonts w:asciiTheme="majorBidi" w:hAnsiTheme="majorBidi"/>
          <w:b/>
          <w:bCs/>
          <w:sz w:val="30"/>
          <w:szCs w:val="30"/>
          <w:cs/>
        </w:rPr>
        <w:t xml:space="preserve">(มหาชน) </w:t>
      </w:r>
      <w:r w:rsidR="007E3305">
        <w:rPr>
          <w:rFonts w:asciiTheme="majorBidi" w:hAnsiTheme="majorBidi"/>
          <w:b/>
          <w:bCs/>
          <w:sz w:val="30"/>
          <w:szCs w:val="30"/>
          <w:cs/>
        </w:rPr>
        <w:br/>
      </w:r>
    </w:p>
    <w:p w14:paraId="5447E491" w14:textId="77777777" w:rsidR="007C0235" w:rsidRPr="00A610EA" w:rsidRDefault="007C0235" w:rsidP="00161CB0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518666A" w14:textId="77777777" w:rsidR="00922DA7" w:rsidRPr="00A610EA" w:rsidRDefault="00922DA7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70AAC5" w14:textId="354E7A32" w:rsidR="00D73BC7" w:rsidRPr="00A610EA" w:rsidRDefault="00D73BC7" w:rsidP="00D73BC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1E3061">
        <w:rPr>
          <w:rFonts w:asciiTheme="majorBidi" w:eastAsia="Calibri" w:hAnsiTheme="majorBidi" w:cstheme="majorBidi"/>
          <w:sz w:val="30"/>
          <w:szCs w:val="30"/>
          <w:cs/>
        </w:rPr>
        <w:t>บริษัท บางกอกแล็ป แอนด์ คอสเมติค จำกัด</w:t>
      </w:r>
      <w:r w:rsidRPr="001E3061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Pr="001E306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E3061">
        <w:rPr>
          <w:rFonts w:asciiTheme="majorBidi" w:eastAsia="Calibri" w:hAnsiTheme="majorBidi" w:cstheme="majorBidi"/>
          <w:sz w:val="30"/>
          <w:szCs w:val="30"/>
          <w:cs/>
        </w:rPr>
        <w:br/>
        <w:t>และบริษัทย่อย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 (กลุ่มบริษัท) และของเฉพาะบริษัท บางกอกแล็ป แอนด์ คอสเมติค จำกัด </w:t>
      </w:r>
      <w:r w:rsidRPr="007E3305">
        <w:rPr>
          <w:rFonts w:asciiTheme="majorBidi" w:eastAsia="Calibri" w:hAnsiTheme="majorBidi"/>
          <w:sz w:val="30"/>
          <w:szCs w:val="30"/>
          <w:cs/>
        </w:rPr>
        <w:t xml:space="preserve">(มหาชน)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(บริษัท) ตามลำดับ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B75BF2" w:rsidRPr="00B75BF2">
        <w:rPr>
          <w:rFonts w:asciiTheme="majorBidi" w:eastAsia="Calibri" w:hAnsiTheme="majorBidi"/>
          <w:sz w:val="30"/>
          <w:szCs w:val="30"/>
        </w:rPr>
        <w:t>31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eastAsia="Calibri" w:hAnsiTheme="majorBidi"/>
          <w:sz w:val="30"/>
          <w:szCs w:val="30"/>
        </w:rPr>
        <w:t>2566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2E0B0E">
        <w:rPr>
          <w:rFonts w:asciiTheme="majorBidi" w:eastAsia="Calibri" w:hAnsiTheme="majorBidi" w:cstheme="majorBidi"/>
          <w:sz w:val="30"/>
          <w:szCs w:val="30"/>
        </w:rPr>
        <w:br/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งบแสดงการ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รวมถึง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610EA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39F07B94" w14:textId="77777777" w:rsidR="00853783" w:rsidRPr="00A610EA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7D4492" w14:textId="0C9DC489" w:rsidR="00D73BC7" w:rsidRPr="00A610EA" w:rsidRDefault="00D73BC7" w:rsidP="00D73BC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นี้แสดงฐานะการเงินรวมและฐานะการเงินเฉพาะกิจการของกลุ่มบริษัทและบริษัท ตามลำดับ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75BF2" w:rsidRPr="00B75BF2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BF2" w:rsidRPr="00B75BF2">
        <w:rPr>
          <w:rFonts w:asciiTheme="majorBidi" w:hAnsiTheme="majorBidi"/>
          <w:sz w:val="30"/>
          <w:szCs w:val="30"/>
        </w:rPr>
        <w:t>2566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610EA">
        <w:rPr>
          <w:rFonts w:asciiTheme="majorBidi" w:hAnsiTheme="majorBidi" w:cstheme="majorBidi"/>
          <w:sz w:val="30"/>
          <w:szCs w:val="30"/>
          <w:cs/>
        </w:rPr>
        <w:t>น</w:t>
      </w:r>
    </w:p>
    <w:p w14:paraId="6EB4F3AE" w14:textId="6B33CFE9" w:rsidR="002A29FA" w:rsidRDefault="002A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284BFB7" w14:textId="1E0DAB0C" w:rsidR="00853783" w:rsidRPr="00A610EA" w:rsidRDefault="00853783" w:rsidP="0085378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9BBC916" w14:textId="77777777" w:rsidR="00853783" w:rsidRPr="00A610EA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407A4FB" w14:textId="77777777" w:rsidR="00D73BC7" w:rsidRDefault="00D73BC7" w:rsidP="00D73BC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610EA">
        <w:rPr>
          <w:rFonts w:asciiTheme="majorBidi" w:eastAsia="Calibri" w:hAnsiTheme="majorBidi" w:cstheme="majorBidi"/>
          <w:sz w:val="30"/>
          <w:szCs w:val="30"/>
        </w:rPr>
        <w:br/>
      </w: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C25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Pr="00C251D6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C25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51D6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C25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51D6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C251D6">
        <w:rPr>
          <w:rFonts w:asciiTheme="majorBidi" w:hAnsiTheme="majorBidi" w:cstheme="majorBidi"/>
          <w:sz w:val="30"/>
          <w:szCs w:val="30"/>
        </w:rPr>
        <w:t xml:space="preserve"> </w:t>
      </w:r>
      <w:r w:rsidRPr="00C251D6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C251D6">
        <w:rPr>
          <w:rFonts w:asciiTheme="majorBidi" w:hAnsiTheme="majorBidi" w:cstheme="majorBidi"/>
          <w:sz w:val="30"/>
          <w:szCs w:val="30"/>
        </w:rPr>
        <w:t xml:space="preserve"> (</w:t>
      </w:r>
      <w:r w:rsidRPr="00C251D6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C25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51D6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C251D6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251D6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90CF5A" w14:textId="77777777" w:rsidR="00D73BC7" w:rsidRDefault="00D73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7C8FD41A" w14:textId="77777777" w:rsidR="00D73BC7" w:rsidRPr="00D73BC7" w:rsidRDefault="00D73BC7" w:rsidP="00D73BC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73BC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4C8E946" w14:textId="77777777" w:rsidR="00D73BC7" w:rsidRPr="00D73BC7" w:rsidRDefault="00D73BC7" w:rsidP="00D73BC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A9F7C7" w14:textId="77777777" w:rsidR="00D73BC7" w:rsidRPr="00D73BC7" w:rsidRDefault="00D73BC7" w:rsidP="00D73BC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73BC7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5933C80" w14:textId="77777777" w:rsidR="00D73BC7" w:rsidRPr="00D73BC7" w:rsidRDefault="00D73BC7" w:rsidP="00D73BC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D73BC7" w:rsidRPr="00D73BC7" w14:paraId="0B9144C9" w14:textId="77777777" w:rsidTr="00D73BC7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7C84BE9B" w14:textId="77777777" w:rsidR="00D73BC7" w:rsidRPr="00D73BC7" w:rsidRDefault="00D73BC7" w:rsidP="006E01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73BC7" w:rsidRPr="00D73BC7" w14:paraId="65EB7E7F" w14:textId="77777777" w:rsidTr="00D73BC7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5F088BE3" w14:textId="0970B046" w:rsidR="00D73BC7" w:rsidRPr="00D73BC7" w:rsidRDefault="00D73BC7" w:rsidP="006E01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3</w:t>
            </w:r>
            <w:r w:rsidR="00BF1192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BA0781">
              <w:rPr>
                <w:rFonts w:asciiTheme="majorBidi" w:hAnsiTheme="majorBidi" w:hint="cs"/>
                <w:sz w:val="30"/>
                <w:szCs w:val="30"/>
                <w:cs/>
              </w:rPr>
              <w:t>ช</w:t>
            </w:r>
            <w:r w:rsidR="00BF1192">
              <w:rPr>
                <w:rFonts w:asciiTheme="majorBidi" w:hAnsiTheme="majorBidi"/>
                <w:sz w:val="30"/>
                <w:szCs w:val="30"/>
              </w:rPr>
              <w:t>)</w:t>
            </w:r>
            <w:r w:rsidRPr="00D73B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3B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B75BF2" w:rsidRPr="00B75BF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D73BC7" w:rsidRPr="00D73BC7" w14:paraId="7903C7F2" w14:textId="77777777" w:rsidTr="00D73BC7">
        <w:trPr>
          <w:tblHeader/>
        </w:trPr>
        <w:tc>
          <w:tcPr>
            <w:tcW w:w="4770" w:type="dxa"/>
            <w:shd w:val="clear" w:color="auto" w:fill="auto"/>
          </w:tcPr>
          <w:p w14:paraId="1660B1B8" w14:textId="77777777" w:rsidR="00D73BC7" w:rsidRPr="00D73BC7" w:rsidRDefault="00D73BC7" w:rsidP="006E01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168EA2AF" w14:textId="77777777" w:rsidR="00D73BC7" w:rsidRPr="00D73BC7" w:rsidRDefault="00D73BC7" w:rsidP="006E01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C7" w:rsidRPr="00D73BC7" w14:paraId="7D9A953A" w14:textId="77777777" w:rsidTr="006E01D3">
        <w:tc>
          <w:tcPr>
            <w:tcW w:w="4770" w:type="dxa"/>
            <w:shd w:val="clear" w:color="auto" w:fill="auto"/>
          </w:tcPr>
          <w:p w14:paraId="211A8DD8" w14:textId="3A776A31" w:rsidR="00D73BC7" w:rsidRPr="00D73BC7" w:rsidRDefault="00D73BC7" w:rsidP="006E01D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สินค้าของกลุ่มบริษัท ได้แก่ </w:t>
            </w:r>
            <w:r w:rsidRPr="00D73B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เวชภัณฑ์ยาแผนปัจจุบัน</w:t>
            </w:r>
            <w:r w:rsidRPr="00D73BC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 ผลิตภัณฑ์สมุนไพร ผลิตภัณฑ์เครื่องสำอางและผลิตภัณฑ์เสริมอาหาร ซึ่งเป็นผลิตภัณฑ์ที่มีอายุการเก็บรักษาที่จำกัด และเป็นสินค้าที่มีการแข่งขันสูงในตลาดยาและเวชภัณฑ์ และมีการออกสินค้าใหม่อย่างต่อเนื่องเพื่อตอบสนองต่อความต้องการของผู้บริโภค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ดังนั้นโอกาสในการจำหน่ายสินค้าของกลุ่มบริษัทจึงขึ้นอยู่กับภาวะการแข่งขันของตลาด และส่งผลให้สินค้าคงเหลือของกลุ่มบริษัทบางรายการล้าสมัยและเคลื่อนไหวช้า นอกจากนี้ กลุ่มบริษัทยังมีนโยบายรับคืนสินค้าที่เสื่อมสภาพภายใต้เงื่อนไขที่กำหนด ปัจจัยเหล่านี้ส่งผลต่อราคาขายของสินค้าและมูลค่าของสินค้าคงเหลือ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</w:p>
          <w:p w14:paraId="7A12C906" w14:textId="53F9B669" w:rsidR="00D73BC7" w:rsidRPr="00D73BC7" w:rsidRDefault="00D73BC7" w:rsidP="006E01D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เป็น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DB6F785" w14:textId="77777777" w:rsidR="00D73BC7" w:rsidRPr="00D73BC7" w:rsidRDefault="00D73BC7" w:rsidP="006E01D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F428B66" w14:textId="77777777" w:rsidR="00D73BC7" w:rsidRPr="00D73BC7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ค่าเผื่อการลดมูลค่าของสินค้าคงเหลือ</w:t>
            </w:r>
            <w:r w:rsidRPr="00D73B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และพิจารณาการปฏิบัติตามนโยบายดังกล่าวของกลุ่มบริษัท </w:t>
            </w:r>
          </w:p>
          <w:p w14:paraId="26EA98FB" w14:textId="77777777" w:rsidR="00D73BC7" w:rsidRPr="00D73BC7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10FB8F42" w14:textId="77777777" w:rsidR="00D73BC7" w:rsidRPr="00D73BC7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</w:p>
          <w:p w14:paraId="1DB381B0" w14:textId="4A9E9400" w:rsidR="00D73BC7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Pr="00D73BC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0A8304F2" w14:textId="46A0C1DF" w:rsidR="00D73BC7" w:rsidRDefault="00D73BC7" w:rsidP="00D73BC7">
            <w:pPr>
              <w:numPr>
                <w:ilvl w:val="0"/>
                <w:numId w:val="41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Pr="00D73BC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03A5F9B" w14:textId="7A727DBE" w:rsidR="007C32E8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154EEA52" w14:textId="0F800EDA" w:rsidR="007C32E8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3EC68A7A" w14:textId="77777777" w:rsidR="007C32E8" w:rsidRPr="00D73BC7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5F6180BE" w14:textId="77777777" w:rsidR="00D73BC7" w:rsidRPr="00D73BC7" w:rsidRDefault="00D73BC7" w:rsidP="00D73BC7">
            <w:pPr>
              <w:numPr>
                <w:ilvl w:val="0"/>
                <w:numId w:val="41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pacing w:val="-8"/>
                <w:sz w:val="30"/>
                <w:szCs w:val="30"/>
              </w:rPr>
            </w:pPr>
            <w:r w:rsidRPr="00D73BC7">
              <w:rPr>
                <w:rFonts w:asciiTheme="majorBidi" w:eastAsia="SimSun" w:hAnsiTheme="majorBidi" w:cstheme="majorBidi"/>
                <w:spacing w:val="-8"/>
                <w:sz w:val="30"/>
                <w:szCs w:val="30"/>
                <w:cs/>
              </w:rPr>
              <w:t xml:space="preserve">สุ่มทดสอบการคำนวณมูลค่าสุทธิที่คาดว่าจะได้รับ โดยทดสอบความถูกต้องของตัวอย่างข้อมูลราคาขาย ประมาณการค่าใช้จ่ายที่จำเป็นในการขาย และเปรียบเทียบต้นทุนของสินค้าคงเหลือกับมูลค่าสุทธิที่คาดว่าจะได้รับจากการขาย  </w:t>
            </w:r>
          </w:p>
          <w:p w14:paraId="3A94E825" w14:textId="77777777" w:rsidR="00D73BC7" w:rsidRPr="00D73BC7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B349545" w14:textId="77777777" w:rsidR="00D73BC7" w:rsidRDefault="00D73BC7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676401" w14:textId="635B28AE" w:rsidR="00674C3A" w:rsidRPr="001148C0" w:rsidRDefault="00674C3A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148C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C746B0E" w14:textId="77777777" w:rsidR="00674C3A" w:rsidRPr="001148C0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3BD91E" w14:textId="77777777" w:rsidR="00674C3A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148C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805366F" w14:textId="77777777" w:rsidR="00674C3A" w:rsidRPr="00056D8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2"/>
          <w:szCs w:val="32"/>
        </w:rPr>
      </w:pPr>
    </w:p>
    <w:p w14:paraId="1B05EE55" w14:textId="77777777" w:rsidR="00674C3A" w:rsidRPr="001D4BC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D94FA96" w14:textId="77777777" w:rsidR="00674C3A" w:rsidRPr="009D3882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75E1FCF" w14:textId="77777777" w:rsidR="00674C3A" w:rsidRPr="001D4BC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0F747CE" w14:textId="77777777" w:rsidR="00674C3A" w:rsidRPr="0032416B" w:rsidRDefault="00674C3A" w:rsidP="00674C3A">
      <w:pPr>
        <w:pStyle w:val="Default"/>
        <w:jc w:val="thaiDistribute"/>
        <w:rPr>
          <w:rFonts w:ascii="Angsana New" w:hAnsi="Angsana New" w:cs="Angsana New"/>
        </w:rPr>
      </w:pPr>
    </w:p>
    <w:p w14:paraId="498A6A20" w14:textId="77777777" w:rsidR="00674C3A" w:rsidRDefault="00674C3A" w:rsidP="00674C3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D4BC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AA1EAB" w14:textId="77777777" w:rsidR="00674C3A" w:rsidRDefault="00674C3A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027681E" w14:textId="77777777" w:rsidR="00B65AD7" w:rsidRDefault="00B65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95E1F8A" w14:textId="2B1F7064" w:rsidR="00853783" w:rsidRPr="00A610EA" w:rsidRDefault="00853783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ECD6E4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FC8F91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1C83FF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008AB5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D5F6A8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447A7" w14:textId="253B8758" w:rsidR="00853783" w:rsidRPr="00535E28" w:rsidRDefault="00853783" w:rsidP="00535E28">
      <w:pPr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35E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CE1984" w:rsidRPr="00535E2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กำกับ</w:t>
      </w:r>
      <w:r w:rsidRPr="00535E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5E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</w:p>
    <w:p w14:paraId="78479734" w14:textId="77777777" w:rsidR="00386D6C" w:rsidRDefault="00386D6C" w:rsidP="0085378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3C119B" w14:textId="283B27EA" w:rsidR="00853783" w:rsidRPr="00A610EA" w:rsidRDefault="00853783" w:rsidP="00877948">
      <w:pPr>
        <w:spacing w:line="370" w:lineRule="exact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7C3CF3" w14:textId="77777777" w:rsidR="00853783" w:rsidRPr="00A610EA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B27B8" w14:textId="77777777" w:rsidR="00853783" w:rsidRPr="00535E28" w:rsidRDefault="00853783" w:rsidP="00877948">
      <w:pPr>
        <w:spacing w:line="370" w:lineRule="exac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5E28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5E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535E28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35E28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DBEC90E" w14:textId="26BBCFB1" w:rsidR="002A29FA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rtl/>
        </w:rPr>
        <w:t xml:space="preserve"> </w:t>
      </w:r>
    </w:p>
    <w:p w14:paraId="77351631" w14:textId="70587CF5" w:rsidR="003B2B1C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2D8ECB" w14:textId="77777777" w:rsidR="003B2B1C" w:rsidRDefault="003B2B1C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197FD6" w14:textId="685EB408" w:rsidR="00853783" w:rsidRPr="00A610EA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5E28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8655A1" w:rsidRPr="00535E2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10E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B4A2AD4" w14:textId="77777777" w:rsidR="00853783" w:rsidRPr="00A610EA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59EB0B" w14:textId="77777777" w:rsidR="00853783" w:rsidRPr="00A610EA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F9AF1A4" w14:textId="3EA06B7B" w:rsidR="00853783" w:rsidRPr="00A610EA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E3305">
        <w:rPr>
          <w:rFonts w:asciiTheme="majorBidi" w:hAnsiTheme="majorBidi" w:cstheme="majorBidi"/>
          <w:sz w:val="30"/>
          <w:szCs w:val="30"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35091B" w14:textId="469EA384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BAB1332" w14:textId="534BB8D7" w:rsidR="00853783" w:rsidRPr="00991BF3" w:rsidRDefault="00853783" w:rsidP="00FE6DCA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91BF3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7E3305">
        <w:rPr>
          <w:rFonts w:asciiTheme="majorBidi" w:hAnsiTheme="majorBidi" w:cstheme="majorBidi"/>
          <w:spacing w:val="-2"/>
          <w:sz w:val="30"/>
          <w:szCs w:val="30"/>
        </w:rPr>
        <w:br/>
      </w:r>
      <w:r w:rsidRPr="00991BF3">
        <w:rPr>
          <w:rFonts w:asciiTheme="majorBidi" w:hAnsiTheme="majorBidi" w:cstheme="majorBidi"/>
          <w:spacing w:val="-2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0C3C75" w14:textId="77777777" w:rsidR="00853783" w:rsidRPr="00A610EA" w:rsidRDefault="00853783" w:rsidP="00853783">
      <w:pPr>
        <w:autoSpaceDE w:val="0"/>
        <w:autoSpaceDN w:val="0"/>
        <w:adjustRightInd w:val="0"/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781F6F" w14:textId="36E110BA" w:rsidR="00853783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610E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4B92EC" w14:textId="35506265" w:rsidR="009137C8" w:rsidRPr="009137C8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DB7D81" w14:textId="6A6A9C45" w:rsidR="009137C8" w:rsidRPr="009137C8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5AF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B15AF2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B15AF2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BF08AF7" w14:textId="3C6D2BC7" w:rsidR="00853783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3544D7" w14:textId="77777777" w:rsidR="00B15AF2" w:rsidRPr="00A610EA" w:rsidRDefault="00B15AF2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4319C56" w14:textId="77777777" w:rsidR="00991BF3" w:rsidRPr="00A610EA" w:rsidRDefault="00991BF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2AB9ED" w14:textId="77777777" w:rsidR="008D3419" w:rsidRDefault="008D3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E1B8800" w14:textId="577A3AB3" w:rsidR="00853783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  <w:r w:rsidRPr="00D73BC7">
        <w:rPr>
          <w:rFonts w:asciiTheme="majorBid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31B013" w14:textId="7EE699F3" w:rsidR="00D73BC7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FACFAE8" w14:textId="5A228B65" w:rsidR="00D73BC7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7CC7180D" w14:textId="7CF29B43" w:rsidR="00D73BC7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023B52F4" w14:textId="38EA06A0" w:rsidR="00D73BC7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13D4309" w14:textId="77777777" w:rsidR="00853783" w:rsidRPr="00A610EA" w:rsidRDefault="00853783" w:rsidP="00853783">
      <w:pPr>
        <w:tabs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3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  <w:r w:rsidRPr="00A610EA">
        <w:rPr>
          <w:rFonts w:asciiTheme="majorBidi" w:hAnsiTheme="majorBidi" w:cstheme="majorBidi"/>
          <w:sz w:val="30"/>
          <w:szCs w:val="30"/>
          <w:cs/>
        </w:rPr>
        <w:tab/>
      </w:r>
    </w:p>
    <w:p w14:paraId="0641A4B6" w14:textId="77777777" w:rsidR="00853783" w:rsidRPr="00A610EA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F5897EF" w14:textId="3A9BA136" w:rsidR="00853783" w:rsidRPr="00A610EA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75BF2" w:rsidRPr="00B75BF2">
        <w:rPr>
          <w:rFonts w:asciiTheme="majorBidi" w:hAnsiTheme="majorBidi"/>
          <w:sz w:val="30"/>
          <w:szCs w:val="30"/>
        </w:rPr>
        <w:t>7900</w:t>
      </w:r>
    </w:p>
    <w:p w14:paraId="24C9800C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420621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F1FB8D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1AC121" w14:textId="77777777" w:rsidR="008D3419" w:rsidRDefault="00B75BF2" w:rsidP="0078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/>
          <w:sz w:val="30"/>
          <w:szCs w:val="30"/>
        </w:rPr>
      </w:pPr>
      <w:r w:rsidRPr="00B75BF2">
        <w:rPr>
          <w:rFonts w:asciiTheme="majorBidi" w:hAnsiTheme="majorBidi"/>
          <w:sz w:val="30"/>
          <w:szCs w:val="30"/>
        </w:rPr>
        <w:t>28</w:t>
      </w:r>
      <w:r w:rsidR="00CE404E" w:rsidRPr="0042699F">
        <w:rPr>
          <w:rFonts w:asciiTheme="majorBidi" w:hAnsiTheme="majorBidi" w:cstheme="majorBidi"/>
          <w:sz w:val="30"/>
          <w:szCs w:val="30"/>
        </w:rPr>
        <w:t xml:space="preserve"> </w:t>
      </w:r>
      <w:r w:rsidR="00CE404E" w:rsidRPr="0042699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75BF2">
        <w:rPr>
          <w:rFonts w:asciiTheme="majorBidi" w:hAnsiTheme="majorBidi"/>
          <w:sz w:val="30"/>
          <w:szCs w:val="30"/>
        </w:rPr>
        <w:t>2567</w:t>
      </w:r>
    </w:p>
    <w:p w14:paraId="5BD3EF3D" w14:textId="77777777" w:rsidR="008D3419" w:rsidRDefault="008D3419" w:rsidP="0078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/>
          <w:sz w:val="30"/>
          <w:szCs w:val="30"/>
        </w:rPr>
      </w:pPr>
    </w:p>
    <w:sectPr w:rsidR="008D3419" w:rsidSect="008D3419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05B1E" w14:textId="77777777" w:rsidR="00774223" w:rsidRDefault="00774223" w:rsidP="004956B4">
      <w:r>
        <w:separator/>
      </w:r>
    </w:p>
  </w:endnote>
  <w:endnote w:type="continuationSeparator" w:id="0">
    <w:p w14:paraId="7B2F904F" w14:textId="77777777" w:rsidR="00774223" w:rsidRDefault="0077422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70287E0D" w:rsidR="006416A6" w:rsidRDefault="006416A6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75BF2" w:rsidRPr="00B75BF2">
      <w:rPr>
        <w:rStyle w:val="PageNumber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6416A6" w:rsidRDefault="006416A6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2D5267CD" w:rsidR="006416A6" w:rsidRPr="002A3393" w:rsidRDefault="00B75BF2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B75BF2">
      <w:rPr>
        <w:rFonts w:ascii="Angsana New" w:hAnsi="Angsana New"/>
        <w:sz w:val="30"/>
        <w:szCs w:val="30"/>
      </w:rPr>
      <w:t>2</w:t>
    </w:r>
  </w:p>
  <w:p w14:paraId="33DD5FCC" w14:textId="77777777" w:rsidR="006416A6" w:rsidRDefault="00641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F1E4D9D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B75BF2" w:rsidRPr="00B75BF2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CC42" w14:textId="77777777" w:rsidR="008D3419" w:rsidRDefault="008D3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C762" w14:textId="77777777" w:rsidR="00774223" w:rsidRDefault="00774223" w:rsidP="004956B4">
      <w:r>
        <w:separator/>
      </w:r>
    </w:p>
  </w:footnote>
  <w:footnote w:type="continuationSeparator" w:id="0">
    <w:p w14:paraId="334E611E" w14:textId="77777777" w:rsidR="00774223" w:rsidRDefault="0077422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554F" w14:textId="2BBB8C85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0A9578" w14:textId="1214FD8E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4FE5B6" w14:textId="762C48A3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EB8709" w14:textId="77777777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70E6E414" w:rsidR="006416A6" w:rsidRPr="008D3419" w:rsidRDefault="006416A6" w:rsidP="008D3419">
    <w:pPr>
      <w:pStyle w:val="Header"/>
      <w:rPr>
        <w:rFonts w:ascii="Angsana New" w:hAnsi="Angsana New" w:hint="cs"/>
        <w:sz w:val="28"/>
        <w:szCs w:val="28"/>
      </w:rPr>
    </w:pPr>
  </w:p>
  <w:p w14:paraId="64C8CC93" w14:textId="065D003E" w:rsidR="008D3419" w:rsidRPr="008D3419" w:rsidRDefault="008D3419" w:rsidP="008D3419">
    <w:pPr>
      <w:pStyle w:val="Header"/>
      <w:rPr>
        <w:rFonts w:ascii="Angsana New" w:hAnsi="Angsana New" w:hint="cs"/>
        <w:sz w:val="28"/>
        <w:szCs w:val="28"/>
      </w:rPr>
    </w:pPr>
  </w:p>
  <w:p w14:paraId="38DF0006" w14:textId="5E10B42E" w:rsidR="008D3419" w:rsidRPr="008D3419" w:rsidRDefault="008D3419" w:rsidP="008D3419">
    <w:pPr>
      <w:pStyle w:val="Header"/>
      <w:rPr>
        <w:rFonts w:ascii="Angsana New" w:hAnsi="Angsana New" w:hint="cs"/>
        <w:sz w:val="28"/>
        <w:szCs w:val="28"/>
      </w:rPr>
    </w:pPr>
  </w:p>
  <w:p w14:paraId="41DD25EC" w14:textId="77777777" w:rsidR="008D3419" w:rsidRPr="008D3419" w:rsidRDefault="008D3419" w:rsidP="008D3419">
    <w:pPr>
      <w:pStyle w:val="Header"/>
      <w:rPr>
        <w:rFonts w:ascii="Angsana New" w:hAnsi="Angsana New" w:hint="cs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22163" w14:textId="77777777" w:rsidR="008D3419" w:rsidRDefault="008D3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1270ADA6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20"/>
  </w:num>
  <w:num w:numId="12" w16cid:durableId="1145244353">
    <w:abstractNumId w:val="14"/>
  </w:num>
  <w:num w:numId="13" w16cid:durableId="1335957622">
    <w:abstractNumId w:val="24"/>
  </w:num>
  <w:num w:numId="14" w16cid:durableId="2088191719">
    <w:abstractNumId w:val="18"/>
  </w:num>
  <w:num w:numId="15" w16cid:durableId="632708645">
    <w:abstractNumId w:val="21"/>
  </w:num>
  <w:num w:numId="16" w16cid:durableId="1306087616">
    <w:abstractNumId w:val="25"/>
  </w:num>
  <w:num w:numId="17" w16cid:durableId="1982884457">
    <w:abstractNumId w:val="26"/>
  </w:num>
  <w:num w:numId="18" w16cid:durableId="1508247044">
    <w:abstractNumId w:val="16"/>
  </w:num>
  <w:num w:numId="19" w16cid:durableId="1121262425">
    <w:abstractNumId w:val="12"/>
  </w:num>
  <w:num w:numId="20" w16cid:durableId="1140150517">
    <w:abstractNumId w:val="17"/>
  </w:num>
  <w:num w:numId="21" w16cid:durableId="1826706128">
    <w:abstractNumId w:val="27"/>
  </w:num>
  <w:num w:numId="22" w16cid:durableId="122772016">
    <w:abstractNumId w:val="22"/>
  </w:num>
  <w:num w:numId="23" w16cid:durableId="488909234">
    <w:abstractNumId w:val="11"/>
  </w:num>
  <w:num w:numId="24" w16cid:durableId="1145589212">
    <w:abstractNumId w:val="23"/>
  </w:num>
  <w:num w:numId="25" w16cid:durableId="1496997483">
    <w:abstractNumId w:val="19"/>
  </w:num>
  <w:num w:numId="26" w16cid:durableId="2127115161">
    <w:abstractNumId w:val="17"/>
  </w:num>
  <w:num w:numId="27" w16cid:durableId="1182427700">
    <w:abstractNumId w:val="17"/>
  </w:num>
  <w:num w:numId="28" w16cid:durableId="588739911">
    <w:abstractNumId w:val="17"/>
  </w:num>
  <w:num w:numId="29" w16cid:durableId="657071575">
    <w:abstractNumId w:val="17"/>
  </w:num>
  <w:num w:numId="30" w16cid:durableId="784009293">
    <w:abstractNumId w:val="17"/>
  </w:num>
  <w:num w:numId="31" w16cid:durableId="510223946">
    <w:abstractNumId w:val="5"/>
  </w:num>
  <w:num w:numId="32" w16cid:durableId="1693189869">
    <w:abstractNumId w:val="13"/>
  </w:num>
  <w:num w:numId="33" w16cid:durableId="786892197">
    <w:abstractNumId w:val="10"/>
  </w:num>
  <w:num w:numId="34" w16cid:durableId="1177958697">
    <w:abstractNumId w:val="5"/>
  </w:num>
  <w:num w:numId="35" w16cid:durableId="1488008416">
    <w:abstractNumId w:val="5"/>
  </w:num>
  <w:num w:numId="36" w16cid:durableId="1797139584">
    <w:abstractNumId w:val="5"/>
  </w:num>
  <w:num w:numId="37" w16cid:durableId="864945126">
    <w:abstractNumId w:val="5"/>
  </w:num>
  <w:num w:numId="38" w16cid:durableId="459151884">
    <w:abstractNumId w:val="5"/>
  </w:num>
  <w:num w:numId="39" w16cid:durableId="606889400">
    <w:abstractNumId w:val="5"/>
  </w:num>
  <w:num w:numId="40" w16cid:durableId="1101414710">
    <w:abstractNumId w:val="5"/>
  </w:num>
  <w:num w:numId="41" w16cid:durableId="175886506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5D9"/>
    <w:rsid w:val="000036B5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0C0F"/>
    <w:rsid w:val="00011D4E"/>
    <w:rsid w:val="00011F0E"/>
    <w:rsid w:val="00012A97"/>
    <w:rsid w:val="0001397F"/>
    <w:rsid w:val="00013AEB"/>
    <w:rsid w:val="00013CDA"/>
    <w:rsid w:val="00013CF3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0386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53"/>
    <w:rsid w:val="0002407F"/>
    <w:rsid w:val="0002461E"/>
    <w:rsid w:val="00024AF0"/>
    <w:rsid w:val="00024B16"/>
    <w:rsid w:val="00024DB2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E8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3F17"/>
    <w:rsid w:val="000441CB"/>
    <w:rsid w:val="000442E1"/>
    <w:rsid w:val="000444A2"/>
    <w:rsid w:val="0004495D"/>
    <w:rsid w:val="00045E99"/>
    <w:rsid w:val="00046386"/>
    <w:rsid w:val="00047C68"/>
    <w:rsid w:val="00047D1B"/>
    <w:rsid w:val="000500CE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430"/>
    <w:rsid w:val="000938A2"/>
    <w:rsid w:val="00093B31"/>
    <w:rsid w:val="000945EE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251"/>
    <w:rsid w:val="000A332E"/>
    <w:rsid w:val="000A34B2"/>
    <w:rsid w:val="000A4EDC"/>
    <w:rsid w:val="000A50EA"/>
    <w:rsid w:val="000A53F1"/>
    <w:rsid w:val="000A5B9A"/>
    <w:rsid w:val="000A6343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5F25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2820"/>
    <w:rsid w:val="000E28BB"/>
    <w:rsid w:val="000E2C2C"/>
    <w:rsid w:val="000E3128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1BC5"/>
    <w:rsid w:val="000F21D9"/>
    <w:rsid w:val="000F25D6"/>
    <w:rsid w:val="000F2957"/>
    <w:rsid w:val="000F460E"/>
    <w:rsid w:val="000F4F7D"/>
    <w:rsid w:val="000F5654"/>
    <w:rsid w:val="000F59A0"/>
    <w:rsid w:val="000F5B5A"/>
    <w:rsid w:val="000F6FC8"/>
    <w:rsid w:val="000F717C"/>
    <w:rsid w:val="000F719F"/>
    <w:rsid w:val="000F71CF"/>
    <w:rsid w:val="000F72B9"/>
    <w:rsid w:val="00100A04"/>
    <w:rsid w:val="00100BFC"/>
    <w:rsid w:val="00101294"/>
    <w:rsid w:val="00101860"/>
    <w:rsid w:val="0010202E"/>
    <w:rsid w:val="0010265A"/>
    <w:rsid w:val="00102DF6"/>
    <w:rsid w:val="001034A9"/>
    <w:rsid w:val="00103934"/>
    <w:rsid w:val="001039CA"/>
    <w:rsid w:val="0010471A"/>
    <w:rsid w:val="001054E9"/>
    <w:rsid w:val="00105CB6"/>
    <w:rsid w:val="00106726"/>
    <w:rsid w:val="001077AA"/>
    <w:rsid w:val="001077C4"/>
    <w:rsid w:val="00107C7E"/>
    <w:rsid w:val="00107D5C"/>
    <w:rsid w:val="00107F27"/>
    <w:rsid w:val="00107F71"/>
    <w:rsid w:val="0011002C"/>
    <w:rsid w:val="00110E2B"/>
    <w:rsid w:val="0011352C"/>
    <w:rsid w:val="00114C99"/>
    <w:rsid w:val="00115345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2B"/>
    <w:rsid w:val="0013709D"/>
    <w:rsid w:val="00137100"/>
    <w:rsid w:val="0013776A"/>
    <w:rsid w:val="0014032C"/>
    <w:rsid w:val="001409EB"/>
    <w:rsid w:val="00140B2C"/>
    <w:rsid w:val="00140FB7"/>
    <w:rsid w:val="00141EA5"/>
    <w:rsid w:val="001421BF"/>
    <w:rsid w:val="00142550"/>
    <w:rsid w:val="00142CBE"/>
    <w:rsid w:val="001435A4"/>
    <w:rsid w:val="00143735"/>
    <w:rsid w:val="00144287"/>
    <w:rsid w:val="00144704"/>
    <w:rsid w:val="00144BC0"/>
    <w:rsid w:val="001459C9"/>
    <w:rsid w:val="001462F8"/>
    <w:rsid w:val="00146429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7C8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41CF"/>
    <w:rsid w:val="00164B8D"/>
    <w:rsid w:val="00164BB8"/>
    <w:rsid w:val="00164DD2"/>
    <w:rsid w:val="00165B40"/>
    <w:rsid w:val="00165C6B"/>
    <w:rsid w:val="001663B8"/>
    <w:rsid w:val="00166BFF"/>
    <w:rsid w:val="0016711F"/>
    <w:rsid w:val="00167612"/>
    <w:rsid w:val="00167812"/>
    <w:rsid w:val="00167FCA"/>
    <w:rsid w:val="0017000B"/>
    <w:rsid w:val="0017003E"/>
    <w:rsid w:val="00170231"/>
    <w:rsid w:val="0017035D"/>
    <w:rsid w:val="001706A6"/>
    <w:rsid w:val="00170BEA"/>
    <w:rsid w:val="00170CCA"/>
    <w:rsid w:val="0017118A"/>
    <w:rsid w:val="00171314"/>
    <w:rsid w:val="00171D05"/>
    <w:rsid w:val="00172656"/>
    <w:rsid w:val="001726A7"/>
    <w:rsid w:val="0017353E"/>
    <w:rsid w:val="0017360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315"/>
    <w:rsid w:val="0018073E"/>
    <w:rsid w:val="001808C6"/>
    <w:rsid w:val="00180B2F"/>
    <w:rsid w:val="00180D23"/>
    <w:rsid w:val="00181373"/>
    <w:rsid w:val="0018159A"/>
    <w:rsid w:val="00182643"/>
    <w:rsid w:val="001829C5"/>
    <w:rsid w:val="00182F32"/>
    <w:rsid w:val="00183146"/>
    <w:rsid w:val="001833E7"/>
    <w:rsid w:val="001833FE"/>
    <w:rsid w:val="00184878"/>
    <w:rsid w:val="00184E13"/>
    <w:rsid w:val="00185014"/>
    <w:rsid w:val="001853F3"/>
    <w:rsid w:val="00185C49"/>
    <w:rsid w:val="001861BF"/>
    <w:rsid w:val="001869D7"/>
    <w:rsid w:val="0018784F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93B"/>
    <w:rsid w:val="001A5B3F"/>
    <w:rsid w:val="001A6E30"/>
    <w:rsid w:val="001A7801"/>
    <w:rsid w:val="001B0271"/>
    <w:rsid w:val="001B03D7"/>
    <w:rsid w:val="001B10FE"/>
    <w:rsid w:val="001B11AE"/>
    <w:rsid w:val="001B1C98"/>
    <w:rsid w:val="001B1E7B"/>
    <w:rsid w:val="001B2C72"/>
    <w:rsid w:val="001B2EAA"/>
    <w:rsid w:val="001B32CB"/>
    <w:rsid w:val="001B330F"/>
    <w:rsid w:val="001B364C"/>
    <w:rsid w:val="001B3BF3"/>
    <w:rsid w:val="001B4551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A2D"/>
    <w:rsid w:val="001C6E3F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E04F0"/>
    <w:rsid w:val="001E078F"/>
    <w:rsid w:val="001E0B38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925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B23"/>
    <w:rsid w:val="00233402"/>
    <w:rsid w:val="002334F9"/>
    <w:rsid w:val="0023350A"/>
    <w:rsid w:val="00233D34"/>
    <w:rsid w:val="002341AB"/>
    <w:rsid w:val="00234567"/>
    <w:rsid w:val="00234B73"/>
    <w:rsid w:val="00235A63"/>
    <w:rsid w:val="00235BDD"/>
    <w:rsid w:val="00236473"/>
    <w:rsid w:val="00236B55"/>
    <w:rsid w:val="00237758"/>
    <w:rsid w:val="00240217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C40"/>
    <w:rsid w:val="00243EBF"/>
    <w:rsid w:val="0024411E"/>
    <w:rsid w:val="002441D2"/>
    <w:rsid w:val="002447E8"/>
    <w:rsid w:val="00244C57"/>
    <w:rsid w:val="00244C95"/>
    <w:rsid w:val="0024554A"/>
    <w:rsid w:val="0024624C"/>
    <w:rsid w:val="00246255"/>
    <w:rsid w:val="0024693E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793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699"/>
    <w:rsid w:val="002669DC"/>
    <w:rsid w:val="00266BA6"/>
    <w:rsid w:val="002674B5"/>
    <w:rsid w:val="00270C87"/>
    <w:rsid w:val="00270CFF"/>
    <w:rsid w:val="0027163A"/>
    <w:rsid w:val="00271F48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0909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8DC"/>
    <w:rsid w:val="002C7A5B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725"/>
    <w:rsid w:val="002E0B0E"/>
    <w:rsid w:val="002E10D2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055"/>
    <w:rsid w:val="002E595B"/>
    <w:rsid w:val="002E6D2E"/>
    <w:rsid w:val="002E6FC7"/>
    <w:rsid w:val="002E765B"/>
    <w:rsid w:val="002E7E21"/>
    <w:rsid w:val="002E7E73"/>
    <w:rsid w:val="002F0966"/>
    <w:rsid w:val="002F1148"/>
    <w:rsid w:val="002F1485"/>
    <w:rsid w:val="002F176A"/>
    <w:rsid w:val="002F1B11"/>
    <w:rsid w:val="002F1CD1"/>
    <w:rsid w:val="002F2BE2"/>
    <w:rsid w:val="002F3B73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3964"/>
    <w:rsid w:val="00305033"/>
    <w:rsid w:val="0030514E"/>
    <w:rsid w:val="003057D6"/>
    <w:rsid w:val="00305961"/>
    <w:rsid w:val="0030645F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3E8D"/>
    <w:rsid w:val="00324711"/>
    <w:rsid w:val="003261B9"/>
    <w:rsid w:val="0032679C"/>
    <w:rsid w:val="003271F2"/>
    <w:rsid w:val="0032733A"/>
    <w:rsid w:val="00327EB8"/>
    <w:rsid w:val="00330556"/>
    <w:rsid w:val="003306BC"/>
    <w:rsid w:val="003311E3"/>
    <w:rsid w:val="003318DF"/>
    <w:rsid w:val="003318F3"/>
    <w:rsid w:val="00331D8D"/>
    <w:rsid w:val="00332626"/>
    <w:rsid w:val="00332813"/>
    <w:rsid w:val="00332B1B"/>
    <w:rsid w:val="00332BA1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67D9"/>
    <w:rsid w:val="00346B19"/>
    <w:rsid w:val="00347023"/>
    <w:rsid w:val="003470F4"/>
    <w:rsid w:val="003475D5"/>
    <w:rsid w:val="00347686"/>
    <w:rsid w:val="00350BC9"/>
    <w:rsid w:val="003517E3"/>
    <w:rsid w:val="0035193A"/>
    <w:rsid w:val="00351C28"/>
    <w:rsid w:val="0035351B"/>
    <w:rsid w:val="0035359B"/>
    <w:rsid w:val="0035389F"/>
    <w:rsid w:val="003539F8"/>
    <w:rsid w:val="003540A0"/>
    <w:rsid w:val="0035496E"/>
    <w:rsid w:val="00354B6F"/>
    <w:rsid w:val="00354DED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B67"/>
    <w:rsid w:val="003702CD"/>
    <w:rsid w:val="0037092B"/>
    <w:rsid w:val="00370A28"/>
    <w:rsid w:val="00370AE7"/>
    <w:rsid w:val="003712D0"/>
    <w:rsid w:val="00371E1C"/>
    <w:rsid w:val="00373D15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E7C"/>
    <w:rsid w:val="00391FA3"/>
    <w:rsid w:val="00391FBA"/>
    <w:rsid w:val="0039323E"/>
    <w:rsid w:val="003937CB"/>
    <w:rsid w:val="00393D8C"/>
    <w:rsid w:val="00394E13"/>
    <w:rsid w:val="00394EA3"/>
    <w:rsid w:val="00395B6B"/>
    <w:rsid w:val="003974D1"/>
    <w:rsid w:val="00397B46"/>
    <w:rsid w:val="00397E63"/>
    <w:rsid w:val="00397F91"/>
    <w:rsid w:val="003A06C7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54F"/>
    <w:rsid w:val="003A6631"/>
    <w:rsid w:val="003A6F06"/>
    <w:rsid w:val="003A7034"/>
    <w:rsid w:val="003A7194"/>
    <w:rsid w:val="003A72EA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3C6"/>
    <w:rsid w:val="003D7909"/>
    <w:rsid w:val="003D7D4A"/>
    <w:rsid w:val="003D7DFC"/>
    <w:rsid w:val="003E038C"/>
    <w:rsid w:val="003E0B8C"/>
    <w:rsid w:val="003E0C7F"/>
    <w:rsid w:val="003E0E93"/>
    <w:rsid w:val="003E0EA6"/>
    <w:rsid w:val="003E16AD"/>
    <w:rsid w:val="003E18A1"/>
    <w:rsid w:val="003E1B1F"/>
    <w:rsid w:val="003E1BD4"/>
    <w:rsid w:val="003E222F"/>
    <w:rsid w:val="003E2473"/>
    <w:rsid w:val="003E3497"/>
    <w:rsid w:val="003E36BC"/>
    <w:rsid w:val="003E44BE"/>
    <w:rsid w:val="003E50E4"/>
    <w:rsid w:val="003E5129"/>
    <w:rsid w:val="003E5F4F"/>
    <w:rsid w:val="003E67BA"/>
    <w:rsid w:val="003E6D54"/>
    <w:rsid w:val="003E718B"/>
    <w:rsid w:val="003E7419"/>
    <w:rsid w:val="003F1020"/>
    <w:rsid w:val="003F1420"/>
    <w:rsid w:val="003F159B"/>
    <w:rsid w:val="003F270C"/>
    <w:rsid w:val="003F279A"/>
    <w:rsid w:val="003F288C"/>
    <w:rsid w:val="003F42B8"/>
    <w:rsid w:val="003F4403"/>
    <w:rsid w:val="003F45BF"/>
    <w:rsid w:val="003F475A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400247"/>
    <w:rsid w:val="004006F3"/>
    <w:rsid w:val="00400711"/>
    <w:rsid w:val="0040125D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F0B"/>
    <w:rsid w:val="00411604"/>
    <w:rsid w:val="00411D3A"/>
    <w:rsid w:val="00412477"/>
    <w:rsid w:val="004124B7"/>
    <w:rsid w:val="004130C9"/>
    <w:rsid w:val="004132E7"/>
    <w:rsid w:val="004136B8"/>
    <w:rsid w:val="00413849"/>
    <w:rsid w:val="00413A63"/>
    <w:rsid w:val="00414946"/>
    <w:rsid w:val="004155F0"/>
    <w:rsid w:val="00415674"/>
    <w:rsid w:val="004157F2"/>
    <w:rsid w:val="00415B74"/>
    <w:rsid w:val="00416409"/>
    <w:rsid w:val="004169D0"/>
    <w:rsid w:val="004171D6"/>
    <w:rsid w:val="00417F0A"/>
    <w:rsid w:val="00420375"/>
    <w:rsid w:val="004209C5"/>
    <w:rsid w:val="004221DD"/>
    <w:rsid w:val="00422B3A"/>
    <w:rsid w:val="0042314F"/>
    <w:rsid w:val="0042343D"/>
    <w:rsid w:val="004243B2"/>
    <w:rsid w:val="00424E61"/>
    <w:rsid w:val="0042518D"/>
    <w:rsid w:val="0042537F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3750"/>
    <w:rsid w:val="00434C49"/>
    <w:rsid w:val="00434DCB"/>
    <w:rsid w:val="004358F5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13DB"/>
    <w:rsid w:val="0044167D"/>
    <w:rsid w:val="00441ED5"/>
    <w:rsid w:val="00442C17"/>
    <w:rsid w:val="00442CCC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C40"/>
    <w:rsid w:val="004613CD"/>
    <w:rsid w:val="0046154B"/>
    <w:rsid w:val="00461EA1"/>
    <w:rsid w:val="00462282"/>
    <w:rsid w:val="0046237B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4A11"/>
    <w:rsid w:val="00474B18"/>
    <w:rsid w:val="00474B36"/>
    <w:rsid w:val="004759EB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90216"/>
    <w:rsid w:val="004906D7"/>
    <w:rsid w:val="004906F0"/>
    <w:rsid w:val="0049094C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F38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DF6"/>
    <w:rsid w:val="004E1564"/>
    <w:rsid w:val="004E16B7"/>
    <w:rsid w:val="004E19BE"/>
    <w:rsid w:val="004E1EE7"/>
    <w:rsid w:val="004E2087"/>
    <w:rsid w:val="004E2633"/>
    <w:rsid w:val="004E27FA"/>
    <w:rsid w:val="004E2909"/>
    <w:rsid w:val="004E35FA"/>
    <w:rsid w:val="004E3964"/>
    <w:rsid w:val="004E3D6A"/>
    <w:rsid w:val="004E3E5E"/>
    <w:rsid w:val="004E4AE8"/>
    <w:rsid w:val="004E5068"/>
    <w:rsid w:val="004E51E3"/>
    <w:rsid w:val="004E57BE"/>
    <w:rsid w:val="004E5950"/>
    <w:rsid w:val="004E5EF6"/>
    <w:rsid w:val="004E62D8"/>
    <w:rsid w:val="004E7390"/>
    <w:rsid w:val="004E7A32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46A7"/>
    <w:rsid w:val="00505327"/>
    <w:rsid w:val="0050532F"/>
    <w:rsid w:val="0050538D"/>
    <w:rsid w:val="00505699"/>
    <w:rsid w:val="005060F7"/>
    <w:rsid w:val="0050746A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A66"/>
    <w:rsid w:val="00521F43"/>
    <w:rsid w:val="0052201E"/>
    <w:rsid w:val="00522576"/>
    <w:rsid w:val="0052290B"/>
    <w:rsid w:val="00522FA9"/>
    <w:rsid w:val="0052319E"/>
    <w:rsid w:val="005238A2"/>
    <w:rsid w:val="00523D5E"/>
    <w:rsid w:val="00523EB6"/>
    <w:rsid w:val="00523FA6"/>
    <w:rsid w:val="0052400F"/>
    <w:rsid w:val="00524720"/>
    <w:rsid w:val="00524AAD"/>
    <w:rsid w:val="00524B91"/>
    <w:rsid w:val="00525397"/>
    <w:rsid w:val="005255AF"/>
    <w:rsid w:val="005257FE"/>
    <w:rsid w:val="0052631D"/>
    <w:rsid w:val="00526354"/>
    <w:rsid w:val="00526A7B"/>
    <w:rsid w:val="00526A8C"/>
    <w:rsid w:val="005275FA"/>
    <w:rsid w:val="00527822"/>
    <w:rsid w:val="00527C49"/>
    <w:rsid w:val="00530330"/>
    <w:rsid w:val="005303A8"/>
    <w:rsid w:val="00531001"/>
    <w:rsid w:val="005313BD"/>
    <w:rsid w:val="005316C6"/>
    <w:rsid w:val="00531CCB"/>
    <w:rsid w:val="005329C5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64A0"/>
    <w:rsid w:val="00556AA3"/>
    <w:rsid w:val="00557DE7"/>
    <w:rsid w:val="00561301"/>
    <w:rsid w:val="005613D8"/>
    <w:rsid w:val="0056152C"/>
    <w:rsid w:val="005618FB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526A"/>
    <w:rsid w:val="0056600E"/>
    <w:rsid w:val="005665CE"/>
    <w:rsid w:val="00567048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5AAC"/>
    <w:rsid w:val="005760E2"/>
    <w:rsid w:val="0057634D"/>
    <w:rsid w:val="00576C17"/>
    <w:rsid w:val="00576E3A"/>
    <w:rsid w:val="0057739D"/>
    <w:rsid w:val="005775E3"/>
    <w:rsid w:val="00577639"/>
    <w:rsid w:val="0058000D"/>
    <w:rsid w:val="00580A4D"/>
    <w:rsid w:val="00580CD7"/>
    <w:rsid w:val="00580E6C"/>
    <w:rsid w:val="00580F65"/>
    <w:rsid w:val="00581173"/>
    <w:rsid w:val="005814C7"/>
    <w:rsid w:val="00581DE0"/>
    <w:rsid w:val="005823D9"/>
    <w:rsid w:val="005826F4"/>
    <w:rsid w:val="00582B72"/>
    <w:rsid w:val="005843F2"/>
    <w:rsid w:val="005849EC"/>
    <w:rsid w:val="00585257"/>
    <w:rsid w:val="00585347"/>
    <w:rsid w:val="00585790"/>
    <w:rsid w:val="005857CE"/>
    <w:rsid w:val="00585C30"/>
    <w:rsid w:val="00586594"/>
    <w:rsid w:val="00586920"/>
    <w:rsid w:val="00586B2E"/>
    <w:rsid w:val="00586D55"/>
    <w:rsid w:val="00587BFD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3A5"/>
    <w:rsid w:val="005B3410"/>
    <w:rsid w:val="005B35A8"/>
    <w:rsid w:val="005B3CD2"/>
    <w:rsid w:val="005B444B"/>
    <w:rsid w:val="005B49C8"/>
    <w:rsid w:val="005B4A19"/>
    <w:rsid w:val="005B5109"/>
    <w:rsid w:val="005B5212"/>
    <w:rsid w:val="005B5ED6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98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96F"/>
    <w:rsid w:val="005E4ADB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382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A1"/>
    <w:rsid w:val="0060090F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53B2"/>
    <w:rsid w:val="00605DE3"/>
    <w:rsid w:val="00605EB1"/>
    <w:rsid w:val="00605FBE"/>
    <w:rsid w:val="00605FD5"/>
    <w:rsid w:val="006102F5"/>
    <w:rsid w:val="006109BD"/>
    <w:rsid w:val="00610B8B"/>
    <w:rsid w:val="0061116C"/>
    <w:rsid w:val="00611484"/>
    <w:rsid w:val="006115B8"/>
    <w:rsid w:val="006125D4"/>
    <w:rsid w:val="0061283E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E7B"/>
    <w:rsid w:val="00616F06"/>
    <w:rsid w:val="006172DC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F01"/>
    <w:rsid w:val="00622DFD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2FA"/>
    <w:rsid w:val="006437F7"/>
    <w:rsid w:val="00643C88"/>
    <w:rsid w:val="00643DAE"/>
    <w:rsid w:val="00644011"/>
    <w:rsid w:val="00644484"/>
    <w:rsid w:val="006455C4"/>
    <w:rsid w:val="00645764"/>
    <w:rsid w:val="00645B72"/>
    <w:rsid w:val="006460CE"/>
    <w:rsid w:val="00650986"/>
    <w:rsid w:val="00650BCF"/>
    <w:rsid w:val="00651DA4"/>
    <w:rsid w:val="006521AF"/>
    <w:rsid w:val="0065274D"/>
    <w:rsid w:val="00652AD9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CD9"/>
    <w:rsid w:val="00661EC1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5A8F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FA"/>
    <w:rsid w:val="00685353"/>
    <w:rsid w:val="00685444"/>
    <w:rsid w:val="00685557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385F"/>
    <w:rsid w:val="00694C07"/>
    <w:rsid w:val="00695205"/>
    <w:rsid w:val="0069522C"/>
    <w:rsid w:val="0069557D"/>
    <w:rsid w:val="0069570A"/>
    <w:rsid w:val="0069608E"/>
    <w:rsid w:val="00696692"/>
    <w:rsid w:val="00696783"/>
    <w:rsid w:val="006971B8"/>
    <w:rsid w:val="00697FD7"/>
    <w:rsid w:val="006A003F"/>
    <w:rsid w:val="006A0AC6"/>
    <w:rsid w:val="006A1206"/>
    <w:rsid w:val="006A154A"/>
    <w:rsid w:val="006A28B6"/>
    <w:rsid w:val="006A37E0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5A"/>
    <w:rsid w:val="006A7C85"/>
    <w:rsid w:val="006A7F1E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3C88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8"/>
    <w:rsid w:val="006E18F5"/>
    <w:rsid w:val="006E1900"/>
    <w:rsid w:val="006E1E42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216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F06"/>
    <w:rsid w:val="006F6F5D"/>
    <w:rsid w:val="006F6FE8"/>
    <w:rsid w:val="006F71AE"/>
    <w:rsid w:val="006F7893"/>
    <w:rsid w:val="006F7B62"/>
    <w:rsid w:val="007003A6"/>
    <w:rsid w:val="00700964"/>
    <w:rsid w:val="00700B8A"/>
    <w:rsid w:val="0070114E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843"/>
    <w:rsid w:val="00703AF7"/>
    <w:rsid w:val="00703D14"/>
    <w:rsid w:val="00704702"/>
    <w:rsid w:val="00704EDB"/>
    <w:rsid w:val="00705109"/>
    <w:rsid w:val="00705356"/>
    <w:rsid w:val="0070574B"/>
    <w:rsid w:val="007060D9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76E"/>
    <w:rsid w:val="00763935"/>
    <w:rsid w:val="00763CF8"/>
    <w:rsid w:val="00763F81"/>
    <w:rsid w:val="007647B7"/>
    <w:rsid w:val="00764BB2"/>
    <w:rsid w:val="00764F71"/>
    <w:rsid w:val="00765168"/>
    <w:rsid w:val="0076538C"/>
    <w:rsid w:val="00765761"/>
    <w:rsid w:val="007665CB"/>
    <w:rsid w:val="007667AD"/>
    <w:rsid w:val="00766960"/>
    <w:rsid w:val="007669CD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808"/>
    <w:rsid w:val="00791B11"/>
    <w:rsid w:val="00791BF7"/>
    <w:rsid w:val="007927E5"/>
    <w:rsid w:val="00792A38"/>
    <w:rsid w:val="00793201"/>
    <w:rsid w:val="007932D7"/>
    <w:rsid w:val="0079415A"/>
    <w:rsid w:val="007944B8"/>
    <w:rsid w:val="0079475A"/>
    <w:rsid w:val="00794A76"/>
    <w:rsid w:val="0079554C"/>
    <w:rsid w:val="00795701"/>
    <w:rsid w:val="0079580A"/>
    <w:rsid w:val="0079585F"/>
    <w:rsid w:val="00795B4C"/>
    <w:rsid w:val="00795CC3"/>
    <w:rsid w:val="00795E1B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D36"/>
    <w:rsid w:val="007A5F2C"/>
    <w:rsid w:val="007A61DF"/>
    <w:rsid w:val="007A63B1"/>
    <w:rsid w:val="007A6E65"/>
    <w:rsid w:val="007A717C"/>
    <w:rsid w:val="007A72BE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2E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8F3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60"/>
    <w:rsid w:val="007D4810"/>
    <w:rsid w:val="007D5000"/>
    <w:rsid w:val="007D52F9"/>
    <w:rsid w:val="007D5B8C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4BC8"/>
    <w:rsid w:val="007F5616"/>
    <w:rsid w:val="007F6176"/>
    <w:rsid w:val="007F635B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25A1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35AA"/>
    <w:rsid w:val="008138B5"/>
    <w:rsid w:val="00814408"/>
    <w:rsid w:val="00814881"/>
    <w:rsid w:val="00815E52"/>
    <w:rsid w:val="0081609A"/>
    <w:rsid w:val="008168B8"/>
    <w:rsid w:val="008168D4"/>
    <w:rsid w:val="00816D5F"/>
    <w:rsid w:val="00817501"/>
    <w:rsid w:val="00820221"/>
    <w:rsid w:val="00820C35"/>
    <w:rsid w:val="00820F2E"/>
    <w:rsid w:val="00820FBC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61B"/>
    <w:rsid w:val="00834A41"/>
    <w:rsid w:val="00835ACB"/>
    <w:rsid w:val="00836405"/>
    <w:rsid w:val="008370A7"/>
    <w:rsid w:val="0084059F"/>
    <w:rsid w:val="00840695"/>
    <w:rsid w:val="0084069A"/>
    <w:rsid w:val="0084076E"/>
    <w:rsid w:val="0084091D"/>
    <w:rsid w:val="0084167F"/>
    <w:rsid w:val="00841702"/>
    <w:rsid w:val="008422C3"/>
    <w:rsid w:val="00842472"/>
    <w:rsid w:val="00842921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C00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0A93"/>
    <w:rsid w:val="0087116F"/>
    <w:rsid w:val="00871E4A"/>
    <w:rsid w:val="008722D7"/>
    <w:rsid w:val="00872D9C"/>
    <w:rsid w:val="00873726"/>
    <w:rsid w:val="00874EEF"/>
    <w:rsid w:val="00875229"/>
    <w:rsid w:val="008756E1"/>
    <w:rsid w:val="00875ABB"/>
    <w:rsid w:val="00875AC9"/>
    <w:rsid w:val="00875BA5"/>
    <w:rsid w:val="00876431"/>
    <w:rsid w:val="0087789A"/>
    <w:rsid w:val="008778D6"/>
    <w:rsid w:val="00877948"/>
    <w:rsid w:val="00877D5C"/>
    <w:rsid w:val="00880D0C"/>
    <w:rsid w:val="00881033"/>
    <w:rsid w:val="008816A2"/>
    <w:rsid w:val="0088201B"/>
    <w:rsid w:val="00882DFE"/>
    <w:rsid w:val="00882E9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EF9"/>
    <w:rsid w:val="00890487"/>
    <w:rsid w:val="0089129A"/>
    <w:rsid w:val="0089152C"/>
    <w:rsid w:val="00891B3A"/>
    <w:rsid w:val="00891C05"/>
    <w:rsid w:val="00892859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F81"/>
    <w:rsid w:val="008A04E9"/>
    <w:rsid w:val="008A06C6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2EAB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CE1"/>
    <w:rsid w:val="008B7EF4"/>
    <w:rsid w:val="008C06FF"/>
    <w:rsid w:val="008C16FB"/>
    <w:rsid w:val="008C1775"/>
    <w:rsid w:val="008C2B2E"/>
    <w:rsid w:val="008C3B54"/>
    <w:rsid w:val="008C3CA3"/>
    <w:rsid w:val="008C3D3F"/>
    <w:rsid w:val="008C43E0"/>
    <w:rsid w:val="008C4605"/>
    <w:rsid w:val="008C47BA"/>
    <w:rsid w:val="008C4C73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1C15"/>
    <w:rsid w:val="008D243B"/>
    <w:rsid w:val="008D25D1"/>
    <w:rsid w:val="008D279F"/>
    <w:rsid w:val="008D3419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6F99"/>
    <w:rsid w:val="008D74DA"/>
    <w:rsid w:val="008D79E4"/>
    <w:rsid w:val="008D7F68"/>
    <w:rsid w:val="008E0789"/>
    <w:rsid w:val="008E0D7D"/>
    <w:rsid w:val="008E0F89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F38"/>
    <w:rsid w:val="009070ED"/>
    <w:rsid w:val="009077EB"/>
    <w:rsid w:val="00907ED1"/>
    <w:rsid w:val="0091027C"/>
    <w:rsid w:val="00910A01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7C8"/>
    <w:rsid w:val="00913BCB"/>
    <w:rsid w:val="0091421E"/>
    <w:rsid w:val="009142F1"/>
    <w:rsid w:val="00914D33"/>
    <w:rsid w:val="009152DB"/>
    <w:rsid w:val="00915770"/>
    <w:rsid w:val="00915B2D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221A"/>
    <w:rsid w:val="009426BF"/>
    <w:rsid w:val="00942DC2"/>
    <w:rsid w:val="0094306B"/>
    <w:rsid w:val="00943311"/>
    <w:rsid w:val="00943FCE"/>
    <w:rsid w:val="009446A4"/>
    <w:rsid w:val="00944DD7"/>
    <w:rsid w:val="009462D5"/>
    <w:rsid w:val="009473DF"/>
    <w:rsid w:val="0094774F"/>
    <w:rsid w:val="00947AB9"/>
    <w:rsid w:val="00947ED6"/>
    <w:rsid w:val="0095006A"/>
    <w:rsid w:val="00950471"/>
    <w:rsid w:val="00950E3A"/>
    <w:rsid w:val="0095268B"/>
    <w:rsid w:val="009526F7"/>
    <w:rsid w:val="00952933"/>
    <w:rsid w:val="00952BA5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60171"/>
    <w:rsid w:val="00960F14"/>
    <w:rsid w:val="00961205"/>
    <w:rsid w:val="009614D1"/>
    <w:rsid w:val="009615C4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299"/>
    <w:rsid w:val="009773BD"/>
    <w:rsid w:val="009777D6"/>
    <w:rsid w:val="009805E5"/>
    <w:rsid w:val="00980ED6"/>
    <w:rsid w:val="00980FC4"/>
    <w:rsid w:val="009812EE"/>
    <w:rsid w:val="009813A6"/>
    <w:rsid w:val="009817C3"/>
    <w:rsid w:val="009822EB"/>
    <w:rsid w:val="0098260C"/>
    <w:rsid w:val="0098314B"/>
    <w:rsid w:val="0098367B"/>
    <w:rsid w:val="00983E2E"/>
    <w:rsid w:val="00984C05"/>
    <w:rsid w:val="00984CF0"/>
    <w:rsid w:val="0098552B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988"/>
    <w:rsid w:val="009B0483"/>
    <w:rsid w:val="009B07AC"/>
    <w:rsid w:val="009B0D36"/>
    <w:rsid w:val="009B12E3"/>
    <w:rsid w:val="009B1424"/>
    <w:rsid w:val="009B283C"/>
    <w:rsid w:val="009B2ECE"/>
    <w:rsid w:val="009B32A7"/>
    <w:rsid w:val="009B33AA"/>
    <w:rsid w:val="009B3DC3"/>
    <w:rsid w:val="009B4010"/>
    <w:rsid w:val="009B445D"/>
    <w:rsid w:val="009B471B"/>
    <w:rsid w:val="009B4E11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E4"/>
    <w:rsid w:val="009C6CF7"/>
    <w:rsid w:val="009C707C"/>
    <w:rsid w:val="009C707E"/>
    <w:rsid w:val="009C7412"/>
    <w:rsid w:val="009D2EC4"/>
    <w:rsid w:val="009D2F84"/>
    <w:rsid w:val="009D441D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4A04"/>
    <w:rsid w:val="009E4AE7"/>
    <w:rsid w:val="009E4BA1"/>
    <w:rsid w:val="009E4E34"/>
    <w:rsid w:val="009E559E"/>
    <w:rsid w:val="009E656D"/>
    <w:rsid w:val="009E6682"/>
    <w:rsid w:val="009E6A02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69"/>
    <w:rsid w:val="009F61C9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0960"/>
    <w:rsid w:val="00A013C3"/>
    <w:rsid w:val="00A015A1"/>
    <w:rsid w:val="00A01678"/>
    <w:rsid w:val="00A0228B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6804"/>
    <w:rsid w:val="00A068B0"/>
    <w:rsid w:val="00A06ED7"/>
    <w:rsid w:val="00A06FD3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59"/>
    <w:rsid w:val="00A15924"/>
    <w:rsid w:val="00A167CD"/>
    <w:rsid w:val="00A169DE"/>
    <w:rsid w:val="00A16D17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833"/>
    <w:rsid w:val="00A25B26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2E7"/>
    <w:rsid w:val="00A337FA"/>
    <w:rsid w:val="00A34553"/>
    <w:rsid w:val="00A35088"/>
    <w:rsid w:val="00A35361"/>
    <w:rsid w:val="00A35CCE"/>
    <w:rsid w:val="00A35DC8"/>
    <w:rsid w:val="00A35EFA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852"/>
    <w:rsid w:val="00A56BD8"/>
    <w:rsid w:val="00A57085"/>
    <w:rsid w:val="00A57322"/>
    <w:rsid w:val="00A57475"/>
    <w:rsid w:val="00A5780B"/>
    <w:rsid w:val="00A57EA6"/>
    <w:rsid w:val="00A606DB"/>
    <w:rsid w:val="00A60865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AD7"/>
    <w:rsid w:val="00A700E0"/>
    <w:rsid w:val="00A703F7"/>
    <w:rsid w:val="00A705E6"/>
    <w:rsid w:val="00A71BC3"/>
    <w:rsid w:val="00A71BFF"/>
    <w:rsid w:val="00A71E68"/>
    <w:rsid w:val="00A72061"/>
    <w:rsid w:val="00A72902"/>
    <w:rsid w:val="00A736BB"/>
    <w:rsid w:val="00A73B44"/>
    <w:rsid w:val="00A73F7C"/>
    <w:rsid w:val="00A742BE"/>
    <w:rsid w:val="00A746EC"/>
    <w:rsid w:val="00A74F75"/>
    <w:rsid w:val="00A75471"/>
    <w:rsid w:val="00A75924"/>
    <w:rsid w:val="00A76C8B"/>
    <w:rsid w:val="00A76FDB"/>
    <w:rsid w:val="00A772D8"/>
    <w:rsid w:val="00A774B5"/>
    <w:rsid w:val="00A778E2"/>
    <w:rsid w:val="00A77BD3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842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A7A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BE"/>
    <w:rsid w:val="00AB7B44"/>
    <w:rsid w:val="00AC1E78"/>
    <w:rsid w:val="00AC2242"/>
    <w:rsid w:val="00AC25E0"/>
    <w:rsid w:val="00AC2613"/>
    <w:rsid w:val="00AC2791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2A"/>
    <w:rsid w:val="00AE40FC"/>
    <w:rsid w:val="00AE49F5"/>
    <w:rsid w:val="00AE4F6F"/>
    <w:rsid w:val="00AE539A"/>
    <w:rsid w:val="00AE5F48"/>
    <w:rsid w:val="00AE5FCC"/>
    <w:rsid w:val="00AE60FD"/>
    <w:rsid w:val="00AE6ACA"/>
    <w:rsid w:val="00AE6EBC"/>
    <w:rsid w:val="00AE736F"/>
    <w:rsid w:val="00AE76C2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4DBB"/>
    <w:rsid w:val="00AF539E"/>
    <w:rsid w:val="00AF5EF1"/>
    <w:rsid w:val="00AF676A"/>
    <w:rsid w:val="00AF70E1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C82"/>
    <w:rsid w:val="00B0410D"/>
    <w:rsid w:val="00B04FD9"/>
    <w:rsid w:val="00B051FF"/>
    <w:rsid w:val="00B05787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4F79"/>
    <w:rsid w:val="00B25731"/>
    <w:rsid w:val="00B257D2"/>
    <w:rsid w:val="00B26930"/>
    <w:rsid w:val="00B26D10"/>
    <w:rsid w:val="00B27267"/>
    <w:rsid w:val="00B3014A"/>
    <w:rsid w:val="00B3027A"/>
    <w:rsid w:val="00B30AD0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64B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FAE"/>
    <w:rsid w:val="00B56FE7"/>
    <w:rsid w:val="00B5788A"/>
    <w:rsid w:val="00B57A70"/>
    <w:rsid w:val="00B60443"/>
    <w:rsid w:val="00B60A3B"/>
    <w:rsid w:val="00B60E37"/>
    <w:rsid w:val="00B612BA"/>
    <w:rsid w:val="00B617B1"/>
    <w:rsid w:val="00B618EF"/>
    <w:rsid w:val="00B61B50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2126"/>
    <w:rsid w:val="00B72E1A"/>
    <w:rsid w:val="00B73662"/>
    <w:rsid w:val="00B7402B"/>
    <w:rsid w:val="00B74C19"/>
    <w:rsid w:val="00B74F0A"/>
    <w:rsid w:val="00B75BF2"/>
    <w:rsid w:val="00B76C80"/>
    <w:rsid w:val="00B76FF5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04A"/>
    <w:rsid w:val="00B874AA"/>
    <w:rsid w:val="00B878C9"/>
    <w:rsid w:val="00B90209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CB2"/>
    <w:rsid w:val="00B95E16"/>
    <w:rsid w:val="00B9606E"/>
    <w:rsid w:val="00B965B8"/>
    <w:rsid w:val="00B96613"/>
    <w:rsid w:val="00B9688F"/>
    <w:rsid w:val="00B9772A"/>
    <w:rsid w:val="00B97931"/>
    <w:rsid w:val="00BA03CE"/>
    <w:rsid w:val="00BA0781"/>
    <w:rsid w:val="00BA0DE0"/>
    <w:rsid w:val="00BA0EB0"/>
    <w:rsid w:val="00BA3558"/>
    <w:rsid w:val="00BA3B56"/>
    <w:rsid w:val="00BA431D"/>
    <w:rsid w:val="00BA451D"/>
    <w:rsid w:val="00BA5138"/>
    <w:rsid w:val="00BA528B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775"/>
    <w:rsid w:val="00BB790E"/>
    <w:rsid w:val="00BC0308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15B"/>
    <w:rsid w:val="00BC7439"/>
    <w:rsid w:val="00BC7B2C"/>
    <w:rsid w:val="00BC7B3D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7C6"/>
    <w:rsid w:val="00BD4975"/>
    <w:rsid w:val="00BD4BE8"/>
    <w:rsid w:val="00BD54FC"/>
    <w:rsid w:val="00BD584A"/>
    <w:rsid w:val="00BD5B1A"/>
    <w:rsid w:val="00BD5E7D"/>
    <w:rsid w:val="00BD6992"/>
    <w:rsid w:val="00BD6E5E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E1A"/>
    <w:rsid w:val="00BE1E6B"/>
    <w:rsid w:val="00BE21CD"/>
    <w:rsid w:val="00BE30EA"/>
    <w:rsid w:val="00BE3279"/>
    <w:rsid w:val="00BE353F"/>
    <w:rsid w:val="00BE4729"/>
    <w:rsid w:val="00BE56AA"/>
    <w:rsid w:val="00BE6DC7"/>
    <w:rsid w:val="00BE7FC8"/>
    <w:rsid w:val="00BF076B"/>
    <w:rsid w:val="00BF1192"/>
    <w:rsid w:val="00BF2557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63C8"/>
    <w:rsid w:val="00BF6623"/>
    <w:rsid w:val="00BF72BE"/>
    <w:rsid w:val="00BF7BED"/>
    <w:rsid w:val="00BF7C87"/>
    <w:rsid w:val="00C000F0"/>
    <w:rsid w:val="00C00C36"/>
    <w:rsid w:val="00C00D92"/>
    <w:rsid w:val="00C016D2"/>
    <w:rsid w:val="00C01AA8"/>
    <w:rsid w:val="00C01C3E"/>
    <w:rsid w:val="00C01E4F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4FF"/>
    <w:rsid w:val="00C07D35"/>
    <w:rsid w:val="00C07DEA"/>
    <w:rsid w:val="00C07F18"/>
    <w:rsid w:val="00C10428"/>
    <w:rsid w:val="00C10E62"/>
    <w:rsid w:val="00C111AA"/>
    <w:rsid w:val="00C1212B"/>
    <w:rsid w:val="00C12376"/>
    <w:rsid w:val="00C12931"/>
    <w:rsid w:val="00C13C8B"/>
    <w:rsid w:val="00C15C29"/>
    <w:rsid w:val="00C15E2B"/>
    <w:rsid w:val="00C16AD9"/>
    <w:rsid w:val="00C16E53"/>
    <w:rsid w:val="00C17526"/>
    <w:rsid w:val="00C175A9"/>
    <w:rsid w:val="00C2009D"/>
    <w:rsid w:val="00C2071D"/>
    <w:rsid w:val="00C2077E"/>
    <w:rsid w:val="00C20C85"/>
    <w:rsid w:val="00C21819"/>
    <w:rsid w:val="00C21930"/>
    <w:rsid w:val="00C21AD8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700"/>
    <w:rsid w:val="00C3470F"/>
    <w:rsid w:val="00C34A24"/>
    <w:rsid w:val="00C3512C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B18"/>
    <w:rsid w:val="00C62BA4"/>
    <w:rsid w:val="00C63034"/>
    <w:rsid w:val="00C63088"/>
    <w:rsid w:val="00C63371"/>
    <w:rsid w:val="00C63CCC"/>
    <w:rsid w:val="00C63D59"/>
    <w:rsid w:val="00C64900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0010"/>
    <w:rsid w:val="00C713C5"/>
    <w:rsid w:val="00C7175B"/>
    <w:rsid w:val="00C7245A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308"/>
    <w:rsid w:val="00C81518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5618"/>
    <w:rsid w:val="00C8566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7199"/>
    <w:rsid w:val="00CA7C70"/>
    <w:rsid w:val="00CA7F5B"/>
    <w:rsid w:val="00CB03B0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EF1"/>
    <w:rsid w:val="00CE2108"/>
    <w:rsid w:val="00CE2A81"/>
    <w:rsid w:val="00CE3772"/>
    <w:rsid w:val="00CE3F72"/>
    <w:rsid w:val="00CE404E"/>
    <w:rsid w:val="00CE417B"/>
    <w:rsid w:val="00CE4470"/>
    <w:rsid w:val="00CE4C53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64"/>
    <w:rsid w:val="00CF53E4"/>
    <w:rsid w:val="00CF547C"/>
    <w:rsid w:val="00CF55DA"/>
    <w:rsid w:val="00CF5DFC"/>
    <w:rsid w:val="00CF5F30"/>
    <w:rsid w:val="00CF6757"/>
    <w:rsid w:val="00CF6CAC"/>
    <w:rsid w:val="00CF6F6E"/>
    <w:rsid w:val="00CF75F8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52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62A9"/>
    <w:rsid w:val="00D46336"/>
    <w:rsid w:val="00D46902"/>
    <w:rsid w:val="00D4691E"/>
    <w:rsid w:val="00D4718D"/>
    <w:rsid w:val="00D4755A"/>
    <w:rsid w:val="00D475D3"/>
    <w:rsid w:val="00D47C20"/>
    <w:rsid w:val="00D50470"/>
    <w:rsid w:val="00D50619"/>
    <w:rsid w:val="00D5130F"/>
    <w:rsid w:val="00D52606"/>
    <w:rsid w:val="00D52D9C"/>
    <w:rsid w:val="00D52F92"/>
    <w:rsid w:val="00D53715"/>
    <w:rsid w:val="00D53B3F"/>
    <w:rsid w:val="00D54BAC"/>
    <w:rsid w:val="00D55140"/>
    <w:rsid w:val="00D5535D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6DC2"/>
    <w:rsid w:val="00D66DEB"/>
    <w:rsid w:val="00D67B8F"/>
    <w:rsid w:val="00D70D07"/>
    <w:rsid w:val="00D7243E"/>
    <w:rsid w:val="00D72897"/>
    <w:rsid w:val="00D728F8"/>
    <w:rsid w:val="00D72B4B"/>
    <w:rsid w:val="00D73462"/>
    <w:rsid w:val="00D73BC7"/>
    <w:rsid w:val="00D74023"/>
    <w:rsid w:val="00D74560"/>
    <w:rsid w:val="00D7476B"/>
    <w:rsid w:val="00D7527C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1543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997"/>
    <w:rsid w:val="00DA21C7"/>
    <w:rsid w:val="00DA25C9"/>
    <w:rsid w:val="00DA2927"/>
    <w:rsid w:val="00DA2B28"/>
    <w:rsid w:val="00DA3836"/>
    <w:rsid w:val="00DA3B6E"/>
    <w:rsid w:val="00DA4C06"/>
    <w:rsid w:val="00DA6723"/>
    <w:rsid w:val="00DA6DF7"/>
    <w:rsid w:val="00DA7699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91D"/>
    <w:rsid w:val="00DB2F87"/>
    <w:rsid w:val="00DB2FE9"/>
    <w:rsid w:val="00DB3363"/>
    <w:rsid w:val="00DB3CC2"/>
    <w:rsid w:val="00DB3F3B"/>
    <w:rsid w:val="00DB49DA"/>
    <w:rsid w:val="00DB4A48"/>
    <w:rsid w:val="00DB4ED9"/>
    <w:rsid w:val="00DB5856"/>
    <w:rsid w:val="00DB5E61"/>
    <w:rsid w:val="00DB63CE"/>
    <w:rsid w:val="00DB6585"/>
    <w:rsid w:val="00DB671E"/>
    <w:rsid w:val="00DC01A2"/>
    <w:rsid w:val="00DC051C"/>
    <w:rsid w:val="00DC06D2"/>
    <w:rsid w:val="00DC0CF7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DAF"/>
    <w:rsid w:val="00DD2267"/>
    <w:rsid w:val="00DD282B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46E"/>
    <w:rsid w:val="00DF2C3D"/>
    <w:rsid w:val="00DF3956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808"/>
    <w:rsid w:val="00E15A23"/>
    <w:rsid w:val="00E15A4A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C81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5CCE"/>
    <w:rsid w:val="00E35CD0"/>
    <w:rsid w:val="00E3660F"/>
    <w:rsid w:val="00E36DDC"/>
    <w:rsid w:val="00E37133"/>
    <w:rsid w:val="00E37B10"/>
    <w:rsid w:val="00E404FE"/>
    <w:rsid w:val="00E415EA"/>
    <w:rsid w:val="00E41B4D"/>
    <w:rsid w:val="00E41C5B"/>
    <w:rsid w:val="00E42842"/>
    <w:rsid w:val="00E42E00"/>
    <w:rsid w:val="00E42E61"/>
    <w:rsid w:val="00E4307A"/>
    <w:rsid w:val="00E44248"/>
    <w:rsid w:val="00E443B9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824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3E3"/>
    <w:rsid w:val="00E574D5"/>
    <w:rsid w:val="00E577EB"/>
    <w:rsid w:val="00E57804"/>
    <w:rsid w:val="00E57FF8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73A6"/>
    <w:rsid w:val="00E67911"/>
    <w:rsid w:val="00E67BC2"/>
    <w:rsid w:val="00E67F55"/>
    <w:rsid w:val="00E70416"/>
    <w:rsid w:val="00E70552"/>
    <w:rsid w:val="00E708BD"/>
    <w:rsid w:val="00E70C0E"/>
    <w:rsid w:val="00E70F43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22B2"/>
    <w:rsid w:val="00E82637"/>
    <w:rsid w:val="00E82F13"/>
    <w:rsid w:val="00E83758"/>
    <w:rsid w:val="00E83C52"/>
    <w:rsid w:val="00E8410E"/>
    <w:rsid w:val="00E8453E"/>
    <w:rsid w:val="00E84C5D"/>
    <w:rsid w:val="00E852FF"/>
    <w:rsid w:val="00E857F7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DC8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2111"/>
    <w:rsid w:val="00EB2138"/>
    <w:rsid w:val="00EB2D77"/>
    <w:rsid w:val="00EB2F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44C0"/>
    <w:rsid w:val="00EC5594"/>
    <w:rsid w:val="00EC55F5"/>
    <w:rsid w:val="00EC6864"/>
    <w:rsid w:val="00EC6936"/>
    <w:rsid w:val="00EC69CB"/>
    <w:rsid w:val="00EC7021"/>
    <w:rsid w:val="00EC7473"/>
    <w:rsid w:val="00EC794A"/>
    <w:rsid w:val="00ED0016"/>
    <w:rsid w:val="00ED0847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24E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3A4"/>
    <w:rsid w:val="00F114CF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0B6"/>
    <w:rsid w:val="00F213EC"/>
    <w:rsid w:val="00F214B7"/>
    <w:rsid w:val="00F21672"/>
    <w:rsid w:val="00F21C3A"/>
    <w:rsid w:val="00F21F46"/>
    <w:rsid w:val="00F22B83"/>
    <w:rsid w:val="00F232E8"/>
    <w:rsid w:val="00F2345C"/>
    <w:rsid w:val="00F239C7"/>
    <w:rsid w:val="00F240CA"/>
    <w:rsid w:val="00F243E9"/>
    <w:rsid w:val="00F24505"/>
    <w:rsid w:val="00F246E7"/>
    <w:rsid w:val="00F248D9"/>
    <w:rsid w:val="00F24E80"/>
    <w:rsid w:val="00F251F7"/>
    <w:rsid w:val="00F2550F"/>
    <w:rsid w:val="00F26102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38B"/>
    <w:rsid w:val="00F52464"/>
    <w:rsid w:val="00F53035"/>
    <w:rsid w:val="00F537D6"/>
    <w:rsid w:val="00F5430D"/>
    <w:rsid w:val="00F553CA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60728"/>
    <w:rsid w:val="00F60744"/>
    <w:rsid w:val="00F6129B"/>
    <w:rsid w:val="00F6138A"/>
    <w:rsid w:val="00F61983"/>
    <w:rsid w:val="00F61A00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54A"/>
    <w:rsid w:val="00F74EDD"/>
    <w:rsid w:val="00F7619F"/>
    <w:rsid w:val="00F7658B"/>
    <w:rsid w:val="00F769F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2E42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D5B"/>
    <w:rsid w:val="00F862CA"/>
    <w:rsid w:val="00F865EF"/>
    <w:rsid w:val="00F86A7F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15E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D0C"/>
    <w:rsid w:val="00FB5947"/>
    <w:rsid w:val="00FB59BC"/>
    <w:rsid w:val="00FB5B09"/>
    <w:rsid w:val="00FB6265"/>
    <w:rsid w:val="00FB6A57"/>
    <w:rsid w:val="00FB6AB3"/>
    <w:rsid w:val="00FB6F17"/>
    <w:rsid w:val="00FB7462"/>
    <w:rsid w:val="00FB7534"/>
    <w:rsid w:val="00FB76BE"/>
    <w:rsid w:val="00FB7A1C"/>
    <w:rsid w:val="00FB7BCF"/>
    <w:rsid w:val="00FB7BE6"/>
    <w:rsid w:val="00FC08FE"/>
    <w:rsid w:val="00FC0E24"/>
    <w:rsid w:val="00FC1E21"/>
    <w:rsid w:val="00FC2CAC"/>
    <w:rsid w:val="00FC2CCD"/>
    <w:rsid w:val="00FC3091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327"/>
    <w:rsid w:val="00FE13FE"/>
    <w:rsid w:val="00FE18DA"/>
    <w:rsid w:val="00FE2153"/>
    <w:rsid w:val="00FE25FC"/>
    <w:rsid w:val="00FE2AB5"/>
    <w:rsid w:val="00FE36C0"/>
    <w:rsid w:val="00FE390E"/>
    <w:rsid w:val="00FE399A"/>
    <w:rsid w:val="00FE3C41"/>
    <w:rsid w:val="00FE58DF"/>
    <w:rsid w:val="00FE61F8"/>
    <w:rsid w:val="00FE6A52"/>
    <w:rsid w:val="00FE6DCA"/>
    <w:rsid w:val="00FE7592"/>
    <w:rsid w:val="00FF010B"/>
    <w:rsid w:val="00FF0456"/>
    <w:rsid w:val="00FF0A7D"/>
    <w:rsid w:val="00FF1238"/>
    <w:rsid w:val="00FF15BB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C919C-2821-4E7B-8A84-E8BC2D9B1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3105</TotalTime>
  <Pages>7</Pages>
  <Words>2212</Words>
  <Characters>8640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312</cp:revision>
  <cp:lastPrinted>2024-02-26T06:32:00Z</cp:lastPrinted>
  <dcterms:created xsi:type="dcterms:W3CDTF">2023-02-15T04:29:00Z</dcterms:created>
  <dcterms:modified xsi:type="dcterms:W3CDTF">2024-02-27T02:38:00Z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