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A610EA" w14:paraId="201FF11F" w14:textId="77777777" w:rsidTr="00C27993">
        <w:tc>
          <w:tcPr>
            <w:tcW w:w="1376" w:type="dxa"/>
          </w:tcPr>
          <w:p w14:paraId="37ABF168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A610EA" w14:paraId="2410681B" w14:textId="77777777" w:rsidTr="00C27993">
        <w:tc>
          <w:tcPr>
            <w:tcW w:w="1376" w:type="dxa"/>
          </w:tcPr>
          <w:p w14:paraId="0471F181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A610EA" w14:paraId="29B1794A" w14:textId="77777777" w:rsidTr="00C27993">
        <w:tc>
          <w:tcPr>
            <w:tcW w:w="1376" w:type="dxa"/>
          </w:tcPr>
          <w:p w14:paraId="24769021" w14:textId="77777777" w:rsidR="0063663D" w:rsidRPr="00A610EA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383FDEE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663D" w:rsidRPr="00A610EA" w14:paraId="7478106F" w14:textId="77777777" w:rsidTr="00C27993">
        <w:tc>
          <w:tcPr>
            <w:tcW w:w="1376" w:type="dxa"/>
          </w:tcPr>
          <w:p w14:paraId="1886E008" w14:textId="77777777" w:rsidR="0063663D" w:rsidRPr="00A610EA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5DBAF53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547001" w:rsidRPr="00A610EA" w14:paraId="35721D23" w14:textId="77777777" w:rsidTr="00C27993">
        <w:tc>
          <w:tcPr>
            <w:tcW w:w="1376" w:type="dxa"/>
          </w:tcPr>
          <w:p w14:paraId="6699BB92" w14:textId="77777777" w:rsidR="00547001" w:rsidRPr="00A610EA" w:rsidRDefault="00547001" w:rsidP="00547001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2BDC66D" w14:textId="77777777" w:rsidR="00547001" w:rsidRPr="00A610EA" w:rsidRDefault="00547001" w:rsidP="0054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51C0D" w:rsidRPr="00A610EA" w14:paraId="2C55819B" w14:textId="77777777" w:rsidTr="00C27993">
        <w:tc>
          <w:tcPr>
            <w:tcW w:w="1376" w:type="dxa"/>
          </w:tcPr>
          <w:p w14:paraId="77D5E99A" w14:textId="77777777" w:rsidR="00C51C0D" w:rsidRPr="00A610EA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A610EA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86595" w:rsidRPr="00A610EA" w14:paraId="0E1A2D19" w14:textId="77777777" w:rsidTr="00C27993">
        <w:tc>
          <w:tcPr>
            <w:tcW w:w="1376" w:type="dxa"/>
          </w:tcPr>
          <w:p w14:paraId="6759E53B" w14:textId="77777777" w:rsidR="00486595" w:rsidRPr="00A610EA" w:rsidRDefault="0048659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EBC0509" w14:textId="27C2A4EB" w:rsidR="00486595" w:rsidRPr="00A610EA" w:rsidRDefault="0048659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6E421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และเงินลงทุนระยะสั้น</w:t>
            </w:r>
          </w:p>
        </w:tc>
      </w:tr>
      <w:tr w:rsidR="00CE404E" w:rsidRPr="00A610EA" w14:paraId="5971951D" w14:textId="77777777" w:rsidTr="00C27993">
        <w:tc>
          <w:tcPr>
            <w:tcW w:w="1376" w:type="dxa"/>
          </w:tcPr>
          <w:p w14:paraId="129E5895" w14:textId="77777777" w:rsidR="00CE404E" w:rsidRPr="00A610EA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A610EA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602251" w:rsidRPr="00A610EA" w14:paraId="0B9562D8" w14:textId="77777777" w:rsidTr="00C27993">
        <w:tc>
          <w:tcPr>
            <w:tcW w:w="1376" w:type="dxa"/>
          </w:tcPr>
          <w:p w14:paraId="1D40D141" w14:textId="77777777" w:rsidR="00602251" w:rsidRPr="00A610EA" w:rsidRDefault="0060225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AA874CA" w14:textId="77777777" w:rsidR="00602251" w:rsidRPr="00A610EA" w:rsidRDefault="00602251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405FC" w:rsidRPr="00A610EA" w14:paraId="3063495B" w14:textId="77777777" w:rsidTr="00C27993">
        <w:tc>
          <w:tcPr>
            <w:tcW w:w="1376" w:type="dxa"/>
          </w:tcPr>
          <w:p w14:paraId="7CFDBCCD" w14:textId="77777777" w:rsidR="00D405FC" w:rsidRPr="00A610EA" w:rsidRDefault="00D405FC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D40F77D" w14:textId="77777777" w:rsidR="00D405FC" w:rsidRPr="00A610EA" w:rsidRDefault="00D405FC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5DC6" w:rsidRPr="00A610EA" w14:paraId="5422FA45" w14:textId="77777777" w:rsidTr="00C27993">
        <w:tc>
          <w:tcPr>
            <w:tcW w:w="1376" w:type="dxa"/>
          </w:tcPr>
          <w:p w14:paraId="6C0204D1" w14:textId="77777777" w:rsidR="00825DC6" w:rsidRPr="00A610EA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47FC12F" w14:textId="77777777" w:rsidR="00825DC6" w:rsidRPr="00A610EA" w:rsidRDefault="00825DC6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</w:tr>
      <w:tr w:rsidR="00053885" w:rsidRPr="00A610EA" w14:paraId="0FD1207E" w14:textId="77777777" w:rsidTr="00C27993">
        <w:tc>
          <w:tcPr>
            <w:tcW w:w="1376" w:type="dxa"/>
          </w:tcPr>
          <w:p w14:paraId="5CE80CDF" w14:textId="77777777" w:rsidR="00053885" w:rsidRPr="00A610EA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77777777" w:rsidR="00053885" w:rsidRPr="00A610EA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</w:tr>
      <w:tr w:rsidR="00452F0E" w:rsidRPr="00A610EA" w14:paraId="4119C858" w14:textId="77777777" w:rsidTr="00C27993">
        <w:tc>
          <w:tcPr>
            <w:tcW w:w="1376" w:type="dxa"/>
          </w:tcPr>
          <w:p w14:paraId="64D83519" w14:textId="77777777" w:rsidR="00452F0E" w:rsidRPr="00A610EA" w:rsidRDefault="00452F0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579EA2E" w14:textId="77777777" w:rsidR="00452F0E" w:rsidRPr="00A610EA" w:rsidRDefault="00452F0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5F3AF3" w:rsidRPr="00A610EA" w14:paraId="59787614" w14:textId="77777777" w:rsidTr="00C27993">
        <w:tc>
          <w:tcPr>
            <w:tcW w:w="1376" w:type="dxa"/>
          </w:tcPr>
          <w:p w14:paraId="644ABB2F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A610EA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5DC6" w:rsidRPr="00A610EA" w14:paraId="681F230A" w14:textId="77777777" w:rsidTr="00C27993">
        <w:tc>
          <w:tcPr>
            <w:tcW w:w="1376" w:type="dxa"/>
          </w:tcPr>
          <w:p w14:paraId="7D56BBF9" w14:textId="77777777" w:rsidR="00825DC6" w:rsidRPr="00A610EA" w:rsidRDefault="00825DC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3763014" w14:textId="77777777" w:rsidR="00825DC6" w:rsidRPr="00A610EA" w:rsidRDefault="00825DC6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5F3AF3" w:rsidRPr="00A610EA" w14:paraId="49B89A1F" w14:textId="77777777" w:rsidTr="00C27993">
        <w:tc>
          <w:tcPr>
            <w:tcW w:w="1376" w:type="dxa"/>
          </w:tcPr>
          <w:p w14:paraId="0D90242E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DC8C19D" w14:textId="77777777" w:rsidR="005F3AF3" w:rsidRPr="00A610EA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9249C1" w:rsidRPr="00A610EA" w14:paraId="0420CD6C" w14:textId="77777777" w:rsidTr="00C27993">
        <w:tc>
          <w:tcPr>
            <w:tcW w:w="1376" w:type="dxa"/>
          </w:tcPr>
          <w:p w14:paraId="49FD7B4A" w14:textId="77777777" w:rsidR="009249C1" w:rsidRPr="00A610EA" w:rsidRDefault="009249C1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C6FB288" w14:textId="77777777" w:rsidR="009249C1" w:rsidRPr="00A610EA" w:rsidRDefault="009249C1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61FB6" w:rsidRPr="00A610EA" w14:paraId="6C0C4D6C" w14:textId="77777777" w:rsidTr="00C27993">
        <w:tc>
          <w:tcPr>
            <w:tcW w:w="1376" w:type="dxa"/>
          </w:tcPr>
          <w:p w14:paraId="79755CAE" w14:textId="77777777" w:rsidR="00061FB6" w:rsidRPr="00A610EA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77777777" w:rsidR="00061FB6" w:rsidRPr="00A610EA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51C0D" w:rsidRPr="00A610EA" w14:paraId="078F1C27" w14:textId="77777777" w:rsidTr="00C27993">
        <w:tc>
          <w:tcPr>
            <w:tcW w:w="1376" w:type="dxa"/>
          </w:tcPr>
          <w:p w14:paraId="33964A2E" w14:textId="77777777" w:rsidR="00C51C0D" w:rsidRPr="00A610EA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7A888A6" w14:textId="77777777" w:rsidR="00C51C0D" w:rsidRPr="00A610EA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F3AF3" w:rsidRPr="00A610EA" w14:paraId="274BBE1A" w14:textId="77777777" w:rsidTr="00C27993">
        <w:tc>
          <w:tcPr>
            <w:tcW w:w="1376" w:type="dxa"/>
          </w:tcPr>
          <w:p w14:paraId="1837C176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A610EA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A610EA" w14:paraId="65385C78" w14:textId="77777777" w:rsidTr="00C27993">
        <w:tc>
          <w:tcPr>
            <w:tcW w:w="1376" w:type="dxa"/>
          </w:tcPr>
          <w:p w14:paraId="2ED15BAB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7667AD" w:rsidRPr="00A610EA" w14:paraId="69D1C409" w14:textId="77777777" w:rsidTr="00C27993">
        <w:tc>
          <w:tcPr>
            <w:tcW w:w="1376" w:type="dxa"/>
          </w:tcPr>
          <w:p w14:paraId="3E40549D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4FAEFE3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667AD" w:rsidRPr="00A610EA" w14:paraId="3D9AF4D1" w14:textId="77777777" w:rsidTr="00C27993">
        <w:tc>
          <w:tcPr>
            <w:tcW w:w="1376" w:type="dxa"/>
          </w:tcPr>
          <w:p w14:paraId="2F5A6EAD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B54C1C8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A610EA" w14:paraId="59265F7A" w14:textId="77777777" w:rsidTr="00C27993">
        <w:tc>
          <w:tcPr>
            <w:tcW w:w="1376" w:type="dxa"/>
          </w:tcPr>
          <w:p w14:paraId="7CAEC39F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93B8D3" w14:textId="77777777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7667AD" w:rsidRPr="00A610EA" w14:paraId="5647E69D" w14:textId="77777777" w:rsidTr="00C27993">
        <w:tc>
          <w:tcPr>
            <w:tcW w:w="1376" w:type="dxa"/>
          </w:tcPr>
          <w:p w14:paraId="3029A995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A610EA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E7744C" w:rsidRPr="00A610EA" w14:paraId="0CA623B1" w14:textId="77777777" w:rsidTr="00C27993">
        <w:tc>
          <w:tcPr>
            <w:tcW w:w="1376" w:type="dxa"/>
          </w:tcPr>
          <w:p w14:paraId="6C633167" w14:textId="77777777" w:rsidR="00E7744C" w:rsidRPr="00A610EA" w:rsidRDefault="00E7744C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46B1F8D" w14:textId="787EDE39" w:rsidR="00E7744C" w:rsidRPr="00A610EA" w:rsidRDefault="00C3796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3021D7" w:rsidRPr="00A610EA" w14:paraId="54E81856" w14:textId="77777777" w:rsidTr="00C27993">
        <w:tc>
          <w:tcPr>
            <w:tcW w:w="1376" w:type="dxa"/>
          </w:tcPr>
          <w:p w14:paraId="6873A263" w14:textId="77777777" w:rsidR="003021D7" w:rsidRPr="00A610EA" w:rsidRDefault="003021D7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3729AD3F" w14:textId="04C55CA4" w:rsidR="003021D7" w:rsidRDefault="003021D7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1D7">
              <w:rPr>
                <w:rFonts w:asciiTheme="majorBidi" w:hAnsiTheme="majorBidi"/>
                <w:sz w:val="30"/>
                <w:szCs w:val="30"/>
                <w:cs/>
              </w:rPr>
              <w:t>เหตุการณ</w:t>
            </w:r>
            <w:r w:rsidR="00191218"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3021D7">
              <w:rPr>
                <w:rFonts w:asciiTheme="majorBidi" w:hAnsiTheme="majorBidi"/>
                <w:sz w:val="30"/>
                <w:szCs w:val="30"/>
                <w:cs/>
              </w:rPr>
              <w:t>ภายหลังรอบระยะเวลาที่รายงาน</w:t>
            </w:r>
          </w:p>
        </w:tc>
      </w:tr>
    </w:tbl>
    <w:p w14:paraId="1F66F95E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A610EA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AC25E" w14:textId="77777777" w:rsidR="00076874" w:rsidRPr="00A610EA" w:rsidRDefault="007251E0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Cs w:val="22"/>
        </w:rPr>
        <w:br w:type="page"/>
      </w:r>
      <w:r w:rsidRPr="00A610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96F3B3C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03148" w14:textId="7E10327F" w:rsidR="00076874" w:rsidRPr="00A610EA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136683" w:rsidRPr="00A610EA">
        <w:rPr>
          <w:rFonts w:asciiTheme="majorBidi" w:hAnsiTheme="majorBidi" w:cstheme="majorBidi"/>
          <w:sz w:val="30"/>
          <w:szCs w:val="30"/>
          <w:cs/>
        </w:rPr>
        <w:t>คณะ</w:t>
      </w:r>
      <w:r w:rsidRPr="00A610E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426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E404E" w:rsidRPr="0042699F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28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="00CE404E" w:rsidRPr="0042699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75BF2" w:rsidRPr="00B75BF2">
        <w:rPr>
          <w:rFonts w:asciiTheme="majorBidi" w:hAnsiTheme="majorBidi"/>
          <w:sz w:val="30"/>
          <w:szCs w:val="30"/>
        </w:rPr>
        <w:t>2567</w:t>
      </w:r>
    </w:p>
    <w:p w14:paraId="48AF71BF" w14:textId="77777777" w:rsidR="004849A9" w:rsidRPr="00A610EA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B7705" w14:textId="77777777" w:rsidR="00076874" w:rsidRPr="00A610EA" w:rsidRDefault="007251E0" w:rsidP="00DE73C9">
      <w:pPr>
        <w:pStyle w:val="Heading2"/>
        <w:tabs>
          <w:tab w:val="clear" w:pos="340"/>
          <w:tab w:val="clear" w:pos="540"/>
        </w:tabs>
        <w:ind w:left="540" w:hanging="540"/>
        <w:rPr>
          <w:cs/>
        </w:rPr>
      </w:pPr>
      <w:r w:rsidRPr="00A610EA">
        <w:rPr>
          <w:cs/>
        </w:rPr>
        <w:t>ข้อมูลทั่วไป</w:t>
      </w:r>
    </w:p>
    <w:p w14:paraId="0601AB00" w14:textId="77777777" w:rsidR="00076874" w:rsidRPr="00A610EA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CA9D" w14:textId="7582715C" w:rsidR="003433DC" w:rsidRPr="00A610EA" w:rsidRDefault="00320005" w:rsidP="001E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</w:t>
      </w:r>
      <w:r w:rsidR="001232A1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1E30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251E0" w:rsidRPr="00A610EA">
        <w:rPr>
          <w:rFonts w:asciiTheme="majorBidi" w:hAnsiTheme="majorBidi" w:cstheme="majorBidi"/>
          <w:sz w:val="30"/>
          <w:szCs w:val="30"/>
        </w:rPr>
        <w:t>“</w:t>
      </w:r>
      <w:r w:rsidR="007251E0"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251E0" w:rsidRPr="00A610EA">
        <w:rPr>
          <w:rFonts w:asciiTheme="majorBidi" w:hAnsiTheme="majorBidi" w:cstheme="majorBidi"/>
          <w:sz w:val="30"/>
          <w:szCs w:val="30"/>
        </w:rPr>
        <w:t>”</w:t>
      </w:r>
      <w:r w:rsidR="007251E0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176" w:rsidRPr="00A610EA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B7775" w:rsidRPr="006B182A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BB777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5BF2" w:rsidRPr="00B75BF2">
        <w:rPr>
          <w:rFonts w:ascii="Angsana New" w:hAnsi="Angsana New"/>
          <w:sz w:val="30"/>
          <w:szCs w:val="30"/>
        </w:rPr>
        <w:t>21</w:t>
      </w:r>
      <w:r w:rsidR="00BB7775" w:rsidRPr="004E74F7">
        <w:rPr>
          <w:rFonts w:ascii="Angsana New" w:hAnsi="Angsana New"/>
          <w:sz w:val="30"/>
          <w:szCs w:val="30"/>
        </w:rPr>
        <w:t xml:space="preserve"> </w:t>
      </w:r>
      <w:r w:rsidR="00BB7775"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75BF2" w:rsidRPr="00B75BF2">
        <w:rPr>
          <w:rFonts w:ascii="Angsana New" w:hAnsi="Angsana New"/>
          <w:sz w:val="30"/>
          <w:szCs w:val="30"/>
        </w:rPr>
        <w:t>2566</w:t>
      </w:r>
      <w:r w:rsidR="003F5673">
        <w:rPr>
          <w:rFonts w:ascii="Angsana New" w:hAnsi="Angsana New" w:hint="cs"/>
          <w:sz w:val="30"/>
          <w:szCs w:val="30"/>
          <w:cs/>
        </w:rPr>
        <w:t xml:space="preserve"> โดย</w:t>
      </w:r>
      <w:r w:rsidR="003F5673" w:rsidRPr="003F5673">
        <w:rPr>
          <w:rFonts w:ascii="Angsana New" w:hAnsi="Angsana New"/>
          <w:sz w:val="30"/>
          <w:szCs w:val="30"/>
          <w:cs/>
        </w:rPr>
        <w:t xml:space="preserve">มีที่อยู่จดทะเบียนของบริษัทตั้งอยู่เลขที่ </w:t>
      </w:r>
      <w:r w:rsidR="00B75BF2" w:rsidRPr="00B75BF2">
        <w:rPr>
          <w:rFonts w:ascii="Angsana New" w:hAnsi="Angsana New"/>
          <w:sz w:val="30"/>
          <w:szCs w:val="30"/>
        </w:rPr>
        <w:t>48</w:t>
      </w:r>
      <w:r w:rsidR="003F5673" w:rsidRPr="003F5673">
        <w:rPr>
          <w:rFonts w:ascii="Angsana New" w:hAnsi="Angsana New"/>
          <w:sz w:val="30"/>
          <w:szCs w:val="30"/>
          <w:cs/>
        </w:rPr>
        <w:t>/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="003F5673" w:rsidRPr="003F5673">
        <w:rPr>
          <w:rFonts w:ascii="Angsana New" w:hAnsi="Angsana New"/>
          <w:sz w:val="30"/>
          <w:szCs w:val="30"/>
          <w:cs/>
        </w:rPr>
        <w:t xml:space="preserve"> หมู่ที่ </w:t>
      </w:r>
      <w:r w:rsidR="00B75BF2" w:rsidRPr="00B75BF2">
        <w:rPr>
          <w:rFonts w:ascii="Angsana New" w:hAnsi="Angsana New"/>
          <w:sz w:val="30"/>
          <w:szCs w:val="30"/>
        </w:rPr>
        <w:t>5</w:t>
      </w:r>
      <w:r w:rsidR="003F5673" w:rsidRPr="003F5673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57AE9192" w14:textId="77777777" w:rsidR="00D6035E" w:rsidRPr="00A610EA" w:rsidRDefault="00D6035E" w:rsidP="0019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293C4" w14:textId="178E24AB" w:rsidR="00BB7775" w:rsidRPr="009E7B91" w:rsidRDefault="00BB7775" w:rsidP="00BB777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ผู้ถือหุ้นรายใหญ่ได้แก่ คุณสุวิทย์ งามภูพันธ์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/>
          <w:sz w:val="30"/>
          <w:szCs w:val="30"/>
        </w:rPr>
        <w:t>22</w:t>
      </w:r>
      <w:r w:rsidR="00DD1DAF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26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คุณสุนิสา มงคลอารีย์พงษ์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3F5673">
        <w:rPr>
          <w:rFonts w:ascii="Angsana New" w:hAnsi="Angsana New"/>
          <w:sz w:val="30"/>
          <w:szCs w:val="30"/>
          <w:cs/>
        </w:rPr>
        <w:br/>
      </w:r>
      <w:r w:rsidRPr="009D2C22">
        <w:rPr>
          <w:rFonts w:ascii="Angsana New" w:hAnsi="Angsana New"/>
          <w:sz w:val="30"/>
          <w:szCs w:val="30"/>
          <w:cs/>
        </w:rPr>
        <w:t>ร้อย</w:t>
      </w:r>
      <w:r w:rsidRPr="00D64952">
        <w:rPr>
          <w:rFonts w:ascii="Angsana New" w:hAnsi="Angsana New"/>
          <w:sz w:val="30"/>
          <w:szCs w:val="30"/>
          <w:cs/>
        </w:rPr>
        <w:t xml:space="preserve">ละ </w:t>
      </w:r>
      <w:r w:rsidR="00B75BF2" w:rsidRPr="00B75BF2">
        <w:rPr>
          <w:rFonts w:ascii="Angsana New" w:hAnsi="Angsana New"/>
          <w:sz w:val="30"/>
          <w:szCs w:val="30"/>
        </w:rPr>
        <w:t>15</w:t>
      </w:r>
      <w:r w:rsidRPr="00D64952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19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563A76"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18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8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7981B650" w14:textId="77777777" w:rsidR="006B2908" w:rsidRPr="00A610EA" w:rsidRDefault="006B2908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FE48E" w14:textId="5FB66FC1" w:rsidR="004A3B60" w:rsidRPr="00A610EA" w:rsidRDefault="00136683" w:rsidP="00D34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23336" w:rsidRPr="00A610EA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</w:t>
      </w:r>
      <w:r w:rsidR="004A3B60" w:rsidRPr="00A610EA">
        <w:rPr>
          <w:rFonts w:asciiTheme="majorBidi" w:hAnsiTheme="majorBidi" w:cstheme="majorBidi"/>
          <w:sz w:val="30"/>
          <w:szCs w:val="30"/>
          <w:cs/>
          <w:lang w:val="th-TH"/>
        </w:rPr>
        <w:t>การ</w:t>
      </w:r>
      <w:r w:rsidR="004A3B60" w:rsidRPr="00A610EA">
        <w:rPr>
          <w:rFonts w:asciiTheme="majorBidi" w:hAnsiTheme="majorBidi" w:cstheme="majorBidi"/>
          <w:sz w:val="30"/>
          <w:szCs w:val="30"/>
          <w:cs/>
        </w:rPr>
        <w:t>ผลิต</w:t>
      </w:r>
      <w:r w:rsidR="00E2141E" w:rsidRPr="00A610EA">
        <w:rPr>
          <w:rFonts w:asciiTheme="majorBidi" w:hAnsiTheme="majorBidi" w:cstheme="majorBidi"/>
          <w:sz w:val="30"/>
          <w:szCs w:val="30"/>
          <w:cs/>
        </w:rPr>
        <w:t>และจัดจำหน่าย</w:t>
      </w:r>
      <w:r w:rsidR="0011352C" w:rsidRPr="00A610EA">
        <w:rPr>
          <w:rFonts w:asciiTheme="majorBidi" w:hAnsiTheme="majorBidi" w:cstheme="majorBidi"/>
          <w:sz w:val="30"/>
          <w:szCs w:val="30"/>
          <w:cs/>
        </w:rPr>
        <w:t>ยาและเวชภัณฑ์ สำหรับรักษาโรคในคนและสัตว์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br/>
        <w:t xml:space="preserve">โดยรายละเอียดของบริษัทย่อย 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="00B92022">
        <w:rPr>
          <w:rFonts w:asciiTheme="majorBidi" w:hAnsiTheme="majorBidi"/>
          <w:sz w:val="30"/>
          <w:szCs w:val="30"/>
        </w:rPr>
        <w:t xml:space="preserve"> </w:t>
      </w:r>
      <w:r w:rsidR="00B92022">
        <w:rPr>
          <w:rFonts w:asciiTheme="majorBidi" w:hAnsiTheme="majorBidi"/>
          <w:sz w:val="30"/>
          <w:szCs w:val="30"/>
          <w:cs/>
        </w:rPr>
        <w:t xml:space="preserve">และ </w:t>
      </w:r>
      <w:r w:rsidR="00B75BF2" w:rsidRPr="00B75BF2">
        <w:rPr>
          <w:rFonts w:asciiTheme="majorBidi" w:hAnsiTheme="majorBidi"/>
          <w:sz w:val="30"/>
          <w:szCs w:val="30"/>
        </w:rPr>
        <w:t>2565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317628" w:rsidRPr="00A610EA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317628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8</w:t>
      </w:r>
    </w:p>
    <w:p w14:paraId="48FFF6C6" w14:textId="77777777" w:rsidR="00853DB3" w:rsidRPr="00A610EA" w:rsidRDefault="00853DB3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77777777" w:rsidR="00076874" w:rsidRPr="00A610EA" w:rsidRDefault="007251E0" w:rsidP="00667EEF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 xml:space="preserve">เกณฑ์การจัดทำงบการเงิน </w:t>
      </w:r>
    </w:p>
    <w:p w14:paraId="1D442A7E" w14:textId="77777777" w:rsidR="00076874" w:rsidRPr="00A610EA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4EB3A" w14:textId="09893D56" w:rsidR="00716D54" w:rsidRDefault="00CE404E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404E">
        <w:rPr>
          <w:rFonts w:asciiTheme="majorBidi" w:hAnsi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</w:t>
      </w:r>
      <w:r w:rsidR="003F5673">
        <w:rPr>
          <w:rFonts w:asciiTheme="majorBidi" w:hAnsiTheme="majorBidi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F5673">
        <w:rPr>
          <w:rFonts w:asciiTheme="majorBidi" w:hAnsiTheme="majorBidi"/>
          <w:sz w:val="30"/>
          <w:szCs w:val="30"/>
          <w:cs/>
        </w:rPr>
        <w:br/>
      </w:r>
      <w:r w:rsidRPr="00CE404E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3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Pr="00CE404E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83A0160" w14:textId="4453B1B1" w:rsidR="00632AE5" w:rsidRDefault="00632AE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A9C4" w14:textId="7B2A8447" w:rsidR="00632AE5" w:rsidRPr="007F7B05" w:rsidRDefault="007F7B05" w:rsidP="00667EE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F7B05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F7B05">
        <w:rPr>
          <w:rFonts w:asciiTheme="majorBidi" w:hAnsiTheme="majorBidi"/>
          <w:sz w:val="30"/>
          <w:szCs w:val="30"/>
        </w:rPr>
        <w:t xml:space="preserve"> </w:t>
      </w:r>
      <w:r w:rsidRPr="007F7B05">
        <w:rPr>
          <w:rFonts w:asciiTheme="majorBidi" w:hAnsiTheme="majorBidi"/>
          <w:sz w:val="30"/>
          <w:szCs w:val="30"/>
          <w:cs/>
        </w:rPr>
        <w:t>การประมาณการ</w:t>
      </w:r>
      <w:r w:rsidRPr="003F5673">
        <w:rPr>
          <w:rFonts w:asciiTheme="majorBidi" w:hAnsi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</w:t>
      </w:r>
      <w:r w:rsidR="003F5673">
        <w:rPr>
          <w:rFonts w:asciiTheme="majorBidi" w:hAnsiTheme="majorBidi"/>
          <w:sz w:val="30"/>
          <w:szCs w:val="30"/>
          <w:cs/>
        </w:rPr>
        <w:br/>
      </w:r>
      <w:r w:rsidRPr="007F7B05">
        <w:rPr>
          <w:rFonts w:asciiTheme="majorBidi" w:hAnsi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7F7B05">
        <w:rPr>
          <w:rFonts w:asciiTheme="majorBidi" w:hAnsiTheme="majorBidi" w:hint="cs"/>
          <w:sz w:val="30"/>
          <w:szCs w:val="30"/>
          <w:cs/>
        </w:rPr>
        <w:t>ไป</w:t>
      </w:r>
      <w:r w:rsidR="00F935AD">
        <w:rPr>
          <w:rFonts w:asciiTheme="majorBidi" w:hAnsiTheme="majorBidi"/>
          <w:sz w:val="30"/>
          <w:szCs w:val="30"/>
        </w:rPr>
        <w:t xml:space="preserve"> </w:t>
      </w:r>
    </w:p>
    <w:p w14:paraId="7220CA94" w14:textId="4296FD4A" w:rsidR="007F7B05" w:rsidRDefault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7FD1EE" w14:textId="77777777" w:rsidR="00E13876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4DAA6A5" w14:textId="77777777" w:rsidR="003F5673" w:rsidRDefault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A6191E2" w14:textId="0E23F780" w:rsidR="00CD47AB" w:rsidRPr="00CD47AB" w:rsidRDefault="00CD47AB" w:rsidP="00CD47AB">
      <w:pPr>
        <w:pStyle w:val="Heading2"/>
        <w:tabs>
          <w:tab w:val="clear" w:pos="340"/>
          <w:tab w:val="clear" w:pos="540"/>
        </w:tabs>
        <w:ind w:left="540" w:hanging="540"/>
      </w:pPr>
      <w:r w:rsidRPr="00CD47AB">
        <w:rPr>
          <w:cs/>
        </w:rPr>
        <w:lastRenderedPageBreak/>
        <w:t>นโยบายการบัญชี</w:t>
      </w:r>
      <w:r w:rsidR="00671474">
        <w:rPr>
          <w:rFonts w:hint="cs"/>
          <w:cs/>
        </w:rPr>
        <w:t>ที่สำคัญ</w:t>
      </w:r>
    </w:p>
    <w:p w14:paraId="33E7128E" w14:textId="0D2FB876" w:rsidR="00C3174C" w:rsidRDefault="00C3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</w:p>
    <w:p w14:paraId="4EA24D48" w14:textId="5F619407" w:rsidR="00CE6F49" w:rsidRPr="0091421E" w:rsidRDefault="00CE6F49" w:rsidP="00CE6F49">
      <w:pPr>
        <w:pStyle w:val="Heading3"/>
        <w:tabs>
          <w:tab w:val="clear" w:pos="540"/>
        </w:tabs>
        <w:rPr>
          <w:i w:val="0"/>
          <w:iCs w:val="0"/>
          <w:cs/>
          <w:lang w:val="th-TH"/>
        </w:rPr>
      </w:pPr>
      <w:r w:rsidRPr="0091421E">
        <w:rPr>
          <w:cs/>
          <w:lang w:val="th-TH"/>
        </w:rPr>
        <w:t>เกณฑ์ในการจัดทำงบการเงินรวม</w:t>
      </w:r>
    </w:p>
    <w:p w14:paraId="437BB2E0" w14:textId="77777777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8A0E8B" w14:textId="2BB186E6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91421E">
        <w:rPr>
          <w:rFonts w:asciiTheme="majorBidi" w:hAnsiTheme="majorBidi" w:cstheme="majorBidi"/>
          <w:sz w:val="30"/>
          <w:szCs w:val="30"/>
        </w:rPr>
        <w:t>“</w:t>
      </w:r>
      <w:r w:rsidRPr="009142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1421E">
        <w:rPr>
          <w:rFonts w:asciiTheme="majorBidi" w:hAnsiTheme="majorBidi" w:cstheme="majorBidi"/>
          <w:sz w:val="30"/>
          <w:szCs w:val="30"/>
        </w:rPr>
        <w:t>”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7A5CDC29" w14:textId="2AE0DEB4" w:rsidR="00FB4946" w:rsidRDefault="00FB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CC5A4A" w14:textId="4C19AEDC" w:rsidR="007F7B05" w:rsidRDefault="007F7B05" w:rsidP="007F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</w:t>
      </w:r>
      <w:r w:rsidRPr="007F7B05">
        <w:rPr>
          <w:rFonts w:asciiTheme="majorBidi" w:hAnsiTheme="majorBidi" w:cstheme="majorBidi"/>
          <w:sz w:val="30"/>
          <w:szCs w:val="30"/>
          <w:cs/>
          <w:lang w:val="th-TH"/>
        </w:rPr>
        <w:t>แปร</w:t>
      </w:r>
      <w:r w:rsidRPr="0091421E">
        <w:rPr>
          <w:rFonts w:asciiTheme="majorBidi" w:hAnsiTheme="majorBidi" w:cstheme="majorBidi"/>
          <w:sz w:val="30"/>
          <w:szCs w:val="30"/>
          <w:cs/>
        </w:rPr>
        <w:t>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Theme="majorBidi" w:hAnsiTheme="majorBidi" w:cstheme="majorBidi"/>
          <w:sz w:val="30"/>
          <w:szCs w:val="30"/>
        </w:rPr>
        <w:br/>
      </w:r>
      <w:r w:rsidRPr="0091421E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7B48CC7" w14:textId="77777777" w:rsidR="007F7B05" w:rsidRPr="0091421E" w:rsidRDefault="007F7B05" w:rsidP="007F7B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899C36" w14:textId="4F4B3F24" w:rsidR="007F7B05" w:rsidRDefault="007F7B05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เมื่อมี</w:t>
      </w:r>
      <w:r w:rsidRPr="0091421E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7F7B05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D820EA">
        <w:rPr>
          <w:rFonts w:asciiTheme="majorBidi" w:hAnsiTheme="majorBidi"/>
          <w:sz w:val="30"/>
          <w:szCs w:val="30"/>
        </w:rPr>
        <w:br/>
      </w:r>
      <w:r w:rsidRPr="007F7B05">
        <w:rPr>
          <w:rFonts w:asciiTheme="majorBidi" w:hAnsiTheme="majorBidi"/>
          <w:sz w:val="30"/>
          <w:szCs w:val="30"/>
          <w:cs/>
        </w:rPr>
        <w:t>ส่วน</w:t>
      </w:r>
      <w:r w:rsidR="00C410D6">
        <w:rPr>
          <w:rFonts w:asciiTheme="majorBidi" w:hAnsiTheme="majorBidi" w:hint="cs"/>
          <w:sz w:val="30"/>
          <w:szCs w:val="30"/>
          <w:cs/>
        </w:rPr>
        <w:t>ขาด</w:t>
      </w:r>
      <w:r w:rsidRPr="007F7B05">
        <w:rPr>
          <w:rFonts w:asciiTheme="majorBidi" w:hAnsiTheme="majorBidi"/>
          <w:sz w:val="30"/>
          <w:szCs w:val="30"/>
          <w:cs/>
        </w:rPr>
        <w:t>ในส่วนของเจ้าของ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C2193A" w14:textId="77777777" w:rsidR="001E3061" w:rsidRDefault="001E3061" w:rsidP="007F7B05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33934" w14:textId="0E6B4F37" w:rsidR="007F7B05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1421E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5CA9C4A" w14:textId="08DA9C47" w:rsidR="007F7B05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EB3C9" w14:textId="2B19295B" w:rsidR="007F7B05" w:rsidRPr="0091421E" w:rsidRDefault="007F7B05" w:rsidP="007F7B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1421E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0B429B94" w14:textId="77777777" w:rsidR="00CE6F49" w:rsidRPr="0091421E" w:rsidRDefault="00CE6F49" w:rsidP="00CE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D52472" w14:textId="548BC285" w:rsidR="00CE6F49" w:rsidRPr="0091421E" w:rsidRDefault="00CE6F49" w:rsidP="00D1220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รายการส่วนเกินหรือส่วนขาดจะถูก</w:t>
      </w:r>
      <w:r w:rsidR="007F7B05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91421E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8655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  <w:r w:rsidRPr="0091421E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7662393F" w14:textId="77777777" w:rsidR="00AD2984" w:rsidRPr="0091421E" w:rsidRDefault="00AD2984" w:rsidP="00A610EA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lastRenderedPageBreak/>
        <w:t>เงินลงทุนในบริษัทย่อย</w:t>
      </w:r>
    </w:p>
    <w:p w14:paraId="313B18AE" w14:textId="77777777" w:rsidR="00AD2984" w:rsidRPr="004B60B8" w:rsidRDefault="00AD2984" w:rsidP="00A6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7683E9" w14:textId="74564ADF" w:rsidR="005C1D86" w:rsidRPr="000B4BFA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4357D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7F7B05">
        <w:rPr>
          <w:rFonts w:asciiTheme="majorBidi" w:hAnsiTheme="majorBidi"/>
          <w:sz w:val="30"/>
          <w:szCs w:val="30"/>
          <w:cs/>
        </w:rPr>
        <w:br/>
      </w:r>
      <w:r w:rsidRPr="0074357D">
        <w:rPr>
          <w:rFonts w:asciiTheme="majorBidi" w:hAnsiTheme="majorBidi"/>
          <w:sz w:val="30"/>
          <w:szCs w:val="30"/>
          <w:cs/>
        </w:rPr>
        <w:t>เงินลงทุนคำนวณโดย</w:t>
      </w:r>
      <w:r w:rsidR="00B37B27">
        <w:rPr>
          <w:rFonts w:asciiTheme="majorBidi" w:hAnsiTheme="majorBidi" w:hint="cs"/>
          <w:sz w:val="30"/>
          <w:szCs w:val="30"/>
          <w:cs/>
        </w:rPr>
        <w:t>วิธีเข้าก่อนออกก่อน</w:t>
      </w:r>
      <w:r w:rsidR="00F015B0">
        <w:rPr>
          <w:rFonts w:asciiTheme="majorBidi" w:hAnsiTheme="majorBidi" w:hint="cs"/>
          <w:sz w:val="30"/>
          <w:szCs w:val="30"/>
          <w:cs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กำไร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Pr="0074357D">
        <w:rPr>
          <w:rFonts w:asciiTheme="majorBidi" w:hAnsi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510F2A51" w14:textId="7BA33E1A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0099CF39" w14:textId="77777777" w:rsidR="005C1D86" w:rsidRPr="0091421E" w:rsidRDefault="005C1D86" w:rsidP="005C1D86">
      <w:pPr>
        <w:pStyle w:val="Heading3"/>
        <w:tabs>
          <w:tab w:val="clear" w:pos="540"/>
        </w:tabs>
      </w:pPr>
      <w:r w:rsidRPr="0091421E">
        <w:rPr>
          <w:cs/>
        </w:rPr>
        <w:t>เงินตราต่างประเทศ</w:t>
      </w:r>
    </w:p>
    <w:p w14:paraId="572F9387" w14:textId="77777777" w:rsidR="00572695" w:rsidRPr="00FB0BDC" w:rsidRDefault="00572695" w:rsidP="00A167C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33CEFE" w14:textId="77777777" w:rsidR="005C1D86" w:rsidRPr="0091421E" w:rsidRDefault="005C1D86" w:rsidP="005C1D8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37D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37DE">
        <w:rPr>
          <w:rFonts w:asciiTheme="majorBidi" w:hAnsiTheme="majorBidi" w:cstheme="majorBidi"/>
          <w:sz w:val="30"/>
          <w:szCs w:val="30"/>
        </w:rPr>
        <w:t xml:space="preserve"> </w:t>
      </w:r>
      <w:r w:rsidRPr="006F37DE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6F37DE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6F37D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20FDD3EA" w14:textId="77777777" w:rsidR="00A20B3A" w:rsidRPr="0091421E" w:rsidRDefault="00A20B3A" w:rsidP="0057269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0F178" w14:textId="5EEEA99E" w:rsidR="005C1D86" w:rsidRPr="0091421E" w:rsidRDefault="005C1D86" w:rsidP="00FB0B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37DE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04B4B5" w14:textId="35E140D0" w:rsidR="00FB0BDC" w:rsidRDefault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907C493" w14:textId="193CCB17" w:rsidR="006E536B" w:rsidRPr="0091421E" w:rsidRDefault="006E536B" w:rsidP="006E536B">
      <w:pPr>
        <w:pStyle w:val="Heading3"/>
        <w:tabs>
          <w:tab w:val="clear" w:pos="540"/>
        </w:tabs>
      </w:pPr>
      <w:r w:rsidRPr="0091421E">
        <w:rPr>
          <w:cs/>
        </w:rPr>
        <w:t>เครื่องมือทางการเงิน</w:t>
      </w:r>
    </w:p>
    <w:p w14:paraId="6A0D19F6" w14:textId="77777777" w:rsidR="006E536B" w:rsidRPr="0091421E" w:rsidRDefault="006E536B" w:rsidP="006E536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8D296" w14:textId="1145EC29" w:rsidR="006E536B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eastAsia="EucrosiaUPCBold" w:hAnsiTheme="majorBidi"/>
          <w:i/>
          <w:sz w:val="30"/>
          <w:szCs w:val="30"/>
        </w:rPr>
        <w:t>1</w:t>
      </w:r>
      <w:r w:rsidRPr="0091421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8E735B" w:rsidRPr="0091421E">
        <w:rPr>
          <w:rFonts w:asciiTheme="majorBidi" w:eastAsia="EucrosiaUPCBold" w:hAnsi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30E398A3" w14:textId="101A77AF" w:rsidR="006E536B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91421E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นอกเหนือจากลูกหนี้การค้า </w:t>
      </w:r>
      <w:r w:rsidR="00D1220E" w:rsidRPr="00D1220E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B75BF2" w:rsidRPr="00B75BF2">
        <w:rPr>
          <w:rFonts w:asciiTheme="majorBidi" w:hAnsiTheme="majorBidi"/>
          <w:sz w:val="30"/>
          <w:szCs w:val="30"/>
        </w:rPr>
        <w:t>3</w:t>
      </w:r>
      <w:r w:rsidR="00D1220E" w:rsidRPr="00D1220E">
        <w:rPr>
          <w:rFonts w:asciiTheme="majorBidi" w:hAnsiTheme="majorBidi"/>
          <w:sz w:val="30"/>
          <w:szCs w:val="30"/>
          <w:cs/>
        </w:rPr>
        <w:t xml:space="preserve">(ฉ)) </w:t>
      </w:r>
      <w:r w:rsidRPr="0091421E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Pr="007E69B3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632D0C" w:rsidRPr="00632D0C">
        <w:rPr>
          <w:rFonts w:asciiTheme="majorBidi" w:hAnsiTheme="majorBidi"/>
          <w:sz w:val="30"/>
          <w:szCs w:val="30"/>
          <w:cs/>
        </w:rPr>
        <w:t>เมื่อเริ่มแรก</w:t>
      </w:r>
      <w:r w:rsidRPr="007E69B3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="00632D0C" w:rsidRPr="00632D0C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7E69B3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32D0C">
        <w:rPr>
          <w:rFonts w:asciiTheme="majorBidi" w:hAnsiTheme="majorBidi" w:hint="cs"/>
          <w:sz w:val="30"/>
          <w:szCs w:val="30"/>
          <w:cs/>
        </w:rPr>
        <w:t>ด้วย</w:t>
      </w:r>
    </w:p>
    <w:p w14:paraId="415F8B4D" w14:textId="77777777" w:rsidR="007E69B3" w:rsidRPr="000B4BFA" w:rsidRDefault="007E69B3" w:rsidP="006E536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F5A15CA" w14:textId="452B1012" w:rsidR="00CB15E2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</w:t>
      </w:r>
      <w:r w:rsidRPr="0056600E">
        <w:rPr>
          <w:rFonts w:asciiTheme="majorBidi" w:hAnsiTheme="majorBidi"/>
          <w:sz w:val="30"/>
          <w:szCs w:val="30"/>
          <w:cs/>
        </w:rPr>
        <w:t>การเงินที่ได้รับผลกระทบทั้งหมดจะถูกจัดประเภทรายการใหม่โดยทันทีเป็นต้นไปนับจากวันที่มีการ</w:t>
      </w:r>
      <w:r w:rsidRPr="007E69B3">
        <w:rPr>
          <w:rFonts w:asciiTheme="majorBidi" w:hAnsiTheme="majorBidi"/>
          <w:sz w:val="30"/>
          <w:szCs w:val="30"/>
          <w:cs/>
        </w:rPr>
        <w:t>เปลี่ยนแปลงการจัดประเภท</w:t>
      </w:r>
    </w:p>
    <w:p w14:paraId="20144B86" w14:textId="77A9A48E" w:rsidR="007E69B3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21ACA08" w14:textId="7DC013A9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A98F1D6" w14:textId="18826FE4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5F0B4CCD" w14:textId="576BB02B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E69B3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4E7E60A" w14:textId="77777777" w:rsidR="007E69B3" w:rsidRPr="000B4BFA" w:rsidRDefault="007E69B3" w:rsidP="007E69B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3CD50D" w14:textId="2B9A8AD8" w:rsidR="006E536B" w:rsidRPr="007E69B3" w:rsidRDefault="006E536B" w:rsidP="00E1621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eastAsia="EucrosiaUPCBold" w:hAnsiTheme="majorBidi"/>
          <w:i/>
          <w:sz w:val="30"/>
          <w:szCs w:val="30"/>
        </w:rPr>
        <w:t>2</w:t>
      </w:r>
      <w:r w:rsidRPr="007E69B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7E69B3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493A57" w14:textId="60EF5B37" w:rsidR="006E536B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98B3205" w14:textId="77777777" w:rsidR="00632D0C" w:rsidRDefault="00632D0C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B3E1689" w14:textId="4B600167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D22B10C" w14:textId="7FD6563B" w:rsidR="007E69B3" w:rsidRPr="00725E03" w:rsidRDefault="007E69B3" w:rsidP="006E536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B540BE5" w14:textId="46C03E9B" w:rsidR="007E69B3" w:rsidRP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591E90" w14:textId="77777777" w:rsidR="007E69B3" w:rsidRPr="00725E03" w:rsidRDefault="007E69B3" w:rsidP="007E69B3">
      <w:pPr>
        <w:pStyle w:val="BodyText2"/>
        <w:tabs>
          <w:tab w:val="left" w:pos="1260"/>
        </w:tabs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0513" w14:textId="72E7B691" w:rsidR="007E69B3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7E69B3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FF1C568" w14:textId="792F221C" w:rsidR="00D1220E" w:rsidRPr="00725E03" w:rsidRDefault="00D1220E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F2A712A" w14:textId="396A70B8" w:rsidR="00D1220E" w:rsidRPr="0056600E" w:rsidRDefault="00D1220E" w:rsidP="00D1220E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eastAsia="EucrosiaUPCBold" w:hAnsiTheme="majorBidi"/>
          <w:i/>
          <w:sz w:val="30"/>
          <w:szCs w:val="30"/>
        </w:rPr>
        <w:t>3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A4E45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6D86C18" w14:textId="40079D7D" w:rsidR="006761E9" w:rsidRDefault="006761E9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6761E9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F318CCA" w14:textId="77777777" w:rsidR="00D21E17" w:rsidRPr="00725E03" w:rsidRDefault="00D21E17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584D7C7" w14:textId="791A30DF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="00B75BF2" w:rsidRPr="00B75BF2">
        <w:rPr>
          <w:rFonts w:asciiTheme="majorBidi" w:hAnsiTheme="majorBidi"/>
          <w:sz w:val="30"/>
          <w:szCs w:val="30"/>
        </w:rPr>
        <w:t>12</w:t>
      </w:r>
      <w:r w:rsidRPr="00DA4E45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456DAFE" w14:textId="77777777" w:rsidR="00D1220E" w:rsidRPr="00725E03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31BF2C1" w14:textId="4B42C724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DA4E45">
        <w:rPr>
          <w:rFonts w:asciiTheme="majorBidi" w:hAnsi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3C9D99" w14:textId="77777777" w:rsidR="00D1220E" w:rsidRPr="00725E03" w:rsidRDefault="00D1220E" w:rsidP="00D1220E">
      <w:pPr>
        <w:tabs>
          <w:tab w:val="clear" w:pos="907"/>
        </w:tabs>
        <w:spacing w:line="240" w:lineRule="auto"/>
        <w:ind w:right="29"/>
        <w:jc w:val="thaiDistribute"/>
        <w:rPr>
          <w:rFonts w:asciiTheme="majorBidi" w:hAnsiTheme="majorBidi"/>
          <w:sz w:val="30"/>
          <w:szCs w:val="30"/>
        </w:rPr>
      </w:pPr>
    </w:p>
    <w:p w14:paraId="5A76B4FF" w14:textId="76088DCD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75BF2" w:rsidRPr="00B75BF2">
        <w:rPr>
          <w:rFonts w:asciiTheme="majorBidi" w:hAnsiTheme="majorBidi"/>
          <w:sz w:val="30"/>
          <w:szCs w:val="30"/>
        </w:rPr>
        <w:t>90</w:t>
      </w:r>
      <w:r w:rsidR="0049094C">
        <w:rPr>
          <w:rFonts w:asciiTheme="majorBidi" w:hAnsiTheme="majorBidi"/>
          <w:sz w:val="30"/>
          <w:szCs w:val="30"/>
        </w:rPr>
        <w:t xml:space="preserve"> - </w:t>
      </w:r>
      <w:r w:rsidR="00B75BF2" w:rsidRPr="00B75BF2">
        <w:rPr>
          <w:rFonts w:asciiTheme="majorBidi" w:hAnsiTheme="majorBidi"/>
          <w:sz w:val="30"/>
          <w:szCs w:val="30"/>
        </w:rPr>
        <w:t>180</w:t>
      </w:r>
      <w:r w:rsidR="0049094C">
        <w:rPr>
          <w:rFonts w:asciiTheme="majorBidi" w:hAnsiTheme="majorBidi"/>
          <w:sz w:val="30"/>
          <w:szCs w:val="30"/>
        </w:rPr>
        <w:t xml:space="preserve"> </w:t>
      </w:r>
      <w:r w:rsidRPr="00DA4E45">
        <w:rPr>
          <w:rFonts w:asciiTheme="majorBidi" w:hAnsi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70A803E" w14:textId="77777777" w:rsidR="00D1220E" w:rsidRPr="006761E9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08E689B1" w14:textId="7D986BBF" w:rsidR="00D1220E" w:rsidRPr="00DA4E45" w:rsidRDefault="00D1220E" w:rsidP="00D1220E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F3D0380" w14:textId="0EE72758" w:rsidR="00D1220E" w:rsidRPr="00DA4E45" w:rsidRDefault="00D1220E" w:rsidP="00D1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DA4E45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03C8BC7" w14:textId="2662DE6C" w:rsidR="00D21E17" w:rsidRDefault="00D1220E" w:rsidP="0067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260" w:right="29" w:hanging="270"/>
        <w:jc w:val="thaiDistribute"/>
        <w:rPr>
          <w:rFonts w:asciiTheme="majorBidi" w:hAnsiTheme="majorBidi"/>
          <w:sz w:val="30"/>
          <w:szCs w:val="30"/>
          <w:cs/>
        </w:rPr>
      </w:pPr>
      <w:r w:rsidRPr="00DA4E45">
        <w:rPr>
          <w:rFonts w:asciiTheme="majorBidi" w:hAnsiTheme="majorBidi"/>
          <w:sz w:val="30"/>
          <w:szCs w:val="30"/>
          <w:cs/>
        </w:rPr>
        <w:t>-</w:t>
      </w:r>
      <w:r w:rsidRPr="00DA4E45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>
        <w:rPr>
          <w:rFonts w:asciiTheme="majorBidi" w:hAnsi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365</w:t>
      </w:r>
      <w:r>
        <w:rPr>
          <w:rFonts w:asciiTheme="majorBidi" w:hAnsiTheme="majorBidi"/>
          <w:sz w:val="30"/>
          <w:szCs w:val="30"/>
        </w:rPr>
        <w:t xml:space="preserve"> </w:t>
      </w:r>
      <w:r w:rsidRPr="00DA4E45">
        <w:rPr>
          <w:rFonts w:asciiTheme="majorBidi" w:hAnsiTheme="majorBidi"/>
          <w:sz w:val="30"/>
          <w:szCs w:val="30"/>
          <w:cs/>
        </w:rPr>
        <w:t>วัน</w:t>
      </w:r>
    </w:p>
    <w:p w14:paraId="203D6FE1" w14:textId="4C0AD4AA" w:rsidR="00D21E17" w:rsidRDefault="00D2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74FE14A" w14:textId="421FAC40" w:rsidR="006E536B" w:rsidRPr="0056600E" w:rsidRDefault="006E536B" w:rsidP="00E16212">
      <w:pPr>
        <w:pStyle w:val="BodyText2"/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eastAsia="EucrosiaUPCBold" w:hAnsiTheme="majorBidi"/>
          <w:i/>
          <w:sz w:val="30"/>
          <w:szCs w:val="30"/>
        </w:rPr>
        <w:t>4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56600E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การตัดจำหน่าย</w:t>
      </w:r>
    </w:p>
    <w:p w14:paraId="65E228CB" w14:textId="73443091" w:rsidR="007E69B3" w:rsidRPr="0056600E" w:rsidRDefault="007E69B3" w:rsidP="007E69B3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6600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2AC2D0" w14:textId="77777777" w:rsidR="005C1D86" w:rsidRDefault="005C1D86" w:rsidP="005C1D86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E08395" w14:textId="464724D9" w:rsidR="006E536B" w:rsidRPr="0056600E" w:rsidRDefault="006E536B" w:rsidP="00E16212">
      <w:pPr>
        <w:pStyle w:val="BodyText2"/>
        <w:ind w:left="990" w:right="4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eastAsia="EucrosiaUPCBold" w:hAnsiTheme="majorBidi"/>
          <w:i/>
          <w:sz w:val="30"/>
          <w:szCs w:val="30"/>
        </w:rPr>
        <w:t>5</w:t>
      </w:r>
      <w:r w:rsidRPr="0056600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E69B3" w:rsidRPr="0056600E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3E3B0010" w14:textId="64D31ACB" w:rsidR="005C1D86" w:rsidRDefault="007E69B3" w:rsidP="00E1621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  <w:cs/>
        </w:rPr>
      </w:pPr>
      <w:r w:rsidRPr="0056600E">
        <w:rPr>
          <w:rFonts w:asciiTheme="majorBidi" w:hAnsi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1B7D57C" w14:textId="0D6B6C5F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B9F5AE6" w14:textId="77777777" w:rsidR="00076874" w:rsidRPr="0074357D" w:rsidRDefault="007251E0" w:rsidP="00667EEF">
      <w:pPr>
        <w:pStyle w:val="Heading3"/>
        <w:tabs>
          <w:tab w:val="clear" w:pos="540"/>
        </w:tabs>
      </w:pPr>
      <w:r w:rsidRPr="0074357D">
        <w:rPr>
          <w:cs/>
        </w:rPr>
        <w:t>เงินสดและรายการเทียบเท่าเงินสด</w:t>
      </w:r>
    </w:p>
    <w:p w14:paraId="4B6EE4D3" w14:textId="77777777" w:rsidR="00076874" w:rsidRPr="0074357D" w:rsidRDefault="007251E0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ab/>
      </w:r>
    </w:p>
    <w:p w14:paraId="46A204C9" w14:textId="68193038" w:rsidR="00A167C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09E61EB" w14:textId="3F1C38F9" w:rsidR="00503E19" w:rsidRPr="0074357D" w:rsidRDefault="00503E19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lastRenderedPageBreak/>
        <w:t>เงินฝากธนาคารที่มีข้อจำกัดในการเบิกใช้ได้ แสดงแยกเป็นรายการเงินสดที่มีข้อจำกัดในการเบิกใช้ภายใต้</w:t>
      </w:r>
      <w:r w:rsidRPr="0074357D">
        <w:rPr>
          <w:rFonts w:asciiTheme="majorBidi" w:hAnsiTheme="majorBidi" w:cstheme="majorBidi"/>
          <w:sz w:val="30"/>
          <w:szCs w:val="30"/>
        </w:rPr>
        <w:t xml:space="preserve"> “</w:t>
      </w:r>
      <w:r w:rsidRPr="0074357D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74357D">
        <w:rPr>
          <w:rFonts w:asciiTheme="majorBidi" w:hAnsiTheme="majorBidi" w:cstheme="majorBidi"/>
          <w:sz w:val="30"/>
          <w:szCs w:val="30"/>
        </w:rPr>
        <w:t xml:space="preserve">” </w:t>
      </w:r>
      <w:r w:rsidRPr="0074357D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</w:p>
    <w:p w14:paraId="38C2861E" w14:textId="77777777" w:rsidR="005A60D7" w:rsidRPr="000B4BFA" w:rsidRDefault="005A60D7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920D92" w14:textId="77777777" w:rsidR="00076874" w:rsidRPr="008E735B" w:rsidRDefault="007251E0" w:rsidP="00667EEF">
      <w:pPr>
        <w:pStyle w:val="Heading3"/>
        <w:tabs>
          <w:tab w:val="clear" w:pos="540"/>
        </w:tabs>
      </w:pPr>
      <w:r w:rsidRPr="008E735B">
        <w:rPr>
          <w:cs/>
        </w:rPr>
        <w:t>ลูกหนี้การค้าและลูกหนี้อื่น</w:t>
      </w:r>
    </w:p>
    <w:p w14:paraId="561F7E4B" w14:textId="77777777" w:rsidR="00076874" w:rsidRPr="000B4BFA" w:rsidRDefault="00076874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B33AEC" w14:textId="5BDE98FA" w:rsidR="0074357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ลูกหนี้การค้า</w:t>
      </w:r>
      <w:r w:rsidR="001F6E86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74357D">
        <w:rPr>
          <w:rFonts w:asciiTheme="majorBidi" w:hAnsi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F6E86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74357D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ถูกตัดจำหน่ายเมื่อเกิดขึ้น</w:t>
      </w:r>
    </w:p>
    <w:p w14:paraId="11946F64" w14:textId="77777777" w:rsidR="0074357D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034D32D" w14:textId="3E53D80E" w:rsidR="00A20B3A" w:rsidRPr="000B4BFA" w:rsidRDefault="0074357D" w:rsidP="00A20B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74357D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7074C5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</w:t>
      </w:r>
      <w:r w:rsidR="007074C5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="00125C86">
        <w:rPr>
          <w:rFonts w:asciiTheme="majorBidi" w:hAnsiTheme="majorBidi" w:hint="cs"/>
          <w:sz w:val="30"/>
          <w:szCs w:val="30"/>
          <w:cs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โดยนำข้อมูลผลขาดทุนที่เกิดขึ้น</w:t>
      </w:r>
      <w:r w:rsidR="00670B20">
        <w:rPr>
          <w:rFonts w:asciiTheme="majorBidi" w:hAnsiTheme="majorBidi"/>
          <w:sz w:val="30"/>
          <w:szCs w:val="30"/>
        </w:rPr>
        <w:br/>
      </w:r>
      <w:r w:rsidRPr="0074357D">
        <w:rPr>
          <w:rFonts w:asciiTheme="majorBidi" w:hAnsiTheme="majorBidi"/>
          <w:sz w:val="30"/>
          <w:szCs w:val="30"/>
          <w:cs/>
        </w:rPr>
        <w:t>ในอดีต</w:t>
      </w:r>
      <w:r w:rsidR="00F935AD">
        <w:rPr>
          <w:rFonts w:asciiTheme="majorBidi" w:hAnsiTheme="majorBidi"/>
          <w:sz w:val="30"/>
          <w:szCs w:val="30"/>
        </w:rPr>
        <w:t xml:space="preserve"> </w:t>
      </w:r>
      <w:r w:rsidRPr="0074357D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A20B3A" w:rsidRPr="000B4BFA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4BDB73A1" w14:textId="568D5858" w:rsidR="001F6E86" w:rsidRDefault="001F6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507CC73" w14:textId="484CF839" w:rsidR="00065947" w:rsidRPr="0074357D" w:rsidRDefault="00BD26E1" w:rsidP="00667EEF">
      <w:pPr>
        <w:pStyle w:val="Heading3"/>
        <w:tabs>
          <w:tab w:val="clear" w:pos="540"/>
        </w:tabs>
      </w:pPr>
      <w:r w:rsidRPr="0074357D">
        <w:rPr>
          <w:cs/>
        </w:rPr>
        <w:t>สินค้าคงเหลือ</w:t>
      </w:r>
    </w:p>
    <w:p w14:paraId="773B3E6D" w14:textId="77777777" w:rsidR="00BD26E1" w:rsidRPr="0074357D" w:rsidRDefault="00BD26E1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6D5F5" w14:textId="77777777" w:rsidR="00BD26E1" w:rsidRPr="0074357D" w:rsidRDefault="00BD26E1" w:rsidP="00D756E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A20B3A" w:rsidRPr="0074357D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4357D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0406CDD" w14:textId="5485B390" w:rsidR="00B92B71" w:rsidRDefault="00B9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4F163A" w14:textId="67EE6909" w:rsidR="00D756EA" w:rsidRPr="0074357D" w:rsidRDefault="00D756EA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4357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ต้นทุนของสินค้าคำนวณโดยใช้วิธีดังนี้</w:t>
      </w:r>
      <w:r w:rsidRPr="0074357D">
        <w:rPr>
          <w:rFonts w:asciiTheme="majorBidi" w:hAnsiTheme="majorBidi" w:cstheme="majorBidi"/>
          <w:sz w:val="30"/>
          <w:szCs w:val="30"/>
        </w:rPr>
        <w:t>:</w:t>
      </w:r>
      <w:r w:rsidRPr="0074357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14A8AD" w14:textId="77777777" w:rsidR="00D756EA" w:rsidRPr="0074357D" w:rsidRDefault="00D756EA" w:rsidP="00BD26E1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320"/>
        <w:gridCol w:w="450"/>
        <w:gridCol w:w="4410"/>
      </w:tblGrid>
      <w:tr w:rsidR="00D756EA" w:rsidRPr="0074357D" w14:paraId="5BC23C06" w14:textId="77777777" w:rsidTr="00832303">
        <w:tc>
          <w:tcPr>
            <w:tcW w:w="4320" w:type="dxa"/>
          </w:tcPr>
          <w:p w14:paraId="6E97ED7B" w14:textId="77777777" w:rsidR="00D756EA" w:rsidRPr="0074357D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 w:right="-11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วัตถุดิบ</w:t>
            </w:r>
            <w:r w:rsidR="00640226" w:rsidRPr="0074357D">
              <w:rPr>
                <w:rFonts w:asciiTheme="majorBidi" w:hAnsiTheme="majorBidi" w:cstheme="majorBidi"/>
                <w:cs/>
              </w:rPr>
              <w:t xml:space="preserve"> </w:t>
            </w:r>
            <w:r w:rsidRPr="0074357D">
              <w:rPr>
                <w:rFonts w:asciiTheme="majorBidi" w:hAnsiTheme="majorBidi" w:cstheme="majorBidi"/>
                <w:cs/>
              </w:rPr>
              <w:t>บรรจุภัณฑ์</w:t>
            </w:r>
            <w:r w:rsidR="00640226" w:rsidRPr="0074357D">
              <w:rPr>
                <w:rFonts w:asciiTheme="majorBidi" w:hAnsiTheme="majorBidi" w:cstheme="majorBidi"/>
                <w:cs/>
              </w:rPr>
              <w:t>และ</w:t>
            </w:r>
            <w:r w:rsidR="00640226" w:rsidRPr="0074357D">
              <w:rPr>
                <w:rFonts w:asciiTheme="majorBidi" w:hAnsiTheme="majorBidi" w:cstheme="majorBidi"/>
                <w:cs/>
                <w:lang w:val="en-US"/>
              </w:rPr>
              <w:t>สินค้าซื้อมาเพื่อขาย</w:t>
            </w:r>
          </w:p>
        </w:tc>
        <w:tc>
          <w:tcPr>
            <w:tcW w:w="450" w:type="dxa"/>
          </w:tcPr>
          <w:p w14:paraId="557E729B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6EFF85F0" w14:textId="77777777" w:rsidR="00D756EA" w:rsidRPr="0074357D" w:rsidRDefault="00D756EA" w:rsidP="00640226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ในราคาทุน</w:t>
            </w:r>
            <w:r w:rsidRPr="0074357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8003E" w:rsidRPr="0074357D">
              <w:rPr>
                <w:rFonts w:asciiTheme="majorBidi" w:hAnsiTheme="majorBidi" w:cstheme="majorBidi"/>
                <w:lang w:val="en-US"/>
              </w:rPr>
              <w:t>(</w:t>
            </w:r>
            <w:r w:rsidR="0018003E" w:rsidRPr="0074357D">
              <w:rPr>
                <w:rFonts w:asciiTheme="majorBidi" w:hAnsiTheme="majorBidi" w:cstheme="majorBidi"/>
                <w:cs/>
                <w:lang w:val="en-US"/>
              </w:rPr>
              <w:t>ถัวเฉลี่ยถ่วงน้ำหนัก</w:t>
            </w:r>
            <w:r w:rsidR="0018003E" w:rsidRPr="0074357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756EA" w:rsidRPr="0074357D" w14:paraId="147F74DD" w14:textId="77777777" w:rsidTr="00832303">
        <w:tc>
          <w:tcPr>
            <w:tcW w:w="4320" w:type="dxa"/>
          </w:tcPr>
          <w:p w14:paraId="4585AB7D" w14:textId="77777777" w:rsidR="00D756EA" w:rsidRPr="0074357D" w:rsidRDefault="00D756EA" w:rsidP="00A20B3A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สินค้าสำเร็จรูป และสินค้าระหว่างผลิต</w:t>
            </w:r>
            <w:r w:rsidR="00832303" w:rsidRPr="0074357D">
              <w:rPr>
                <w:rFonts w:asciiTheme="majorBidi" w:hAnsiTheme="majorBidi" w:cstheme="majorBidi"/>
                <w:cs/>
              </w:rPr>
              <w:t xml:space="preserve"> </w:t>
            </w:r>
            <w:r w:rsidR="00832303" w:rsidRPr="0074357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832303" w:rsidRPr="0074357D">
              <w:rPr>
                <w:rFonts w:asciiTheme="majorBidi" w:hAnsiTheme="majorBidi" w:cstheme="majorBidi"/>
                <w:cs/>
                <w:lang w:val="en-US"/>
              </w:rPr>
              <w:t>บริษัทใหญ่</w:t>
            </w:r>
          </w:p>
        </w:tc>
        <w:tc>
          <w:tcPr>
            <w:tcW w:w="450" w:type="dxa"/>
          </w:tcPr>
          <w:p w14:paraId="3410B72C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004FE7E2" w14:textId="77777777" w:rsidR="00D756EA" w:rsidRPr="0074357D" w:rsidRDefault="00D756EA" w:rsidP="00D756EA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  <w:lang w:val="en-US"/>
              </w:rPr>
              <w:t>ในราคาต้นทุนมาตรฐาน ซึ่งได้รับการปรับปรุงให้ใกล้เคียงกับต้นทุนจริงถัวเฉลี่ย</w:t>
            </w:r>
          </w:p>
        </w:tc>
      </w:tr>
      <w:tr w:rsidR="00832303" w:rsidRPr="0074357D" w14:paraId="529350E4" w14:textId="77777777" w:rsidTr="00045E99">
        <w:tc>
          <w:tcPr>
            <w:tcW w:w="4320" w:type="dxa"/>
          </w:tcPr>
          <w:p w14:paraId="78B2F8C2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243"/>
                <w:tab w:val="left" w:pos="3060"/>
              </w:tabs>
              <w:ind w:left="-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</w:rPr>
              <w:t>สินค้าสำเร็จรูป -</w:t>
            </w:r>
            <w:r w:rsidRPr="0074357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357D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450" w:type="dxa"/>
          </w:tcPr>
          <w:p w14:paraId="04FE14B6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4410" w:type="dxa"/>
          </w:tcPr>
          <w:p w14:paraId="226D34E7" w14:textId="77777777" w:rsidR="00832303" w:rsidRPr="0074357D" w:rsidRDefault="00832303" w:rsidP="00045E99">
            <w:pPr>
              <w:pStyle w:val="a"/>
              <w:tabs>
                <w:tab w:val="clear" w:pos="1080"/>
                <w:tab w:val="left" w:pos="540"/>
                <w:tab w:val="left" w:pos="2700"/>
                <w:tab w:val="left" w:pos="306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4357D">
              <w:rPr>
                <w:rFonts w:asciiTheme="majorBidi" w:hAnsiTheme="majorBidi" w:cstheme="majorBidi"/>
                <w:cs/>
                <w:lang w:val="en-US"/>
              </w:rPr>
              <w:t>ในราคาทุน (เข้าก่อนออกก่อน)</w:t>
            </w:r>
          </w:p>
        </w:tc>
      </w:tr>
    </w:tbl>
    <w:p w14:paraId="64995A8A" w14:textId="3CEFC7EC" w:rsidR="005C1D86" w:rsidRDefault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E180B07" w14:textId="77777777" w:rsidR="005C1D86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4357D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</w:t>
      </w:r>
      <w:r w:rsidRPr="00163200">
        <w:rPr>
          <w:rFonts w:asciiTheme="majorBidi" w:hAnsiTheme="majorBidi"/>
          <w:sz w:val="30"/>
          <w:szCs w:val="30"/>
          <w:cs/>
        </w:rPr>
        <w:t>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D5D7846" w14:textId="5858B2CF" w:rsidR="007C0221" w:rsidRDefault="007C0221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91C9C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2E55">
        <w:rPr>
          <w:rFonts w:asciiTheme="majorBidi" w:hAnsiTheme="majorBidi"/>
          <w:sz w:val="30"/>
          <w:szCs w:val="30"/>
          <w:cs/>
        </w:rPr>
        <w:lastRenderedPageBreak/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DD09B9E" w14:textId="77777777" w:rsidR="005C1D86" w:rsidRPr="00163200" w:rsidRDefault="005C1D86" w:rsidP="00D75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37440" w14:textId="66965781" w:rsidR="00076874" w:rsidRDefault="007251E0" w:rsidP="009813A6">
      <w:pPr>
        <w:pStyle w:val="Heading3"/>
        <w:tabs>
          <w:tab w:val="clear" w:pos="540"/>
        </w:tabs>
      </w:pPr>
      <w:r w:rsidRPr="00163200">
        <w:rPr>
          <w:cs/>
        </w:rPr>
        <w:t>ที่ดิน อาคารและอุปกรณ์</w:t>
      </w:r>
    </w:p>
    <w:p w14:paraId="395C8AF5" w14:textId="77777777" w:rsidR="005C1D86" w:rsidRPr="00FB0BDC" w:rsidRDefault="005C1D86" w:rsidP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C855ABC" w14:textId="66AD1523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163200">
        <w:rPr>
          <w:rFonts w:asciiTheme="majorBidi" w:hAnsiTheme="majorBidi" w:hint="cs"/>
          <w:sz w:val="30"/>
          <w:szCs w:val="30"/>
          <w:cs/>
        </w:rPr>
        <w:t xml:space="preserve"> </w:t>
      </w:r>
      <w:r w:rsidRPr="00163200">
        <w:rPr>
          <w:rFonts w:asciiTheme="majorBidi" w:hAnsiTheme="majorBidi"/>
          <w:sz w:val="30"/>
          <w:szCs w:val="30"/>
          <w:cs/>
        </w:rPr>
        <w:t>ยกเว้นที่ดินที่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Pr="00163200">
        <w:rPr>
          <w:rFonts w:asciiTheme="majorBidi" w:hAnsiTheme="majorBidi"/>
          <w:sz w:val="30"/>
          <w:szCs w:val="30"/>
          <w:cs/>
        </w:rPr>
        <w:t>วัดมูลค่าด้วยราคาที่ตีใหม่</w:t>
      </w:r>
      <w:r w:rsidRPr="00163200">
        <w:rPr>
          <w:rFonts w:asciiTheme="majorBidi" w:hAnsiTheme="majorBidi" w:hint="cs"/>
          <w:sz w:val="30"/>
          <w:szCs w:val="30"/>
          <w:cs/>
        </w:rPr>
        <w:t xml:space="preserve"> </w:t>
      </w:r>
      <w:r w:rsidRPr="00163200">
        <w:rPr>
          <w:rFonts w:asciiTheme="majorBidi" w:hAnsiTheme="majorBidi"/>
          <w:sz w:val="30"/>
          <w:szCs w:val="30"/>
          <w:cs/>
        </w:rPr>
        <w:t>ราคาที่ตีใหม่หมายถึงมูลค่ายุติธรรม</w:t>
      </w:r>
      <w:r w:rsidR="00FB59BC" w:rsidRPr="00FB59BC">
        <w:rPr>
          <w:rFonts w:asciiTheme="majorBidi" w:hAnsiTheme="majorBidi"/>
          <w:sz w:val="30"/>
          <w:szCs w:val="30"/>
          <w:cs/>
        </w:rPr>
        <w:t>ซึ่งกำหนดจากเกณฑ์การใช้งานของสินทรัพย์ที่มีอยู่จริง</w:t>
      </w:r>
      <w:r w:rsidRPr="00163200">
        <w:rPr>
          <w:rFonts w:asciiTheme="majorBidi" w:hAnsiTheme="majorBidi"/>
          <w:sz w:val="30"/>
          <w:szCs w:val="30"/>
          <w:cs/>
        </w:rPr>
        <w:t xml:space="preserve"> ณ วันที่มีการตีราคาใหม่หักด้วยค่าเผื่อการด้อยค่าของสินทรัพย์</w:t>
      </w:r>
    </w:p>
    <w:p w14:paraId="22F6CB18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2"/>
        <w:jc w:val="both"/>
        <w:rPr>
          <w:rFonts w:asciiTheme="majorBidi" w:hAnsiTheme="majorBidi" w:cstheme="majorBidi"/>
          <w:sz w:val="30"/>
          <w:szCs w:val="30"/>
        </w:rPr>
      </w:pPr>
    </w:p>
    <w:p w14:paraId="70DA27AA" w14:textId="3492A403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309DB0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7682C2C" w14:textId="726A160A" w:rsidR="00FB59BC" w:rsidRDefault="005C1D86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571D32F" w14:textId="77777777" w:rsidR="00FB59BC" w:rsidRDefault="00FB59BC" w:rsidP="00FB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1A44E9" w14:textId="64CBDFD0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="00F015B0">
        <w:rPr>
          <w:rFonts w:asciiTheme="majorBidi" w:hAnsiTheme="majorBidi" w:hint="cs"/>
          <w:sz w:val="30"/>
          <w:szCs w:val="30"/>
          <w:cs/>
        </w:rPr>
        <w:t>ส่วนเกินทุนจากการตีราคาที่ดิน</w:t>
      </w:r>
      <w:r w:rsidRPr="00163200">
        <w:rPr>
          <w:rFonts w:asciiTheme="majorBidi" w:hAnsiTheme="majorBidi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FB59BC">
        <w:rPr>
          <w:rFonts w:asciiTheme="majorBidi" w:hAnsiTheme="majorBidi"/>
          <w:sz w:val="30"/>
          <w:szCs w:val="30"/>
        </w:rPr>
        <w:t xml:space="preserve"> </w:t>
      </w:r>
      <w:r w:rsidR="00FB59BC" w:rsidRPr="00FB59BC">
        <w:rPr>
          <w:rFonts w:asciiTheme="majorBidi" w:hAnsiTheme="majorBidi"/>
          <w:sz w:val="30"/>
          <w:szCs w:val="30"/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4D263A8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E2AD" w14:textId="77777777" w:rsidR="005C1D86" w:rsidRPr="00163200" w:rsidRDefault="005C1D86" w:rsidP="005C1D86">
      <w:pPr>
        <w:pStyle w:val="Default"/>
        <w:ind w:left="540"/>
        <w:jc w:val="thaiDistribute"/>
        <w:rPr>
          <w:rFonts w:asciiTheme="majorBidi" w:eastAsia="Times New Roman" w:hAnsiTheme="majorBidi" w:cs="Angsana New"/>
          <w:color w:val="auto"/>
          <w:sz w:val="30"/>
          <w:szCs w:val="30"/>
        </w:rPr>
      </w:pP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</w:rPr>
        <w:t xml:space="preserve"> </w:t>
      </w:r>
      <w:r w:rsidRPr="00163200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215B4A1" w14:textId="77777777" w:rsidR="005C1D86" w:rsidRPr="00163200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55BF5DA7" w14:textId="5818E3D3" w:rsidR="005C1D86" w:rsidRDefault="005C1D86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935AD">
        <w:rPr>
          <w:rFonts w:asciiTheme="majorBidi" w:hAnsiTheme="majorBidi" w:hint="cs"/>
          <w:sz w:val="30"/>
          <w:szCs w:val="30"/>
          <w:cs/>
        </w:rPr>
        <w:t>และติดตั้ง</w:t>
      </w:r>
    </w:p>
    <w:p w14:paraId="4DE8FB41" w14:textId="77777777" w:rsidR="00775533" w:rsidRDefault="00775533" w:rsidP="005C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A43B45" w14:textId="409B31D6" w:rsidR="00163200" w:rsidRPr="00163200" w:rsidRDefault="00163200" w:rsidP="0016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F963A8" w:rsidRPr="00163200" w14:paraId="55CE3093" w14:textId="77777777" w:rsidTr="00C0523B">
        <w:tc>
          <w:tcPr>
            <w:tcW w:w="5490" w:type="dxa"/>
          </w:tcPr>
          <w:p w14:paraId="313EEC93" w14:textId="77777777" w:rsidR="00F963A8" w:rsidRPr="00163200" w:rsidRDefault="00F963A8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D8773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560696A6" w14:textId="44E59A8E" w:rsidR="00F963A8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, </w:t>
            </w: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34B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20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07BFB" w:rsidRPr="00163200" w14:paraId="547497D8" w14:textId="77777777" w:rsidTr="00C0523B">
        <w:tc>
          <w:tcPr>
            <w:tcW w:w="5490" w:type="dxa"/>
          </w:tcPr>
          <w:p w14:paraId="622A622C" w14:textId="77777777" w:rsidR="00207BFB" w:rsidRPr="00163200" w:rsidRDefault="00207BFB" w:rsidP="00207B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ระบบไฟฟ้าและน้ำบาดาล</w:t>
            </w:r>
            <w:r w:rsidRPr="00163200">
              <w:rPr>
                <w:rFonts w:asciiTheme="majorBidi" w:hAnsiTheme="majorBidi" w:cstheme="majorBidi"/>
                <w:vanish/>
                <w:sz w:val="30"/>
                <w:szCs w:val="30"/>
              </w:rPr>
              <w:pgNum/>
            </w:r>
          </w:p>
        </w:tc>
        <w:tc>
          <w:tcPr>
            <w:tcW w:w="2160" w:type="dxa"/>
          </w:tcPr>
          <w:p w14:paraId="0F052BF9" w14:textId="05A0CDF5" w:rsidR="00207BFB" w:rsidRPr="00163200" w:rsidRDefault="00B75BF2" w:rsidP="0020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B92B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B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BF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60E37" w:rsidRPr="00163200" w14:paraId="329DC443" w14:textId="77777777" w:rsidTr="00C0523B">
        <w:tc>
          <w:tcPr>
            <w:tcW w:w="5490" w:type="dxa"/>
          </w:tcPr>
          <w:p w14:paraId="17F20FA4" w14:textId="77777777" w:rsidR="00B60E37" w:rsidRPr="00163200" w:rsidRDefault="002C4B7A" w:rsidP="004C32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B60E37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0" w:type="dxa"/>
          </w:tcPr>
          <w:p w14:paraId="3C4EB5B5" w14:textId="692C030D" w:rsidR="00B60E37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B65156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351B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F44A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2C4B7A" w:rsidRPr="001632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B7A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C32E7" w:rsidRPr="00163200" w14:paraId="21C50ABA" w14:textId="77777777" w:rsidTr="00C0523B">
        <w:tc>
          <w:tcPr>
            <w:tcW w:w="5490" w:type="dxa"/>
          </w:tcPr>
          <w:p w14:paraId="697EFA35" w14:textId="77777777" w:rsidR="004C32E7" w:rsidRPr="00163200" w:rsidRDefault="002C4B7A" w:rsidP="002C4B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46CE7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D8773F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2160" w:type="dxa"/>
          </w:tcPr>
          <w:p w14:paraId="4751A21D" w14:textId="7144F4D6" w:rsidR="004C32E7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4C32E7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C32E7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163200" w14:paraId="5B429503" w14:textId="77777777" w:rsidTr="00C0523B">
        <w:tc>
          <w:tcPr>
            <w:tcW w:w="5490" w:type="dxa"/>
          </w:tcPr>
          <w:p w14:paraId="1F395365" w14:textId="77777777" w:rsidR="00F963A8" w:rsidRPr="00163200" w:rsidRDefault="002C4B7A" w:rsidP="00B60E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5410AA7" w14:textId="09E2EA31" w:rsidR="00F963A8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F963A8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3112961B" w14:textId="77777777" w:rsidR="00D91CED" w:rsidRPr="00D91CED" w:rsidRDefault="00D91CED" w:rsidP="00D91CED">
      <w:pPr>
        <w:pStyle w:val="AccPolicyHeading"/>
        <w:rPr>
          <w:sz w:val="30"/>
          <w:szCs w:val="30"/>
          <w:highlight w:val="yellow"/>
        </w:rPr>
      </w:pPr>
    </w:p>
    <w:p w14:paraId="56B752E7" w14:textId="338C868D" w:rsidR="00076874" w:rsidRPr="00163200" w:rsidRDefault="007251E0" w:rsidP="00667EEF">
      <w:pPr>
        <w:pStyle w:val="Heading3"/>
        <w:tabs>
          <w:tab w:val="clear" w:pos="540"/>
        </w:tabs>
      </w:pPr>
      <w:r w:rsidRPr="00163200">
        <w:rPr>
          <w:cs/>
        </w:rPr>
        <w:t>สินทรัพย์ไม่มีตัวตน</w:t>
      </w:r>
    </w:p>
    <w:p w14:paraId="51F45862" w14:textId="77777777" w:rsidR="00076874" w:rsidRPr="000B4BFA" w:rsidRDefault="00076874" w:rsidP="003F42B8">
      <w:pPr>
        <w:pStyle w:val="AccPolicyHeading"/>
        <w:rPr>
          <w:sz w:val="30"/>
          <w:szCs w:val="30"/>
          <w:highlight w:val="yellow"/>
          <w:cs/>
        </w:rPr>
      </w:pPr>
    </w:p>
    <w:p w14:paraId="25EF9A18" w14:textId="77777777" w:rsidR="009813A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632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3F7532C" w14:textId="77777777" w:rsidR="009813A6" w:rsidRPr="00163200" w:rsidRDefault="009813A6" w:rsidP="00981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BFB2A" w14:textId="73CD7337" w:rsidR="009813A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63200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1632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นทุนการพัฒนาได้อย่างน่าเชื่อถือ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ผลิตภัณฑ์หรือกระบวนการนั้นมีความ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มีความเป็นไปได้ที่จะ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ก่อ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ให้เกิดประโยชน์เชิงเศรษฐกิจ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ในอนาคต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="00B77DA2" w:rsidRPr="00163200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1632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และนำสินทร</w:t>
      </w:r>
      <w:r w:rsidR="00185C49" w:rsidRPr="00163200">
        <w:rPr>
          <w:rFonts w:asciiTheme="majorBidi" w:eastAsia="Calibri" w:hAnsiTheme="majorBidi" w:cstheme="majorBidi"/>
          <w:sz w:val="30"/>
          <w:szCs w:val="30"/>
          <w:cs/>
        </w:rPr>
        <w:t>ัพย์มาใช้ประโยชน์หรือนำมาขายได้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</w:t>
      </w:r>
      <w:r w:rsidR="00BA7775">
        <w:rPr>
          <w:rFonts w:asciiTheme="majorBidi" w:eastAsia="Calibri" w:hAnsiTheme="majorBidi" w:cstheme="majorBidi" w:hint="cs"/>
          <w:sz w:val="30"/>
          <w:szCs w:val="30"/>
          <w:cs/>
        </w:rPr>
        <w:t>และรายจ่ายในขั้นตอนการวิจัย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อื่นรับรู้ในกำไร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ขาดทุนเมื่อเกิดขึ้น</w:t>
      </w:r>
    </w:p>
    <w:p w14:paraId="72EF767C" w14:textId="77777777" w:rsidR="00512DE0" w:rsidRPr="00163200" w:rsidRDefault="00512DE0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BA9E5B" w14:textId="2CFE8AD8" w:rsidR="001F6E86" w:rsidRPr="00163200" w:rsidRDefault="009813A6" w:rsidP="0098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163200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163200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ด้วยราคาทุนหักค่าตัดจำหน่ายสะสมและขาดทุนจากการ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ด้อยค่า</w:t>
      </w:r>
      <w:r w:rsidR="004B60B8">
        <w:rPr>
          <w:rFonts w:asciiTheme="majorBidi" w:eastAsia="Calibri" w:hAnsiTheme="majorBidi" w:cstheme="majorBidi" w:hint="cs"/>
          <w:sz w:val="30"/>
          <w:szCs w:val="30"/>
          <w:cs/>
        </w:rPr>
        <w:t xml:space="preserve"> ราคาทุน</w:t>
      </w:r>
      <w:r w:rsidR="001F6E86" w:rsidRPr="00163200">
        <w:rPr>
          <w:rFonts w:asciiTheme="majorBidi" w:eastAsia="Calibri" w:hAnsiTheme="majorBidi" w:cstheme="majorBidi"/>
          <w:sz w:val="30"/>
          <w:szCs w:val="30"/>
          <w:cs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  <w:r w:rsidR="004B60B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60B8" w:rsidRPr="004B60B8">
        <w:rPr>
          <w:rFonts w:asciiTheme="majorBidi" w:eastAsia="Calibr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0F9D8A0" w14:textId="5AAAC524" w:rsid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2E80C0E" w14:textId="77777777" w:rsidR="000D3F65" w:rsidRDefault="000D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18BE8CF" w14:textId="56A429E5" w:rsidR="00076874" w:rsidRPr="00163200" w:rsidRDefault="001175AD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63200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ค่าลิขสิทธิ์ซอฟต์แวร์</w:t>
      </w:r>
    </w:p>
    <w:p w14:paraId="7F6F36C5" w14:textId="77777777" w:rsidR="00076874" w:rsidRPr="00163200" w:rsidRDefault="00076874" w:rsidP="0066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401B9D27" w14:textId="40B98DA3" w:rsidR="00D91CED" w:rsidRDefault="001175AD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63200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</w:t>
      </w:r>
      <w:r w:rsidR="007251E0" w:rsidRPr="00163200">
        <w:rPr>
          <w:rFonts w:asciiTheme="majorBidi" w:hAnsiTheme="majorBidi" w:cstheme="majorBidi"/>
          <w:sz w:val="30"/>
          <w:szCs w:val="30"/>
          <w:cs/>
        </w:rPr>
        <w:t>ที่</w:t>
      </w:r>
      <w:r w:rsidR="00B77DA2" w:rsidRPr="00163200">
        <w:rPr>
          <w:rFonts w:asciiTheme="majorBidi" w:hAnsiTheme="majorBidi" w:cstheme="majorBidi"/>
          <w:sz w:val="30"/>
          <w:szCs w:val="30"/>
          <w:cs/>
        </w:rPr>
        <w:t>กลุ่ม</w:t>
      </w:r>
      <w:r w:rsidR="007251E0" w:rsidRPr="00163200">
        <w:rPr>
          <w:rFonts w:asciiTheme="majorBidi" w:hAnsiTheme="majorBidi" w:cstheme="majorBidi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="00F963A8" w:rsidRPr="00163200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ราคาทุนหักค่าตัดจำหน่ายและขาดทุน</w:t>
      </w:r>
      <w:r w:rsidR="008F44AF" w:rsidRPr="00163200">
        <w:rPr>
          <w:rFonts w:asciiTheme="majorBidi" w:eastAsia="Calibri" w:hAnsiTheme="majorBidi" w:cstheme="majorBidi"/>
          <w:sz w:val="30"/>
          <w:szCs w:val="30"/>
          <w:cs/>
        </w:rPr>
        <w:t>จากการด้อยค่า</w:t>
      </w:r>
      <w:r w:rsidR="00BA777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0441CB" w:rsidRPr="00163200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0441CB" w:rsidRPr="00163200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BA7775" w:rsidRPr="00163200">
        <w:rPr>
          <w:rFonts w:asciiTheme="majorBidi" w:eastAsia="Calibri" w:hAnsiTheme="majorBidi" w:cstheme="majorBidi"/>
          <w:sz w:val="30"/>
          <w:szCs w:val="30"/>
          <w:cs/>
        </w:rPr>
        <w:t>โดยวิธีเส้นตรง</w:t>
      </w:r>
      <w:r w:rsidR="004B60B8" w:rsidRPr="00163200">
        <w:rPr>
          <w:rFonts w:asciiTheme="majorBidi" w:eastAsia="Calibri" w:hAnsiTheme="majorBidi" w:cstheme="majorBidi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</w:t>
      </w:r>
      <w:r w:rsidR="004B60B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BA7775" w:rsidRPr="00163200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</w:t>
      </w:r>
      <w:r w:rsidR="004B60B8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7B890C" w14:textId="77777777" w:rsidR="00775533" w:rsidRDefault="00775533" w:rsidP="003F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9666772" w14:textId="0FDD83F2" w:rsidR="00BA7775" w:rsidRDefault="00BA7775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ประมาณการระยะเวลาที่คาดว่าจะได้รับปร</w:t>
      </w:r>
      <w:r w:rsidR="00E17C48">
        <w:rPr>
          <w:rFonts w:asciiTheme="majorBidi" w:eastAsia="Calibri" w:hAnsiTheme="majorBidi" w:cstheme="majorBidi" w:hint="cs"/>
          <w:sz w:val="30"/>
          <w:szCs w:val="30"/>
          <w:cs/>
        </w:rPr>
        <w:t>ะ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โยชน์แสดงได้ดังนี้</w:t>
      </w:r>
    </w:p>
    <w:tbl>
      <w:tblPr>
        <w:tblW w:w="7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160"/>
      </w:tblGrid>
      <w:tr w:rsidR="00B429FB" w:rsidRPr="00163200" w14:paraId="2F067D58" w14:textId="77777777" w:rsidTr="00C0523B">
        <w:tc>
          <w:tcPr>
            <w:tcW w:w="5490" w:type="dxa"/>
          </w:tcPr>
          <w:p w14:paraId="709681B5" w14:textId="77777777" w:rsidR="00B429FB" w:rsidRPr="00163200" w:rsidRDefault="00B429FB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ต้นทุนโครงการพัฒนารอตัดบัญชี</w:t>
            </w:r>
          </w:p>
        </w:tc>
        <w:tc>
          <w:tcPr>
            <w:tcW w:w="2160" w:type="dxa"/>
          </w:tcPr>
          <w:p w14:paraId="58FAF7EF" w14:textId="504DA40D" w:rsidR="00B429FB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8</w:t>
            </w:r>
            <w:r w:rsidR="00B429FB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429FB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F963A8" w:rsidRPr="00163200" w14:paraId="160B07FF" w14:textId="77777777" w:rsidTr="00C0523B">
        <w:tc>
          <w:tcPr>
            <w:tcW w:w="5490" w:type="dxa"/>
          </w:tcPr>
          <w:p w14:paraId="27035391" w14:textId="77777777" w:rsidR="00F963A8" w:rsidRPr="00163200" w:rsidRDefault="00F963A8" w:rsidP="00C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firstLine="1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7F11B5"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163200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160" w:type="dxa"/>
          </w:tcPr>
          <w:p w14:paraId="45A996CD" w14:textId="49A52694" w:rsidR="00F963A8" w:rsidRPr="00163200" w:rsidRDefault="00B75BF2" w:rsidP="0066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5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Pr="00B75BF2">
              <w:rPr>
                <w:rFonts w:asciiTheme="majorBidi" w:hAnsiTheme="majorBidi"/>
                <w:color w:val="000000"/>
                <w:sz w:val="30"/>
                <w:szCs w:val="30"/>
              </w:rPr>
              <w:t>10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938A2" w:rsidRPr="001632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07E237CE" w14:textId="116A77CB" w:rsidR="006B1100" w:rsidRPr="001B3BF3" w:rsidRDefault="006B1100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3C825281" w14:textId="056945C7" w:rsidR="001B3BF3" w:rsidRDefault="001B3BF3" w:rsidP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  <w:r w:rsidRPr="001B3BF3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65B80E76" w14:textId="32A687EF" w:rsidR="00CF35A1" w:rsidRPr="003F5673" w:rsidRDefault="00CF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9DCC73" w14:textId="6459D7C8" w:rsidR="001E3F13" w:rsidRPr="0091421E" w:rsidRDefault="001E3F13" w:rsidP="001E3F13">
      <w:pPr>
        <w:pStyle w:val="Heading3"/>
        <w:tabs>
          <w:tab w:val="clear" w:pos="540"/>
        </w:tabs>
      </w:pPr>
      <w:r w:rsidRPr="0091421E">
        <w:rPr>
          <w:cs/>
        </w:rPr>
        <w:t>สัญญาเช่า</w:t>
      </w:r>
    </w:p>
    <w:p w14:paraId="6C314E3B" w14:textId="3A932984" w:rsidR="00163200" w:rsidRDefault="00163200" w:rsidP="0091421E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183CC40" w14:textId="39B9AED8" w:rsidR="000441CB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72E55">
        <w:rPr>
          <w:rFonts w:asciiTheme="majorBidi" w:hAnsiTheme="majorBidi"/>
          <w:sz w:val="30"/>
          <w:szCs w:val="30"/>
          <w:cs/>
        </w:rPr>
        <w:t>ณ วันเริ่มต้นของสัญญา</w:t>
      </w:r>
      <w:r w:rsidR="00D91CED">
        <w:rPr>
          <w:rFonts w:asciiTheme="majorBidi" w:hAnsiTheme="majorBidi"/>
          <w:sz w:val="30"/>
          <w:szCs w:val="30"/>
        </w:rPr>
        <w:t xml:space="preserve"> </w:t>
      </w:r>
      <w:r w:rsidRPr="00C72E55">
        <w:rPr>
          <w:rFonts w:asciiTheme="majorBidi" w:hAnsi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83F88F8" w14:textId="77777777" w:rsidR="000441CB" w:rsidRDefault="000441CB" w:rsidP="000441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766424" w14:textId="731F47C1" w:rsidR="000441CB" w:rsidRPr="00163200" w:rsidRDefault="000441CB" w:rsidP="000441CB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163200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C2056">
        <w:rPr>
          <w:rFonts w:asciiTheme="majorBidi" w:hAnsiTheme="majorBidi"/>
          <w:sz w:val="30"/>
          <w:szCs w:val="30"/>
        </w:rPr>
        <w:t xml:space="preserve"> </w:t>
      </w:r>
      <w:r w:rsidR="006C2056">
        <w:rPr>
          <w:rFonts w:asciiTheme="majorBidi" w:hAnsiTheme="majorBidi" w:hint="cs"/>
          <w:sz w:val="30"/>
          <w:szCs w:val="30"/>
          <w:cs/>
        </w:rPr>
        <w:t>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5F10">
        <w:rPr>
          <w:rFonts w:asciiTheme="majorBidi" w:hAnsiTheme="majorBidi"/>
          <w:sz w:val="30"/>
          <w:szCs w:val="30"/>
          <w:cs/>
        </w:rPr>
        <w:br/>
      </w:r>
      <w:r w:rsidR="006C2056">
        <w:rPr>
          <w:rFonts w:asciiTheme="majorBidi" w:hAnsiTheme="majorBidi" w:hint="cs"/>
          <w:sz w:val="30"/>
          <w:szCs w:val="30"/>
          <w:cs/>
        </w:rPr>
        <w:t>ที่ไม่เป็นการเช่าเป็นสัญญาเช่าทั้งหมด</w:t>
      </w:r>
    </w:p>
    <w:p w14:paraId="00EC8EF3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E34B9E7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CC7A2F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7822F3" w14:textId="23757833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0DE17326" w14:textId="77777777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0B30BE" w14:textId="3BF86FC8" w:rsidR="000441CB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63200">
        <w:rPr>
          <w:rFonts w:asciiTheme="majorBidi" w:hAnsi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</w:t>
      </w:r>
    </w:p>
    <w:p w14:paraId="44E516A9" w14:textId="77777777" w:rsidR="001B3BF3" w:rsidRDefault="001B3BF3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FD7CFD" w14:textId="06A157DC" w:rsidR="00B92B71" w:rsidRDefault="000441CB" w:rsidP="000441C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63200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0B6A65F" w14:textId="4C6E8912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DB0CF8" w14:textId="2E65AD9C" w:rsidR="00FB4946" w:rsidRPr="0056600E" w:rsidRDefault="00FB4946" w:rsidP="007312A6">
      <w:pPr>
        <w:pStyle w:val="Heading3"/>
        <w:tabs>
          <w:tab w:val="clear" w:pos="540"/>
        </w:tabs>
      </w:pPr>
      <w:r w:rsidRPr="0056600E">
        <w:rPr>
          <w:cs/>
        </w:rPr>
        <w:t>การด้อยค่าสินทรัพย์ที่ไม่ใช่สินทรัพย์ทางการเงิน</w:t>
      </w:r>
    </w:p>
    <w:p w14:paraId="628D40D6" w14:textId="77777777" w:rsidR="00FB4946" w:rsidRPr="0056600E" w:rsidRDefault="00FB4946" w:rsidP="00FB494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930EA" w14:textId="77777777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56600E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5FC2799A" w14:textId="0563E0F4" w:rsidR="00FB0BDC" w:rsidRDefault="00FB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AC9B9B5" w14:textId="74BBB2AC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Pr="00DA4E45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56600E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56600E">
        <w:rPr>
          <w:rFonts w:asciiTheme="majorBidi" w:hAnsiTheme="majorBidi" w:cstheme="majorBidi"/>
          <w:spacing w:val="-2"/>
          <w:sz w:val="30"/>
          <w:szCs w:val="30"/>
          <w:cs/>
        </w:rPr>
        <w:t>เงินสดสูงกว่ามูลค่าที่จะได้รับคืน เว้นแต่เมื่อมีการกลับรายการ</w:t>
      </w:r>
      <w:r w:rsidRPr="0056600E">
        <w:rPr>
          <w:rFonts w:asciiTheme="majorBidi" w:hAnsiTheme="majorBidi" w:cstheme="majorBidi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56600E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612CC" w14:textId="77777777" w:rsidR="000441CB" w:rsidRPr="0056600E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06BDEDE" w14:textId="0ACA22B3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51E4C7" w14:textId="77777777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516" w14:textId="64477371" w:rsidR="000441CB" w:rsidRPr="0056600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BB645E5" w14:textId="2424A76B" w:rsidR="00B92B71" w:rsidRDefault="00B92B71" w:rsidP="003D0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F27A62" w14:textId="156234C7" w:rsidR="0023114E" w:rsidRPr="0091421E" w:rsidRDefault="0023114E" w:rsidP="003820C4">
      <w:pPr>
        <w:pStyle w:val="Heading3"/>
        <w:tabs>
          <w:tab w:val="clear" w:pos="540"/>
        </w:tabs>
        <w:rPr>
          <w:cs/>
          <w:lang w:val="th-TH"/>
        </w:rPr>
      </w:pPr>
      <w:r w:rsidRPr="0091421E">
        <w:rPr>
          <w:cs/>
          <w:lang w:val="th-TH"/>
        </w:rPr>
        <w:lastRenderedPageBreak/>
        <w:t xml:space="preserve">ผลประโยชน์ของพนักงาน  </w:t>
      </w:r>
    </w:p>
    <w:p w14:paraId="724DF656" w14:textId="16E712C6" w:rsidR="0023114E" w:rsidRDefault="0023114E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B8C55" w14:textId="553F706C" w:rsidR="00D91CED" w:rsidRDefault="00D91CED" w:rsidP="00D91C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91421E">
        <w:rPr>
          <w:rFonts w:asciiTheme="majorBidi" w:hAnsiTheme="majorBidi" w:cstheme="majorBidi"/>
          <w:iCs/>
          <w:sz w:val="30"/>
          <w:szCs w:val="30"/>
          <w:cs/>
        </w:rPr>
        <w:t>โครงการ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สมทบเงิน</w:t>
      </w:r>
    </w:p>
    <w:p w14:paraId="39C801AF" w14:textId="31002836" w:rsidR="00D91CED" w:rsidRDefault="00D91CED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D91CED">
        <w:rPr>
          <w:rFonts w:asciiTheme="majorBidi" w:hAnsi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136C0B" w14:textId="77777777" w:rsidR="000D3F65" w:rsidRDefault="000D3F65" w:rsidP="0083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B406A" w14:textId="631CC694" w:rsidR="000441CB" w:rsidRDefault="000441CB" w:rsidP="000441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91421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E36E0AE" w14:textId="455CA1D1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91421E">
        <w:rPr>
          <w:rFonts w:asciiTheme="majorBidi" w:hAnsi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F015B0">
        <w:rPr>
          <w:rFonts w:asciiTheme="majorBidi" w:hAnsiTheme="majorBidi" w:hint="cs"/>
          <w:sz w:val="30"/>
          <w:szCs w:val="30"/>
          <w:cs/>
        </w:rPr>
        <w:t xml:space="preserve"> </w:t>
      </w:r>
      <w:r w:rsidRPr="0091421E">
        <w:rPr>
          <w:rFonts w:asciiTheme="majorBidi" w:hAnsi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6FE5279" w14:textId="42BFF25F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ED7DADB" w14:textId="6A19487A" w:rsidR="00BA7775" w:rsidRDefault="00BA7775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BA7775">
        <w:rPr>
          <w:rFonts w:asciiTheme="majorBidi" w:hAnsi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564F3A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</w:p>
    <w:p w14:paraId="2F426A54" w14:textId="77777777" w:rsidR="000441CB" w:rsidRPr="000B4BFA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91421E">
        <w:rPr>
          <w:rFonts w:asciiTheme="majorBidi" w:hAnsi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34C791" w14:textId="47825448" w:rsidR="00A068B0" w:rsidRPr="000B4BFA" w:rsidRDefault="00A0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</w:p>
    <w:p w14:paraId="5AD8D075" w14:textId="36E60442" w:rsidR="003820C4" w:rsidRPr="0091421E" w:rsidRDefault="003820C4" w:rsidP="003820C4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t>ประมาณการหนี้สิน</w:t>
      </w:r>
    </w:p>
    <w:p w14:paraId="4AC1ED9F" w14:textId="77777777" w:rsidR="003820C4" w:rsidRPr="0091421E" w:rsidRDefault="003820C4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5D3CB" w14:textId="03A56D55" w:rsidR="003820C4" w:rsidRDefault="007F361A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1421E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B77DA2" w:rsidRPr="0091421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1421E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1421E">
        <w:rPr>
          <w:rFonts w:asciiTheme="majorBidi" w:hAnsiTheme="majorBidi" w:cstheme="majorBidi"/>
          <w:sz w:val="30"/>
          <w:szCs w:val="30"/>
        </w:rPr>
        <w:t xml:space="preserve"> </w:t>
      </w:r>
    </w:p>
    <w:p w14:paraId="7C600F7F" w14:textId="77777777" w:rsidR="00E13876" w:rsidRDefault="00E13876" w:rsidP="007F36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74149" w14:textId="44B8DA3D" w:rsidR="000441CB" w:rsidRDefault="000441CB" w:rsidP="000441CB">
      <w:pPr>
        <w:pStyle w:val="Heading3"/>
        <w:tabs>
          <w:tab w:val="clear" w:pos="540"/>
        </w:tabs>
      </w:pPr>
      <w:r>
        <w:rPr>
          <w:rFonts w:hint="cs"/>
          <w:cs/>
        </w:rPr>
        <w:lastRenderedPageBreak/>
        <w:t>การวัดมูลค่ายุ</w:t>
      </w:r>
      <w:r w:rsidR="00156FD3">
        <w:rPr>
          <w:rFonts w:hint="cs"/>
          <w:cs/>
        </w:rPr>
        <w:t>ติ</w:t>
      </w:r>
      <w:r>
        <w:rPr>
          <w:rFonts w:hint="cs"/>
          <w:cs/>
        </w:rPr>
        <w:t>ธรรม</w:t>
      </w:r>
    </w:p>
    <w:p w14:paraId="0B604F16" w14:textId="77777777" w:rsidR="000441CB" w:rsidRP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6B000" w14:textId="79AF9F21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sz w:val="30"/>
          <w:szCs w:val="30"/>
          <w:cs/>
        </w:rPr>
        <w:t>มูลค่า</w:t>
      </w:r>
      <w:r w:rsidRPr="00DA4E45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DA4E45">
        <w:rPr>
          <w:sz w:val="30"/>
          <w:szCs w:val="30"/>
          <w:cs/>
        </w:rPr>
        <w:t>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DA4E45">
        <w:rPr>
          <w:rFonts w:asciiTheme="majorBidi" w:hAnsiTheme="majorBidi" w:cstheme="majorBidi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178BB42" w14:textId="77777777" w:rsidR="00DA6723" w:rsidRPr="00DA4E45" w:rsidRDefault="00DA6723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D9EB4" w14:textId="4A6D24DE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98E2142" w14:textId="2BB2A064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B75BF2" w:rsidRPr="00B75BF2">
        <w:rPr>
          <w:rFonts w:asciiTheme="majorBidi" w:hAnsiTheme="majorBidi"/>
          <w:sz w:val="30"/>
          <w:szCs w:val="30"/>
        </w:rPr>
        <w:t>1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9E877E" w14:textId="276C95D7" w:rsidR="000441CB" w:rsidRPr="008258BE" w:rsidRDefault="000441CB" w:rsidP="00BA77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 w:hanging="263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B75BF2" w:rsidRPr="00B75BF2">
        <w:rPr>
          <w:rFonts w:asciiTheme="majorBidi" w:hAnsiTheme="majorBidi"/>
          <w:sz w:val="30"/>
          <w:szCs w:val="30"/>
        </w:rPr>
        <w:t>2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75BF2" w:rsidRPr="00B75BF2">
        <w:rPr>
          <w:rFonts w:asciiTheme="majorBidi" w:hAnsiTheme="majorBidi"/>
          <w:sz w:val="30"/>
          <w:szCs w:val="30"/>
        </w:rPr>
        <w:t>1</w:t>
      </w:r>
    </w:p>
    <w:p w14:paraId="58C0AE2F" w14:textId="6E128304" w:rsidR="000441CB" w:rsidRPr="008258BE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58BE">
        <w:rPr>
          <w:rFonts w:asciiTheme="majorBidi" w:hAnsiTheme="majorBidi" w:cstheme="majorBidi"/>
          <w:sz w:val="30"/>
          <w:szCs w:val="30"/>
          <w:cs/>
        </w:rPr>
        <w:t>-</w:t>
      </w:r>
      <w:r w:rsidRPr="008258B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="00B75BF2" w:rsidRPr="00B75BF2">
        <w:rPr>
          <w:rFonts w:asciiTheme="majorBidi" w:hAnsiTheme="majorBidi"/>
          <w:sz w:val="30"/>
          <w:szCs w:val="30"/>
        </w:rPr>
        <w:t>3</w:t>
      </w:r>
      <w:r w:rsidRPr="008258BE">
        <w:rPr>
          <w:rFonts w:asciiTheme="majorBidi" w:hAnsiTheme="majorBidi" w:cstheme="majorBidi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72E730DD" w14:textId="77777777" w:rsidR="000441CB" w:rsidRP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A8ECA" w14:textId="05DCD83A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962B1">
        <w:rPr>
          <w:rFonts w:asciiTheme="majorBidi" w:hAnsiTheme="majorBidi" w:cstheme="majorBidi"/>
          <w:sz w:val="30"/>
          <w:szCs w:val="30"/>
        </w:rPr>
        <w:t xml:space="preserve"> </w:t>
      </w:r>
      <w:r w:rsidRPr="00DA4E45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954A2A5" w14:textId="77777777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03D74" w14:textId="167DAFB6" w:rsidR="000441C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4E45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ECA9009" w14:textId="77777777" w:rsidR="000441CB" w:rsidRPr="00DA4E45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1957F" w14:textId="0309A90C" w:rsidR="00076874" w:rsidRPr="0091421E" w:rsidRDefault="007251E0" w:rsidP="006D0C29">
      <w:pPr>
        <w:pStyle w:val="Heading3"/>
        <w:tabs>
          <w:tab w:val="clear" w:pos="540"/>
        </w:tabs>
        <w:rPr>
          <w:cs/>
        </w:rPr>
      </w:pPr>
      <w:r w:rsidRPr="0091421E">
        <w:rPr>
          <w:cs/>
        </w:rPr>
        <w:t>รายได้</w:t>
      </w:r>
      <w:r w:rsidR="00BA7775" w:rsidRPr="00BA7775">
        <w:rPr>
          <w:rFonts w:cs="Angsana New"/>
          <w:cs/>
        </w:rPr>
        <w:t>จากสัญญาที่ทำกับลูกค้า</w:t>
      </w:r>
    </w:p>
    <w:p w14:paraId="29D11748" w14:textId="5D71516A" w:rsidR="00076874" w:rsidRDefault="00076874" w:rsidP="00E621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D2A78" w14:textId="201FBA26" w:rsidR="00BA7775" w:rsidRPr="001C2B0F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ฒ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A7775" w:rsidRPr="001C2B0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79B79E0" w14:textId="6632056F" w:rsidR="000441CB" w:rsidRPr="0056600E" w:rsidRDefault="000441CB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5660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00E">
        <w:rPr>
          <w:rFonts w:asciiTheme="majorBidi" w:hAnsiTheme="majorBidi" w:cstheme="majorBidi"/>
          <w:sz w:val="30"/>
          <w:szCs w:val="30"/>
          <w:cs/>
        </w:rPr>
        <w:t>บริษัทคาดว่าจะมีสิทธิได้รับซึ่งไม่รวมจำนวนเงินที่เก็บแทนบุคคลที่สามและภาษีมูลค่าเพิ่ม</w:t>
      </w:r>
      <w:r w:rsidRPr="0056600E">
        <w:rPr>
          <w:rFonts w:asciiTheme="majorBidi" w:hAnsiTheme="majorBidi" w:cstheme="majorBidi"/>
          <w:sz w:val="30"/>
          <w:szCs w:val="30"/>
        </w:rPr>
        <w:t xml:space="preserve"> </w:t>
      </w:r>
      <w:r w:rsidRPr="0056600E">
        <w:rPr>
          <w:rFonts w:asciiTheme="majorBidi" w:hAnsiTheme="majorBidi"/>
          <w:sz w:val="30"/>
          <w:szCs w:val="30"/>
          <w:cs/>
        </w:rPr>
        <w:t>รายได้ที่รับรู้ไม่รวมภาษีมูลค่าเพิ่ม</w:t>
      </w:r>
      <w:r w:rsidRPr="0056600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76F7035" w14:textId="77777777" w:rsidR="0091421E" w:rsidRPr="0056600E" w:rsidRDefault="0091421E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67E7F" w14:textId="77777777" w:rsidR="00DA6723" w:rsidRDefault="00BA7775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BA7775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B3BF3" w:rsidRPr="001B3BF3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450D755" w14:textId="77777777" w:rsidR="00DA6723" w:rsidRDefault="00DA6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46130B5" w14:textId="7DC69C15" w:rsidR="007F361A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</w:t>
      </w:r>
      <w:r w:rsidRPr="001C2B0F">
        <w:rPr>
          <w:rFonts w:asciiTheme="majorBidi" w:hAnsiTheme="majorBidi"/>
          <w:sz w:val="30"/>
          <w:szCs w:val="30"/>
          <w:cs/>
        </w:rPr>
        <w:t>การ</w:t>
      </w:r>
      <w:r w:rsidRPr="0056600E">
        <w:rPr>
          <w:rFonts w:asciiTheme="majorBidi" w:hAnsiTheme="majorBidi" w:cstheme="majorBidi"/>
          <w:sz w:val="30"/>
          <w:szCs w:val="30"/>
          <w:cs/>
        </w:rPr>
        <w:t>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475EBB5A" w14:textId="77777777" w:rsidR="00DA6723" w:rsidRPr="0056600E" w:rsidRDefault="00DA6723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3A2FE" w14:textId="0CDF7D7C" w:rsidR="007F361A" w:rsidRPr="00563A76" w:rsidRDefault="007F361A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63A7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B77DA2" w:rsidRPr="00563A76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563A76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1C2B0F" w:rsidRPr="00563A76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รับรู้รายได้การการขายสินค้าและ</w:t>
      </w:r>
      <w:r w:rsidR="00563A76">
        <w:rPr>
          <w:rFonts w:asciiTheme="majorBidi" w:hAnsiTheme="majorBidi" w:cstheme="majorBidi"/>
          <w:spacing w:val="-2"/>
          <w:sz w:val="30"/>
          <w:szCs w:val="30"/>
        </w:rPr>
        <w:br/>
      </w:r>
      <w:r w:rsidR="001C2B0F" w:rsidRPr="00563A76">
        <w:rPr>
          <w:rFonts w:asciiTheme="majorBidi" w:hAnsiTheme="majorBidi" w:cstheme="majorBidi" w:hint="cs"/>
          <w:spacing w:val="-2"/>
          <w:sz w:val="30"/>
          <w:szCs w:val="30"/>
          <w:cs/>
        </w:rPr>
        <w:t>การให้บริการ</w:t>
      </w:r>
      <w:r w:rsidRPr="00563A76">
        <w:rPr>
          <w:rFonts w:asciiTheme="majorBidi" w:hAnsiTheme="majorBidi" w:cstheme="majorBidi"/>
          <w:spacing w:val="-2"/>
          <w:sz w:val="30"/>
          <w:szCs w:val="30"/>
          <w:cs/>
        </w:rPr>
        <w:t>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563A76">
        <w:rPr>
          <w:rFonts w:asciiTheme="majorBidi" w:hAnsiTheme="majorBidi" w:cstheme="majorBidi"/>
          <w:spacing w:val="-2"/>
          <w:sz w:val="30"/>
          <w:szCs w:val="30"/>
        </w:rPr>
        <w:br/>
      </w:r>
      <w:r w:rsidRPr="00563A76">
        <w:rPr>
          <w:rFonts w:asciiTheme="majorBidi" w:hAnsiTheme="majorBidi" w:cstheme="majorBidi"/>
          <w:spacing w:val="-2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="00563A76" w:rsidRPr="00563A7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3A76">
        <w:rPr>
          <w:rFonts w:asciiTheme="majorBidi" w:hAnsiTheme="majorBidi" w:cstheme="majorBidi"/>
          <w:spacing w:val="-2"/>
          <w:sz w:val="30"/>
          <w:szCs w:val="30"/>
        </w:rPr>
        <w:br/>
      </w:r>
      <w:r w:rsidRPr="00563A76">
        <w:rPr>
          <w:rFonts w:asciiTheme="majorBidi" w:hAnsiTheme="majorBidi" w:cstheme="majorBidi"/>
          <w:spacing w:val="-2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7BD0DCB" w14:textId="77777777" w:rsidR="005B615C" w:rsidRDefault="005B615C" w:rsidP="001C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1443D" w14:textId="71BD5D96" w:rsidR="001C2B0F" w:rsidRPr="001C2B0F" w:rsidRDefault="00B628DC" w:rsidP="00B62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ฒ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1C2B0F" w:rsidRPr="001C2B0F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7CFD74B" w14:textId="4DFD94C6" w:rsidR="001C2B0F" w:rsidRPr="001C2B0F" w:rsidRDefault="00FB1537" w:rsidP="00B628D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ประมาณการสินค้ารับคืน</w:t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</w:t>
      </w:r>
      <w:r w:rsidR="004F03AE">
        <w:rPr>
          <w:rFonts w:asciiTheme="majorBidi" w:hAnsiTheme="majorBidi" w:cstheme="majorBidi"/>
          <w:sz w:val="30"/>
          <w:szCs w:val="30"/>
        </w:rPr>
        <w:br/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วัดมูลค่าด้วยจำนวนเงินที่กลุ่มบริษัทคาดว่าจะต้องคืนให้กับลูกค้า </w:t>
      </w:r>
      <w:r w:rsidRPr="00FB1537">
        <w:rPr>
          <w:rFonts w:asciiTheme="majorBidi" w:hAnsiTheme="majorBidi"/>
          <w:sz w:val="30"/>
          <w:szCs w:val="30"/>
          <w:cs/>
        </w:rPr>
        <w:t>ประมาณการสินค้ารับคืน</w:t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</w:t>
      </w:r>
      <w:r w:rsidR="00800DDB">
        <w:rPr>
          <w:rFonts w:asciiTheme="majorBidi" w:hAnsiTheme="majorBidi" w:cstheme="majorBidi"/>
          <w:sz w:val="30"/>
          <w:szCs w:val="30"/>
          <w:cs/>
        </w:rPr>
        <w:br/>
      </w:r>
      <w:r w:rsidR="001C2B0F" w:rsidRPr="001C2B0F">
        <w:rPr>
          <w:rFonts w:asciiTheme="majorBidi" w:hAnsiTheme="majorBidi" w:cstheme="majorBidi"/>
          <w:sz w:val="30"/>
          <w:szCs w:val="30"/>
          <w:cs/>
        </w:rPr>
        <w:t>ณ ทุกวันที่รายงานและปรับปรุงกับจำนวนที่รับรู้รายได้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1537">
        <w:rPr>
          <w:rFonts w:asciiTheme="majorBidi" w:hAnsiTheme="majorBidi"/>
          <w:sz w:val="30"/>
          <w:szCs w:val="30"/>
          <w:cs/>
        </w:rPr>
        <w:t>และแสดงเป็นส่วนหนึ่งของหนี้สินหมุนเวียนอื่นใน</w:t>
      </w:r>
      <w:r w:rsidR="009F3A36">
        <w:rPr>
          <w:rFonts w:asciiTheme="majorBidi" w:hAnsiTheme="majorBidi"/>
          <w:sz w:val="30"/>
          <w:szCs w:val="30"/>
          <w:cs/>
        </w:rPr>
        <w:br/>
      </w:r>
      <w:r w:rsidRPr="00FB1537">
        <w:rPr>
          <w:rFonts w:asciiTheme="majorBidi" w:hAnsiTheme="majorBidi"/>
          <w:sz w:val="30"/>
          <w:szCs w:val="30"/>
          <w:cs/>
        </w:rPr>
        <w:t>งบการเงิน</w:t>
      </w:r>
    </w:p>
    <w:p w14:paraId="7E30E129" w14:textId="34DD5AB4" w:rsidR="005D3C6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9262C4" w14:textId="7AB7F4A2" w:rsidR="000441CB" w:rsidRPr="002C452B" w:rsidRDefault="000441CB" w:rsidP="000441CB">
      <w:pPr>
        <w:pStyle w:val="Heading3"/>
        <w:tabs>
          <w:tab w:val="clear" w:pos="540"/>
        </w:tabs>
        <w:rPr>
          <w:cs/>
        </w:rPr>
      </w:pPr>
      <w:r w:rsidRPr="002C452B">
        <w:rPr>
          <w:cs/>
        </w:rPr>
        <w:t>ภาษีเงินได้</w:t>
      </w:r>
    </w:p>
    <w:p w14:paraId="59E3C94D" w14:textId="77777777" w:rsidR="000441CB" w:rsidRPr="002C452B" w:rsidRDefault="000441CB" w:rsidP="00044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E6F7C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Pr="002C452B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8F799B9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DD13874" w14:textId="77777777" w:rsidR="000441CB" w:rsidRPr="000B4BFA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1722BB22" w14:textId="4B8A508C" w:rsidR="006B1100" w:rsidRDefault="006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4B124E" w14:textId="132C871A" w:rsidR="000441CB" w:rsidRDefault="000441CB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479BF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56600E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2E47B874" w14:textId="77777777" w:rsidR="004C187C" w:rsidRDefault="004C187C" w:rsidP="001C2B0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A14C7" w14:textId="107C02F9" w:rsidR="000441CB" w:rsidRPr="000B4BFA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1C2B0F">
        <w:rPr>
          <w:rFonts w:asciiTheme="majorBidi" w:hAnsiTheme="majorBidi"/>
          <w:sz w:val="30"/>
          <w:szCs w:val="30"/>
          <w:cs/>
        </w:rPr>
        <w:br/>
      </w:r>
      <w:r w:rsidRPr="001C2B0F">
        <w:rPr>
          <w:rFonts w:asciiTheme="majorBidi" w:hAnsiTheme="majorBidi"/>
          <w:spacing w:val="-20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C2B0F" w:rsidRPr="001C2B0F">
        <w:rPr>
          <w:rFonts w:asciiTheme="majorBidi" w:hAnsiTheme="majorBidi"/>
          <w:spacing w:val="-20"/>
          <w:sz w:val="30"/>
          <w:szCs w:val="30"/>
          <w:cs/>
        </w:rPr>
        <w:br/>
      </w:r>
      <w:r w:rsidRPr="002C452B">
        <w:rPr>
          <w:rFonts w:asciiTheme="majorBidi" w:hAnsi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3629C00" w14:textId="77777777" w:rsidR="00FB1537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2C452B">
        <w:rPr>
          <w:rFonts w:asciiTheme="majorBidi" w:hAnsi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C69EC55" w14:textId="54E4AA35" w:rsidR="000441CB" w:rsidRPr="000B4BFA" w:rsidRDefault="000441CB" w:rsidP="000441C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C452B">
        <w:rPr>
          <w:rFonts w:asciiTheme="majorBidi" w:hAnsiTheme="majorBidi"/>
          <w:sz w:val="30"/>
          <w:szCs w:val="30"/>
          <w:cs/>
        </w:rPr>
        <w:t xml:space="preserve"> </w:t>
      </w:r>
    </w:p>
    <w:p w14:paraId="508B807C" w14:textId="39D4F3C3" w:rsidR="000441CB" w:rsidRPr="002C452B" w:rsidRDefault="000441CB" w:rsidP="000441CB">
      <w:pPr>
        <w:pStyle w:val="Heading3"/>
        <w:tabs>
          <w:tab w:val="clear" w:pos="540"/>
        </w:tabs>
        <w:rPr>
          <w:cs/>
        </w:rPr>
      </w:pPr>
      <w:r w:rsidRPr="002C452B">
        <w:rPr>
          <w:cs/>
        </w:rPr>
        <w:t xml:space="preserve">กำไรต่อหุ้น </w:t>
      </w:r>
    </w:p>
    <w:p w14:paraId="12CCF94E" w14:textId="77777777" w:rsidR="000441CB" w:rsidRPr="00FB0BDC" w:rsidRDefault="000441CB" w:rsidP="0004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C84DA29" w14:textId="6F610A30" w:rsidR="000441CB" w:rsidRPr="001E10E3" w:rsidRDefault="000441CB" w:rsidP="00FD662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1E10E3">
        <w:rPr>
          <w:rFonts w:asciiTheme="majorBidi" w:hAnsiTheme="majorBidi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</w:t>
      </w:r>
      <w:r w:rsidR="00351C28">
        <w:rPr>
          <w:rFonts w:asciiTheme="majorBidi" w:hAnsiTheme="majorBidi"/>
          <w:sz w:val="30"/>
          <w:szCs w:val="30"/>
          <w:cs/>
        </w:rPr>
        <w:br/>
      </w:r>
      <w:r w:rsidRPr="001E10E3">
        <w:rPr>
          <w:rFonts w:asciiTheme="majorBidi" w:hAnsiTheme="majorBidi"/>
          <w:sz w:val="30"/>
          <w:szCs w:val="30"/>
          <w:cs/>
        </w:rPr>
        <w:t>ถ่วงน้ำหนักที่ออกจำหน่ายระหว่างปี</w:t>
      </w:r>
    </w:p>
    <w:p w14:paraId="50ECB73E" w14:textId="2AED8B13" w:rsidR="005D3C61" w:rsidRDefault="005D3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</w:p>
    <w:p w14:paraId="3FB45753" w14:textId="528F487C" w:rsidR="00A514B4" w:rsidRPr="00A610EA" w:rsidRDefault="00A514B4" w:rsidP="00667EEF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A610EA">
        <w:rPr>
          <w:cs/>
          <w:lang w:val="th-TH"/>
        </w:rPr>
        <w:t xml:space="preserve">บุคคลหรือกิจการที่เกี่ยวข้องกัน </w:t>
      </w:r>
    </w:p>
    <w:p w14:paraId="0486F45B" w14:textId="58FE76C0" w:rsidR="00FB5947" w:rsidRDefault="00FB5947" w:rsidP="00FB594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A80E4" w14:textId="319462D5" w:rsidR="005D3C61" w:rsidRDefault="00AB251A" w:rsidP="001232A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/>
          <w:sz w:val="30"/>
          <w:szCs w:val="30"/>
        </w:rPr>
      </w:pPr>
      <w:r w:rsidRPr="00AB251A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</w:t>
      </w:r>
      <w:r w:rsidR="00125C86">
        <w:rPr>
          <w:rFonts w:asciiTheme="majorBidi" w:hAnsiTheme="majorBidi"/>
          <w:sz w:val="30"/>
          <w:szCs w:val="30"/>
          <w:cs/>
        </w:rPr>
        <w:br/>
      </w:r>
      <w:r w:rsidRPr="00AB251A">
        <w:rPr>
          <w:rFonts w:asciiTheme="majorBidi" w:hAnsi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B251A">
        <w:rPr>
          <w:rFonts w:asciiTheme="majorBidi" w:hAnsiTheme="majorBidi"/>
          <w:sz w:val="30"/>
          <w:szCs w:val="30"/>
          <w:cs/>
        </w:rPr>
        <w:t>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289F77" w14:textId="5F577B93" w:rsidR="005B615C" w:rsidRDefault="005B6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58FB6F" w14:textId="5F63A87F" w:rsidR="00486978" w:rsidRPr="00A610EA" w:rsidRDefault="00D405FC" w:rsidP="004C3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D91CED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บริษัทย่อยได้เปิดเผยในหมายเหตุข้อ</w:t>
      </w:r>
      <w:r w:rsidR="0013149A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1</w:t>
      </w:r>
      <w:r w:rsidR="00D91CED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B75BF2" w:rsidRPr="00B75BF2">
        <w:rPr>
          <w:rFonts w:asciiTheme="majorBidi" w:hAnsiTheme="majorBidi"/>
          <w:sz w:val="30"/>
          <w:szCs w:val="30"/>
        </w:rPr>
        <w:t>8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51A" w:rsidRPr="00AB251A">
        <w:rPr>
          <w:rFonts w:asciiTheme="majorBidi" w:hAnsiTheme="majorBidi"/>
          <w:sz w:val="30"/>
          <w:szCs w:val="30"/>
          <w:cs/>
        </w:rPr>
        <w:t>สำหรับ</w:t>
      </w:r>
      <w:r w:rsidR="00BF3EFF" w:rsidRPr="00A610E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EFF"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 ในระหว่างปีมีดังต่อไปนี้ </w:t>
      </w:r>
    </w:p>
    <w:p w14:paraId="11995A12" w14:textId="7521D6C7" w:rsidR="001B3BF3" w:rsidRPr="00903FC0" w:rsidRDefault="001B3BF3" w:rsidP="001B3BF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5040"/>
      </w:tblGrid>
      <w:tr w:rsidR="00FB5947" w:rsidRPr="00A610EA" w14:paraId="26A1A4B7" w14:textId="77777777" w:rsidTr="00893970">
        <w:trPr>
          <w:trHeight w:val="20"/>
          <w:tblHeader/>
        </w:trPr>
        <w:tc>
          <w:tcPr>
            <w:tcW w:w="2880" w:type="dxa"/>
          </w:tcPr>
          <w:p w14:paraId="192C5E22" w14:textId="2943301C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623EAB5" w14:textId="77777777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DA6DF7"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A6DF7"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040" w:type="dxa"/>
          </w:tcPr>
          <w:p w14:paraId="3AF00FF9" w14:textId="77777777" w:rsidR="00FB5947" w:rsidRPr="00A610EA" w:rsidRDefault="00FB5947" w:rsidP="004A5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33FD9" w:rsidRPr="00A610EA" w14:paraId="5CE4C8F1" w14:textId="77777777" w:rsidTr="00893970">
        <w:trPr>
          <w:trHeight w:val="20"/>
          <w:tblHeader/>
        </w:trPr>
        <w:tc>
          <w:tcPr>
            <w:tcW w:w="2880" w:type="dxa"/>
          </w:tcPr>
          <w:p w14:paraId="64EC2557" w14:textId="40304A9D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Viva Sonata PTE. LTD.</w:t>
            </w:r>
          </w:p>
        </w:tc>
        <w:tc>
          <w:tcPr>
            <w:tcW w:w="1530" w:type="dxa"/>
          </w:tcPr>
          <w:p w14:paraId="526170D7" w14:textId="17AB4580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040" w:type="dxa"/>
          </w:tcPr>
          <w:p w14:paraId="7F32DA11" w14:textId="2095F886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33FD9" w:rsidRPr="00A610EA" w14:paraId="375CFF67" w14:textId="77777777" w:rsidTr="00893970">
        <w:trPr>
          <w:trHeight w:val="20"/>
        </w:trPr>
        <w:tc>
          <w:tcPr>
            <w:tcW w:w="2880" w:type="dxa"/>
          </w:tcPr>
          <w:p w14:paraId="2BA93CD1" w14:textId="0EE53078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68ED5C0" w14:textId="09812A63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vAlign w:val="bottom"/>
          </w:tcPr>
          <w:p w14:paraId="00AAE698" w14:textId="3B43D3AF" w:rsidR="00833FD9" w:rsidRPr="00A610EA" w:rsidRDefault="00833FD9" w:rsidP="00833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29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94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7480A66" w14:textId="77777777" w:rsidR="00F20BF0" w:rsidRPr="003F5673" w:rsidRDefault="00F2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1C5404" w14:textId="77777777" w:rsidR="00497C53" w:rsidRDefault="00497C53">
      <w:r>
        <w:br w:type="page"/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52"/>
        <w:gridCol w:w="1095"/>
      </w:tblGrid>
      <w:tr w:rsidR="008C5CC3" w:rsidRPr="00015B82" w14:paraId="347A2891" w14:textId="77777777" w:rsidTr="003F5673">
        <w:trPr>
          <w:tblHeader/>
        </w:trPr>
        <w:tc>
          <w:tcPr>
            <w:tcW w:w="2250" w:type="pct"/>
          </w:tcPr>
          <w:p w14:paraId="14EF4F3E" w14:textId="48F4959C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3BBFC5AE" w14:textId="77777777" w:rsidR="008C5CC3" w:rsidRPr="00F124A3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70F7AFA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7EDAFB3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CC3" w:rsidRPr="00015B82" w14:paraId="66BFEC38" w14:textId="77777777" w:rsidTr="003F5673">
        <w:trPr>
          <w:tblHeader/>
        </w:trPr>
        <w:tc>
          <w:tcPr>
            <w:tcW w:w="2250" w:type="pct"/>
          </w:tcPr>
          <w:p w14:paraId="4D73018A" w14:textId="45F00717" w:rsidR="008C5CC3" w:rsidRPr="00015B82" w:rsidRDefault="008C5CC3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C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8C5C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  <w:vAlign w:val="center"/>
          </w:tcPr>
          <w:p w14:paraId="500EF42E" w14:textId="34A8669A" w:rsidR="008C5CC3" w:rsidRPr="00015B82" w:rsidRDefault="00B75BF2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center"/>
          </w:tcPr>
          <w:p w14:paraId="68BA7BE0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552F212E" w14:textId="12CC559B" w:rsidR="008C5CC3" w:rsidRPr="00015B82" w:rsidRDefault="00B75BF2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0C18D5A1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FC834E4" w14:textId="0C570CCB" w:rsidR="008C5CC3" w:rsidRPr="00015B82" w:rsidRDefault="00B75BF2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  <w:vAlign w:val="center"/>
          </w:tcPr>
          <w:p w14:paraId="2EA1D988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22313EB" w14:textId="48828BE5" w:rsidR="008C5CC3" w:rsidRPr="00015B82" w:rsidRDefault="00B75BF2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8C5CC3" w:rsidRPr="00015B82" w14:paraId="5EA72449" w14:textId="77777777" w:rsidTr="003F5673">
        <w:trPr>
          <w:tblHeader/>
        </w:trPr>
        <w:tc>
          <w:tcPr>
            <w:tcW w:w="2250" w:type="pct"/>
          </w:tcPr>
          <w:p w14:paraId="6BD615FB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0F161EC5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CC3" w:rsidRPr="00015B82" w14:paraId="7EF9EE66" w14:textId="77777777" w:rsidTr="00BD6E5E">
        <w:tc>
          <w:tcPr>
            <w:tcW w:w="2250" w:type="pct"/>
          </w:tcPr>
          <w:p w14:paraId="4D27F19D" w14:textId="77777777" w:rsidR="008C5CC3" w:rsidRPr="00015B82" w:rsidRDefault="008C5CC3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06CFFDC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A05D0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31CF78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5011A3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C18B22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F0366EC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06831" w14:textId="77777777" w:rsidR="008C5CC3" w:rsidRPr="00015B82" w:rsidRDefault="008C5CC3" w:rsidP="009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876" w:rsidRPr="00015B82" w14:paraId="21755042" w14:textId="77777777" w:rsidTr="00BD6E5E">
        <w:tc>
          <w:tcPr>
            <w:tcW w:w="2250" w:type="pct"/>
          </w:tcPr>
          <w:p w14:paraId="553BADA6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6D81970A" w14:textId="7ABAAA26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8C3D64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21BE863" w14:textId="3CB67AF4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3AF0D9B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A9E5E0" w14:textId="2373B646" w:rsidR="00E13876" w:rsidRPr="0056526A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818</w:t>
            </w:r>
            <w:r w:rsidR="00AC2791" w:rsidRPr="00AC2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649</w:t>
            </w:r>
          </w:p>
        </w:tc>
        <w:tc>
          <w:tcPr>
            <w:tcW w:w="137" w:type="pct"/>
          </w:tcPr>
          <w:p w14:paraId="09E491CD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BA2DA1" w14:textId="5C718BC2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726</w:t>
            </w:r>
            <w:r w:rsidR="00E13876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228</w:t>
            </w:r>
          </w:p>
        </w:tc>
      </w:tr>
      <w:tr w:rsidR="00E13876" w:rsidRPr="00015B82" w14:paraId="374A2533" w14:textId="77777777" w:rsidTr="00BD6E5E">
        <w:tc>
          <w:tcPr>
            <w:tcW w:w="2250" w:type="pct"/>
          </w:tcPr>
          <w:p w14:paraId="2C94B47E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5FDD084F" w14:textId="661E67B7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4A3EE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A61A427" w14:textId="390FE469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EE3129B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4DA51E" w14:textId="748322F4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AC2791" w:rsidRPr="00AC2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945</w:t>
            </w:r>
          </w:p>
        </w:tc>
        <w:tc>
          <w:tcPr>
            <w:tcW w:w="137" w:type="pct"/>
          </w:tcPr>
          <w:p w14:paraId="65C43D72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763E8B" w14:textId="6CF9D322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E13876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241</w:t>
            </w:r>
          </w:p>
        </w:tc>
      </w:tr>
      <w:tr w:rsidR="00E13876" w:rsidRPr="00015B82" w14:paraId="1DD351F4" w14:textId="77777777" w:rsidTr="00BD6E5E">
        <w:tc>
          <w:tcPr>
            <w:tcW w:w="2250" w:type="pct"/>
          </w:tcPr>
          <w:p w14:paraId="3281F30A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3E55947C" w14:textId="377DD7AF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E2851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DB260" w14:textId="5752BC49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340C598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E94550" w14:textId="7792EB5F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AC2791" w:rsidRPr="00AC2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171</w:t>
            </w:r>
          </w:p>
        </w:tc>
        <w:tc>
          <w:tcPr>
            <w:tcW w:w="137" w:type="pct"/>
          </w:tcPr>
          <w:p w14:paraId="6E14F9E2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C33BA1" w14:textId="548A8146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E13876" w:rsidRPr="00CC6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</w:tr>
      <w:tr w:rsidR="00E13876" w:rsidRPr="00015B82" w14:paraId="4A9D855E" w14:textId="77777777" w:rsidTr="00BD6E5E">
        <w:tc>
          <w:tcPr>
            <w:tcW w:w="2250" w:type="pct"/>
          </w:tcPr>
          <w:p w14:paraId="4EFBB589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297035F1" w14:textId="71C8263E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D22AFA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9C79D27" w14:textId="678D2A4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E49CF5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666143" w14:textId="2E024AE7" w:rsidR="00E13876" w:rsidRPr="0056526A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137" w:type="pct"/>
          </w:tcPr>
          <w:p w14:paraId="2CADFD4A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DAD155" w14:textId="003F5690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923</w:t>
            </w:r>
          </w:p>
        </w:tc>
      </w:tr>
      <w:tr w:rsidR="00E13876" w:rsidRPr="00015B82" w14:paraId="1C026911" w14:textId="77777777" w:rsidTr="00BD6E5E">
        <w:tc>
          <w:tcPr>
            <w:tcW w:w="2250" w:type="pct"/>
          </w:tcPr>
          <w:p w14:paraId="5BEEE001" w14:textId="7BD958D5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761474A8" w14:textId="26701847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CC3943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BD65ED" w14:textId="4BA8F4CC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FC23D7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F7DAEE" w14:textId="5EFAFC53" w:rsidR="00E13876" w:rsidRPr="0056526A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35</w:t>
            </w:r>
            <w:r w:rsidR="00AC2791" w:rsidRPr="00AC2791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  <w:tc>
          <w:tcPr>
            <w:tcW w:w="137" w:type="pct"/>
          </w:tcPr>
          <w:p w14:paraId="74969E8B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4D42A4" w14:textId="5D361357" w:rsidR="00E13876" w:rsidRPr="0098552B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44</w:t>
            </w:r>
            <w:r w:rsidR="00E13876" w:rsidRPr="00CC63B4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E13876" w:rsidRPr="00015B82" w14:paraId="230877FB" w14:textId="77777777" w:rsidTr="00BD6E5E">
        <w:tc>
          <w:tcPr>
            <w:tcW w:w="2250" w:type="pct"/>
          </w:tcPr>
          <w:p w14:paraId="181238AC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0E14E9F1" w14:textId="35602A18" w:rsidR="00E13876" w:rsidRPr="00015B82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5F72A7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FBE620A" w14:textId="1DF4D44F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5C3C64B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9AE89E" w14:textId="4927BBDE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182</w:t>
            </w:r>
          </w:p>
        </w:tc>
        <w:tc>
          <w:tcPr>
            <w:tcW w:w="137" w:type="pct"/>
          </w:tcPr>
          <w:p w14:paraId="5BDA9FCE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319AB1" w14:textId="3F36C5CC" w:rsidR="00E13876" w:rsidRPr="0098552B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123</w:t>
            </w:r>
          </w:p>
        </w:tc>
      </w:tr>
      <w:tr w:rsidR="00E13876" w:rsidRPr="00015B82" w14:paraId="65C46840" w14:textId="77777777" w:rsidTr="00BD6E5E">
        <w:tc>
          <w:tcPr>
            <w:tcW w:w="2250" w:type="pct"/>
          </w:tcPr>
          <w:p w14:paraId="0AAC30C1" w14:textId="2822920F" w:rsidR="00E13876" w:rsidRPr="00730711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7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0AD7046E" w14:textId="453BAD71" w:rsidR="00E13876" w:rsidRPr="00730711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D198CB" w14:textId="77777777" w:rsidR="00E13876" w:rsidRPr="00730711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4DFA3BA" w14:textId="0E28ED1F" w:rsidR="00E13876" w:rsidRPr="00730711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98D357" w14:textId="77777777" w:rsidR="00E13876" w:rsidRPr="00730711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F07000" w14:textId="1431C366" w:rsidR="00E13876" w:rsidRPr="00730711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  <w:tc>
          <w:tcPr>
            <w:tcW w:w="137" w:type="pct"/>
          </w:tcPr>
          <w:p w14:paraId="220556BD" w14:textId="77777777" w:rsidR="00E13876" w:rsidRPr="00730711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DD66FA" w14:textId="3243C87E" w:rsidR="00E13876" w:rsidRPr="00730711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</w:tr>
      <w:tr w:rsidR="00E13876" w:rsidRPr="003F5673" w14:paraId="18B2FC1F" w14:textId="77777777" w:rsidTr="00BD6E5E">
        <w:tc>
          <w:tcPr>
            <w:tcW w:w="2250" w:type="pct"/>
          </w:tcPr>
          <w:p w14:paraId="018D10A2" w14:textId="77777777" w:rsidR="00E13876" w:rsidRPr="003F5673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BC3C28A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AD7A4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AFF73B2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5067657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F6B90D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261292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A345A1" w14:textId="77777777" w:rsidR="00E13876" w:rsidRPr="003F567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13876" w:rsidRPr="00015B82" w14:paraId="2B4B549E" w14:textId="77777777" w:rsidTr="00BD6E5E">
        <w:tc>
          <w:tcPr>
            <w:tcW w:w="2250" w:type="pct"/>
            <w:shd w:val="clear" w:color="auto" w:fill="FFFFFF"/>
          </w:tcPr>
          <w:p w14:paraId="45359341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335EFFBA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85579D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7F0218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80274F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7104AD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4CD27CE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D7CE433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3876" w:rsidRPr="00015B82" w14:paraId="7D1952D5" w14:textId="77777777" w:rsidTr="00BD6E5E">
        <w:tc>
          <w:tcPr>
            <w:tcW w:w="2250" w:type="pct"/>
            <w:shd w:val="clear" w:color="auto" w:fill="FFFFFF"/>
          </w:tcPr>
          <w:p w14:paraId="03F9EDF2" w14:textId="77777777" w:rsidR="00E13876" w:rsidRPr="00015B82" w:rsidRDefault="00E13876" w:rsidP="00E13876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262A0766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6AAD85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88F9C82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741539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EF80F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E5F34D0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79CF7B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876" w:rsidRPr="00015B82" w14:paraId="6A0242E2" w14:textId="77777777" w:rsidTr="00BD6E5E">
        <w:trPr>
          <w:trHeight w:val="254"/>
        </w:trPr>
        <w:tc>
          <w:tcPr>
            <w:tcW w:w="2250" w:type="pct"/>
            <w:shd w:val="clear" w:color="auto" w:fill="FFFFFF"/>
          </w:tcPr>
          <w:p w14:paraId="4F8BBB93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3EA7DC88" w14:textId="091C4BB8" w:rsidR="00E13876" w:rsidRPr="00F210B6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32</w:t>
            </w:r>
            <w:r w:rsidR="00F210B6" w:rsidRPr="00F21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573</w:t>
            </w:r>
          </w:p>
        </w:tc>
        <w:tc>
          <w:tcPr>
            <w:tcW w:w="146" w:type="pct"/>
          </w:tcPr>
          <w:p w14:paraId="48C416FC" w14:textId="77777777" w:rsidR="00E13876" w:rsidRPr="007651FE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25B2A9A0" w14:textId="44C429E3" w:rsidR="00E13876" w:rsidRPr="007651FE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32</w:t>
            </w:r>
            <w:r w:rsidR="00E13876" w:rsidRPr="00593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050</w:t>
            </w:r>
          </w:p>
        </w:tc>
        <w:tc>
          <w:tcPr>
            <w:tcW w:w="149" w:type="pct"/>
          </w:tcPr>
          <w:p w14:paraId="52221E10" w14:textId="77777777" w:rsidR="00E13876" w:rsidRPr="009F1B34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E83BD6" w14:textId="72A60D1B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055D36" w:rsidRPr="00055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515</w:t>
            </w:r>
          </w:p>
        </w:tc>
        <w:tc>
          <w:tcPr>
            <w:tcW w:w="137" w:type="pct"/>
          </w:tcPr>
          <w:p w14:paraId="454C230F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E9D7A3" w14:textId="44455530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E13876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250</w:t>
            </w:r>
          </w:p>
        </w:tc>
      </w:tr>
      <w:tr w:rsidR="00E13876" w:rsidRPr="00015B82" w14:paraId="73CF5018" w14:textId="77777777" w:rsidTr="00BD6E5E">
        <w:trPr>
          <w:trHeight w:val="119"/>
        </w:trPr>
        <w:tc>
          <w:tcPr>
            <w:tcW w:w="2250" w:type="pct"/>
            <w:shd w:val="clear" w:color="auto" w:fill="FFFFFF"/>
          </w:tcPr>
          <w:p w14:paraId="73CCBA8E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101DCD5A" w14:textId="20B94B64" w:rsidR="00E13876" w:rsidRPr="00F210B6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F21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370</w:t>
            </w:r>
          </w:p>
        </w:tc>
        <w:tc>
          <w:tcPr>
            <w:tcW w:w="146" w:type="pct"/>
          </w:tcPr>
          <w:p w14:paraId="625BC199" w14:textId="77777777" w:rsidR="00E13876" w:rsidRPr="007651FE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751EE47E" w14:textId="2305E239" w:rsidR="00E13876" w:rsidRPr="007651FE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E13876" w:rsidRPr="00593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042</w:t>
            </w:r>
          </w:p>
        </w:tc>
        <w:tc>
          <w:tcPr>
            <w:tcW w:w="149" w:type="pct"/>
          </w:tcPr>
          <w:p w14:paraId="3D30B4C7" w14:textId="77777777" w:rsidR="00E13876" w:rsidRPr="009F1B34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940BA4" w14:textId="61BB38D5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  <w:tc>
          <w:tcPr>
            <w:tcW w:w="137" w:type="pct"/>
          </w:tcPr>
          <w:p w14:paraId="1A8F41C9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DB8022" w14:textId="248E70D5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487</w:t>
            </w:r>
          </w:p>
        </w:tc>
      </w:tr>
      <w:tr w:rsidR="00E13876" w:rsidRPr="00015B82" w14:paraId="668D2F5E" w14:textId="77777777" w:rsidTr="00BD6E5E">
        <w:trPr>
          <w:trHeight w:val="70"/>
        </w:trPr>
        <w:tc>
          <w:tcPr>
            <w:tcW w:w="2250" w:type="pct"/>
            <w:shd w:val="clear" w:color="auto" w:fill="FFFFFF"/>
          </w:tcPr>
          <w:p w14:paraId="7340AE50" w14:textId="77777777" w:rsidR="00E13876" w:rsidRPr="00015B82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6C2E2C" w14:textId="5CC8352F" w:rsidR="00E13876" w:rsidRPr="00F210B6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38</w:t>
            </w:r>
            <w:r w:rsidR="00F210B6" w:rsidRPr="00F21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6" w:type="pct"/>
          </w:tcPr>
          <w:p w14:paraId="3834123F" w14:textId="77777777" w:rsidR="00E13876" w:rsidRPr="007651FE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0ACC092" w14:textId="1D515D1B" w:rsidR="00E13876" w:rsidRPr="007651FE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E13876" w:rsidRPr="00593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49" w:type="pct"/>
          </w:tcPr>
          <w:p w14:paraId="3E647808" w14:textId="77777777" w:rsidR="00E13876" w:rsidRPr="009F1B34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F5DA053" w14:textId="2ED95EBF" w:rsidR="00E13876" w:rsidRPr="009F1B34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18</w:t>
            </w:r>
            <w:r w:rsidR="00055D36" w:rsidRPr="00055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37" w:type="pct"/>
          </w:tcPr>
          <w:p w14:paraId="35DC6CB1" w14:textId="77777777" w:rsidR="00E13876" w:rsidRPr="00015B82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442824A" w14:textId="284AD6D8" w:rsidR="00E13876" w:rsidRPr="00015B82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E13876" w:rsidRPr="0027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737</w:t>
            </w:r>
          </w:p>
        </w:tc>
      </w:tr>
    </w:tbl>
    <w:p w14:paraId="4D4B8FB8" w14:textId="28A226BA" w:rsidR="003F5E5E" w:rsidRPr="00055ED1" w:rsidRDefault="003F5E5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8C5CC3" w:rsidRPr="00E00749" w14:paraId="0C2313F1" w14:textId="77777777" w:rsidTr="00055ED1">
        <w:trPr>
          <w:tblHeader/>
        </w:trPr>
        <w:tc>
          <w:tcPr>
            <w:tcW w:w="2250" w:type="pct"/>
          </w:tcPr>
          <w:p w14:paraId="64B0822B" w14:textId="653F6D28" w:rsidR="008C5CC3" w:rsidRPr="004F332D" w:rsidRDefault="004F332D" w:rsidP="004F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F33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03F4950A" w14:textId="0A365607" w:rsidR="008C5CC3" w:rsidRPr="00E00749" w:rsidRDefault="008C5CC3" w:rsidP="008C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06414D" w14:textId="77777777" w:rsidR="008C5CC3" w:rsidRPr="00E00749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4" w:type="pct"/>
            <w:gridSpan w:val="3"/>
          </w:tcPr>
          <w:p w14:paraId="6C441D40" w14:textId="28768044" w:rsidR="008C5CC3" w:rsidRPr="00E00749" w:rsidRDefault="008C5CC3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CC3" w:rsidRPr="00E00749" w14:paraId="52D2EE09" w14:textId="77777777" w:rsidTr="00055ED1">
        <w:trPr>
          <w:tblHeader/>
        </w:trPr>
        <w:tc>
          <w:tcPr>
            <w:tcW w:w="2250" w:type="pct"/>
          </w:tcPr>
          <w:p w14:paraId="6154334A" w14:textId="48F92B01" w:rsidR="006A37E0" w:rsidRPr="00E00749" w:rsidRDefault="004F332D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87" w:type="pct"/>
            <w:vAlign w:val="center"/>
          </w:tcPr>
          <w:p w14:paraId="7640861B" w14:textId="7299918D" w:rsidR="006A37E0" w:rsidRPr="00E00749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  <w:tc>
          <w:tcPr>
            <w:tcW w:w="146" w:type="pct"/>
            <w:vAlign w:val="center"/>
          </w:tcPr>
          <w:p w14:paraId="2465AD0D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6BAC8D48" w14:textId="0D65A740" w:rsidR="006A37E0" w:rsidRPr="00E00749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2565</w:t>
            </w:r>
          </w:p>
        </w:tc>
        <w:tc>
          <w:tcPr>
            <w:tcW w:w="149" w:type="pct"/>
          </w:tcPr>
          <w:p w14:paraId="55B500E3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</w:tcPr>
          <w:p w14:paraId="1BEFD684" w14:textId="229A4599" w:rsidR="006A37E0" w:rsidRPr="00E00749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  <w:tc>
          <w:tcPr>
            <w:tcW w:w="143" w:type="pct"/>
          </w:tcPr>
          <w:p w14:paraId="5B053575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</w:tcPr>
          <w:p w14:paraId="71E0A97C" w14:textId="50B7A46A" w:rsidR="006A37E0" w:rsidRPr="00E00749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2565</w:t>
            </w:r>
          </w:p>
        </w:tc>
      </w:tr>
      <w:tr w:rsidR="008C5CC3" w:rsidRPr="00E00749" w14:paraId="353BD8A4" w14:textId="77777777" w:rsidTr="00055ED1">
        <w:trPr>
          <w:tblHeader/>
        </w:trPr>
        <w:tc>
          <w:tcPr>
            <w:tcW w:w="2250" w:type="pct"/>
          </w:tcPr>
          <w:p w14:paraId="122F4042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0" w:type="pct"/>
            <w:gridSpan w:val="7"/>
          </w:tcPr>
          <w:p w14:paraId="39C0D1C2" w14:textId="77777777" w:rsidR="006A37E0" w:rsidRPr="00E00749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04E40" w:rsidRPr="00E00749" w14:paraId="5F76F8E0" w14:textId="77777777" w:rsidTr="00BD6E5E">
        <w:tc>
          <w:tcPr>
            <w:tcW w:w="2250" w:type="pct"/>
          </w:tcPr>
          <w:p w14:paraId="7E7E9A7E" w14:textId="60202ABE" w:rsidR="00C04E40" w:rsidRPr="00E00749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59F9CE94" w14:textId="77777777" w:rsidR="00C04E40" w:rsidRPr="00E00749" w:rsidRDefault="00C04E4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E13876" w:rsidRPr="00E00749" w14:paraId="5C2207AF" w14:textId="77777777" w:rsidTr="00BD6E5E">
        <w:trPr>
          <w:trHeight w:val="335"/>
        </w:trPr>
        <w:tc>
          <w:tcPr>
            <w:tcW w:w="2250" w:type="pct"/>
          </w:tcPr>
          <w:p w14:paraId="53F2EB43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9384175" w14:textId="1D798FE9" w:rsidR="00E13876" w:rsidRPr="00E00749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E33F05B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998BE81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D146FC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E9D0F82" w14:textId="55574005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304</w:t>
            </w:r>
            <w:r w:rsidR="00055D36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425</w:t>
            </w:r>
          </w:p>
        </w:tc>
        <w:tc>
          <w:tcPr>
            <w:tcW w:w="143" w:type="pct"/>
          </w:tcPr>
          <w:p w14:paraId="0A68BF87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F885497" w14:textId="69D7FEBC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251</w:t>
            </w:r>
            <w:r w:rsidR="00E13876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932</w:t>
            </w:r>
          </w:p>
        </w:tc>
      </w:tr>
      <w:tr w:rsidR="00E13876" w:rsidRPr="00725E03" w14:paraId="16ECC635" w14:textId="77777777" w:rsidTr="00BD6E5E">
        <w:trPr>
          <w:trHeight w:val="335"/>
        </w:trPr>
        <w:tc>
          <w:tcPr>
            <w:tcW w:w="2250" w:type="pct"/>
          </w:tcPr>
          <w:p w14:paraId="309C199C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8F41CC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DC1DED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874FFD0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6ABEC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87E6304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A9419A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F46B724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13876" w:rsidRPr="00E00749" w14:paraId="5460EC3A" w14:textId="77777777" w:rsidTr="00BD6E5E">
        <w:trPr>
          <w:trHeight w:val="335"/>
        </w:trPr>
        <w:tc>
          <w:tcPr>
            <w:tcW w:w="2250" w:type="pct"/>
          </w:tcPr>
          <w:p w14:paraId="17CF73DB" w14:textId="17A1D94B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587" w:type="pct"/>
          </w:tcPr>
          <w:p w14:paraId="0C9C606B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62BA3C3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336673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921F6EE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370AD56A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5AA0BE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796EF23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9"/>
                <w:szCs w:val="29"/>
              </w:rPr>
            </w:pPr>
          </w:p>
        </w:tc>
      </w:tr>
      <w:tr w:rsidR="00E13876" w:rsidRPr="00E00749" w14:paraId="09C87AC2" w14:textId="77777777" w:rsidTr="00BD6E5E">
        <w:trPr>
          <w:trHeight w:val="335"/>
        </w:trPr>
        <w:tc>
          <w:tcPr>
            <w:tcW w:w="2250" w:type="pct"/>
          </w:tcPr>
          <w:p w14:paraId="38772E18" w14:textId="5D4D6A8E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F302FC0" w14:textId="5B929889" w:rsidR="00E13876" w:rsidRPr="00E00749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6A4BB36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8AEADA7" w14:textId="6CB4659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6048D1DB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64A7B7DE" w14:textId="281E3128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980</w:t>
            </w:r>
          </w:p>
        </w:tc>
        <w:tc>
          <w:tcPr>
            <w:tcW w:w="143" w:type="pct"/>
          </w:tcPr>
          <w:p w14:paraId="11459C6A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368E3D0A" w14:textId="0BDDF3AB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1</w:t>
            </w:r>
            <w:r w:rsidR="00E13876" w:rsidRPr="00CC63B4">
              <w:rPr>
                <w:rFonts w:asciiTheme="majorBidi" w:hAnsi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356</w:t>
            </w:r>
          </w:p>
        </w:tc>
      </w:tr>
      <w:tr w:rsidR="00E13876" w:rsidRPr="00725E03" w14:paraId="549ADCD5" w14:textId="77777777" w:rsidTr="00BD6E5E">
        <w:trPr>
          <w:trHeight w:val="335"/>
        </w:trPr>
        <w:tc>
          <w:tcPr>
            <w:tcW w:w="2250" w:type="pct"/>
          </w:tcPr>
          <w:p w14:paraId="70F22D86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C958E8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646D0F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6FB8BBCD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09A222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59DB32B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EF30AA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2AE4DE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876" w:rsidRPr="00E00749" w14:paraId="6C52EE2E" w14:textId="77777777" w:rsidTr="00BD6E5E">
        <w:trPr>
          <w:trHeight w:val="335"/>
        </w:trPr>
        <w:tc>
          <w:tcPr>
            <w:tcW w:w="2250" w:type="pct"/>
          </w:tcPr>
          <w:p w14:paraId="5BAFCE56" w14:textId="0A861572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028B982E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059D582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160A9EE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0463E7CE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7C0833C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F774D8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EE5AE0D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3876" w:rsidRPr="00E00749" w14:paraId="66011007" w14:textId="77777777" w:rsidTr="00BD6E5E">
        <w:trPr>
          <w:trHeight w:val="335"/>
        </w:trPr>
        <w:tc>
          <w:tcPr>
            <w:tcW w:w="2250" w:type="pct"/>
          </w:tcPr>
          <w:p w14:paraId="3504484F" w14:textId="2F7B5ED6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56CA75" w14:textId="21F2B722" w:rsidR="00E13876" w:rsidRPr="00E00749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CA1901F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7D22AFC7" w14:textId="671D5D52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36BE6E90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42A45B29" w14:textId="14AE8D27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39</w:t>
            </w:r>
          </w:p>
        </w:tc>
        <w:tc>
          <w:tcPr>
            <w:tcW w:w="143" w:type="pct"/>
          </w:tcPr>
          <w:p w14:paraId="364A0D5C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1EF579D" w14:textId="1FF504D7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28</w:t>
            </w:r>
          </w:p>
        </w:tc>
      </w:tr>
      <w:tr w:rsidR="00E13876" w:rsidRPr="00725E03" w14:paraId="2B204891" w14:textId="77777777" w:rsidTr="00BD6E5E">
        <w:trPr>
          <w:trHeight w:val="335"/>
        </w:trPr>
        <w:tc>
          <w:tcPr>
            <w:tcW w:w="2250" w:type="pct"/>
          </w:tcPr>
          <w:p w14:paraId="643A1567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353F75F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45C104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A0A978F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653261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4A563A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DAE89B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B1A4D9D" w14:textId="77777777" w:rsidR="00E13876" w:rsidRPr="00725E03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876" w:rsidRPr="00E00749" w14:paraId="43ED6C60" w14:textId="77777777" w:rsidTr="00BD6E5E">
        <w:trPr>
          <w:trHeight w:val="335"/>
        </w:trPr>
        <w:tc>
          <w:tcPr>
            <w:tcW w:w="2250" w:type="pct"/>
          </w:tcPr>
          <w:p w14:paraId="41553336" w14:textId="7BC077C0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587" w:type="pct"/>
          </w:tcPr>
          <w:p w14:paraId="7C9A83C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BDFEA6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9DEF74D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9C22C60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92D2BD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74F72C65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96F0A5D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3876" w:rsidRPr="00E00749" w14:paraId="6735E766" w14:textId="77777777" w:rsidTr="00BD6E5E">
        <w:trPr>
          <w:trHeight w:val="335"/>
        </w:trPr>
        <w:tc>
          <w:tcPr>
            <w:tcW w:w="2250" w:type="pct"/>
          </w:tcPr>
          <w:p w14:paraId="6D0AB542" w14:textId="7D838CA6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ED88ACE" w14:textId="77685463" w:rsidR="00E13876" w:rsidRPr="00E00749" w:rsidRDefault="001726A7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451D4FB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32647A59" w14:textId="7164C40A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53B6880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C8CD992" w14:textId="3DA465BA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3</w:t>
            </w:r>
            <w:r w:rsidR="00055D36" w:rsidRPr="00055D36">
              <w:rPr>
                <w:rFonts w:asciiTheme="majorBidi" w:hAnsi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417</w:t>
            </w:r>
          </w:p>
        </w:tc>
        <w:tc>
          <w:tcPr>
            <w:tcW w:w="143" w:type="pct"/>
          </w:tcPr>
          <w:p w14:paraId="628380E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9F49646" w14:textId="20DA5429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3</w:t>
            </w:r>
            <w:r w:rsidR="00E13876" w:rsidRPr="00CC63B4">
              <w:rPr>
                <w:rFonts w:asciiTheme="majorBidi" w:hAnsi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147</w:t>
            </w:r>
          </w:p>
        </w:tc>
      </w:tr>
      <w:tr w:rsidR="00E13876" w:rsidRPr="00E00749" w14:paraId="4BB17B39" w14:textId="77777777" w:rsidTr="00BD6E5E">
        <w:trPr>
          <w:trHeight w:val="335"/>
        </w:trPr>
        <w:tc>
          <w:tcPr>
            <w:tcW w:w="2250" w:type="pct"/>
          </w:tcPr>
          <w:p w14:paraId="673713CC" w14:textId="4DE7139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หนี้สินสัญญาเช่า</w:t>
            </w:r>
          </w:p>
        </w:tc>
        <w:tc>
          <w:tcPr>
            <w:tcW w:w="587" w:type="pct"/>
          </w:tcPr>
          <w:p w14:paraId="46FF5FC2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E0961D4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8FADF60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2B584C27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56E4BAE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235A5869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BFE73E8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3876" w:rsidRPr="00E00749" w14:paraId="3C62939B" w14:textId="77777777" w:rsidTr="00BD6E5E">
        <w:trPr>
          <w:trHeight w:val="335"/>
        </w:trPr>
        <w:tc>
          <w:tcPr>
            <w:tcW w:w="2250" w:type="pct"/>
          </w:tcPr>
          <w:p w14:paraId="2A29DA39" w14:textId="7DE3AA40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22A58D2F" w14:textId="21EA5E51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6</w:t>
            </w:r>
            <w:r w:rsidR="001726A7" w:rsidRPr="00172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  <w:tc>
          <w:tcPr>
            <w:tcW w:w="146" w:type="pct"/>
          </w:tcPr>
          <w:p w14:paraId="4425FAB2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000F6878" w14:textId="208D3C0E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6</w:t>
            </w:r>
            <w:r w:rsidR="00E13876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481</w:t>
            </w:r>
          </w:p>
        </w:tc>
        <w:tc>
          <w:tcPr>
            <w:tcW w:w="149" w:type="pct"/>
          </w:tcPr>
          <w:p w14:paraId="6A2762FD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040D61E0" w14:textId="7CFE0B3F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6</w:t>
            </w:r>
            <w:r w:rsidR="00055D36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  <w:tc>
          <w:tcPr>
            <w:tcW w:w="143" w:type="pct"/>
          </w:tcPr>
          <w:p w14:paraId="107086F3" w14:textId="77777777" w:rsidR="00E13876" w:rsidRPr="00E00749" w:rsidRDefault="00E13876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47F5D113" w14:textId="3EB1E7AB" w:rsidR="00E13876" w:rsidRPr="00E00749" w:rsidRDefault="00B75BF2" w:rsidP="00E13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B75BF2">
              <w:rPr>
                <w:rFonts w:asciiTheme="majorBidi" w:hAnsiTheme="majorBidi"/>
                <w:sz w:val="29"/>
                <w:szCs w:val="29"/>
              </w:rPr>
              <w:t>6</w:t>
            </w:r>
            <w:r w:rsidR="00E13876" w:rsidRPr="00CC63B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75BF2">
              <w:rPr>
                <w:rFonts w:asciiTheme="majorBidi" w:hAnsiTheme="majorBidi"/>
                <w:sz w:val="29"/>
                <w:szCs w:val="29"/>
              </w:rPr>
              <w:t>481</w:t>
            </w:r>
          </w:p>
        </w:tc>
      </w:tr>
    </w:tbl>
    <w:p w14:paraId="708929CD" w14:textId="38A17E9F" w:rsidR="00960F14" w:rsidRPr="009777D6" w:rsidRDefault="00960F14" w:rsidP="00BF3EFF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3216F17" w14:textId="1697F610" w:rsidR="002479BF" w:rsidRPr="009777D6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777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สัญญาสำคัญกับบุคคลที่เกี่ยวข้องกัน</w:t>
      </w:r>
    </w:p>
    <w:p w14:paraId="55F27855" w14:textId="77777777" w:rsidR="003F4FB7" w:rsidRPr="009777D6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F4738" w14:textId="77777777" w:rsidR="003F4FB7" w:rsidRPr="009777D6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77D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495C103A" w14:textId="77777777" w:rsidR="003F4FB7" w:rsidRPr="009777D6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75596" w14:textId="030DD890" w:rsidR="003F4FB7" w:rsidRPr="009777D6" w:rsidRDefault="003F4FB7" w:rsidP="003F4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777D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9777D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Pr="009777D6">
        <w:rPr>
          <w:rFonts w:asciiTheme="majorBidi" w:hAnsiTheme="majorBidi" w:cstheme="majorBidi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2563</w:t>
      </w:r>
      <w:r w:rsidRPr="009777D6">
        <w:rPr>
          <w:rFonts w:asciiTheme="majorBidi" w:hAnsiTheme="majorBidi" w:cstheme="majorBidi"/>
          <w:sz w:val="30"/>
          <w:szCs w:val="30"/>
        </w:rPr>
        <w:t xml:space="preserve"> </w:t>
      </w:r>
      <w:r w:rsidRPr="009777D6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บริษัทได้ทำสัญญาเช่ากับผู้ถือหุ้นบุคคลหนึ่ง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777D6">
        <w:rPr>
          <w:rFonts w:asciiTheme="majorBidi" w:hAnsiTheme="majorBidi" w:cstheme="majorBidi"/>
          <w:spacing w:val="-2"/>
          <w:sz w:val="30"/>
          <w:szCs w:val="30"/>
          <w:cs/>
        </w:rPr>
        <w:t>สำหรับที่ดินโดยมีค่าเช่าตามที่ระบุไว้ในสัญญา สัญญานี้มีกำหนดระยะเวลา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Pr="009777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>อย่างไรก็ตาม เมื่อ</w:t>
      </w:r>
      <w:r w:rsidRPr="009777D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Pr="009777D6">
        <w:rPr>
          <w:rFonts w:asciiTheme="majorBidi" w:hAnsiTheme="majorBidi" w:cstheme="majorBidi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2564</w:t>
      </w:r>
      <w:r w:rsidRPr="009777D6">
        <w:rPr>
          <w:rFonts w:asciiTheme="majorBidi" w:hAnsiTheme="majorBidi" w:cstheme="majorBidi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z w:val="30"/>
          <w:szCs w:val="30"/>
          <w:cs/>
        </w:rPr>
        <w:t xml:space="preserve">ได้มีการจัดทำสัญญาฉบับใหม่ </w:t>
      </w:r>
      <w:r w:rsidRPr="009777D6">
        <w:rPr>
          <w:rFonts w:asciiTheme="majorBidi" w:hAnsiTheme="majorBidi" w:cstheme="majorBidi"/>
          <w:sz w:val="30"/>
          <w:szCs w:val="30"/>
          <w:cs/>
        </w:rPr>
        <w:br/>
      </w:r>
      <w:r w:rsidRPr="009777D6">
        <w:rPr>
          <w:rFonts w:asciiTheme="majorBidi" w:hAnsiTheme="majorBidi" w:cstheme="majorBidi" w:hint="cs"/>
          <w:sz w:val="30"/>
          <w:szCs w:val="30"/>
          <w:cs/>
        </w:rPr>
        <w:t xml:space="preserve">ซึ่งมีการปรับปรุงอัตราค่าเช่าตามที่ระบุไว้ใหม่ในสัญญา </w:t>
      </w:r>
      <w:r w:rsidRPr="009777D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สัญญานี้มีกำหนดระยะเวลา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Pr="009777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เริ่มตั้งแต่วันที่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1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2564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31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2566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และสามารถต่ออายุได้คราวละ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ปี โดยการแจ้งเป็นลายลักษณ์อักษรล่วงหน้าไม่น้อยกว่า </w:t>
      </w:r>
      <w:r w:rsidR="00B75BF2" w:rsidRPr="00B75BF2">
        <w:rPr>
          <w:rFonts w:ascii="Angsana New" w:hAnsi="Angsana New"/>
          <w:spacing w:val="-2"/>
          <w:sz w:val="30"/>
          <w:szCs w:val="30"/>
        </w:rPr>
        <w:t>1</w:t>
      </w:r>
      <w:r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เดือนก่อนวันสิ้นสุดสัญญา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ต่อมาในวันที่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3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2567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บริษัทได้ทำสัญญาเช่าที่ดินฉบับใหม่ โดยมีกำหนดระยะเวลา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3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เริ่มตั้งแต่วันที่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1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2567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ถึงวันที่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31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475D5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pacing w:val="-2"/>
          <w:sz w:val="30"/>
          <w:szCs w:val="30"/>
        </w:rPr>
        <w:t>2569</w:t>
      </w:r>
      <w:r w:rsidR="003475D5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F837704" w14:textId="09C57E6F" w:rsidR="005B615C" w:rsidRPr="009777D6" w:rsidRDefault="005B615C" w:rsidP="00055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DBD5AAF" w14:textId="09A44F50" w:rsidR="008C5CC3" w:rsidRPr="009777D6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9777D6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9777D6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B8024BB" w14:textId="2AE19A4C" w:rsidR="00CC63B4" w:rsidRPr="009777D6" w:rsidRDefault="003D7DFC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B75BF2" w:rsidRPr="00B75BF2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B75BF2" w:rsidRPr="00B75BF2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ต่อมาใน</w:t>
      </w:r>
      <w:r w:rsidR="00CC63B4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="00CC63B4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5D36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>มกราคม</w:t>
      </w:r>
      <w:r w:rsidR="00CC63B4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2567</w:t>
      </w:r>
      <w:r w:rsidR="00CC63B4" w:rsidRPr="009777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C63B4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บริษัทได้ทำสัญญาให้บริการ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C63B4" w:rsidRPr="009777D6">
        <w:rPr>
          <w:rFonts w:asciiTheme="majorBidi" w:hAnsiTheme="majorBidi" w:cstheme="majorBidi" w:hint="cs"/>
          <w:spacing w:val="-2"/>
          <w:sz w:val="30"/>
          <w:szCs w:val="30"/>
          <w:cs/>
        </w:rPr>
        <w:t>โลจิสติกส์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ฉบับใหม่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สัญญานี้มีผลบังคับใช้ตั้งแต่วันที่ 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D36" w:rsidRPr="009777D6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63B4" w:rsidRPr="009777D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977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12040F7" w14:textId="16198D24" w:rsidR="00125C86" w:rsidRPr="009777D6" w:rsidRDefault="0012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FA1155" w14:textId="64A0BF19" w:rsidR="00CC63B4" w:rsidRPr="009777D6" w:rsidRDefault="003D7DFC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5BF2" w:rsidRPr="00B75BF2">
        <w:rPr>
          <w:rFonts w:ascii="Angsana New" w:hAnsi="Angsana New" w:hint="cs"/>
          <w:sz w:val="30"/>
          <w:szCs w:val="30"/>
        </w:rPr>
        <w:t>3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B75BF2" w:rsidRPr="00B75BF2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75BF2" w:rsidRPr="00B75BF2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ต่อมาใน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z w:val="30"/>
          <w:szCs w:val="30"/>
        </w:rPr>
        <w:t>3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055D36" w:rsidRPr="009777D6">
        <w:rPr>
          <w:rFonts w:ascii="Angsana New" w:hAnsi="Angsana New" w:hint="cs"/>
          <w:sz w:val="30"/>
          <w:szCs w:val="30"/>
          <w:cs/>
        </w:rPr>
        <w:t>มกราคม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>บริษัทได้ทำสัญญาให้บริการพื้นที่คลังสินค้า</w:t>
      </w:r>
      <w:r>
        <w:rPr>
          <w:rFonts w:ascii="Angsana New" w:hAnsi="Angsana New" w:hint="cs"/>
          <w:sz w:val="30"/>
          <w:szCs w:val="30"/>
          <w:cs/>
        </w:rPr>
        <w:t>ฉบับใหม่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 </w:t>
      </w:r>
      <w:r w:rsidR="00531CCB">
        <w:rPr>
          <w:rFonts w:ascii="Angsana New" w:hAnsi="Angsana New" w:hint="cs"/>
          <w:sz w:val="30"/>
          <w:szCs w:val="30"/>
          <w:cs/>
        </w:rPr>
        <w:t>โดย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สัญญานี้มีผลบังคับใช้ตั้งแต่วันที่ 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9777D6">
        <w:rPr>
          <w:rFonts w:ascii="Angsana New" w:hAnsi="Angsana New"/>
          <w:sz w:val="30"/>
          <w:szCs w:val="30"/>
        </w:rPr>
        <w:t xml:space="preserve"> </w:t>
      </w:r>
      <w:r w:rsidR="00CC63B4" w:rsidRPr="009777D6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977C30C" w14:textId="77777777" w:rsidR="00CC63B4" w:rsidRPr="009777D6" w:rsidRDefault="00CC63B4" w:rsidP="00CC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825CAF" w14:textId="72DB7764" w:rsidR="00CC63B4" w:rsidRPr="00525397" w:rsidRDefault="00531CCB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B75BF2" w:rsidRPr="00B75BF2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75BF2" w:rsidRPr="00B75BF2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ต่อมาใน</w:t>
      </w:r>
      <w:r w:rsidR="00CC63B4" w:rsidRPr="005253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="00CC63B4" w:rsidRPr="0052539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5D36" w:rsidRPr="00525397">
        <w:rPr>
          <w:rFonts w:asciiTheme="majorBidi" w:hAnsiTheme="majorBidi" w:cstheme="majorBidi" w:hint="cs"/>
          <w:spacing w:val="-2"/>
          <w:sz w:val="30"/>
          <w:szCs w:val="30"/>
          <w:cs/>
        </w:rPr>
        <w:t>มกราคม</w:t>
      </w:r>
      <w:r w:rsidR="00CC63B4" w:rsidRPr="005253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2567</w:t>
      </w:r>
      <w:r w:rsidR="00CC63B4" w:rsidRPr="0052539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C63B4" w:rsidRPr="00525397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บริษัทได้ทำสัญญาบริการทางกฎหมาย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ฉบับใหม่</w:t>
      </w:r>
      <w:r w:rsidR="00CC63B4" w:rsidRPr="0052539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C63B4" w:rsidRPr="00525397">
        <w:rPr>
          <w:rFonts w:asciiTheme="majorBidi" w:hAnsiTheme="majorBidi" w:cstheme="majorBidi" w:hint="cs"/>
          <w:sz w:val="30"/>
          <w:szCs w:val="30"/>
          <w:cs/>
        </w:rPr>
        <w:t>สัญญานี้มีผลบังคับใช้ตั้งแต่วันที่</w:t>
      </w:r>
      <w:r w:rsidR="00CC63B4" w:rsidRPr="005253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1</w:t>
      </w:r>
      <w:r w:rsidR="00CC63B4"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="00CC63B4" w:rsidRPr="0052539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CC63B4" w:rsidRPr="005253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="00CC63B4" w:rsidRPr="00525397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="00CC63B4" w:rsidRPr="0052539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B75BF2" w:rsidRPr="00B75BF2">
        <w:rPr>
          <w:rFonts w:ascii="Angsana New" w:hAnsi="Angsana New"/>
          <w:sz w:val="30"/>
          <w:szCs w:val="30"/>
        </w:rPr>
        <w:t>31</w:t>
      </w:r>
      <w:r w:rsidR="00CC63B4"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="00CC63B4" w:rsidRPr="0052539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CC63B4" w:rsidRPr="005253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="00CC63B4" w:rsidRPr="00525397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E2A5753" w14:textId="77777777" w:rsidR="00CC63B4" w:rsidRPr="00525397" w:rsidRDefault="00CC63B4" w:rsidP="00CC63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64FC5F" w14:textId="586272C0" w:rsidR="00CC63B4" w:rsidRPr="00525397" w:rsidRDefault="00AC25E0" w:rsidP="00CC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1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31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ต่อมาใน</w:t>
      </w:r>
      <w:r w:rsidR="00CC63B4" w:rsidRPr="0052539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z w:val="30"/>
          <w:szCs w:val="30"/>
        </w:rPr>
        <w:t>3</w:t>
      </w:r>
      <w:r w:rsidR="00055D36" w:rsidRPr="00525397">
        <w:rPr>
          <w:rFonts w:ascii="Angsana New" w:hAnsi="Angsana New"/>
          <w:sz w:val="30"/>
          <w:szCs w:val="30"/>
        </w:rPr>
        <w:t xml:space="preserve"> </w:t>
      </w:r>
      <w:r w:rsidR="00055D36" w:rsidRPr="00525397">
        <w:rPr>
          <w:rFonts w:ascii="Angsana New" w:hAnsi="Angsana New" w:hint="cs"/>
          <w:sz w:val="30"/>
          <w:szCs w:val="30"/>
          <w:cs/>
        </w:rPr>
        <w:t>มกราคม</w:t>
      </w:r>
      <w:r w:rsidR="00CC63B4" w:rsidRPr="00525397">
        <w:rPr>
          <w:rFonts w:ascii="Angsana New" w:hAnsi="Angsana New" w:hint="cs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="00CC63B4" w:rsidRPr="00525397">
        <w:rPr>
          <w:rFonts w:ascii="Angsana New" w:hAnsi="Angsana New"/>
          <w:sz w:val="30"/>
          <w:szCs w:val="30"/>
        </w:rPr>
        <w:t xml:space="preserve"> </w:t>
      </w:r>
      <w:r w:rsidR="00CC63B4" w:rsidRPr="00525397">
        <w:rPr>
          <w:rFonts w:ascii="Angsana New" w:hAnsi="Angsana New" w:hint="cs"/>
          <w:sz w:val="30"/>
          <w:szCs w:val="30"/>
          <w:cs/>
        </w:rPr>
        <w:t>บริษัทได้ทำสัญญาบริการพื้นที่</w:t>
      </w:r>
      <w:r>
        <w:rPr>
          <w:rFonts w:ascii="Angsana New" w:hAnsi="Angsana New" w:hint="cs"/>
          <w:sz w:val="30"/>
          <w:szCs w:val="30"/>
          <w:cs/>
        </w:rPr>
        <w:t>ฉบับใหม่</w:t>
      </w:r>
      <w:r w:rsidR="00CC63B4" w:rsidRPr="005253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CC63B4" w:rsidRPr="00525397">
        <w:rPr>
          <w:rFonts w:asciiTheme="majorBidi" w:hAnsiTheme="majorBidi"/>
          <w:spacing w:val="-2"/>
          <w:sz w:val="30"/>
          <w:szCs w:val="30"/>
          <w:cs/>
        </w:rPr>
        <w:t xml:space="preserve">สัญญานี้มีผลบังคับใช้ตั้งแต่วันที่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1</w:t>
      </w:r>
      <w:r w:rsidR="00CC63B4" w:rsidRPr="00525397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2567</w:t>
      </w:r>
      <w:r w:rsidR="00CC63B4" w:rsidRPr="00525397">
        <w:rPr>
          <w:rFonts w:asciiTheme="majorBidi" w:hAnsiTheme="majorBidi"/>
          <w:spacing w:val="-2"/>
          <w:sz w:val="30"/>
          <w:szCs w:val="30"/>
          <w:cs/>
        </w:rPr>
        <w:t xml:space="preserve"> ถึงวันที่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31</w:t>
      </w:r>
      <w:r w:rsidR="00CC63B4" w:rsidRPr="00525397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/>
          <w:spacing w:val="-2"/>
          <w:sz w:val="30"/>
          <w:szCs w:val="30"/>
        </w:rPr>
        <w:t>2567</w:t>
      </w:r>
      <w:r w:rsidR="00CC63B4" w:rsidRPr="00525397">
        <w:rPr>
          <w:rFonts w:asciiTheme="majorBidi" w:hAnsiTheme="majorBidi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1C6519A" w14:textId="5A4A5E4B" w:rsidR="001B3BF3" w:rsidRPr="00525397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546F612B" w14:textId="11E46439" w:rsidR="00076874" w:rsidRPr="00525397" w:rsidRDefault="007251E0" w:rsidP="00667EEF">
      <w:pPr>
        <w:pStyle w:val="Heading2"/>
        <w:tabs>
          <w:tab w:val="clear" w:pos="340"/>
        </w:tabs>
        <w:ind w:left="540" w:hanging="540"/>
      </w:pPr>
      <w:r w:rsidRPr="00525397">
        <w:rPr>
          <w:cs/>
        </w:rPr>
        <w:t>เงินสดและรายการเทียบเท่าเงินสด</w:t>
      </w:r>
      <w:r w:rsidR="006E4216">
        <w:rPr>
          <w:rFonts w:hint="cs"/>
          <w:cs/>
        </w:rPr>
        <w:t>และเงินลงทุนระยะสั้น</w:t>
      </w:r>
    </w:p>
    <w:p w14:paraId="08915290" w14:textId="4A191CF4" w:rsidR="00671474" w:rsidRPr="00525397" w:rsidRDefault="00671474" w:rsidP="0059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45"/>
        <w:gridCol w:w="1195"/>
        <w:gridCol w:w="270"/>
        <w:gridCol w:w="1170"/>
        <w:gridCol w:w="270"/>
        <w:gridCol w:w="1251"/>
      </w:tblGrid>
      <w:tr w:rsidR="00671474" w:rsidRPr="00525397" w14:paraId="39411FD5" w14:textId="77777777" w:rsidTr="00BC0308">
        <w:trPr>
          <w:trHeight w:val="70"/>
        </w:trPr>
        <w:tc>
          <w:tcPr>
            <w:tcW w:w="3420" w:type="dxa"/>
            <w:vAlign w:val="bottom"/>
          </w:tcPr>
          <w:p w14:paraId="5FB05519" w14:textId="77777777" w:rsidR="00671474" w:rsidRPr="00525397" w:rsidRDefault="00671474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37B0442" w14:textId="03734B89" w:rsidR="00671474" w:rsidRPr="00525397" w:rsidRDefault="00671474" w:rsidP="0067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5F4A3F" w14:textId="77777777" w:rsidR="00671474" w:rsidRPr="00525397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4A65AA3F" w14:textId="3D0AFABE" w:rsidR="00671474" w:rsidRPr="00525397" w:rsidRDefault="00671474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525397" w14:paraId="549DBFBA" w14:textId="77777777" w:rsidTr="00273948">
        <w:trPr>
          <w:trHeight w:val="70"/>
        </w:trPr>
        <w:tc>
          <w:tcPr>
            <w:tcW w:w="3420" w:type="dxa"/>
            <w:vAlign w:val="bottom"/>
          </w:tcPr>
          <w:p w14:paraId="2C43944F" w14:textId="77777777" w:rsidR="006A37E0" w:rsidRPr="00525397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9D6404" w14:textId="4E245752" w:rsidR="006A37E0" w:rsidRPr="00525397" w:rsidRDefault="00B75BF2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center"/>
          </w:tcPr>
          <w:p w14:paraId="2C12D053" w14:textId="77777777" w:rsidR="006A37E0" w:rsidRPr="00525397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68CEBA4B" w14:textId="47360CE9" w:rsidR="006A37E0" w:rsidRPr="00525397" w:rsidRDefault="00B75BF2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  <w:tab w:val="left" w:pos="499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DCDCDA6" w14:textId="77777777" w:rsidR="006A37E0" w:rsidRPr="00525397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7438E" w14:textId="783A48C9" w:rsidR="006A37E0" w:rsidRPr="00525397" w:rsidRDefault="00B75BF2" w:rsidP="0027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C767CB" w14:textId="77777777" w:rsidR="006A37E0" w:rsidRPr="00525397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59BFC" w14:textId="01619434" w:rsidR="006A37E0" w:rsidRPr="00525397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6A37E0" w:rsidRPr="00525397" w14:paraId="44B5AEF0" w14:textId="77777777" w:rsidTr="00BC0308">
        <w:trPr>
          <w:trHeight w:val="70"/>
        </w:trPr>
        <w:tc>
          <w:tcPr>
            <w:tcW w:w="3420" w:type="dxa"/>
            <w:vAlign w:val="bottom"/>
          </w:tcPr>
          <w:p w14:paraId="126F0C44" w14:textId="77777777" w:rsidR="006A37E0" w:rsidRPr="00525397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49365708" w14:textId="77777777" w:rsidR="006A37E0" w:rsidRPr="00525397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53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3876" w:rsidRPr="00525397" w14:paraId="144C5294" w14:textId="77777777" w:rsidTr="002F0966">
        <w:tc>
          <w:tcPr>
            <w:tcW w:w="3420" w:type="dxa"/>
          </w:tcPr>
          <w:p w14:paraId="09050FA6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235FA58" w14:textId="179D4B94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258</w:t>
            </w:r>
          </w:p>
        </w:tc>
        <w:tc>
          <w:tcPr>
            <w:tcW w:w="245" w:type="dxa"/>
            <w:vAlign w:val="bottom"/>
          </w:tcPr>
          <w:p w14:paraId="0BD1CDCD" w14:textId="77777777" w:rsidR="00E13876" w:rsidRPr="00525397" w:rsidRDefault="00E13876" w:rsidP="00E138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0AD0DE0F" w14:textId="4479B706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09E39BDA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EA8B9" w14:textId="50E4980F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7FBB9B2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0F9822" w14:textId="5FEB93C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193</w:t>
            </w:r>
          </w:p>
        </w:tc>
      </w:tr>
      <w:tr w:rsidR="00E13876" w:rsidRPr="00525397" w14:paraId="5EB85671" w14:textId="77777777" w:rsidTr="002F0966">
        <w:tc>
          <w:tcPr>
            <w:tcW w:w="3420" w:type="dxa"/>
          </w:tcPr>
          <w:p w14:paraId="4F08C5EA" w14:textId="685863A2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E9D8D28" w14:textId="4BDB2ECA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72</w:t>
            </w:r>
            <w:r w:rsidR="00AB6D26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525</w:t>
            </w:r>
          </w:p>
        </w:tc>
        <w:tc>
          <w:tcPr>
            <w:tcW w:w="245" w:type="dxa"/>
            <w:vAlign w:val="bottom"/>
          </w:tcPr>
          <w:p w14:paraId="1D3D07A2" w14:textId="77777777" w:rsidR="00E13876" w:rsidRPr="00525397" w:rsidRDefault="00E13876" w:rsidP="00E138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95A8BFF" w14:textId="2071D4E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="00E13876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31B98DAE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D1019" w14:textId="1344136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67</w:t>
            </w:r>
            <w:r w:rsidR="009615C4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76DF5849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14AD41D" w14:textId="366860CE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403</w:t>
            </w:r>
          </w:p>
        </w:tc>
      </w:tr>
      <w:tr w:rsidR="00E13876" w:rsidRPr="00525397" w14:paraId="7246F81A" w14:textId="77777777" w:rsidTr="002F0966">
        <w:tc>
          <w:tcPr>
            <w:tcW w:w="3420" w:type="dxa"/>
          </w:tcPr>
          <w:p w14:paraId="28835EEE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52DDA7FA" w14:textId="34F86777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112</w:t>
            </w:r>
          </w:p>
        </w:tc>
        <w:tc>
          <w:tcPr>
            <w:tcW w:w="245" w:type="dxa"/>
            <w:vAlign w:val="bottom"/>
          </w:tcPr>
          <w:p w14:paraId="1C8201A8" w14:textId="77777777" w:rsidR="00E13876" w:rsidRPr="00525397" w:rsidRDefault="00E13876" w:rsidP="00E138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28649B8" w14:textId="5530F9F3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4C700D2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3E1F" w14:textId="5596C07C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6971030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C54F4FA" w14:textId="35EC362A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</w:tr>
      <w:tr w:rsidR="00E13876" w:rsidRPr="00525397" w14:paraId="20F10263" w14:textId="77777777" w:rsidTr="00E13876">
        <w:tc>
          <w:tcPr>
            <w:tcW w:w="3420" w:type="dxa"/>
          </w:tcPr>
          <w:p w14:paraId="580ABF1A" w14:textId="23B2976A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21C11" w14:textId="51CB0D53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AB6D26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563</w:t>
            </w:r>
          </w:p>
        </w:tc>
        <w:tc>
          <w:tcPr>
            <w:tcW w:w="245" w:type="dxa"/>
            <w:vAlign w:val="bottom"/>
          </w:tcPr>
          <w:p w14:paraId="7C0B86EC" w14:textId="77777777" w:rsidR="00E13876" w:rsidRPr="00525397" w:rsidRDefault="00E13876" w:rsidP="00E138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1440843" w14:textId="166B48F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</w:t>
            </w:r>
            <w:r w:rsidR="00E13876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09FDEE5A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D9768" w14:textId="5F4A4B1F" w:rsidR="00E13876" w:rsidRPr="00525397" w:rsidRDefault="009615C4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7122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17F050A" w14:textId="1C414C81" w:rsidR="00E13876" w:rsidRPr="00525397" w:rsidRDefault="00E13876" w:rsidP="009615C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</w:rPr>
            </w:pPr>
            <w:r w:rsidRPr="0052539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13876" w:rsidRPr="00525397" w14:paraId="2DB55F87" w14:textId="77777777" w:rsidTr="00E13876">
        <w:tc>
          <w:tcPr>
            <w:tcW w:w="3420" w:type="dxa"/>
          </w:tcPr>
          <w:p w14:paraId="37D86924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65AE4" w14:textId="59D146D6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90</w:t>
            </w:r>
            <w:r w:rsidR="00AB6D26"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245" w:type="dxa"/>
            <w:vAlign w:val="bottom"/>
          </w:tcPr>
          <w:p w14:paraId="1A199FAB" w14:textId="77777777" w:rsidR="00E13876" w:rsidRPr="00525397" w:rsidRDefault="00E13876" w:rsidP="00E1387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13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F177E" w14:textId="42F5F96B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37</w:t>
            </w:r>
            <w:r w:rsidR="00E13876"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32053BB4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036B2" w14:textId="55FE2508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526A8C"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07CEF706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9E7690A" w14:textId="5B9C47EC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707</w:t>
            </w:r>
          </w:p>
        </w:tc>
      </w:tr>
    </w:tbl>
    <w:p w14:paraId="16228566" w14:textId="77777777" w:rsidR="00E13876" w:rsidRPr="009A16A4" w:rsidRDefault="00E13876" w:rsidP="009A16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1328F7" w14:textId="689BD509" w:rsidR="00525397" w:rsidRPr="00525397" w:rsidRDefault="009A16A4" w:rsidP="00B9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9A16A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 w:rsidRPr="009A16A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/>
          <w:sz w:val="30"/>
          <w:szCs w:val="30"/>
        </w:rPr>
        <w:t>2566</w:t>
      </w:r>
      <w:r w:rsidRPr="00B95CB2">
        <w:rPr>
          <w:rFonts w:ascii="Angsana New" w:hAnsi="Angsana New"/>
          <w:sz w:val="30"/>
          <w:szCs w:val="30"/>
        </w:rPr>
        <w:t xml:space="preserve"> </w:t>
      </w:r>
      <w:r w:rsidRPr="00B95CB2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กลุ่มบริษัทและบริษัทมีเงินลงทุนระยะสั้นจำนวน </w:t>
      </w:r>
      <w:r w:rsidR="00B75BF2" w:rsidRPr="00B75BF2">
        <w:rPr>
          <w:rFonts w:ascii="Angsana New" w:hAnsi="Angsana New"/>
          <w:sz w:val="30"/>
          <w:szCs w:val="30"/>
        </w:rPr>
        <w:t>885</w:t>
      </w:r>
      <w:r w:rsidR="00B95CB2" w:rsidRPr="00B95CB2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="00B95CB2" w:rsidRPr="00B95CB2">
        <w:rPr>
          <w:rFonts w:ascii="Angsana New" w:hAnsi="Angsana New"/>
          <w:sz w:val="30"/>
          <w:szCs w:val="30"/>
        </w:rPr>
        <w:t xml:space="preserve"> </w:t>
      </w:r>
      <w:r w:rsidR="00B95CB2" w:rsidRPr="00B95CB2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75BF2" w:rsidRPr="00B75BF2">
        <w:rPr>
          <w:rFonts w:ascii="Angsana New" w:hAnsi="Angsana New"/>
          <w:sz w:val="30"/>
          <w:szCs w:val="30"/>
        </w:rPr>
        <w:t>885</w:t>
      </w:r>
      <w:r w:rsidR="00B95CB2" w:rsidRPr="00B95CB2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="00B95CB2" w:rsidRPr="00B95CB2">
        <w:rPr>
          <w:rFonts w:ascii="Angsana New" w:hAnsi="Angsana New"/>
          <w:sz w:val="30"/>
          <w:szCs w:val="30"/>
        </w:rPr>
        <w:t xml:space="preserve"> </w:t>
      </w:r>
      <w:r w:rsidR="00B95CB2" w:rsidRPr="00B95CB2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50538D">
        <w:rPr>
          <w:rFonts w:ascii="Angsana New" w:hAnsi="Angsana New" w:hint="cs"/>
          <w:sz w:val="30"/>
          <w:szCs w:val="30"/>
          <w:cs/>
        </w:rPr>
        <w:t xml:space="preserve"> ซึ่งได้แก่</w:t>
      </w:r>
      <w:r w:rsidR="0050538D" w:rsidRPr="0050538D">
        <w:rPr>
          <w:rFonts w:ascii="Angsana New" w:hAnsi="Angsana New"/>
          <w:sz w:val="30"/>
          <w:szCs w:val="30"/>
          <w:cs/>
        </w:rPr>
        <w:t>เงินฝากระยะสั้นกับสถาบันการเงิน</w:t>
      </w:r>
      <w:r w:rsidR="008025A1">
        <w:rPr>
          <w:rFonts w:ascii="Angsana New" w:hAnsi="Angsana New" w:hint="cs"/>
          <w:sz w:val="30"/>
          <w:szCs w:val="30"/>
          <w:cs/>
        </w:rPr>
        <w:t>หลายแห่ง</w:t>
      </w:r>
      <w:r w:rsidR="0050538D">
        <w:rPr>
          <w:rFonts w:ascii="Angsana New" w:hAnsi="Angsana New" w:hint="cs"/>
          <w:sz w:val="30"/>
          <w:szCs w:val="30"/>
          <w:cs/>
        </w:rPr>
        <w:t xml:space="preserve">ที่มีระยะเวลาครบกำหนดตั้งแต่ </w:t>
      </w:r>
      <w:r w:rsidR="00B75BF2" w:rsidRPr="00B75BF2">
        <w:rPr>
          <w:rFonts w:ascii="Angsana New" w:hAnsi="Angsana New"/>
          <w:sz w:val="30"/>
          <w:szCs w:val="30"/>
        </w:rPr>
        <w:t>6</w:t>
      </w:r>
      <w:r w:rsidR="0050538D">
        <w:rPr>
          <w:rFonts w:ascii="Angsana New" w:hAnsi="Angsana New"/>
          <w:sz w:val="30"/>
          <w:szCs w:val="30"/>
        </w:rPr>
        <w:t xml:space="preserve"> </w:t>
      </w:r>
      <w:r w:rsidR="0050538D">
        <w:rPr>
          <w:rFonts w:ascii="Angsana New" w:hAnsi="Angsana New" w:hint="cs"/>
          <w:sz w:val="30"/>
          <w:szCs w:val="30"/>
          <w:cs/>
        </w:rPr>
        <w:t>เดือนขึ้นไปและมี</w:t>
      </w:r>
      <w:r w:rsidR="000A3251" w:rsidRPr="008441E8">
        <w:rPr>
          <w:rFonts w:ascii="Angsana New" w:hAnsi="Angsana New" w:hint="cs"/>
          <w:spacing w:val="2"/>
          <w:sz w:val="30"/>
          <w:szCs w:val="30"/>
          <w:cs/>
        </w:rPr>
        <w:t>อัตราดอกเบี้ยร้อยละ</w:t>
      </w:r>
      <w:r w:rsidR="000A3251"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2"/>
          <w:sz w:val="30"/>
          <w:szCs w:val="30"/>
        </w:rPr>
        <w:t>1</w:t>
      </w:r>
      <w:r w:rsidR="000A3251">
        <w:rPr>
          <w:rFonts w:ascii="Angsana New" w:hAnsi="Angsana New"/>
          <w:spacing w:val="2"/>
          <w:sz w:val="30"/>
          <w:szCs w:val="30"/>
        </w:rPr>
        <w:t>.</w:t>
      </w:r>
      <w:r w:rsidR="00B75BF2" w:rsidRPr="00B75BF2">
        <w:rPr>
          <w:rFonts w:ascii="Angsana New" w:hAnsi="Angsana New"/>
          <w:spacing w:val="2"/>
          <w:sz w:val="30"/>
          <w:szCs w:val="30"/>
        </w:rPr>
        <w:t>2</w:t>
      </w:r>
      <w:r w:rsidR="000A3251"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0A3251" w:rsidRPr="008441E8">
        <w:rPr>
          <w:rFonts w:ascii="Angsana New" w:hAnsi="Angsana New" w:hint="cs"/>
          <w:spacing w:val="2"/>
          <w:sz w:val="30"/>
          <w:szCs w:val="30"/>
          <w:cs/>
        </w:rPr>
        <w:t>ถึงร้อยละ</w:t>
      </w:r>
      <w:r w:rsidR="000A3251">
        <w:rPr>
          <w:rFonts w:ascii="Angsana New" w:hAnsi="Angsana New"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2"/>
          <w:sz w:val="30"/>
          <w:szCs w:val="30"/>
        </w:rPr>
        <w:t>1</w:t>
      </w:r>
      <w:r w:rsidR="00E15141">
        <w:rPr>
          <w:rFonts w:ascii="Angsana New" w:hAnsi="Angsana New"/>
          <w:spacing w:val="2"/>
          <w:sz w:val="30"/>
          <w:szCs w:val="30"/>
        </w:rPr>
        <w:t>.</w:t>
      </w:r>
      <w:r w:rsidR="00B75BF2" w:rsidRPr="00B75BF2">
        <w:rPr>
          <w:rFonts w:ascii="Angsana New" w:hAnsi="Angsana New"/>
          <w:spacing w:val="2"/>
          <w:sz w:val="30"/>
          <w:szCs w:val="30"/>
        </w:rPr>
        <w:t>9</w:t>
      </w:r>
      <w:r w:rsidR="000A3251"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0A3251" w:rsidRPr="008441E8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="000A3251"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525397" w:rsidRPr="00525397">
        <w:rPr>
          <w:sz w:val="30"/>
          <w:szCs w:val="30"/>
          <w:cs/>
        </w:rPr>
        <w:br w:type="page"/>
      </w:r>
    </w:p>
    <w:p w14:paraId="0AC2C8D0" w14:textId="1BBB28A6" w:rsidR="00671474" w:rsidRPr="00525397" w:rsidRDefault="00671474" w:rsidP="005F59E9">
      <w:pPr>
        <w:pStyle w:val="Heading2"/>
        <w:tabs>
          <w:tab w:val="clear" w:pos="340"/>
        </w:tabs>
        <w:ind w:left="540" w:hanging="540"/>
      </w:pPr>
      <w:r w:rsidRPr="00525397">
        <w:rPr>
          <w:rFonts w:hint="cs"/>
          <w:cs/>
        </w:rPr>
        <w:lastRenderedPageBreak/>
        <w:t>ลูกหนี้การค้า</w:t>
      </w:r>
    </w:p>
    <w:p w14:paraId="2D140C5E" w14:textId="752B379B" w:rsidR="00671474" w:rsidRPr="00525397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671474" w:rsidRPr="00525397" w14:paraId="4B19AE0A" w14:textId="77777777" w:rsidTr="009D506D">
        <w:trPr>
          <w:cantSplit/>
          <w:tblHeader/>
        </w:trPr>
        <w:tc>
          <w:tcPr>
            <w:tcW w:w="3420" w:type="dxa"/>
            <w:vAlign w:val="bottom"/>
          </w:tcPr>
          <w:p w14:paraId="3C0822AA" w14:textId="77777777" w:rsidR="00671474" w:rsidRPr="00525397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F26A428" w14:textId="77777777" w:rsidR="00671474" w:rsidRPr="00525397" w:rsidRDefault="00671474" w:rsidP="009D506D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874688D" w14:textId="77777777" w:rsidR="00671474" w:rsidRPr="00525397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4DBB0C8" w14:textId="77777777" w:rsidR="00671474" w:rsidRPr="00525397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474" w:rsidRPr="00525397" w14:paraId="698086C5" w14:textId="77777777" w:rsidTr="009D506D">
        <w:trPr>
          <w:cantSplit/>
          <w:tblHeader/>
        </w:trPr>
        <w:tc>
          <w:tcPr>
            <w:tcW w:w="3420" w:type="dxa"/>
            <w:vAlign w:val="bottom"/>
          </w:tcPr>
          <w:p w14:paraId="3336971E" w14:textId="6A92E423" w:rsidR="00671474" w:rsidRPr="00525397" w:rsidRDefault="00671474" w:rsidP="006714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75BF2" w:rsidRPr="00B75BF2">
              <w:rPr>
                <w:rFonts w:ascii="Angsana New" w:hAnsi="Angsana New"/>
                <w:b/>
                <w:i/>
                <w:color w:val="000000" w:themeColor="text1"/>
                <w:sz w:val="30"/>
                <w:szCs w:val="30"/>
                <w:lang w:val="en-US"/>
              </w:rPr>
              <w:t>31</w:t>
            </w:r>
            <w:r w:rsidRPr="0052539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501970" w14:textId="5FE83DA6" w:rsidR="00671474" w:rsidRPr="00525397" w:rsidRDefault="00B75BF2" w:rsidP="00671474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75BF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BECB8BA" w14:textId="77777777" w:rsidR="00671474" w:rsidRPr="00525397" w:rsidRDefault="00671474" w:rsidP="00671474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785A6" w14:textId="5AEE4422" w:rsidR="00671474" w:rsidRPr="00525397" w:rsidRDefault="00B75BF2" w:rsidP="00671474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75BF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B4EEF20" w14:textId="77777777" w:rsidR="00671474" w:rsidRPr="00525397" w:rsidRDefault="00671474" w:rsidP="006714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384C7B" w14:textId="4DDFC7C1" w:rsidR="00671474" w:rsidRPr="00525397" w:rsidRDefault="00B75BF2" w:rsidP="00671474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0DAEAD2" w14:textId="77777777" w:rsidR="00671474" w:rsidRPr="00525397" w:rsidRDefault="00671474" w:rsidP="0067147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96F2F90" w14:textId="000F1442" w:rsidR="00671474" w:rsidRPr="00525397" w:rsidRDefault="00B75BF2" w:rsidP="0067147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75BF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</w:tr>
      <w:tr w:rsidR="00671474" w:rsidRPr="00525397" w14:paraId="712C01D7" w14:textId="77777777" w:rsidTr="009D506D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02BF289C" w14:textId="77777777" w:rsidR="00671474" w:rsidRPr="00525397" w:rsidRDefault="00671474" w:rsidP="009D5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A859181" w14:textId="77777777" w:rsidR="00671474" w:rsidRPr="00525397" w:rsidRDefault="00671474" w:rsidP="009D50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53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876" w:rsidRPr="00525397" w14:paraId="2D913048" w14:textId="77777777" w:rsidTr="00671474">
        <w:trPr>
          <w:cantSplit/>
        </w:trPr>
        <w:tc>
          <w:tcPr>
            <w:tcW w:w="3420" w:type="dxa"/>
            <w:hideMark/>
          </w:tcPr>
          <w:p w14:paraId="404F8F50" w14:textId="77777777" w:rsidR="00E13876" w:rsidRPr="00525397" w:rsidRDefault="00E13876" w:rsidP="00E138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739D3CB" w14:textId="43D713C3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330</w:t>
            </w:r>
            <w:r w:rsidR="001726A7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80" w:type="dxa"/>
          </w:tcPr>
          <w:p w14:paraId="107EE386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B37CF" w14:textId="6FA11D03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256</w:t>
            </w:r>
            <w:r w:rsidR="000A634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78" w:type="dxa"/>
          </w:tcPr>
          <w:p w14:paraId="50C8FFE0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0D21FF" w14:textId="7EEBF3E0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9615C4" w:rsidRPr="00525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80" w:type="dxa"/>
          </w:tcPr>
          <w:p w14:paraId="74DE0382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4398432" w14:textId="08F4F1B2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E13876" w:rsidRPr="00525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</w:tr>
      <w:tr w:rsidR="00E13876" w:rsidRPr="00525397" w14:paraId="5D4E8143" w14:textId="77777777" w:rsidTr="009D506D">
        <w:trPr>
          <w:cantSplit/>
        </w:trPr>
        <w:tc>
          <w:tcPr>
            <w:tcW w:w="3420" w:type="dxa"/>
            <w:hideMark/>
          </w:tcPr>
          <w:p w14:paraId="35F603E3" w14:textId="77777777" w:rsidR="00E13876" w:rsidRPr="00525397" w:rsidRDefault="00E13876" w:rsidP="00E138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9FFEB1D" w14:textId="77777777" w:rsidR="00E13876" w:rsidRPr="00525397" w:rsidRDefault="00E13876" w:rsidP="00E1387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B9499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07BFC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915A8D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4B8B33" w14:textId="77777777" w:rsidR="00E13876" w:rsidRPr="00525397" w:rsidRDefault="00E13876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7CAF1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A147DC" w14:textId="77777777" w:rsidR="00E13876" w:rsidRPr="00525397" w:rsidRDefault="00E13876" w:rsidP="00E138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876" w:rsidRPr="00525397" w14:paraId="3C1B856A" w14:textId="77777777" w:rsidTr="00671474">
        <w:trPr>
          <w:cantSplit/>
        </w:trPr>
        <w:tc>
          <w:tcPr>
            <w:tcW w:w="3420" w:type="dxa"/>
            <w:hideMark/>
          </w:tcPr>
          <w:p w14:paraId="27C1C5FA" w14:textId="1FD4E56C" w:rsidR="00E13876" w:rsidRPr="00525397" w:rsidRDefault="00E13876" w:rsidP="00E1387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30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FD4CB1B" w14:textId="245A969B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14</w:t>
            </w:r>
            <w:r w:rsidR="001726A7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80" w:type="dxa"/>
          </w:tcPr>
          <w:p w14:paraId="3180A8FF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FFE7A" w14:textId="2A26EFFE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31</w:t>
            </w:r>
            <w:r w:rsidR="000A634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78" w:type="dxa"/>
          </w:tcPr>
          <w:p w14:paraId="3F325EDE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6E4E9B" w14:textId="382DA0A1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9615C4" w:rsidRPr="005253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44CA4F9F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05D7343" w14:textId="6876E2B7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13876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E13876" w:rsidRPr="00525397" w14:paraId="5803AA88" w14:textId="77777777" w:rsidTr="009D506D">
        <w:trPr>
          <w:cantSplit/>
        </w:trPr>
        <w:tc>
          <w:tcPr>
            <w:tcW w:w="3420" w:type="dxa"/>
            <w:hideMark/>
          </w:tcPr>
          <w:p w14:paraId="06DA1691" w14:textId="53A2180E" w:rsidR="00E13876" w:rsidRPr="00525397" w:rsidRDefault="00E13876" w:rsidP="00E1387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31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60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77A07118" w14:textId="1C60BF2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611F9D4D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28F48" w14:textId="7CB07D53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7</w:t>
            </w:r>
            <w:r w:rsidR="000A634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78" w:type="dxa"/>
          </w:tcPr>
          <w:p w14:paraId="529F7DBE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BA7D1E4" w14:textId="06DF7DDC" w:rsidR="00E13876" w:rsidRPr="00525397" w:rsidRDefault="009615C4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2BF8F0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F9D240" w14:textId="2534A662" w:rsidR="00E13876" w:rsidRPr="00525397" w:rsidRDefault="00E13876" w:rsidP="009615C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3876" w:rsidRPr="00525397" w14:paraId="2A302B2D" w14:textId="77777777" w:rsidTr="009D506D">
        <w:trPr>
          <w:cantSplit/>
        </w:trPr>
        <w:tc>
          <w:tcPr>
            <w:tcW w:w="3420" w:type="dxa"/>
            <w:hideMark/>
          </w:tcPr>
          <w:p w14:paraId="1FB1FDFF" w14:textId="0E11C541" w:rsidR="00E13876" w:rsidRPr="00525397" w:rsidRDefault="00E13876" w:rsidP="00E13876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61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0A69EA45" w14:textId="6E69E40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80" w:type="dxa"/>
          </w:tcPr>
          <w:p w14:paraId="1C4D093F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87DC" w14:textId="1D7EB7D6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3</w:t>
            </w:r>
            <w:r w:rsidR="000A634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78" w:type="dxa"/>
          </w:tcPr>
          <w:p w14:paraId="0F30D1D3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EE4964" w14:textId="46EC1F69" w:rsidR="00E13876" w:rsidRPr="00525397" w:rsidRDefault="009615C4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8274F1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CD25CF" w14:textId="7425F799" w:rsidR="00E13876" w:rsidRPr="00525397" w:rsidRDefault="00E13876" w:rsidP="009615C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3876" w:rsidRPr="00525397" w14:paraId="37584EAE" w14:textId="77777777" w:rsidTr="009D506D">
        <w:trPr>
          <w:cantSplit/>
        </w:trPr>
        <w:tc>
          <w:tcPr>
            <w:tcW w:w="3420" w:type="dxa"/>
            <w:hideMark/>
          </w:tcPr>
          <w:p w14:paraId="14F520F0" w14:textId="6BBB4587" w:rsidR="00E13876" w:rsidRPr="00525397" w:rsidRDefault="00E13876" w:rsidP="00E1387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D4486" w14:textId="5ED0D31C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2</w:t>
            </w:r>
            <w:r w:rsidR="001726A7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80" w:type="dxa"/>
          </w:tcPr>
          <w:p w14:paraId="013A780A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BC351" w14:textId="792CCB47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6</w:t>
            </w:r>
            <w:r w:rsidR="000A634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3320D04C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3B8B2" w14:textId="6B7DEBB7" w:rsidR="00E13876" w:rsidRPr="00525397" w:rsidRDefault="009615C4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14A46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B2F74" w14:textId="4CFD8ADF" w:rsidR="00E13876" w:rsidRPr="00525397" w:rsidRDefault="00E13876" w:rsidP="009615C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13876" w:rsidRPr="00525397" w14:paraId="17BBBB56" w14:textId="77777777" w:rsidTr="00671474">
        <w:trPr>
          <w:cantSplit/>
        </w:trPr>
        <w:tc>
          <w:tcPr>
            <w:tcW w:w="3420" w:type="dxa"/>
            <w:hideMark/>
          </w:tcPr>
          <w:p w14:paraId="51CF455F" w14:textId="77777777" w:rsidR="00E13876" w:rsidRPr="00525397" w:rsidRDefault="00E13876" w:rsidP="00E138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3763" w14:textId="057AEC78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1726A7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80" w:type="dxa"/>
          </w:tcPr>
          <w:p w14:paraId="384A9DB1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6924" w14:textId="3367125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13876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78" w:type="dxa"/>
          </w:tcPr>
          <w:p w14:paraId="3C1E5BC0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2AE23" w14:textId="315D1804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9615C4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180" w:type="dxa"/>
          </w:tcPr>
          <w:p w14:paraId="28CF694E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07A117" w14:textId="0C7719D3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E13876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  <w:tr w:rsidR="00E13876" w:rsidRPr="00525397" w14:paraId="7D353598" w14:textId="77777777" w:rsidTr="009D506D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180E8CC4" w14:textId="118A2894" w:rsidR="00E13876" w:rsidRPr="00525397" w:rsidRDefault="00E13876" w:rsidP="00E13876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25397">
              <w:rPr>
                <w:rFonts w:ascii="Angsana New" w:hAnsi="Angsana New"/>
                <w:sz w:val="30"/>
                <w:szCs w:val="30"/>
              </w:rPr>
              <w:br/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E95D" w14:textId="4EAC7E28" w:rsidR="00E13876" w:rsidRPr="00525397" w:rsidRDefault="001726A7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713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C174411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B0B42" w14:textId="780F62A0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2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616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E0BA211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53DC3" w14:textId="1956048F" w:rsidR="00E13876" w:rsidRPr="00525397" w:rsidRDefault="009B33AA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2F6F02" w14:textId="77777777" w:rsidR="00E13876" w:rsidRPr="00525397" w:rsidRDefault="00E13876" w:rsidP="00E1387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C25B4C" w14:textId="7D4263D4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13876" w:rsidRPr="00525397" w14:paraId="3E02A0C7" w14:textId="77777777" w:rsidTr="009D506D">
        <w:trPr>
          <w:cantSplit/>
        </w:trPr>
        <w:tc>
          <w:tcPr>
            <w:tcW w:w="3420" w:type="dxa"/>
            <w:hideMark/>
          </w:tcPr>
          <w:p w14:paraId="7D55F0E4" w14:textId="77777777" w:rsidR="00E13876" w:rsidRPr="00525397" w:rsidRDefault="00E13876" w:rsidP="00E1387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75196" w14:textId="314055C8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1726A7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64D1E3F2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2AFCD" w14:textId="50B9099D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="00E13876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78" w:type="dxa"/>
          </w:tcPr>
          <w:p w14:paraId="44BF3319" w14:textId="77777777" w:rsidR="00E13876" w:rsidRPr="00525397" w:rsidRDefault="00E13876" w:rsidP="00E138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27EF" w14:textId="5DCBD06E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9B33AA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180" w:type="dxa"/>
          </w:tcPr>
          <w:p w14:paraId="17C10492" w14:textId="77777777" w:rsidR="00E13876" w:rsidRPr="00525397" w:rsidRDefault="00E13876" w:rsidP="00E138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2D91B8B" w14:textId="6A6D4E9E" w:rsidR="00E13876" w:rsidRPr="00525397" w:rsidRDefault="00B75BF2" w:rsidP="00E138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E13876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496E137A" w14:textId="7DC28AD7" w:rsidR="00E7744C" w:rsidRPr="00525397" w:rsidRDefault="00E77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EE395C" w14:textId="5B802224" w:rsidR="007B2822" w:rsidRPr="00525397" w:rsidRDefault="007B2822" w:rsidP="00E7744C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525397">
        <w:rPr>
          <w:rFonts w:asciiTheme="majorBidi" w:hAnsiTheme="majorBidi" w:cstheme="majorBidi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B75BF2" w:rsidRPr="00B75BF2">
        <w:rPr>
          <w:rFonts w:asciiTheme="majorBidi" w:hAnsiTheme="majorBidi"/>
          <w:sz w:val="30"/>
          <w:szCs w:val="30"/>
        </w:rPr>
        <w:t>30</w:t>
      </w:r>
      <w:r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Pr="00525397">
        <w:rPr>
          <w:rFonts w:asciiTheme="majorBidi" w:hAnsiTheme="majorBidi" w:cstheme="majorBidi" w:hint="cs"/>
          <w:sz w:val="30"/>
          <w:szCs w:val="30"/>
          <w:cs/>
        </w:rPr>
        <w:t xml:space="preserve">วัน ถึง </w:t>
      </w:r>
      <w:r w:rsidR="00B75BF2" w:rsidRPr="00B75BF2">
        <w:rPr>
          <w:rFonts w:asciiTheme="majorBidi" w:hAnsiTheme="majorBidi"/>
          <w:sz w:val="30"/>
          <w:szCs w:val="30"/>
        </w:rPr>
        <w:t>180</w:t>
      </w:r>
      <w:r w:rsidRPr="00525397">
        <w:rPr>
          <w:rFonts w:asciiTheme="majorBidi" w:hAnsiTheme="majorBidi" w:cstheme="majorBidi"/>
          <w:sz w:val="30"/>
          <w:szCs w:val="30"/>
        </w:rPr>
        <w:t xml:space="preserve"> </w:t>
      </w:r>
      <w:r w:rsidRPr="00525397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6090CA5F" w14:textId="77777777" w:rsidR="007B2822" w:rsidRPr="00525397" w:rsidRDefault="007B2822" w:rsidP="006714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78"/>
        <w:gridCol w:w="1262"/>
        <w:gridCol w:w="178"/>
        <w:gridCol w:w="1262"/>
        <w:gridCol w:w="178"/>
        <w:gridCol w:w="1352"/>
      </w:tblGrid>
      <w:tr w:rsidR="00671474" w:rsidRPr="00525397" w14:paraId="2C2916CF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32954655" w14:textId="304534AB" w:rsidR="00671474" w:rsidRPr="00525397" w:rsidRDefault="00671474" w:rsidP="004C6EC7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D91CED" w:rsidRPr="005253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253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40DE1016" w14:textId="6FA0B1E6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253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1BE905" w14:textId="77777777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23C7342B" w14:textId="59C2E27E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253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1474" w:rsidRPr="00525397" w14:paraId="50AF92EE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3F5CDE16" w14:textId="4138F1D6" w:rsidR="00671474" w:rsidRPr="00525397" w:rsidRDefault="00671474" w:rsidP="009D50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7BFA2" w14:textId="49F70F84" w:rsidR="00671474" w:rsidRPr="00525397" w:rsidRDefault="00B75BF2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2B1F9108" w14:textId="77777777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0B9806" w14:textId="7A946369" w:rsidR="00671474" w:rsidRPr="00525397" w:rsidRDefault="00B75BF2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58D42041" w14:textId="77777777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6440A" w14:textId="3FA05520" w:rsidR="00671474" w:rsidRPr="00525397" w:rsidRDefault="00B75BF2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08CD1917" w14:textId="77777777" w:rsidR="00671474" w:rsidRPr="00525397" w:rsidRDefault="00671474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483895" w14:textId="4AE91496" w:rsidR="00671474" w:rsidRPr="00525397" w:rsidRDefault="00B75BF2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71474" w:rsidRPr="00525397" w14:paraId="46752632" w14:textId="77777777" w:rsidTr="004C6EC7">
        <w:trPr>
          <w:cantSplit/>
          <w:trHeight w:val="20"/>
          <w:tblHeader/>
        </w:trPr>
        <w:tc>
          <w:tcPr>
            <w:tcW w:w="3420" w:type="dxa"/>
          </w:tcPr>
          <w:p w14:paraId="7AA49664" w14:textId="77777777" w:rsidR="00671474" w:rsidRPr="00525397" w:rsidRDefault="00671474" w:rsidP="009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43EC0BF" w14:textId="6D44DC4E" w:rsidR="00671474" w:rsidRPr="00525397" w:rsidRDefault="00671474" w:rsidP="009D50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53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53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53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876" w:rsidRPr="00525397" w14:paraId="57366F84" w14:textId="77777777" w:rsidTr="004C6EC7">
        <w:trPr>
          <w:cantSplit/>
          <w:trHeight w:val="20"/>
        </w:trPr>
        <w:tc>
          <w:tcPr>
            <w:tcW w:w="3420" w:type="dxa"/>
          </w:tcPr>
          <w:p w14:paraId="17471898" w14:textId="3A399131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2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52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0B8AD52" w14:textId="6AF4ACF7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E15A4A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77DE2576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5017AE" w14:textId="54D18006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E13876" w:rsidRPr="00525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3BA932C5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D911F" w14:textId="20FF4EEB" w:rsidR="00E13876" w:rsidRPr="00525397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4853F22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6D3D245" w14:textId="02DDD76D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876" w:rsidRPr="00525397" w14:paraId="7F8D06BB" w14:textId="77777777" w:rsidTr="004C6EC7">
        <w:trPr>
          <w:cantSplit/>
          <w:trHeight w:val="20"/>
        </w:trPr>
        <w:tc>
          <w:tcPr>
            <w:tcW w:w="3420" w:type="dxa"/>
          </w:tcPr>
          <w:p w14:paraId="5E60FB9C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0C21E04" w14:textId="796099BF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1</w:t>
            </w:r>
            <w:r w:rsidR="00E15A4A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78" w:type="dxa"/>
          </w:tcPr>
          <w:p w14:paraId="12066403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A37716D" w14:textId="74B9410A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5C072E20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15F10" w14:textId="7D835992" w:rsidR="00E13876" w:rsidRPr="00525397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028AFB1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E9130F" w14:textId="139E1983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876" w:rsidRPr="00525397" w14:paraId="77BF8D67" w14:textId="77777777" w:rsidTr="004C6EC7">
        <w:trPr>
          <w:cantSplit/>
          <w:trHeight w:val="20"/>
        </w:trPr>
        <w:tc>
          <w:tcPr>
            <w:tcW w:w="3420" w:type="dxa"/>
          </w:tcPr>
          <w:p w14:paraId="60481D6E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55D7AAD8" w14:textId="7E076E7C" w:rsidR="00E13876" w:rsidRPr="00525397" w:rsidRDefault="00E15A4A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959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DC20B77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3EBCC2" w14:textId="7BE66E88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2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332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9DC20DE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E59593" w14:textId="33102BD4" w:rsidR="00E13876" w:rsidRPr="00525397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A819B1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1EE8DB7" w14:textId="334570D0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876" w:rsidRPr="00525397" w14:paraId="7D9383DB" w14:textId="77777777" w:rsidTr="004C6EC7">
        <w:trPr>
          <w:cantSplit/>
          <w:trHeight w:val="20"/>
        </w:trPr>
        <w:tc>
          <w:tcPr>
            <w:tcW w:w="3420" w:type="dxa"/>
          </w:tcPr>
          <w:p w14:paraId="0AA0A627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3BCB" w14:textId="65521A34" w:rsidR="00E13876" w:rsidRPr="00525397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44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892CECF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314C2F9" w14:textId="1C3EE09A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B75BF2" w:rsidRPr="00B75BF2">
              <w:rPr>
                <w:rFonts w:ascii="Angsana New" w:hAnsi="Angsana New"/>
                <w:sz w:val="30"/>
                <w:szCs w:val="30"/>
              </w:rPr>
              <w:t>45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E88BA40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5E0363" w14:textId="0E6E2C2D" w:rsidR="00E13876" w:rsidRPr="00525397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B4DA84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02F9C7F" w14:textId="0A05AB37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3876" w:rsidRPr="00525397" w14:paraId="65E91188" w14:textId="77777777" w:rsidTr="004C6EC7">
        <w:trPr>
          <w:cantSplit/>
          <w:trHeight w:val="20"/>
        </w:trPr>
        <w:tc>
          <w:tcPr>
            <w:tcW w:w="3420" w:type="dxa"/>
          </w:tcPr>
          <w:p w14:paraId="1F3672F4" w14:textId="6090F2AA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A4E1" w14:textId="7316CB1C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E15A4A"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4A850548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8882D" w14:textId="6CB69EEC" w:rsidR="00E13876" w:rsidRPr="00525397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E13876"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69FD0B33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39040" w14:textId="33A16AC1" w:rsidR="00E13876" w:rsidRPr="00525397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CE1B03B" w14:textId="77777777" w:rsidR="00E13876" w:rsidRPr="00525397" w:rsidRDefault="00E13876" w:rsidP="00E1387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29E20" w14:textId="168613AE" w:rsidR="00E13876" w:rsidRPr="00525397" w:rsidRDefault="00E13876" w:rsidP="00E138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6047C" w14:textId="05C498F2" w:rsidR="00671474" w:rsidRPr="00525397" w:rsidRDefault="00671474" w:rsidP="00671474">
      <w:pPr>
        <w:rPr>
          <w:rFonts w:asciiTheme="majorBidi" w:hAnsiTheme="majorBidi" w:cstheme="majorBidi"/>
          <w:sz w:val="30"/>
          <w:szCs w:val="30"/>
        </w:rPr>
      </w:pPr>
    </w:p>
    <w:p w14:paraId="7A96849E" w14:textId="4A818D22" w:rsidR="00671474" w:rsidRPr="00525397" w:rsidRDefault="00671474" w:rsidP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both"/>
        <w:rPr>
          <w:rFonts w:asciiTheme="majorBidi" w:hAnsiTheme="majorBidi" w:cstheme="majorBidi"/>
          <w:sz w:val="30"/>
          <w:szCs w:val="30"/>
        </w:rPr>
      </w:pPr>
      <w:r w:rsidRPr="0052539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074C5" w:rsidRPr="0052539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2539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B75BF2" w:rsidRPr="00B75BF2">
        <w:rPr>
          <w:rFonts w:asciiTheme="majorBidi" w:hAnsiTheme="majorBidi"/>
          <w:sz w:val="30"/>
          <w:szCs w:val="30"/>
        </w:rPr>
        <w:t>21</w:t>
      </w:r>
      <w:r w:rsidRPr="00525397">
        <w:rPr>
          <w:rFonts w:asciiTheme="majorBidi" w:hAnsiTheme="majorBidi" w:cstheme="majorBidi"/>
          <w:sz w:val="30"/>
          <w:szCs w:val="30"/>
        </w:rPr>
        <w:t xml:space="preserve"> (</w:t>
      </w:r>
      <w:r w:rsidRPr="00525397">
        <w:rPr>
          <w:rFonts w:asciiTheme="majorBidi" w:hAnsiTheme="majorBidi" w:cstheme="majorBidi"/>
          <w:sz w:val="30"/>
          <w:szCs w:val="30"/>
          <w:cs/>
        </w:rPr>
        <w:t>ข.</w:t>
      </w:r>
      <w:r w:rsidR="00B75BF2" w:rsidRPr="00B75BF2">
        <w:rPr>
          <w:rFonts w:asciiTheme="majorBidi" w:hAnsiTheme="majorBidi"/>
          <w:sz w:val="30"/>
          <w:szCs w:val="30"/>
        </w:rPr>
        <w:t>1</w:t>
      </w:r>
      <w:r w:rsidRPr="00525397">
        <w:rPr>
          <w:rFonts w:asciiTheme="majorBidi" w:hAnsiTheme="majorBidi" w:cstheme="majorBidi"/>
          <w:sz w:val="30"/>
          <w:szCs w:val="30"/>
        </w:rPr>
        <w:t>)</w:t>
      </w:r>
    </w:p>
    <w:p w14:paraId="150F58B9" w14:textId="3624B30A" w:rsidR="00B55BB9" w:rsidRPr="00525397" w:rsidRDefault="00B55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8F8D1D0" w14:textId="77777777" w:rsidR="00525397" w:rsidRDefault="00525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9625A0A" w14:textId="58178291" w:rsidR="005F59E9" w:rsidRPr="00702C06" w:rsidRDefault="005F59E9" w:rsidP="005F59E9">
      <w:pPr>
        <w:pStyle w:val="Heading2"/>
        <w:tabs>
          <w:tab w:val="clear" w:pos="340"/>
        </w:tabs>
        <w:ind w:left="540" w:hanging="540"/>
      </w:pPr>
      <w:r w:rsidRPr="00702C06">
        <w:rPr>
          <w:cs/>
        </w:rPr>
        <w:lastRenderedPageBreak/>
        <w:t>สินค้าคงเหลือ</w:t>
      </w:r>
    </w:p>
    <w:p w14:paraId="1D24D839" w14:textId="77777777" w:rsidR="005F59E9" w:rsidRPr="00BC7B3D" w:rsidRDefault="005F59E9" w:rsidP="005F59E9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4"/>
        <w:gridCol w:w="1390"/>
        <w:gridCol w:w="245"/>
        <w:gridCol w:w="1393"/>
        <w:gridCol w:w="279"/>
        <w:gridCol w:w="1386"/>
        <w:gridCol w:w="288"/>
        <w:gridCol w:w="1395"/>
      </w:tblGrid>
      <w:tr w:rsidR="006172DC" w:rsidRPr="00702C06" w14:paraId="516A6552" w14:textId="77777777" w:rsidTr="009D506D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242F0D6A" w14:textId="77777777" w:rsidR="006172DC" w:rsidRPr="00702C06" w:rsidRDefault="006172DC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22B17194" w14:textId="4720665D" w:rsidR="006172DC" w:rsidRPr="00702C06" w:rsidRDefault="006172DC" w:rsidP="00617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C5F0A45" w14:textId="77777777" w:rsidR="006172DC" w:rsidRPr="00702C06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</w:tcPr>
          <w:p w14:paraId="54BF7EA5" w14:textId="283B8446" w:rsidR="006172DC" w:rsidRPr="00702C06" w:rsidRDefault="006172DC" w:rsidP="00115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7E0" w:rsidRPr="00702C06" w14:paraId="6E3B186A" w14:textId="77777777" w:rsidTr="008B7CE1">
        <w:trPr>
          <w:cantSplit/>
          <w:trHeight w:val="70"/>
          <w:tblHeader/>
        </w:trPr>
        <w:tc>
          <w:tcPr>
            <w:tcW w:w="2804" w:type="dxa"/>
            <w:vAlign w:val="bottom"/>
          </w:tcPr>
          <w:p w14:paraId="3696FC5A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14:paraId="595BEB86" w14:textId="5FD86711" w:rsidR="006A37E0" w:rsidRPr="00702C06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center"/>
          </w:tcPr>
          <w:p w14:paraId="366763EC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center"/>
          </w:tcPr>
          <w:p w14:paraId="37713252" w14:textId="1A07923C" w:rsidR="006A37E0" w:rsidRPr="00702C06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0CA4489D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8253D4" w14:textId="241CF94C" w:rsidR="006A37E0" w:rsidRPr="00702C06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43D6A69C" w14:textId="77777777" w:rsidR="006A37E0" w:rsidRPr="00702C06" w:rsidRDefault="006A37E0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CC28A29" w14:textId="0EA07935" w:rsidR="006A37E0" w:rsidRPr="00702C06" w:rsidRDefault="00B75BF2" w:rsidP="006A3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6A37E0" w:rsidRPr="00702C06" w14:paraId="5F257BCE" w14:textId="77777777" w:rsidTr="003C0BCF">
        <w:trPr>
          <w:trHeight w:val="70"/>
          <w:tblHeader/>
        </w:trPr>
        <w:tc>
          <w:tcPr>
            <w:tcW w:w="2804" w:type="dxa"/>
            <w:vAlign w:val="bottom"/>
          </w:tcPr>
          <w:p w14:paraId="79BDCB69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6" w:type="dxa"/>
            <w:gridSpan w:val="7"/>
            <w:vAlign w:val="bottom"/>
          </w:tcPr>
          <w:p w14:paraId="01316612" w14:textId="77777777" w:rsidR="006A37E0" w:rsidRPr="00702C06" w:rsidRDefault="006A37E0" w:rsidP="006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3876" w:rsidRPr="00702C06" w14:paraId="311FC54F" w14:textId="77777777" w:rsidTr="003C0BCF">
        <w:tc>
          <w:tcPr>
            <w:tcW w:w="2804" w:type="dxa"/>
          </w:tcPr>
          <w:p w14:paraId="3C0B81AD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0" w:type="dxa"/>
          </w:tcPr>
          <w:p w14:paraId="207AA81C" w14:textId="25B65F13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252</w:t>
            </w:r>
            <w:r w:rsidR="000B5F25" w:rsidRPr="000B5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069</w:t>
            </w:r>
          </w:p>
        </w:tc>
        <w:tc>
          <w:tcPr>
            <w:tcW w:w="245" w:type="dxa"/>
            <w:vAlign w:val="bottom"/>
          </w:tcPr>
          <w:p w14:paraId="1C9000FB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5B82699C" w14:textId="7FAAD043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240</w:t>
            </w:r>
            <w:r w:rsidR="00E13876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608</w:t>
            </w:r>
          </w:p>
        </w:tc>
        <w:tc>
          <w:tcPr>
            <w:tcW w:w="279" w:type="dxa"/>
          </w:tcPr>
          <w:p w14:paraId="351A6A00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1616428" w14:textId="3BCA269E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52</w:t>
            </w:r>
            <w:r w:rsidR="00B55BB9" w:rsidRPr="00B55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  <w:tc>
          <w:tcPr>
            <w:tcW w:w="288" w:type="dxa"/>
          </w:tcPr>
          <w:p w14:paraId="204C2A6D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5044D8C" w14:textId="65989B88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48</w:t>
            </w:r>
            <w:r w:rsidR="00E13876"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170</w:t>
            </w:r>
          </w:p>
        </w:tc>
      </w:tr>
      <w:tr w:rsidR="00E13876" w:rsidRPr="00702C06" w14:paraId="5B2DF7FA" w14:textId="77777777" w:rsidTr="003C0BCF">
        <w:tc>
          <w:tcPr>
            <w:tcW w:w="2804" w:type="dxa"/>
          </w:tcPr>
          <w:p w14:paraId="2AE12C2F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90" w:type="dxa"/>
          </w:tcPr>
          <w:p w14:paraId="1B68E1AA" w14:textId="5FABBA6D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4B1425" w:rsidRPr="004B1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677</w:t>
            </w:r>
          </w:p>
        </w:tc>
        <w:tc>
          <w:tcPr>
            <w:tcW w:w="245" w:type="dxa"/>
            <w:vAlign w:val="bottom"/>
          </w:tcPr>
          <w:p w14:paraId="21A60163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8900981" w14:textId="611EBF6D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35</w:t>
            </w:r>
            <w:r w:rsidR="00E13876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739</w:t>
            </w:r>
          </w:p>
        </w:tc>
        <w:tc>
          <w:tcPr>
            <w:tcW w:w="279" w:type="dxa"/>
          </w:tcPr>
          <w:p w14:paraId="48C99233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7FA7D93" w14:textId="2C4A54CE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B55BB9" w:rsidRPr="00B55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677</w:t>
            </w:r>
          </w:p>
        </w:tc>
        <w:tc>
          <w:tcPr>
            <w:tcW w:w="288" w:type="dxa"/>
          </w:tcPr>
          <w:p w14:paraId="5FB06271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CBD7494" w14:textId="3E996734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35</w:t>
            </w:r>
            <w:r w:rsidR="00E13876" w:rsidRPr="008B19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739</w:t>
            </w:r>
          </w:p>
        </w:tc>
      </w:tr>
      <w:tr w:rsidR="00E13876" w:rsidRPr="00702C06" w14:paraId="31E833AC" w14:textId="77777777" w:rsidTr="00D40D63">
        <w:tc>
          <w:tcPr>
            <w:tcW w:w="2804" w:type="dxa"/>
          </w:tcPr>
          <w:p w14:paraId="0D8F2417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0" w:type="dxa"/>
          </w:tcPr>
          <w:p w14:paraId="476839E8" w14:textId="4482B354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79</w:t>
            </w:r>
            <w:r w:rsidR="004B1425" w:rsidRPr="004B1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  <w:tc>
          <w:tcPr>
            <w:tcW w:w="245" w:type="dxa"/>
            <w:vAlign w:val="bottom"/>
          </w:tcPr>
          <w:p w14:paraId="048251ED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168DA001" w14:textId="0DBE06C1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97</w:t>
            </w:r>
            <w:r w:rsidR="00E13876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617</w:t>
            </w:r>
          </w:p>
        </w:tc>
        <w:tc>
          <w:tcPr>
            <w:tcW w:w="279" w:type="dxa"/>
          </w:tcPr>
          <w:p w14:paraId="524014F6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F710FF5" w14:textId="361DE449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79</w:t>
            </w:r>
            <w:r w:rsidR="00B55BB9" w:rsidRPr="00B55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  <w:tc>
          <w:tcPr>
            <w:tcW w:w="288" w:type="dxa"/>
          </w:tcPr>
          <w:p w14:paraId="2F7E2E1B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BB7E47" w14:textId="255EC2E8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97</w:t>
            </w:r>
            <w:r w:rsidR="00E13876" w:rsidRPr="008B19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617</w:t>
            </w:r>
          </w:p>
        </w:tc>
      </w:tr>
      <w:tr w:rsidR="00E13876" w:rsidRPr="00702C06" w14:paraId="54504A00" w14:textId="77777777" w:rsidTr="00015507">
        <w:tc>
          <w:tcPr>
            <w:tcW w:w="2804" w:type="dxa"/>
          </w:tcPr>
          <w:p w14:paraId="34132B12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390" w:type="dxa"/>
          </w:tcPr>
          <w:p w14:paraId="5E68265B" w14:textId="2BA7C3B0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4B1425" w:rsidRPr="004B1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  <w:tc>
          <w:tcPr>
            <w:tcW w:w="245" w:type="dxa"/>
            <w:vAlign w:val="bottom"/>
          </w:tcPr>
          <w:p w14:paraId="5C946293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396825C" w14:textId="678CEB1D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30</w:t>
            </w:r>
            <w:r w:rsidR="00E13876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  <w:tc>
          <w:tcPr>
            <w:tcW w:w="279" w:type="dxa"/>
          </w:tcPr>
          <w:p w14:paraId="0013DEEA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55B622B" w14:textId="2B28F331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B55BB9" w:rsidRPr="00B55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  <w:tc>
          <w:tcPr>
            <w:tcW w:w="288" w:type="dxa"/>
          </w:tcPr>
          <w:p w14:paraId="6DD1D713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34D807" w14:textId="5CADD8FB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30</w:t>
            </w:r>
            <w:r w:rsidR="00E13876"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</w:tr>
      <w:tr w:rsidR="00E13876" w:rsidRPr="00702C06" w14:paraId="06B26B3C" w14:textId="77777777" w:rsidTr="00317069">
        <w:tc>
          <w:tcPr>
            <w:tcW w:w="2804" w:type="dxa"/>
          </w:tcPr>
          <w:p w14:paraId="3A14241A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1B9BD08" w14:textId="1486D090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387</w:t>
            </w:r>
            <w:r w:rsidR="000B5F25" w:rsidRPr="000B5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45" w:type="dxa"/>
            <w:vAlign w:val="bottom"/>
          </w:tcPr>
          <w:p w14:paraId="3D95AF9A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27E7CAA" w14:textId="3598B4BF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404</w:t>
            </w:r>
            <w:r w:rsidR="00E13876" w:rsidRPr="002A5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9" w:type="dxa"/>
          </w:tcPr>
          <w:p w14:paraId="398157CE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2124FB4" w14:textId="3DB7F952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B55BB9" w:rsidRP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88" w:type="dxa"/>
          </w:tcPr>
          <w:p w14:paraId="03888C61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87E0C81" w14:textId="67403FA1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212</w:t>
            </w:r>
            <w:r w:rsidR="00E13876" w:rsidRPr="00B76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376</w:t>
            </w:r>
          </w:p>
        </w:tc>
      </w:tr>
      <w:tr w:rsidR="00E13876" w:rsidRPr="00702C06" w14:paraId="31C776E5" w14:textId="77777777" w:rsidTr="00317069">
        <w:tc>
          <w:tcPr>
            <w:tcW w:w="2804" w:type="dxa"/>
          </w:tcPr>
          <w:p w14:paraId="05C8A362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D309E1F" w14:textId="6219777C" w:rsidR="00E13876" w:rsidRPr="00702C06" w:rsidRDefault="000B5F25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B5F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889</w:t>
            </w:r>
            <w:r w:rsidRPr="000B5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4D2EFBF4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E84A0AD" w14:textId="3EA71A08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13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927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114C8F0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56D92F3" w14:textId="1F3B4C3D" w:rsidR="00E13876" w:rsidRPr="00702C06" w:rsidRDefault="00B55BB9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55B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586</w:t>
            </w:r>
            <w:r w:rsidRPr="00B55B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7AB6679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586DC8A" w14:textId="778018F0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6C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13</w:t>
            </w:r>
            <w:r w:rsidRPr="00B7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559</w:t>
            </w:r>
            <w:r w:rsidRPr="00B76C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3876" w:rsidRPr="00702C06" w14:paraId="5964C20B" w14:textId="77777777" w:rsidTr="00317069">
        <w:tc>
          <w:tcPr>
            <w:tcW w:w="2804" w:type="dxa"/>
          </w:tcPr>
          <w:p w14:paraId="4E0B1255" w14:textId="1D37F668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0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9CB32B4" w14:textId="6AA7E06B" w:rsidR="00E13876" w:rsidRPr="00317069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386</w:t>
            </w:r>
            <w:r w:rsidR="004B1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45" w:type="dxa"/>
            <w:vAlign w:val="bottom"/>
          </w:tcPr>
          <w:p w14:paraId="2364E57B" w14:textId="77777777" w:rsidR="00E13876" w:rsidRPr="00317069" w:rsidRDefault="00E13876" w:rsidP="00E138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70C45B19" w14:textId="0E9DD849" w:rsidR="00E13876" w:rsidRPr="00317069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390</w:t>
            </w:r>
            <w:r w:rsidR="00E13876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9" w:type="dxa"/>
          </w:tcPr>
          <w:p w14:paraId="37E7CFDC" w14:textId="77777777" w:rsidR="00E13876" w:rsidRPr="00317069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31DF57A" w14:textId="46B8DEAE" w:rsidR="00E13876" w:rsidRPr="00317069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B55BB9" w:rsidRP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88" w:type="dxa"/>
          </w:tcPr>
          <w:p w14:paraId="3F5F18E5" w14:textId="77777777" w:rsidR="00E13876" w:rsidRPr="00317069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E4ADF49" w14:textId="1E9B803C" w:rsidR="00E13876" w:rsidRPr="00317069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198</w:t>
            </w:r>
            <w:r w:rsidR="00E13876" w:rsidRPr="00317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E13876" w:rsidRPr="00702C06" w14:paraId="7F2FEF13" w14:textId="77777777" w:rsidTr="002A548A">
        <w:tc>
          <w:tcPr>
            <w:tcW w:w="2804" w:type="dxa"/>
          </w:tcPr>
          <w:p w14:paraId="6BA28A0E" w14:textId="0DEA8E06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59720D6" w14:textId="56BDBA02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4B1425" w:rsidRPr="004B1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547</w:t>
            </w:r>
          </w:p>
        </w:tc>
        <w:tc>
          <w:tcPr>
            <w:tcW w:w="245" w:type="dxa"/>
            <w:vAlign w:val="bottom"/>
          </w:tcPr>
          <w:p w14:paraId="21D3A55C" w14:textId="77777777" w:rsidR="00E13876" w:rsidRPr="00702C06" w:rsidRDefault="00E13876" w:rsidP="00E1387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F7B7850" w14:textId="665A1B89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="00E13876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579</w:t>
            </w:r>
          </w:p>
        </w:tc>
        <w:tc>
          <w:tcPr>
            <w:tcW w:w="279" w:type="dxa"/>
          </w:tcPr>
          <w:p w14:paraId="4EC37040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AB62343" w14:textId="1AF0C9F9" w:rsidR="00E13876" w:rsidRPr="00B76C80" w:rsidRDefault="00B55BB9" w:rsidP="00B5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8739D46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6581C4" w14:textId="4CF426AD" w:rsidR="00E13876" w:rsidRPr="00702C06" w:rsidRDefault="00E13876" w:rsidP="00B55B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876" w:rsidRPr="00702C06" w14:paraId="474D0ACD" w14:textId="77777777" w:rsidTr="00D40D63">
        <w:tc>
          <w:tcPr>
            <w:tcW w:w="2804" w:type="dxa"/>
          </w:tcPr>
          <w:p w14:paraId="4C290416" w14:textId="64780B66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C8E921D" w14:textId="74BA06EC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392</w:t>
            </w:r>
            <w:r w:rsid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45" w:type="dxa"/>
            <w:vAlign w:val="bottom"/>
          </w:tcPr>
          <w:p w14:paraId="64883F5F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9F3FB5F" w14:textId="5BB52D02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400</w:t>
            </w:r>
            <w:r w:rsidR="00E13876" w:rsidRPr="002A5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9" w:type="dxa"/>
          </w:tcPr>
          <w:p w14:paraId="7FFF5FDF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0DF197" w14:textId="435741B5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187</w:t>
            </w:r>
            <w:r w:rsidR="00B55BB9" w:rsidRP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88" w:type="dxa"/>
          </w:tcPr>
          <w:p w14:paraId="48F9DFD5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50CCE24" w14:textId="214979B6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198</w:t>
            </w:r>
            <w:r w:rsidR="00E13876" w:rsidRPr="00B76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E13876" w:rsidRPr="00525397" w14:paraId="4A54BE7E" w14:textId="77777777" w:rsidTr="00D40D63">
        <w:tc>
          <w:tcPr>
            <w:tcW w:w="2804" w:type="dxa"/>
          </w:tcPr>
          <w:p w14:paraId="71A43E80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4FEA125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778F0F7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5C11C7A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C6E7221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1D0E92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9C49B74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8C959F" w14:textId="77777777" w:rsidR="00E13876" w:rsidRPr="00525397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3876" w:rsidRPr="00702C06" w14:paraId="58043BDC" w14:textId="77777777" w:rsidTr="00D40D63">
        <w:tc>
          <w:tcPr>
            <w:tcW w:w="2804" w:type="dxa"/>
          </w:tcPr>
          <w:p w14:paraId="301CB76C" w14:textId="4CA799E9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 w:rsidR="00C20C8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90" w:type="dxa"/>
          </w:tcPr>
          <w:p w14:paraId="58B5874B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7143903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6DDC1016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9" w:type="dxa"/>
          </w:tcPr>
          <w:p w14:paraId="2E6220B1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58CF428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B7F4B72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2D7E0EA3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3876" w:rsidRPr="00702C06" w14:paraId="1A3F3DE8" w14:textId="77777777" w:rsidTr="00C20C85">
        <w:tc>
          <w:tcPr>
            <w:tcW w:w="2804" w:type="dxa"/>
          </w:tcPr>
          <w:p w14:paraId="35794D0D" w14:textId="77777777" w:rsidR="00E13876" w:rsidRPr="00702C06" w:rsidRDefault="00E13876" w:rsidP="00E13876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3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0" w:type="dxa"/>
          </w:tcPr>
          <w:p w14:paraId="098DB54E" w14:textId="11AC577C" w:rsidR="00E13876" w:rsidRPr="006A5E75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612</w:t>
            </w:r>
            <w:r w:rsidR="006A5E75" w:rsidRPr="006A5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039</w:t>
            </w:r>
          </w:p>
        </w:tc>
        <w:tc>
          <w:tcPr>
            <w:tcW w:w="245" w:type="dxa"/>
            <w:vAlign w:val="bottom"/>
          </w:tcPr>
          <w:p w14:paraId="1C71330D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DC038AA" w14:textId="22DB5946" w:rsidR="00E13876" w:rsidRPr="007A4ECA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533</w:t>
            </w:r>
            <w:r w:rsidR="00E443B9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690</w:t>
            </w:r>
          </w:p>
        </w:tc>
        <w:tc>
          <w:tcPr>
            <w:tcW w:w="279" w:type="dxa"/>
          </w:tcPr>
          <w:p w14:paraId="124A9B6A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338FA30" w14:textId="61B774C0" w:rsidR="00E13876" w:rsidRPr="006A5E75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574</w:t>
            </w:r>
            <w:r w:rsidR="00B55BB9" w:rsidRPr="006A5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027</w:t>
            </w:r>
          </w:p>
        </w:tc>
        <w:tc>
          <w:tcPr>
            <w:tcW w:w="288" w:type="dxa"/>
          </w:tcPr>
          <w:p w14:paraId="4BE2E49E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A6971CA" w14:textId="1E9FEAF5" w:rsidR="00E13876" w:rsidRPr="00271F48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495</w:t>
            </w:r>
            <w:r w:rsidR="00E13876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905</w:t>
            </w:r>
          </w:p>
        </w:tc>
      </w:tr>
      <w:tr w:rsidR="00C20C85" w:rsidRPr="00702C06" w14:paraId="46098B5A" w14:textId="77777777" w:rsidTr="00C20C85">
        <w:tc>
          <w:tcPr>
            <w:tcW w:w="2804" w:type="dxa"/>
          </w:tcPr>
          <w:p w14:paraId="26F6E1FC" w14:textId="77777777" w:rsidR="00C20C85" w:rsidRPr="00702C06" w:rsidRDefault="00C20C85" w:rsidP="00DF5079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02C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390" w:type="dxa"/>
          </w:tcPr>
          <w:p w14:paraId="68483D03" w14:textId="77777777" w:rsidR="00C20C85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598C55" w14:textId="07C2A6F3" w:rsidR="00C20C85" w:rsidRPr="006A5E75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20C85" w:rsidRPr="00D102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319</w:t>
            </w:r>
          </w:p>
        </w:tc>
        <w:tc>
          <w:tcPr>
            <w:tcW w:w="245" w:type="dxa"/>
            <w:vAlign w:val="bottom"/>
          </w:tcPr>
          <w:p w14:paraId="24697677" w14:textId="77777777" w:rsidR="00C20C85" w:rsidRPr="00702C06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CF2880C" w14:textId="77777777" w:rsidR="00C20C85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A25DF" w14:textId="71C7FA55" w:rsidR="00C20C85" w:rsidRPr="007A4ECA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C20C85"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485</w:t>
            </w:r>
          </w:p>
        </w:tc>
        <w:tc>
          <w:tcPr>
            <w:tcW w:w="279" w:type="dxa"/>
          </w:tcPr>
          <w:p w14:paraId="406BE368" w14:textId="77777777" w:rsidR="00C20C85" w:rsidRPr="00702C06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5FFEF51" w14:textId="77777777" w:rsidR="00C20C85" w:rsidRPr="006A5E75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CA46F" w14:textId="6A89B59D" w:rsidR="00C20C85" w:rsidRPr="006A5E75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C20C85" w:rsidRPr="006A5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559</w:t>
            </w:r>
          </w:p>
        </w:tc>
        <w:tc>
          <w:tcPr>
            <w:tcW w:w="288" w:type="dxa"/>
          </w:tcPr>
          <w:p w14:paraId="1C8CFE08" w14:textId="77777777" w:rsidR="00C20C85" w:rsidRPr="00702C06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7FA4C39" w14:textId="77777777" w:rsidR="00C20C85" w:rsidRDefault="00C20C85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B2650" w14:textId="3CEBF770" w:rsidR="00C20C85" w:rsidRPr="00271F48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20C85" w:rsidRPr="00271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493</w:t>
            </w:r>
          </w:p>
        </w:tc>
      </w:tr>
      <w:tr w:rsidR="00E13876" w:rsidRPr="00702C06" w14:paraId="3E4A9D04" w14:textId="77777777" w:rsidTr="00C20C85">
        <w:tc>
          <w:tcPr>
            <w:tcW w:w="2804" w:type="dxa"/>
          </w:tcPr>
          <w:p w14:paraId="0736B9DD" w14:textId="741EE2CC" w:rsidR="00E13876" w:rsidRPr="00702C06" w:rsidRDefault="00E13876" w:rsidP="00E13876">
            <w:pPr>
              <w:pStyle w:val="ListParagraph"/>
              <w:numPr>
                <w:ilvl w:val="2"/>
                <w:numId w:val="20"/>
              </w:numPr>
              <w:tabs>
                <w:tab w:val="clear" w:pos="1020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390" w:type="dxa"/>
          </w:tcPr>
          <w:p w14:paraId="52DBD548" w14:textId="77777777" w:rsidR="00D10244" w:rsidRDefault="00D10244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8E352" w14:textId="44075612" w:rsidR="006A5E75" w:rsidRPr="006A5E75" w:rsidRDefault="00D10244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102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287</w:t>
            </w:r>
            <w:r w:rsidRPr="00D102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54556FB1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7030B9F3" w14:textId="77777777" w:rsidR="00E1387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A848E" w14:textId="57ADF03B" w:rsidR="00E13876" w:rsidRPr="007A4ECA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54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636</w:t>
            </w:r>
            <w:r w:rsidRPr="002A54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20C44C7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883AF0E" w14:textId="77777777" w:rsidR="006A5E75" w:rsidRPr="006A5E75" w:rsidRDefault="006A5E75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8C5" w14:textId="52400D42" w:rsidR="00B55BB9" w:rsidRPr="006A5E75" w:rsidRDefault="006A5E75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A5E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277</w:t>
            </w:r>
            <w:r w:rsidRPr="006A5E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550A917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A21C584" w14:textId="77777777" w:rsidR="00E1387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519C6" w14:textId="4BE863C7" w:rsidR="00E13876" w:rsidRPr="00271F48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71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430</w:t>
            </w:r>
            <w:r w:rsidRPr="00271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3876" w:rsidRPr="00702C06" w14:paraId="2F69D522" w14:textId="77777777" w:rsidTr="00271F48">
        <w:tc>
          <w:tcPr>
            <w:tcW w:w="2804" w:type="dxa"/>
          </w:tcPr>
          <w:p w14:paraId="4F76855C" w14:textId="182E780B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0E6EB46" w14:textId="66FD97F4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615</w:t>
            </w:r>
            <w:r w:rsid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45" w:type="dxa"/>
            <w:vAlign w:val="bottom"/>
          </w:tcPr>
          <w:p w14:paraId="05DC8F89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97B2999" w14:textId="300C44A5" w:rsidR="00E13876" w:rsidRPr="007A4ECA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537</w:t>
            </w:r>
            <w:r w:rsidR="00E443B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9" w:type="dxa"/>
          </w:tcPr>
          <w:p w14:paraId="04F7C095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FA3BA1E" w14:textId="0E5EE201" w:rsidR="00E13876" w:rsidRPr="00702C06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576</w:t>
            </w:r>
            <w:r w:rsidR="00B55BB9" w:rsidRPr="00B5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88" w:type="dxa"/>
          </w:tcPr>
          <w:p w14:paraId="3727EE43" w14:textId="77777777" w:rsidR="00E13876" w:rsidRPr="00702C06" w:rsidRDefault="00E13876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4042" w14:textId="11B6965A" w:rsidR="00E13876" w:rsidRPr="00271F48" w:rsidRDefault="00B75BF2" w:rsidP="00E1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499</w:t>
            </w:r>
            <w:r w:rsidR="00E13876" w:rsidRPr="00271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968</w:t>
            </w:r>
          </w:p>
        </w:tc>
      </w:tr>
    </w:tbl>
    <w:p w14:paraId="78BB833B" w14:textId="77777777" w:rsidR="00810F71" w:rsidRDefault="0081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06B3EB" w14:textId="77777777" w:rsidR="00E13876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8CE593" w14:textId="77777777" w:rsidR="00E13876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A2232D3" w14:textId="7630F0A5" w:rsidR="00E13876" w:rsidRPr="00A610EA" w:rsidRDefault="00E13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  <w:sectPr w:rsidR="00E13876" w:rsidRPr="00A610EA" w:rsidSect="008A11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5D048857" w14:textId="77777777" w:rsidR="00BB3A3B" w:rsidRPr="00644011" w:rsidRDefault="00BB3A3B" w:rsidP="00FD384C">
      <w:pPr>
        <w:pStyle w:val="Heading2"/>
        <w:tabs>
          <w:tab w:val="clear" w:pos="340"/>
          <w:tab w:val="clear" w:pos="540"/>
        </w:tabs>
        <w:ind w:left="549" w:hanging="540"/>
        <w:rPr>
          <w:cs/>
        </w:rPr>
      </w:pPr>
      <w:r w:rsidRPr="00644011">
        <w:rPr>
          <w:cs/>
        </w:rPr>
        <w:lastRenderedPageBreak/>
        <w:t>เงินลงทุนในบริษัทย่อย</w:t>
      </w:r>
    </w:p>
    <w:p w14:paraId="1D07814C" w14:textId="5A396B9C" w:rsidR="00BB3A3B" w:rsidRPr="00820FBC" w:rsidRDefault="00BB3A3B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p w14:paraId="07E529FA" w14:textId="44AFA2A3" w:rsidR="00820FBC" w:rsidRPr="00644011" w:rsidRDefault="00820FBC" w:rsidP="00820FB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B75BF2" w:rsidRPr="00B75BF2">
        <w:rPr>
          <w:rFonts w:asciiTheme="majorBidi" w:hAnsiTheme="majorBidi"/>
          <w:sz w:val="30"/>
          <w:szCs w:val="30"/>
          <w:lang w:val="en-US" w:bidi="th-TH"/>
        </w:rPr>
        <w:t>31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/>
          <w:sz w:val="30"/>
          <w:szCs w:val="30"/>
          <w:cs/>
          <w:lang w:val="en-US" w:bidi="th-TH"/>
        </w:rPr>
        <w:t xml:space="preserve">และ </w:t>
      </w:r>
      <w:r w:rsidR="00B75BF2" w:rsidRPr="00B75BF2">
        <w:rPr>
          <w:rFonts w:asciiTheme="majorBidi" w:hAnsiTheme="majorBidi"/>
          <w:sz w:val="30"/>
          <w:szCs w:val="30"/>
          <w:lang w:val="en-US" w:bidi="th-TH"/>
        </w:rPr>
        <w:t>2565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</w:t>
      </w:r>
      <w:r w:rsidRPr="00644011">
        <w:rPr>
          <w:rFonts w:asciiTheme="majorBidi" w:hAnsiTheme="majorBidi" w:cstheme="majorBidi"/>
          <w:sz w:val="30"/>
          <w:szCs w:val="30"/>
          <w:cs/>
        </w:rPr>
        <w:t>รับจากเงินลงทุน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ดังกล่าวสำหรับปีสิ้นสุดวันเดียวกัน</w:t>
      </w:r>
      <w:r w:rsidRPr="0064401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4401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C95F594" w14:textId="77777777" w:rsidR="00820FBC" w:rsidRPr="00820FBC" w:rsidRDefault="00820FBC" w:rsidP="00335913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09"/>
        <w:gridCol w:w="2341"/>
        <w:gridCol w:w="630"/>
        <w:gridCol w:w="281"/>
        <w:gridCol w:w="619"/>
        <w:gridCol w:w="281"/>
        <w:gridCol w:w="619"/>
        <w:gridCol w:w="284"/>
        <w:gridCol w:w="644"/>
        <w:gridCol w:w="274"/>
        <w:gridCol w:w="651"/>
        <w:gridCol w:w="281"/>
        <w:gridCol w:w="619"/>
        <w:gridCol w:w="270"/>
        <w:gridCol w:w="579"/>
        <w:gridCol w:w="236"/>
        <w:gridCol w:w="574"/>
        <w:gridCol w:w="298"/>
        <w:gridCol w:w="618"/>
        <w:gridCol w:w="236"/>
        <w:gridCol w:w="646"/>
        <w:gridCol w:w="255"/>
        <w:gridCol w:w="15"/>
        <w:gridCol w:w="603"/>
        <w:gridCol w:w="236"/>
        <w:gridCol w:w="664"/>
        <w:gridCol w:w="27"/>
      </w:tblGrid>
      <w:tr w:rsidR="00BB3A3B" w:rsidRPr="00A610EA" w14:paraId="0217A595" w14:textId="77777777" w:rsidTr="00644011">
        <w:tc>
          <w:tcPr>
            <w:tcW w:w="1709" w:type="dxa"/>
          </w:tcPr>
          <w:p w14:paraId="43F80DC9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1E35B54F" w14:textId="77777777" w:rsidR="00BB3A3B" w:rsidRPr="00644011" w:rsidRDefault="00BB3A3B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440" w:type="dxa"/>
            <w:gridSpan w:val="25"/>
          </w:tcPr>
          <w:p w14:paraId="0D7950A6" w14:textId="77777777" w:rsidR="00BB3A3B" w:rsidRPr="00644011" w:rsidRDefault="00BB3A3B" w:rsidP="00B11DF5">
            <w:pPr>
              <w:pStyle w:val="acctmergecolhdg"/>
              <w:spacing w:line="280" w:lineRule="exact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B3A3B" w:rsidRPr="00A610EA" w14:paraId="5A7CFC02" w14:textId="77777777" w:rsidTr="00644011">
        <w:tc>
          <w:tcPr>
            <w:tcW w:w="1709" w:type="dxa"/>
          </w:tcPr>
          <w:p w14:paraId="6037FE39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  <w:vAlign w:val="bottom"/>
          </w:tcPr>
          <w:p w14:paraId="5F20BA48" w14:textId="77777777" w:rsidR="00BB3A3B" w:rsidRPr="00644011" w:rsidRDefault="00BB3A3B" w:rsidP="00B11DF5">
            <w:pPr>
              <w:pStyle w:val="block"/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05974A61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80D2622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4B7CB759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A92B8BD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C5D140" w14:textId="77777777" w:rsidR="00BB3A3B" w:rsidRPr="00644011" w:rsidRDefault="00BB3A3B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74F94CA1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1AFDA82A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29077C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110EAAE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gridSpan w:val="3"/>
            <w:vAlign w:val="bottom"/>
          </w:tcPr>
          <w:p w14:paraId="5107C564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2C5F4D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6B50DBDF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0" w:type="dxa"/>
            <w:gridSpan w:val="3"/>
            <w:vAlign w:val="bottom"/>
          </w:tcPr>
          <w:p w14:paraId="180FDE1E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C8F227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6440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EFE800F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4"/>
          </w:tcPr>
          <w:p w14:paraId="44839AA3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07D03B3B" w14:textId="77777777" w:rsidR="00BB3A3B" w:rsidRPr="00644011" w:rsidRDefault="00BB3A3B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401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FD384C" w:rsidRPr="00A610EA" w14:paraId="27DC8DA8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07DCADB3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38005EC1" w14:textId="77777777" w:rsidR="00FD384C" w:rsidRPr="00644011" w:rsidRDefault="00FD384C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013FEAD5" w14:textId="11EA76F1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81" w:type="dxa"/>
          </w:tcPr>
          <w:p w14:paraId="0C20A341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B23BF18" w14:textId="6FC7E86B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81" w:type="dxa"/>
          </w:tcPr>
          <w:p w14:paraId="0566CFD4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543FBA8D" w14:textId="7A9EF26B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84" w:type="dxa"/>
          </w:tcPr>
          <w:p w14:paraId="2BE49874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dxa"/>
          </w:tcPr>
          <w:p w14:paraId="7BB95CD3" w14:textId="6D8DFDEE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74" w:type="dxa"/>
          </w:tcPr>
          <w:p w14:paraId="112AFDD2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1" w:type="dxa"/>
          </w:tcPr>
          <w:p w14:paraId="39581BCF" w14:textId="7B830056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81" w:type="dxa"/>
          </w:tcPr>
          <w:p w14:paraId="042FA8B9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3368707D" w14:textId="7852495A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48B0367D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2B273367" w14:textId="036A8442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19EBAFAA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1BEDDE9" w14:textId="1C4B41E0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98" w:type="dxa"/>
          </w:tcPr>
          <w:p w14:paraId="1253DC42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</w:tcPr>
          <w:p w14:paraId="363594B0" w14:textId="6E527C23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40960412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5627021A" w14:textId="2BE9E6D9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  <w:tc>
          <w:tcPr>
            <w:tcW w:w="255" w:type="dxa"/>
          </w:tcPr>
          <w:p w14:paraId="318877F0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5B6DF985" w14:textId="2E6703F5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250A3A29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465FE61" w14:textId="0F5C4A04" w:rsidR="00FD384C" w:rsidRPr="00644011" w:rsidRDefault="00B75BF2" w:rsidP="00B11DF5">
            <w:pPr>
              <w:pStyle w:val="BodyText"/>
              <w:tabs>
                <w:tab w:val="decimal" w:pos="856"/>
              </w:tabs>
              <w:spacing w:after="0" w:line="280" w:lineRule="exact"/>
              <w:ind w:left="-108" w:right="-1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5BF2">
              <w:rPr>
                <w:rFonts w:asciiTheme="majorBidi" w:hAnsiTheme="majorBidi"/>
                <w:sz w:val="22"/>
                <w:szCs w:val="22"/>
              </w:rPr>
              <w:t>2565</w:t>
            </w:r>
          </w:p>
        </w:tc>
      </w:tr>
      <w:tr w:rsidR="00FD384C" w:rsidRPr="00A610EA" w14:paraId="0605E674" w14:textId="77777777" w:rsidTr="00644011">
        <w:tc>
          <w:tcPr>
            <w:tcW w:w="1709" w:type="dxa"/>
          </w:tcPr>
          <w:p w14:paraId="53332545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C29AD98" w14:textId="77777777" w:rsidR="00FD384C" w:rsidRPr="00644011" w:rsidRDefault="00FD384C" w:rsidP="00B11DF5">
            <w:pPr>
              <w:pStyle w:val="block"/>
              <w:spacing w:after="0"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15F57EC8" w14:textId="77777777" w:rsidR="00FD384C" w:rsidRPr="00644011" w:rsidRDefault="00FD384C" w:rsidP="00B11DF5">
            <w:pPr>
              <w:pStyle w:val="block"/>
              <w:spacing w:after="0" w:line="280" w:lineRule="exact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060D7B21" w14:textId="77777777" w:rsidR="00FD384C" w:rsidRPr="00644011" w:rsidRDefault="00FD384C" w:rsidP="00B11DF5">
            <w:pPr>
              <w:pStyle w:val="block"/>
              <w:spacing w:after="0" w:line="280" w:lineRule="exact"/>
              <w:ind w:left="-18" w:firstLine="1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29" w:type="dxa"/>
            <w:gridSpan w:val="21"/>
          </w:tcPr>
          <w:p w14:paraId="4E394481" w14:textId="77777777" w:rsidR="00FD384C" w:rsidRPr="00644011" w:rsidRDefault="00FD384C" w:rsidP="00B11DF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64401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</w:t>
            </w:r>
            <w:r w:rsidRPr="00644011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FD384C" w:rsidRPr="00A610EA" w14:paraId="6972A75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2B669E99" w14:textId="24614339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1" w:type="dxa"/>
            <w:tcBorders>
              <w:left w:val="nil"/>
            </w:tcBorders>
          </w:tcPr>
          <w:p w14:paraId="1ADF1EBD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CAAF340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2E01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319C170B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4C2CD36B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6EB78237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B69B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E3ADDA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291879F" w14:textId="77777777" w:rsidR="00FD384C" w:rsidRPr="00644011" w:rsidRDefault="00FD384C" w:rsidP="00FD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40CA951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1" w:type="dxa"/>
          </w:tcPr>
          <w:p w14:paraId="34C8580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dxa"/>
          </w:tcPr>
          <w:p w14:paraId="04E4CE19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8C33D3E" w14:textId="77777777" w:rsidR="00FD384C" w:rsidRPr="00644011" w:rsidRDefault="00FD384C" w:rsidP="00FD38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55115B26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5E2A2AA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2870FC7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dxa"/>
          </w:tcPr>
          <w:p w14:paraId="02750BBB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8" w:type="dxa"/>
          </w:tcPr>
          <w:p w14:paraId="5F4FAE84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EE6F6E5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</w:tcPr>
          <w:p w14:paraId="4D9A59C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dxa"/>
          </w:tcPr>
          <w:p w14:paraId="3571FB2F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8" w:type="dxa"/>
            <w:gridSpan w:val="2"/>
          </w:tcPr>
          <w:p w14:paraId="70BE0B25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5BE78D0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72D8C78" w14:textId="77777777" w:rsidR="00FD384C" w:rsidRPr="00644011" w:rsidRDefault="00FD384C" w:rsidP="00FD3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B6D26" w:rsidRPr="00A610EA" w14:paraId="24F1BEF0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338FF8CA" w14:textId="4DDF7046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บางกอกดรัค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35481F8C" w14:textId="0F566931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จำหน่ายอาหารเสริม เวชสำอาง 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เครื่องสำอาง และเวชภัณฑ์ยา</w:t>
            </w:r>
          </w:p>
        </w:tc>
        <w:tc>
          <w:tcPr>
            <w:tcW w:w="630" w:type="dxa"/>
          </w:tcPr>
          <w:p w14:paraId="46F6B0F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E9482E" w14:textId="4D4F6D55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982D7A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1ACCCB9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485A56" w14:textId="3763F1B3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3BBE8C0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1845A5A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2EF28" w14:textId="34F5D696" w:rsidR="00AB6D26" w:rsidRPr="00644011" w:rsidRDefault="00B75BF2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B0DBD47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5EA0B8B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B31956" w14:textId="7009FD78" w:rsidR="00AB6D26" w:rsidRPr="00644011" w:rsidRDefault="00B75BF2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42DFACEB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B56B12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E7D699" w14:textId="271051B9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4020597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73EE736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FD3CD9" w14:textId="233DD4ED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7144FAF" w14:textId="77777777" w:rsidR="00AB6D26" w:rsidRPr="00644011" w:rsidRDefault="00AB6D26" w:rsidP="00AB6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7EE0305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623FDB" w14:textId="79AC7AF5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387EE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7C68AB7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8809A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3BE7B99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58FC4988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8151E5" w14:textId="20E327F2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E2F97C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16E65DB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95957B" w14:textId="64C48DAC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7094832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0C0EE39F" w14:textId="77777777" w:rsidR="00AB6D26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4ECBB0" w14:textId="298740F0" w:rsidR="00E22C81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35</w:t>
            </w:r>
            <w:r w:rsidR="00E22C8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24E9209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3B747432" w14:textId="77777777" w:rsidR="00AB6D26" w:rsidRPr="00644011" w:rsidRDefault="00AB6D26" w:rsidP="00AB6D26">
            <w:pPr>
              <w:pStyle w:val="acctfourfigures"/>
              <w:tabs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F72FCF" w14:textId="43FE7F11" w:rsidR="00AB6D26" w:rsidRPr="00644011" w:rsidRDefault="00B75BF2" w:rsidP="00AB6D26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34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999</w:t>
            </w:r>
          </w:p>
        </w:tc>
      </w:tr>
      <w:tr w:rsidR="00AB6D26" w:rsidRPr="00A610EA" w14:paraId="4B74DB79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936D38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 อัลลิอันซ์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75CDF4A" w14:textId="4EC15ED2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จำหน่ายยาและให้คำ</w:t>
            </w:r>
            <w:r w:rsidR="0061570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ปรึกษาด้าน</w:t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การบริหารงานและการจัดส่ง</w:t>
            </w:r>
          </w:p>
        </w:tc>
        <w:tc>
          <w:tcPr>
            <w:tcW w:w="630" w:type="dxa"/>
          </w:tcPr>
          <w:p w14:paraId="31542E9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FF2D5C" w14:textId="67991B3D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6B7BE1C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7BD3E3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501127" w14:textId="767C509B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%</w:t>
            </w:r>
          </w:p>
        </w:tc>
        <w:tc>
          <w:tcPr>
            <w:tcW w:w="281" w:type="dxa"/>
          </w:tcPr>
          <w:p w14:paraId="4FAEC934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0427809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39C144" w14:textId="0AAC4A55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29B7FBC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4" w:type="dxa"/>
          </w:tcPr>
          <w:p w14:paraId="62F01F8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B0A7DD" w14:textId="01E6557F" w:rsidR="00AB6D26" w:rsidRPr="00644011" w:rsidRDefault="00B75BF2" w:rsidP="00AB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1B24A2E7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DBCEC37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140354" w14:textId="206BCBB2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66D07A9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9" w:type="dxa"/>
          </w:tcPr>
          <w:p w14:paraId="5139B4E7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9FB0EA" w14:textId="51605FE2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552B5E8" w14:textId="77777777" w:rsidR="00AB6D26" w:rsidRPr="00644011" w:rsidRDefault="00AB6D26" w:rsidP="00AB6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9" w:type="dxa"/>
          </w:tcPr>
          <w:p w14:paraId="68F6101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C1AA28" w14:textId="42D47C1A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A995E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0AE787F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57130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7A81AB4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8" w:type="dxa"/>
          </w:tcPr>
          <w:p w14:paraId="7CE1F72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57F4A6" w14:textId="59069FDB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2651222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4F9E4D3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28201" w14:textId="2E3D7E9F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40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2BC2440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2EEC9C88" w14:textId="77777777" w:rsidR="00AB6D26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457843" w14:textId="463DD094" w:rsidR="00E22C81" w:rsidRPr="00644011" w:rsidRDefault="00E22C81" w:rsidP="00E22C81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23663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38A1890D" w14:textId="77777777" w:rsidR="00AB6D26" w:rsidRPr="00644011" w:rsidRDefault="00AB6D26" w:rsidP="00AB6D26">
            <w:pPr>
              <w:pStyle w:val="acctfourfigures"/>
              <w:tabs>
                <w:tab w:val="decimal" w:pos="396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19D106" w14:textId="24695301" w:rsidR="00AB6D26" w:rsidRPr="00644011" w:rsidRDefault="00B75BF2" w:rsidP="00AB6D2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</w:tr>
      <w:tr w:rsidR="00AB6D26" w:rsidRPr="00A610EA" w14:paraId="497F7F16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5D149A6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1" w:type="dxa"/>
            <w:tcBorders>
              <w:left w:val="nil"/>
            </w:tcBorders>
          </w:tcPr>
          <w:p w14:paraId="7A736AE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8D82C4E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87BD5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4238FDE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530A4C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23BEC68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8D1DB84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5DF3E94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7070959F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2A28D725" w14:textId="0A2C95AA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AB6D2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7BD26CF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52AA7D31" w14:textId="36CEEC82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AB6D2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91B59C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7DF128B0" w14:textId="6CA9D64C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B2F46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757E99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22AA1B1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2DDAF72" w14:textId="249AF9C7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AB6D2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DA098C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5513025B" w14:textId="3C8333B3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50</w:t>
            </w:r>
            <w:r w:rsidR="00AB6D2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szCs w:val="22"/>
                <w:lang w:val="en-US" w:bidi="th-TH"/>
              </w:rPr>
              <w:t>000</w:t>
            </w:r>
          </w:p>
        </w:tc>
        <w:tc>
          <w:tcPr>
            <w:tcW w:w="255" w:type="dxa"/>
          </w:tcPr>
          <w:p w14:paraId="554E4FF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5FDBE7" w14:textId="1DE49CAD" w:rsidR="00AB6D26" w:rsidRPr="00644011" w:rsidRDefault="00B75BF2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35</w:t>
            </w:r>
            <w:r w:rsidR="00E22C8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508406D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406F204" w14:textId="0553B793" w:rsidR="00AB6D26" w:rsidRPr="00644011" w:rsidRDefault="00B75BF2" w:rsidP="00AB6D2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44</w:t>
            </w:r>
            <w:r w:rsidR="00AB6D26" w:rsidRPr="00644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999</w:t>
            </w:r>
          </w:p>
        </w:tc>
      </w:tr>
      <w:tr w:rsidR="00B05787" w:rsidRPr="00A610EA" w14:paraId="6E3123D1" w14:textId="77777777" w:rsidTr="00B05787">
        <w:trPr>
          <w:gridAfter w:val="1"/>
          <w:wAfter w:w="27" w:type="dxa"/>
        </w:trPr>
        <w:tc>
          <w:tcPr>
            <w:tcW w:w="1709" w:type="dxa"/>
          </w:tcPr>
          <w:p w14:paraId="692C7984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left w:val="nil"/>
            </w:tcBorders>
          </w:tcPr>
          <w:p w14:paraId="6A3EA5ED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070614C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515F2C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6BD0E87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E31382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B701A1F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6A7046E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061E2C1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644C414" w14:textId="77777777" w:rsidR="00B05787" w:rsidRPr="00644011" w:rsidRDefault="00B05787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723156C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7F9B682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41DB971B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40C6A5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701167A1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C17476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269DBF24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CBA8D9D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6BD78917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B31504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5F3A1663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/>
                <w:b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5279CF4C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</w:tcBorders>
          </w:tcPr>
          <w:p w14:paraId="26126FB3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C53FEBE" w14:textId="77777777" w:rsidR="00B05787" w:rsidRPr="00644011" w:rsidRDefault="00B05787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D609B43" w14:textId="77777777" w:rsidR="00B05787" w:rsidRPr="00CF5364" w:rsidRDefault="00B05787" w:rsidP="00AB6D2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92" w:right="-43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AB6D26" w:rsidRPr="00A610EA" w14:paraId="478CEAE3" w14:textId="77777777" w:rsidTr="00B05787">
        <w:trPr>
          <w:gridAfter w:val="1"/>
          <w:wAfter w:w="27" w:type="dxa"/>
        </w:trPr>
        <w:tc>
          <w:tcPr>
            <w:tcW w:w="1709" w:type="dxa"/>
          </w:tcPr>
          <w:p w14:paraId="3A7C371E" w14:textId="359BA35E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341" w:type="dxa"/>
            <w:tcBorders>
              <w:left w:val="nil"/>
            </w:tcBorders>
          </w:tcPr>
          <w:p w14:paraId="4A5B5F6D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E68B729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475C37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06A965ED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B7F49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B2E236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40FFA1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33FB4A2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dxa"/>
          </w:tcPr>
          <w:p w14:paraId="4A57D025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5D8F47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0F26FE4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</w:tcPr>
          <w:p w14:paraId="65F4BD9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91AD3C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</w:tcPr>
          <w:p w14:paraId="153B456C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E308B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29D13A94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5AC11628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</w:tcPr>
          <w:p w14:paraId="3C7BE6E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8570F9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</w:tcPr>
          <w:p w14:paraId="3EFE6A4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4140E06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</w:tcPr>
          <w:p w14:paraId="70EE378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DD5C50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</w:tcPr>
          <w:p w14:paraId="0CF5AA24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B6D26" w:rsidRPr="00A610EA" w14:paraId="75CD14B4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6BBC0D76" w14:textId="28EEB214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บางกอก เมดิก้า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285D68D2" w14:textId="6D91282D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จำหน่ายยา เวชภัณฑ์ สำหรับรักษาโรค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ในสัตว์ และยาบำรุงสัตว์ทุกชนิด</w:t>
            </w:r>
          </w:p>
        </w:tc>
        <w:tc>
          <w:tcPr>
            <w:tcW w:w="630" w:type="dxa"/>
          </w:tcPr>
          <w:p w14:paraId="52DAB4E0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8B0AFF" w14:textId="080B2401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4B318FC9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8E65FC6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65DFDF" w14:textId="068CB972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A4A3D4A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42975A3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1DFA19" w14:textId="1EAEFCA7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5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0210967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451A52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68C644" w14:textId="5F1D30BB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5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B8B0EA6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60BDCF0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6CBBCF0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7C03169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85816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25C3413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A89B5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355B33D7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06E0888A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EE2C9E8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68B6D4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53AAC1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36E80C3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7F28DC5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D98D67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B6827D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B6D26" w:rsidRPr="00A610EA" w14:paraId="0579CBAE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794CBA94" w14:textId="0100DAF9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ฟาร์ม่าไลน์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0F9EAC44" w14:textId="27E5C33D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จำหน่ายยารักษาโรค อาหารเสริม 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สมุนไพร และเวชภัณฑ์</w:t>
            </w:r>
          </w:p>
        </w:tc>
        <w:tc>
          <w:tcPr>
            <w:tcW w:w="630" w:type="dxa"/>
          </w:tcPr>
          <w:p w14:paraId="2FB88F65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4360C7" w14:textId="4D3AA025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/>
              </w:rPr>
              <w:t>59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14E4955A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7411FF19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42561E" w14:textId="696698AA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/>
              </w:rPr>
              <w:t>59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2BEE8E1F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3C06775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CF1134" w14:textId="14A293E9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20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7D3DED8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02EAF297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18CE20" w14:textId="76656C41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20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70A86A4E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0803138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79109F6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0DC0BE5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53BE3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45B61CC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67BBAD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3BC9AB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758702B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578009D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6062B2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5B39F1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26EBEABC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439907E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D158C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5A4789A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B6D26" w:rsidRPr="00A610EA" w14:paraId="6D132501" w14:textId="77777777" w:rsidTr="00644011">
        <w:trPr>
          <w:gridAfter w:val="1"/>
          <w:wAfter w:w="27" w:type="dxa"/>
        </w:trPr>
        <w:tc>
          <w:tcPr>
            <w:tcW w:w="1709" w:type="dxa"/>
          </w:tcPr>
          <w:p w14:paraId="05FA6D3C" w14:textId="2539C941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บีริช (ประเทศไทย) จำกัด</w:t>
            </w:r>
          </w:p>
        </w:tc>
        <w:tc>
          <w:tcPr>
            <w:tcW w:w="2341" w:type="dxa"/>
            <w:tcBorders>
              <w:left w:val="nil"/>
            </w:tcBorders>
          </w:tcPr>
          <w:p w14:paraId="733D38D0" w14:textId="153A5CA3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ส่งออกและจำหน่ายเวชสำอาง 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เวชภัณฑ์ยา ยารักษาโรค อาหาร</w:t>
            </w:r>
            <w:r w:rsidRPr="0064401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44011">
              <w:rPr>
                <w:rFonts w:asciiTheme="majorBidi" w:hAnsiTheme="majorBidi" w:cstheme="majorBidi"/>
                <w:sz w:val="22"/>
                <w:szCs w:val="22"/>
                <w:cs/>
              </w:rPr>
              <w:t>เสริมสมุนไพร และเครื่องสำอาง</w:t>
            </w:r>
          </w:p>
        </w:tc>
        <w:tc>
          <w:tcPr>
            <w:tcW w:w="630" w:type="dxa"/>
          </w:tcPr>
          <w:p w14:paraId="026371CB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11379D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B96F3D" w14:textId="1647A785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/>
              </w:rPr>
              <w:t>89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7AED2B62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9712961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4D6213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A63F97" w14:textId="42D95838" w:rsidR="00AB6D26" w:rsidRPr="00644011" w:rsidRDefault="00B75BF2" w:rsidP="00AB6D26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5BF2">
              <w:rPr>
                <w:rFonts w:asciiTheme="majorBidi" w:hAnsiTheme="majorBidi"/>
                <w:szCs w:val="22"/>
                <w:lang w:val="en-US"/>
              </w:rPr>
              <w:t>89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.</w:t>
            </w:r>
            <w:r w:rsidRPr="00B75BF2">
              <w:rPr>
                <w:rFonts w:asciiTheme="majorBidi" w:hAnsiTheme="majorBidi"/>
                <w:szCs w:val="22"/>
                <w:lang w:val="en-US"/>
              </w:rPr>
              <w:t>99</w:t>
            </w:r>
            <w:r w:rsidR="00AB6D26" w:rsidRPr="00644011">
              <w:rPr>
                <w:rFonts w:asciiTheme="majorBidi" w:hAnsiTheme="majorBidi" w:cstheme="majorBidi"/>
                <w:szCs w:val="22"/>
              </w:rPr>
              <w:t>%</w:t>
            </w:r>
          </w:p>
        </w:tc>
        <w:tc>
          <w:tcPr>
            <w:tcW w:w="281" w:type="dxa"/>
          </w:tcPr>
          <w:p w14:paraId="3FE280C3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</w:tcPr>
          <w:p w14:paraId="500D7D7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0921605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728AE2" w14:textId="1E5D1A64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1846FC5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4" w:type="dxa"/>
          </w:tcPr>
          <w:p w14:paraId="5219A4BB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D17933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4B2902" w14:textId="0AB05FCE" w:rsidR="00AB6D26" w:rsidRPr="00644011" w:rsidRDefault="00B75BF2" w:rsidP="00AB6D2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92" w:right="-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5BF2">
              <w:rPr>
                <w:rFonts w:asciiTheme="majorBidi" w:hAnsiTheme="majorBidi"/>
                <w:szCs w:val="22"/>
                <w:lang w:val="en-US" w:bidi="th-TH"/>
              </w:rPr>
              <w:t>10</w:t>
            </w:r>
            <w:r w:rsidR="00AB6D26" w:rsidRPr="00644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Cs w:val="22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3C7133A7" w14:textId="77777777" w:rsidR="00AB6D26" w:rsidRPr="00644011" w:rsidRDefault="00AB6D26" w:rsidP="00AB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nil"/>
            </w:tcBorders>
          </w:tcPr>
          <w:p w14:paraId="5DD7664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dxa"/>
          </w:tcPr>
          <w:p w14:paraId="2B7CB9F8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6AF72DB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7A0CDE6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9" w:type="dxa"/>
            <w:tcBorders>
              <w:bottom w:val="nil"/>
            </w:tcBorders>
          </w:tcPr>
          <w:p w14:paraId="5F07A7ED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3C211DA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14:paraId="0733C179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dxa"/>
          </w:tcPr>
          <w:p w14:paraId="6791FA4C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663C306A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1A478C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4137950F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5" w:type="dxa"/>
          </w:tcPr>
          <w:p w14:paraId="0C5E3A11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8" w:type="dxa"/>
            <w:gridSpan w:val="2"/>
            <w:tcBorders>
              <w:bottom w:val="nil"/>
            </w:tcBorders>
          </w:tcPr>
          <w:p w14:paraId="15E65AF2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3BB54E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2AA73E70" w14:textId="77777777" w:rsidR="00AB6D26" w:rsidRPr="00644011" w:rsidRDefault="00AB6D26" w:rsidP="00AB6D2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92" w:right="-4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0450CFC8" w14:textId="77777777" w:rsidR="00644011" w:rsidRPr="00820FBC" w:rsidRDefault="0064401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20"/>
        </w:rPr>
      </w:pPr>
    </w:p>
    <w:p w14:paraId="6ABC7830" w14:textId="2EAB7FC1" w:rsidR="00810F71" w:rsidRPr="00644011" w:rsidRDefault="00EC7021" w:rsidP="006172DC">
      <w:pPr>
        <w:pStyle w:val="block"/>
        <w:spacing w:after="0" w:line="240" w:lineRule="auto"/>
        <w:ind w:left="540" w:right="-134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0F71" w:rsidRPr="00644011" w:rsidSect="00644011">
          <w:headerReference w:type="default" r:id="rId13"/>
          <w:foot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  <w:r w:rsidRPr="00644011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5B5BC54B" w14:textId="77777777" w:rsidR="006437F7" w:rsidRPr="00A610EA" w:rsidRDefault="006437F7" w:rsidP="006437F7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lastRenderedPageBreak/>
        <w:t>เงินฝากสถาบันการเงินที่มีข้อจำกัดในการใช้</w:t>
      </w:r>
    </w:p>
    <w:p w14:paraId="6AACB1C0" w14:textId="77777777" w:rsidR="006437F7" w:rsidRPr="00A610EA" w:rsidRDefault="006437F7" w:rsidP="00784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F4FA" w14:textId="22B07633" w:rsidR="00AD56B8" w:rsidRPr="00A610EA" w:rsidRDefault="006437F7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1F97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B75BF2" w:rsidRPr="00241F97">
        <w:rPr>
          <w:rFonts w:asciiTheme="majorBidi" w:hAnsiTheme="majorBidi"/>
          <w:spacing w:val="2"/>
          <w:sz w:val="30"/>
          <w:szCs w:val="30"/>
        </w:rPr>
        <w:t>31</w:t>
      </w:r>
      <w:r w:rsidRPr="00241F9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41F97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B75BF2" w:rsidRPr="00241F97">
        <w:rPr>
          <w:rFonts w:asciiTheme="majorBidi" w:hAnsiTheme="majorBidi"/>
          <w:spacing w:val="2"/>
          <w:sz w:val="30"/>
          <w:szCs w:val="30"/>
        </w:rPr>
        <w:t>2566</w:t>
      </w:r>
      <w:r w:rsidRPr="00241F9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3A1B" w:rsidRPr="00241F97">
        <w:rPr>
          <w:rFonts w:asciiTheme="majorBidi" w:hAnsiTheme="majorBidi" w:cstheme="majorBidi"/>
          <w:spacing w:val="2"/>
          <w:sz w:val="30"/>
          <w:szCs w:val="30"/>
          <w:cs/>
        </w:rPr>
        <w:t>เงินฝาก</w:t>
      </w:r>
      <w:r w:rsidRPr="00241F97">
        <w:rPr>
          <w:rFonts w:asciiTheme="majorBidi" w:hAnsiTheme="majorBidi" w:cstheme="majorBidi"/>
          <w:spacing w:val="2"/>
          <w:sz w:val="30"/>
          <w:szCs w:val="30"/>
          <w:cs/>
        </w:rPr>
        <w:t>สถาบันการเงิน</w:t>
      </w:r>
      <w:r w:rsidR="009A3A1B" w:rsidRPr="00241F97">
        <w:rPr>
          <w:rFonts w:asciiTheme="majorBidi" w:hAnsiTheme="majorBidi" w:cstheme="majorBidi"/>
          <w:spacing w:val="2"/>
          <w:sz w:val="30"/>
          <w:szCs w:val="30"/>
          <w:cs/>
        </w:rPr>
        <w:t>ที่มีข้อจำกัดในการใช้</w:t>
      </w:r>
      <w:r w:rsidR="007425C8" w:rsidRPr="00241F97">
        <w:rPr>
          <w:rFonts w:asciiTheme="majorBidi" w:hAnsiTheme="majorBidi" w:cstheme="majorBidi"/>
          <w:spacing w:val="2"/>
          <w:sz w:val="30"/>
          <w:szCs w:val="30"/>
          <w:cs/>
        </w:rPr>
        <w:t>ของกลุ่มบริษัท</w:t>
      </w:r>
      <w:r w:rsidRPr="00241F9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125BD" w:rsidRPr="00241F97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D917BF" w:rsidRPr="00241F97">
        <w:rPr>
          <w:rFonts w:asciiTheme="majorBidi" w:hAnsiTheme="majorBidi" w:cstheme="majorBidi"/>
          <w:spacing w:val="2"/>
          <w:sz w:val="30"/>
          <w:szCs w:val="30"/>
          <w:cs/>
        </w:rPr>
        <w:t>เงิน</w:t>
      </w:r>
      <w:r w:rsidR="00B92B71" w:rsidRPr="00241F9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75BF2" w:rsidRPr="00241F97">
        <w:rPr>
          <w:rFonts w:asciiTheme="majorBidi" w:hAnsiTheme="majorBidi"/>
          <w:spacing w:val="2"/>
          <w:sz w:val="30"/>
          <w:szCs w:val="30"/>
        </w:rPr>
        <w:t>32</w:t>
      </w:r>
      <w:r w:rsidR="006D0108" w:rsidRPr="00241F97">
        <w:rPr>
          <w:rFonts w:asciiTheme="majorBidi" w:hAnsiTheme="majorBidi"/>
          <w:spacing w:val="2"/>
          <w:sz w:val="30"/>
          <w:szCs w:val="30"/>
        </w:rPr>
        <w:t>.</w:t>
      </w:r>
      <w:r w:rsidR="00B75BF2" w:rsidRPr="00241F97">
        <w:rPr>
          <w:rFonts w:asciiTheme="majorBidi" w:hAnsiTheme="majorBidi"/>
          <w:spacing w:val="2"/>
          <w:sz w:val="30"/>
          <w:szCs w:val="30"/>
        </w:rPr>
        <w:t>3</w:t>
      </w:r>
      <w:r w:rsidR="00303449" w:rsidRPr="00241F9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03449" w:rsidRPr="00241F97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41F97">
        <w:rPr>
          <w:rFonts w:asciiTheme="majorBidi" w:hAnsiTheme="majorBidi" w:cstheme="majorBidi"/>
          <w:spacing w:val="6"/>
          <w:sz w:val="30"/>
          <w:szCs w:val="30"/>
        </w:rPr>
        <w:br/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2565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32</w:t>
      </w:r>
      <w:r w:rsidR="00B92022">
        <w:rPr>
          <w:rFonts w:asciiTheme="majorBidi" w:hAnsiTheme="majorBidi"/>
          <w:i/>
          <w:spacing w:val="6"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0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D92EBB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) </w:t>
      </w:r>
      <w:r w:rsidR="004C3D06" w:rsidRPr="00A610EA">
        <w:rPr>
          <w:rFonts w:asciiTheme="majorBidi" w:hAnsiTheme="majorBidi" w:cstheme="majorBidi"/>
          <w:spacing w:val="6"/>
          <w:sz w:val="30"/>
          <w:szCs w:val="30"/>
          <w:cs/>
        </w:rPr>
        <w:t>ถูกใช้เป็นหลัก</w:t>
      </w:r>
      <w:r w:rsidR="00614A29" w:rsidRPr="00A610EA">
        <w:rPr>
          <w:rFonts w:asciiTheme="majorBidi" w:hAnsiTheme="majorBidi" w:cstheme="majorBidi"/>
          <w:spacing w:val="6"/>
          <w:sz w:val="30"/>
          <w:szCs w:val="30"/>
          <w:cs/>
        </w:rPr>
        <w:t>ประกันวงเงินเบิกเกินบัญชีและวงเงินกู้ที่ได้รับจากสถาบันการเงินหลายแห่ง และของบริษัทจำนวนเงิน</w:t>
      </w:r>
      <w:r w:rsidR="00303449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pacing w:val="6"/>
          <w:sz w:val="30"/>
          <w:szCs w:val="30"/>
        </w:rPr>
        <w:t>20</w:t>
      </w:r>
      <w:r w:rsidR="008D6F99">
        <w:rPr>
          <w:rFonts w:asciiTheme="majorBidi" w:hAnsiTheme="majorBidi"/>
          <w:spacing w:val="6"/>
          <w:sz w:val="30"/>
          <w:szCs w:val="30"/>
        </w:rPr>
        <w:t>.</w:t>
      </w:r>
      <w:r w:rsidR="00B75BF2" w:rsidRPr="00B75BF2">
        <w:rPr>
          <w:rFonts w:asciiTheme="majorBidi" w:hAnsiTheme="majorBidi"/>
          <w:spacing w:val="6"/>
          <w:sz w:val="30"/>
          <w:szCs w:val="30"/>
        </w:rPr>
        <w:t>8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5238B" w:rsidRPr="00A610EA">
        <w:rPr>
          <w:rFonts w:asciiTheme="majorBidi" w:hAnsiTheme="majorBidi" w:cstheme="majorBidi"/>
          <w:spacing w:val="6"/>
          <w:sz w:val="30"/>
          <w:szCs w:val="30"/>
          <w:cs/>
        </w:rPr>
        <w:t>ล้าน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บาท 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2565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20</w:t>
      </w:r>
      <w:r w:rsidR="00E46349" w:rsidRPr="00A610EA">
        <w:rPr>
          <w:rFonts w:asciiTheme="majorBidi" w:hAnsiTheme="majorBidi" w:cstheme="majorBidi"/>
          <w:i/>
          <w:iCs/>
          <w:spacing w:val="6"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pacing w:val="6"/>
          <w:sz w:val="30"/>
          <w:szCs w:val="30"/>
        </w:rPr>
        <w:t>7</w:t>
      </w:r>
      <w:r w:rsidR="003125BD" w:rsidRPr="00A610E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125BD" w:rsidRPr="00A610EA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ล้านบาท)</w:t>
      </w:r>
      <w:r w:rsidR="00E46349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ถูกใช้</w:t>
      </w:r>
      <w:r w:rsidR="00371E1C" w:rsidRPr="00A610EA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="009A3A1B" w:rsidRPr="00A610EA">
        <w:rPr>
          <w:rFonts w:asciiTheme="majorBidi" w:hAnsiTheme="majorBidi" w:cstheme="majorBidi"/>
          <w:spacing w:val="4"/>
          <w:sz w:val="30"/>
          <w:szCs w:val="30"/>
          <w:cs/>
        </w:rPr>
        <w:t>หลักประกันวงเงินเบิกเกินบัญชี</w:t>
      </w:r>
      <w:r w:rsidR="00371E1C" w:rsidRPr="00A610EA">
        <w:rPr>
          <w:rFonts w:asciiTheme="majorBidi" w:hAnsiTheme="majorBidi" w:cstheme="majorBidi"/>
          <w:spacing w:val="4"/>
          <w:sz w:val="30"/>
          <w:szCs w:val="30"/>
          <w:cs/>
        </w:rPr>
        <w:t>ที่ได้รับจากสถาบันการเงิน</w:t>
      </w:r>
      <w:r w:rsidR="009A3A1B" w:rsidRPr="00A610EA">
        <w:rPr>
          <w:rFonts w:asciiTheme="majorBidi" w:hAnsiTheme="majorBidi" w:cstheme="majorBidi"/>
          <w:spacing w:val="4"/>
          <w:sz w:val="30"/>
          <w:szCs w:val="30"/>
          <w:cs/>
        </w:rPr>
        <w:t>แห่งหนึ่ง</w:t>
      </w:r>
      <w:r w:rsidR="009A3A1B" w:rsidRPr="00A610E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  <w:cs/>
        </w:rPr>
        <w:t>(ดูหมายเหตุข้อ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i/>
          <w:sz w:val="30"/>
          <w:szCs w:val="30"/>
        </w:rPr>
        <w:t>12</w:t>
      </w:r>
      <w:r w:rsidR="00AD56B8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D56B8" w:rsidRPr="00A610EA">
        <w:rPr>
          <w:rFonts w:asciiTheme="majorBidi" w:hAnsiTheme="majorBidi" w:cstheme="majorBidi"/>
          <w:sz w:val="30"/>
          <w:szCs w:val="30"/>
          <w:cs/>
        </w:rPr>
        <w:t xml:space="preserve">                  </w:t>
      </w:r>
    </w:p>
    <w:p w14:paraId="7762200A" w14:textId="77777777" w:rsidR="000A0ADC" w:rsidRPr="00A610EA" w:rsidRDefault="000A0ADC" w:rsidP="006437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41E57" w14:textId="77777777" w:rsidR="006437F7" w:rsidRPr="00A610EA" w:rsidRDefault="006437F7" w:rsidP="005F59E9">
      <w:pPr>
        <w:rPr>
          <w:rFonts w:asciiTheme="majorBidi" w:hAnsiTheme="majorBidi" w:cstheme="majorBidi"/>
        </w:rPr>
      </w:pPr>
    </w:p>
    <w:p w14:paraId="23BCA914" w14:textId="77777777" w:rsidR="006437F7" w:rsidRPr="00A610EA" w:rsidRDefault="006437F7" w:rsidP="005F59E9">
      <w:pPr>
        <w:rPr>
          <w:rFonts w:asciiTheme="majorBidi" w:hAnsiTheme="majorBidi" w:cstheme="majorBidi"/>
          <w:cs/>
        </w:rPr>
        <w:sectPr w:rsidR="006437F7" w:rsidRPr="00A610EA" w:rsidSect="006A37E0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7AF23F5" w14:textId="77777777" w:rsidR="00076874" w:rsidRPr="00A610EA" w:rsidRDefault="007251E0" w:rsidP="008B7CE1">
      <w:pPr>
        <w:pStyle w:val="Heading2"/>
        <w:tabs>
          <w:tab w:val="clear" w:pos="340"/>
          <w:tab w:val="clear" w:pos="540"/>
          <w:tab w:val="left" w:pos="1080"/>
        </w:tabs>
        <w:ind w:left="540" w:hanging="540"/>
      </w:pPr>
      <w:r w:rsidRPr="00A610EA">
        <w:rPr>
          <w:cs/>
        </w:rPr>
        <w:lastRenderedPageBreak/>
        <w:t>ที่ดิน</w:t>
      </w:r>
      <w:r w:rsidR="005C060A" w:rsidRPr="00A610EA">
        <w:t xml:space="preserve"> </w:t>
      </w:r>
      <w:r w:rsidRPr="00A610EA">
        <w:rPr>
          <w:cs/>
        </w:rPr>
        <w:t>อาคารและอุปกรณ์</w:t>
      </w:r>
    </w:p>
    <w:p w14:paraId="3503309E" w14:textId="77777777" w:rsidR="00076874" w:rsidRPr="00725E03" w:rsidRDefault="000768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79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60"/>
      </w:tblGrid>
      <w:tr w:rsidR="00DB5856" w:rsidRPr="00A610EA" w14:paraId="47FD43F6" w14:textId="77777777" w:rsidTr="008B7CE1">
        <w:trPr>
          <w:tblHeader/>
        </w:trPr>
        <w:tc>
          <w:tcPr>
            <w:tcW w:w="2700" w:type="dxa"/>
          </w:tcPr>
          <w:p w14:paraId="566CE33B" w14:textId="77777777" w:rsidR="00DB5856" w:rsidRPr="00A610EA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A56335D" w14:textId="0B6D3D55" w:rsidR="00DB5856" w:rsidRPr="00A610EA" w:rsidRDefault="00DB5856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F58" w:rsidRPr="00A610EA" w14:paraId="59F30544" w14:textId="77777777" w:rsidTr="008B7CE1">
        <w:trPr>
          <w:tblHeader/>
        </w:trPr>
        <w:tc>
          <w:tcPr>
            <w:tcW w:w="2700" w:type="dxa"/>
          </w:tcPr>
          <w:p w14:paraId="5A2511A7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312FA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B9BDC75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56553F6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52EE1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784CD83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CD64F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46659F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B56532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5F8003D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562DEC2A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AC9F674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10088E5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90A15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8A7308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BA703" w14:textId="77777777" w:rsidR="00404F58" w:rsidRPr="00A610EA" w:rsidRDefault="00404F58" w:rsidP="0040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A610EA" w14:paraId="02407988" w14:textId="77777777" w:rsidTr="008B7CE1">
        <w:trPr>
          <w:tblHeader/>
        </w:trPr>
        <w:tc>
          <w:tcPr>
            <w:tcW w:w="2700" w:type="dxa"/>
          </w:tcPr>
          <w:p w14:paraId="5B1DE01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B8D48" w14:textId="3448AAEF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5D7C758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0739AF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5A3CC9B0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1239F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7B47323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5F491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384E095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A8A87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1054C6F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6289E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50A93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B78CEC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34A2087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2C1C2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921" w:rsidRPr="00A610EA" w14:paraId="3218138B" w14:textId="77777777" w:rsidTr="008B7CE1">
        <w:trPr>
          <w:tblHeader/>
        </w:trPr>
        <w:tc>
          <w:tcPr>
            <w:tcW w:w="2700" w:type="dxa"/>
          </w:tcPr>
          <w:p w14:paraId="7E8311D2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FA712" w14:textId="3652A579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C918CE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CC98AAD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6AD9E1A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B245C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292B4D57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42D3F9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7CB01B4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0D0ED1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9FE12C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3237EF6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CA8A52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4C29354B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EE5F5A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ACCE91E" w14:textId="77777777" w:rsidR="004D4921" w:rsidRPr="00A610EA" w:rsidRDefault="004D4921" w:rsidP="004D4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2EBB" w:rsidRPr="00A610EA" w14:paraId="37F5FC39" w14:textId="77777777" w:rsidTr="008B7CE1">
        <w:trPr>
          <w:tblHeader/>
        </w:trPr>
        <w:tc>
          <w:tcPr>
            <w:tcW w:w="2700" w:type="dxa"/>
          </w:tcPr>
          <w:p w14:paraId="60B287B2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CAD74" w14:textId="30119FD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4D67034C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3F65161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1B9CB6C1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61BCCA6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5386E188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870774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6F35E04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0EAF139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5034C5F0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39A64C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2519DEE5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C88C989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6A87E82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0A373E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2EBB" w:rsidRPr="00A610EA" w14:paraId="61549151" w14:textId="77777777" w:rsidTr="008B7CE1">
        <w:trPr>
          <w:tblHeader/>
        </w:trPr>
        <w:tc>
          <w:tcPr>
            <w:tcW w:w="2700" w:type="dxa"/>
          </w:tcPr>
          <w:p w14:paraId="72D9E11C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15"/>
          </w:tcPr>
          <w:p w14:paraId="2B9DD72D" w14:textId="77777777" w:rsidR="00D92EBB" w:rsidRPr="00A610EA" w:rsidRDefault="00D92EBB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2EBB" w:rsidRPr="00A610EA" w14:paraId="6BA4325C" w14:textId="77777777" w:rsidTr="008B7CE1">
        <w:trPr>
          <w:trHeight w:val="80"/>
        </w:trPr>
        <w:tc>
          <w:tcPr>
            <w:tcW w:w="2700" w:type="dxa"/>
          </w:tcPr>
          <w:p w14:paraId="0457C492" w14:textId="1E4469FC" w:rsidR="00D92EBB" w:rsidRPr="00A610EA" w:rsidRDefault="006172DC" w:rsidP="00D9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172D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361CB6FC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6A49FE4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96A619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6EF6BB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FC4246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71ED8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B70CC7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71ECA1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8FE17D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CA3BC5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3D9B8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A449ED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B4DA19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FB21E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11C36" w14:textId="77777777" w:rsidR="00D92EBB" w:rsidRPr="00A610EA" w:rsidRDefault="00D92EBB" w:rsidP="008B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22F5912E" w14:textId="77777777" w:rsidTr="003A2D36">
        <w:tc>
          <w:tcPr>
            <w:tcW w:w="2700" w:type="dxa"/>
          </w:tcPr>
          <w:p w14:paraId="152CDF19" w14:textId="0E3BA1F3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577764E" w14:textId="72F399BC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65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597</w:t>
            </w:r>
          </w:p>
        </w:tc>
        <w:tc>
          <w:tcPr>
            <w:tcW w:w="252" w:type="dxa"/>
            <w:vAlign w:val="bottom"/>
          </w:tcPr>
          <w:p w14:paraId="03027F55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1DB9010" w14:textId="1ADA2F12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180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382</w:t>
            </w:r>
          </w:p>
        </w:tc>
        <w:tc>
          <w:tcPr>
            <w:tcW w:w="251" w:type="dxa"/>
            <w:vAlign w:val="bottom"/>
          </w:tcPr>
          <w:p w14:paraId="2F32616D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3AD05223" w14:textId="74669923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157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816</w:t>
            </w:r>
          </w:p>
        </w:tc>
        <w:tc>
          <w:tcPr>
            <w:tcW w:w="270" w:type="dxa"/>
            <w:vAlign w:val="bottom"/>
          </w:tcPr>
          <w:p w14:paraId="64EBE3C0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8D3130" w14:textId="6DABDEA8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337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299</w:t>
            </w:r>
          </w:p>
        </w:tc>
        <w:tc>
          <w:tcPr>
            <w:tcW w:w="251" w:type="dxa"/>
            <w:vAlign w:val="bottom"/>
          </w:tcPr>
          <w:p w14:paraId="6BA4E29D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2F969B9F" w14:textId="4009DE1E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58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297</w:t>
            </w:r>
          </w:p>
        </w:tc>
        <w:tc>
          <w:tcPr>
            <w:tcW w:w="251" w:type="dxa"/>
            <w:vAlign w:val="bottom"/>
          </w:tcPr>
          <w:p w14:paraId="3FDCDC88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70528F9" w14:textId="338DC1C1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29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920</w:t>
            </w:r>
          </w:p>
        </w:tc>
        <w:tc>
          <w:tcPr>
            <w:tcW w:w="251" w:type="dxa"/>
            <w:vAlign w:val="bottom"/>
          </w:tcPr>
          <w:p w14:paraId="3C018A96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222E63D3" w14:textId="7908ABDD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68B86C7E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270B9F" w14:textId="189774B3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830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335</w:t>
            </w:r>
          </w:p>
        </w:tc>
      </w:tr>
      <w:tr w:rsidR="00B92022" w:rsidRPr="00A610EA" w14:paraId="6214CB22" w14:textId="77777777" w:rsidTr="008B7CE1">
        <w:tc>
          <w:tcPr>
            <w:tcW w:w="2700" w:type="dxa"/>
          </w:tcPr>
          <w:p w14:paraId="380D8CBC" w14:textId="2E49B143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ADCDEE9" w14:textId="6E1CF23F" w:rsidR="00B92022" w:rsidRPr="009623E4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6608FF4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7F2822" w14:textId="030D5B9B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487</w:t>
            </w:r>
          </w:p>
        </w:tc>
        <w:tc>
          <w:tcPr>
            <w:tcW w:w="251" w:type="dxa"/>
          </w:tcPr>
          <w:p w14:paraId="4633656F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C73F4C" w14:textId="5729E272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42D416A2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751E64" w14:textId="38D72586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872</w:t>
            </w:r>
          </w:p>
        </w:tc>
        <w:tc>
          <w:tcPr>
            <w:tcW w:w="251" w:type="dxa"/>
          </w:tcPr>
          <w:p w14:paraId="711BBE7D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67AB48" w14:textId="68808754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681</w:t>
            </w:r>
          </w:p>
        </w:tc>
        <w:tc>
          <w:tcPr>
            <w:tcW w:w="251" w:type="dxa"/>
          </w:tcPr>
          <w:p w14:paraId="3422DC52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86B1699" w14:textId="1FFAB9C5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115</w:t>
            </w:r>
          </w:p>
        </w:tc>
        <w:tc>
          <w:tcPr>
            <w:tcW w:w="251" w:type="dxa"/>
          </w:tcPr>
          <w:p w14:paraId="7F4EB921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A21271F" w14:textId="44690A20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34E674C1" w14:textId="77777777" w:rsidR="00B92022" w:rsidRPr="008B7CE1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9D533" w14:textId="648CF838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16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805</w:t>
            </w:r>
          </w:p>
        </w:tc>
      </w:tr>
      <w:tr w:rsidR="00B92022" w:rsidRPr="00A610EA" w14:paraId="721A2A47" w14:textId="77777777" w:rsidTr="008B7CE1">
        <w:tc>
          <w:tcPr>
            <w:tcW w:w="2700" w:type="dxa"/>
          </w:tcPr>
          <w:p w14:paraId="626033D3" w14:textId="23E5A47E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FB105B6" w14:textId="248307B6" w:rsidR="00B92022" w:rsidRPr="00A610EA" w:rsidRDefault="00B92022" w:rsidP="003E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534EBB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</w:tcPr>
          <w:p w14:paraId="3A4381BB" w14:textId="485B7A3D" w:rsidR="00B92022" w:rsidRPr="00A610EA" w:rsidRDefault="00B75BF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753</w:t>
            </w:r>
          </w:p>
        </w:tc>
        <w:tc>
          <w:tcPr>
            <w:tcW w:w="251" w:type="dxa"/>
          </w:tcPr>
          <w:p w14:paraId="4AD4A9E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B866A31" w14:textId="69235B7D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A4B5E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1FE2A85F" w14:textId="1A6D2B87" w:rsidR="00B92022" w:rsidRPr="00A610EA" w:rsidRDefault="00B75BF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31</w:t>
            </w:r>
          </w:p>
        </w:tc>
        <w:tc>
          <w:tcPr>
            <w:tcW w:w="251" w:type="dxa"/>
          </w:tcPr>
          <w:p w14:paraId="5562155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2EDA43E3" w14:textId="683EAE7D" w:rsidR="00B92022" w:rsidRPr="001C29D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6B30A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9368B06" w14:textId="1B8777D1" w:rsidR="00B92022" w:rsidRPr="001C29D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C8057E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2B8C98E" w14:textId="293B9E6D" w:rsidR="00B92022" w:rsidRPr="00A610EA" w:rsidRDefault="00B9202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784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6190C8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0A016206" w14:textId="12CC5887" w:rsidR="00B92022" w:rsidRPr="00A610EA" w:rsidRDefault="00B9202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2022" w:rsidRPr="00A610EA" w14:paraId="0E326648" w14:textId="77777777" w:rsidTr="008B7CE1">
        <w:tc>
          <w:tcPr>
            <w:tcW w:w="2700" w:type="dxa"/>
          </w:tcPr>
          <w:p w14:paraId="266508E7" w14:textId="3DDDED97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0D135592" w14:textId="23DF4AF1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C678B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</w:tcPr>
          <w:p w14:paraId="0E12B511" w14:textId="79CD8B25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EB90EC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C7A1FE6" w14:textId="471DDDEE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26886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54BCD0F" w14:textId="4B2C55EB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29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640</w:t>
            </w:r>
          </w:p>
        </w:tc>
        <w:tc>
          <w:tcPr>
            <w:tcW w:w="251" w:type="dxa"/>
          </w:tcPr>
          <w:p w14:paraId="680672A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A69E921" w14:textId="4B1C4238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958</w:t>
            </w:r>
          </w:p>
        </w:tc>
        <w:tc>
          <w:tcPr>
            <w:tcW w:w="251" w:type="dxa"/>
          </w:tcPr>
          <w:p w14:paraId="2C217D1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BC9B17B" w14:textId="1874ED3E" w:rsidR="00B92022" w:rsidRPr="00A610EA" w:rsidRDefault="00B75BF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23AA7D6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E9970FE" w14:textId="2893736A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90B04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CC7F5EE" w14:textId="2BD5412A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34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719</w:t>
            </w:r>
          </w:p>
        </w:tc>
      </w:tr>
      <w:tr w:rsidR="00B92022" w:rsidRPr="00A610EA" w14:paraId="71D2FEF5" w14:textId="77777777" w:rsidTr="008B7CE1">
        <w:tc>
          <w:tcPr>
            <w:tcW w:w="2700" w:type="dxa"/>
          </w:tcPr>
          <w:p w14:paraId="5C4B77A6" w14:textId="7A225C8A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CA81C" w14:textId="50D041A1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C3A324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22D356" w14:textId="37ED3128" w:rsidR="00B92022" w:rsidRPr="00A610EA" w:rsidRDefault="00B9202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071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1B12755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98A6A6" w14:textId="5F655EE5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381</w:t>
            </w:r>
            <w:r w:rsidRPr="0027224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A3DF5B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EA3A72" w14:textId="6130ED3F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22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026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32D0E32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FA185D" w14:textId="5EFBFE9F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12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807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51" w:type="dxa"/>
          </w:tcPr>
          <w:p w14:paraId="2C85496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5ACBA7" w14:textId="1B8D3449" w:rsidR="00B92022" w:rsidRPr="00A610EA" w:rsidRDefault="00B92022" w:rsidP="00CB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9438B9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F79334" w14:textId="22AA4E65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D70DA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6BB386" w14:textId="0D5680A6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47</w:t>
            </w:r>
            <w:r w:rsidRPr="0053523F">
              <w:rPr>
                <w:rFonts w:asciiTheme="majorBidi" w:hAnsi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285</w:t>
            </w:r>
            <w:r w:rsidRPr="0053523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B92022" w:rsidRPr="00A610EA" w14:paraId="69A96E75" w14:textId="77777777" w:rsidTr="003A2D36">
        <w:tc>
          <w:tcPr>
            <w:tcW w:w="2700" w:type="dxa"/>
          </w:tcPr>
          <w:p w14:paraId="64AD5FE5" w14:textId="03C01B50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8BF0B1" w14:textId="7B9502D7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76D35F" w14:textId="77777777" w:rsidR="00B92022" w:rsidRDefault="00B92022" w:rsidP="00B920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74A68C0" w14:textId="1EEAF90E" w:rsidR="00B92022" w:rsidRPr="00A610EA" w:rsidRDefault="00B75BF2" w:rsidP="00B920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65</w:t>
            </w:r>
            <w:r w:rsidR="00B92022" w:rsidRPr="00271F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597</w:t>
            </w:r>
          </w:p>
        </w:tc>
        <w:tc>
          <w:tcPr>
            <w:tcW w:w="252" w:type="dxa"/>
          </w:tcPr>
          <w:p w14:paraId="1CA143C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AAD155F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0F1E1D8" w14:textId="0E2FCC1F" w:rsidR="00B92022" w:rsidRPr="00B50AE0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171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51" w:type="dxa"/>
          </w:tcPr>
          <w:p w14:paraId="6A71F6F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178F50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6679480" w14:textId="63B9D28C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158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1EB8A29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63B71B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C7DD316" w14:textId="29466EC4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353</w:t>
            </w:r>
            <w:r w:rsidR="00B92022" w:rsidRPr="0053523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51" w:type="dxa"/>
          </w:tcPr>
          <w:p w14:paraId="2217B05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5E32F86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82372A8" w14:textId="2BAC6580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53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251" w:type="dxa"/>
          </w:tcPr>
          <w:p w14:paraId="02F296B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D70C2B2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14109EB" w14:textId="0535806D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32</w:t>
            </w:r>
            <w:r w:rsidR="00B92022" w:rsidRPr="0053523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251" w:type="dxa"/>
          </w:tcPr>
          <w:p w14:paraId="77265BA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07E4DE9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2F24D5F" w14:textId="5B1FE7D0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248ED95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7C0A6F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A52E85F" w14:textId="362718A3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834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574</w:t>
            </w:r>
          </w:p>
        </w:tc>
      </w:tr>
      <w:tr w:rsidR="00E15A4A" w:rsidRPr="00A610EA" w14:paraId="50C00110" w14:textId="77777777" w:rsidTr="00706C1A">
        <w:tc>
          <w:tcPr>
            <w:tcW w:w="2700" w:type="dxa"/>
          </w:tcPr>
          <w:p w14:paraId="23FF7890" w14:textId="77777777" w:rsidR="00E15A4A" w:rsidRPr="007D11BC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AC10208" w14:textId="78944CE0" w:rsidR="00E15A4A" w:rsidRPr="005159DE" w:rsidRDefault="00B75BF2" w:rsidP="004402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252" w:type="dxa"/>
          </w:tcPr>
          <w:p w14:paraId="7977BEF3" w14:textId="77777777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E56C83" w14:textId="1FF371A5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923</w:t>
            </w:r>
          </w:p>
        </w:tc>
        <w:tc>
          <w:tcPr>
            <w:tcW w:w="251" w:type="dxa"/>
          </w:tcPr>
          <w:p w14:paraId="5980975C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53B7FFD" w14:textId="71ED5C4A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46A9D60A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852242" w14:textId="297EFDFD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12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509</w:t>
            </w:r>
          </w:p>
        </w:tc>
        <w:tc>
          <w:tcPr>
            <w:tcW w:w="251" w:type="dxa"/>
          </w:tcPr>
          <w:p w14:paraId="1A803C02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8AE048" w14:textId="182CFB99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="004402B2" w:rsidRPr="00273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838</w:t>
            </w:r>
          </w:p>
        </w:tc>
        <w:tc>
          <w:tcPr>
            <w:tcW w:w="251" w:type="dxa"/>
          </w:tcPr>
          <w:p w14:paraId="1ECB15E8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142066" w14:textId="2F1206CF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157</w:t>
            </w:r>
          </w:p>
        </w:tc>
        <w:tc>
          <w:tcPr>
            <w:tcW w:w="251" w:type="dxa"/>
          </w:tcPr>
          <w:p w14:paraId="4F2BCEF5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F680A" w14:textId="35C04A0C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18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</w:tcPr>
          <w:p w14:paraId="0A373C13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0862B9" w14:textId="793465E6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60</w:t>
            </w:r>
            <w:r w:rsidR="00273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873</w:t>
            </w:r>
          </w:p>
        </w:tc>
      </w:tr>
      <w:tr w:rsidR="00706C1A" w:rsidRPr="00A610EA" w14:paraId="73C1FF25" w14:textId="77777777" w:rsidTr="00706C1A">
        <w:tc>
          <w:tcPr>
            <w:tcW w:w="2700" w:type="dxa"/>
          </w:tcPr>
          <w:p w14:paraId="4C14D0E4" w14:textId="77777777" w:rsidR="00706C1A" w:rsidRPr="007D11BC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4D0C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</w:tcPr>
          <w:p w14:paraId="559E87B4" w14:textId="36748166" w:rsidR="00706C1A" w:rsidRPr="004402B2" w:rsidRDefault="00B75BF2" w:rsidP="00770E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252" w:type="dxa"/>
          </w:tcPr>
          <w:p w14:paraId="3DC8EC2B" w14:textId="77777777" w:rsidR="00706C1A" w:rsidRPr="00A610EA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18F70D" w14:textId="77777777" w:rsidR="00706C1A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8CA87DD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AF077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77F480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EBA23A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EBB48BC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1E240F2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FE245ED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6A16FEB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A4F342E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B91B030" w14:textId="77777777" w:rsidR="00706C1A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20F56F" w14:textId="77777777" w:rsidR="00706C1A" w:rsidRPr="004402B2" w:rsidRDefault="00706C1A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46E8E" w14:textId="2210698F" w:rsidR="00706C1A" w:rsidRPr="004402B2" w:rsidRDefault="00B75BF2" w:rsidP="0077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363</w:t>
            </w:r>
          </w:p>
        </w:tc>
      </w:tr>
      <w:tr w:rsidR="00E15A4A" w:rsidRPr="00A610EA" w14:paraId="736C6083" w14:textId="77777777" w:rsidTr="00706C1A">
        <w:tc>
          <w:tcPr>
            <w:tcW w:w="2700" w:type="dxa"/>
          </w:tcPr>
          <w:p w14:paraId="70F5A2F1" w14:textId="77777777" w:rsidR="00E15A4A" w:rsidRPr="007D11BC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1A78F97B" w14:textId="47EB34F4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E0795F6" w14:textId="77777777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10D3A2" w14:textId="6D9EE5D4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622</w:t>
            </w:r>
          </w:p>
        </w:tc>
        <w:tc>
          <w:tcPr>
            <w:tcW w:w="251" w:type="dxa"/>
          </w:tcPr>
          <w:p w14:paraId="4493E2D1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71343A" w14:textId="6112F546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731</w:t>
            </w:r>
          </w:p>
        </w:tc>
        <w:tc>
          <w:tcPr>
            <w:tcW w:w="270" w:type="dxa"/>
          </w:tcPr>
          <w:p w14:paraId="29EDA024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53D5A" w14:textId="1A1C00B0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93</w:t>
            </w:r>
          </w:p>
        </w:tc>
        <w:tc>
          <w:tcPr>
            <w:tcW w:w="251" w:type="dxa"/>
          </w:tcPr>
          <w:p w14:paraId="5BAF68FB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B435E" w14:textId="5F1E6B94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34535B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6E743E" w14:textId="1728DC4C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96E527A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5EF7FF" w14:textId="6CDD0E1D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402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446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E5CDE21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C298C9" w14:textId="35008D04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5A4A" w:rsidRPr="00A610EA" w14:paraId="2ED094F3" w14:textId="77777777" w:rsidTr="004402B2">
        <w:tc>
          <w:tcPr>
            <w:tcW w:w="2700" w:type="dxa"/>
          </w:tcPr>
          <w:p w14:paraId="3EF9F15B" w14:textId="6A65A502" w:rsidR="00E15A4A" w:rsidRPr="007D11BC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15ACFCDD" w14:textId="255B615D" w:rsidR="00E15A4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86D64BB" w14:textId="77777777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BE277D" w14:textId="567AE2BF" w:rsidR="00E15A4A" w:rsidRPr="004402B2" w:rsidRDefault="004402B2" w:rsidP="00FB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4FD99D0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028B44" w14:textId="3E461D73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333</w:t>
            </w:r>
          </w:p>
        </w:tc>
        <w:tc>
          <w:tcPr>
            <w:tcW w:w="270" w:type="dxa"/>
          </w:tcPr>
          <w:p w14:paraId="6CA58D36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744D5" w14:textId="3A958E7F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320</w:t>
            </w:r>
          </w:p>
        </w:tc>
        <w:tc>
          <w:tcPr>
            <w:tcW w:w="251" w:type="dxa"/>
          </w:tcPr>
          <w:p w14:paraId="4B886EBA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CBD1F" w14:textId="11B4362C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251" w:type="dxa"/>
          </w:tcPr>
          <w:p w14:paraId="1FC02927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9F77D4F" w14:textId="15980317" w:rsidR="00E15A4A" w:rsidRPr="004402B2" w:rsidRDefault="004402B2" w:rsidP="0044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68F05C3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DCB6F3" w14:textId="3CED66AA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634917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7D5C4" w14:textId="4FC36993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9</w:t>
            </w:r>
            <w:r w:rsidR="004402B2"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</w:tr>
      <w:tr w:rsidR="00E15A4A" w:rsidRPr="00A610EA" w14:paraId="6518AFA3" w14:textId="77777777" w:rsidTr="004402B2">
        <w:tc>
          <w:tcPr>
            <w:tcW w:w="2700" w:type="dxa"/>
          </w:tcPr>
          <w:p w14:paraId="1FBF676B" w14:textId="77777777" w:rsidR="00E15A4A" w:rsidRPr="007D11BC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CEF4805" w14:textId="4A34AEC7" w:rsidR="00E15A4A" w:rsidRPr="00A610EA" w:rsidRDefault="00FB4D0C" w:rsidP="00FB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2AA9A9E" w14:textId="77777777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FA7F14" w14:textId="4359A91B" w:rsidR="00E15A4A" w:rsidRPr="004402B2" w:rsidRDefault="004402B2" w:rsidP="00FB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5EA20BF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F70A3E" w14:textId="5947AF8F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402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542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50B19C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A7348" w14:textId="3EAD452C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402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745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AE5612D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DFB40" w14:textId="2ADE559F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402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503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2CA27D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C625FE3" w14:textId="247B65EE" w:rsidR="00E15A4A" w:rsidRPr="004402B2" w:rsidRDefault="004402B2" w:rsidP="0044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402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Pr="004402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5057670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9D5A9E" w14:textId="7A886F28" w:rsidR="00E15A4A" w:rsidRPr="004402B2" w:rsidRDefault="004402B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AA0E27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EDD531" w14:textId="61AF97F5" w:rsidR="00E15A4A" w:rsidRPr="004402B2" w:rsidRDefault="00FB4D0C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B4D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Pr="00FB4D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792</w:t>
            </w:r>
            <w:r w:rsidRPr="00FB4D0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5A4A" w:rsidRPr="00A610EA" w14:paraId="55E7F26C" w14:textId="77777777" w:rsidTr="008B7CE1">
        <w:tc>
          <w:tcPr>
            <w:tcW w:w="2700" w:type="dxa"/>
          </w:tcPr>
          <w:p w14:paraId="7F16DD33" w14:textId="3A9CC461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30D754" w14:textId="5ABDF766" w:rsidR="00E15A4A" w:rsidRPr="00A610EA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4402B2" w:rsidRPr="004402B2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252" w:type="dxa"/>
          </w:tcPr>
          <w:p w14:paraId="0BC17747" w14:textId="77777777" w:rsidR="00E15A4A" w:rsidRPr="00A610EA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099664" w14:textId="6CEC1E35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184</w:t>
            </w:r>
            <w:r w:rsidR="004402B2" w:rsidRPr="00440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w="251" w:type="dxa"/>
          </w:tcPr>
          <w:p w14:paraId="42DB4BA0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1F11609" w14:textId="69DFD029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163</w:t>
            </w:r>
            <w:r w:rsidR="004402B2" w:rsidRPr="00440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48E73A1A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ACC166" w14:textId="367AA3C4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370</w:t>
            </w:r>
            <w:r w:rsidR="004402B2" w:rsidRPr="00440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993</w:t>
            </w:r>
          </w:p>
        </w:tc>
        <w:tc>
          <w:tcPr>
            <w:tcW w:w="251" w:type="dxa"/>
          </w:tcPr>
          <w:p w14:paraId="23844A9C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52F135F" w14:textId="2BC165F0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57</w:t>
            </w:r>
            <w:r w:rsidR="00272C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728</w:t>
            </w:r>
          </w:p>
        </w:tc>
        <w:tc>
          <w:tcPr>
            <w:tcW w:w="251" w:type="dxa"/>
          </w:tcPr>
          <w:p w14:paraId="1A06EF0B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70D3012" w14:textId="07CAEFF0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32</w:t>
            </w:r>
            <w:r w:rsidR="004402B2" w:rsidRPr="00440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51" w:type="dxa"/>
          </w:tcPr>
          <w:p w14:paraId="6FF9E96B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17CA7A1" w14:textId="28432CC9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4402B2" w:rsidRPr="00440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0637ABC6" w14:textId="77777777" w:rsidR="00E15A4A" w:rsidRPr="004402B2" w:rsidRDefault="00E15A4A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C58E11" w14:textId="1095C10B" w:rsidR="00E15A4A" w:rsidRPr="004402B2" w:rsidRDefault="00B75BF2" w:rsidP="00E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898</w:t>
            </w:r>
            <w:r w:rsidR="00704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935</w:t>
            </w:r>
          </w:p>
        </w:tc>
      </w:tr>
      <w:tr w:rsidR="00B92022" w:rsidRPr="00A610EA" w14:paraId="0FED17FD" w14:textId="77777777" w:rsidTr="008B7CE1">
        <w:trPr>
          <w:trHeight w:val="162"/>
        </w:trPr>
        <w:tc>
          <w:tcPr>
            <w:tcW w:w="2700" w:type="dxa"/>
          </w:tcPr>
          <w:p w14:paraId="42AE108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BC3BF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56674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C4C6C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30A1AF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B9D77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CBB3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6060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2932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E46A7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2D4C6D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7DC489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8D9D50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CF016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6AB2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1015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2DE388F1" w14:textId="77777777" w:rsidTr="008B7CE1">
        <w:trPr>
          <w:trHeight w:val="162"/>
        </w:trPr>
        <w:tc>
          <w:tcPr>
            <w:tcW w:w="2700" w:type="dxa"/>
          </w:tcPr>
          <w:p w14:paraId="5FC5ED8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3733D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CC44A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56727F1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81F5E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C2D43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4182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2F4AD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C56D63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A642FE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08F894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D92AED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F49D7C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E7CDB0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CAB9B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43320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25F3AA58" w14:textId="77777777" w:rsidTr="008B7CE1">
        <w:trPr>
          <w:trHeight w:val="162"/>
        </w:trPr>
        <w:tc>
          <w:tcPr>
            <w:tcW w:w="2700" w:type="dxa"/>
          </w:tcPr>
          <w:p w14:paraId="6FD1E97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2F75D9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6CF3DF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88A56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3DA87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74035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0157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34444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32D488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43C42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C9AC1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0DCED7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68EBDB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D117E0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1DD81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F7F80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09168C5B" w14:textId="77777777" w:rsidTr="008B7CE1">
        <w:trPr>
          <w:trHeight w:val="162"/>
        </w:trPr>
        <w:tc>
          <w:tcPr>
            <w:tcW w:w="2700" w:type="dxa"/>
          </w:tcPr>
          <w:p w14:paraId="7A8CA65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0D5EA6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98EAEC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1D348E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1A0B800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DBF8D5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9E75C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18846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19D563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C00C9C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549BCA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D7E31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306DB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5EE807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4284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4A291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6172DC" w14:paraId="6BDF1779" w14:textId="77777777" w:rsidTr="00CC5D8A">
        <w:tc>
          <w:tcPr>
            <w:tcW w:w="2700" w:type="dxa"/>
          </w:tcPr>
          <w:p w14:paraId="4113395A" w14:textId="53E4A7BD" w:rsidR="00B92022" w:rsidRPr="006172D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617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Pr="00617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98C17AD" w14:textId="10CFF94B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920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E75037E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A13C2BA" w14:textId="425D0902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86</w:t>
            </w:r>
            <w:r w:rsidR="00B92022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645</w:t>
            </w:r>
          </w:p>
        </w:tc>
        <w:tc>
          <w:tcPr>
            <w:tcW w:w="251" w:type="dxa"/>
            <w:vAlign w:val="bottom"/>
          </w:tcPr>
          <w:p w14:paraId="43223E20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3B62253" w14:textId="2596E661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97</w:t>
            </w:r>
            <w:r w:rsidR="00B92022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4D4F95AE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2E11A7" w14:textId="07EF559C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277</w:t>
            </w:r>
            <w:r w:rsidR="00B92022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359</w:t>
            </w:r>
          </w:p>
        </w:tc>
        <w:tc>
          <w:tcPr>
            <w:tcW w:w="251" w:type="dxa"/>
            <w:vAlign w:val="bottom"/>
          </w:tcPr>
          <w:p w14:paraId="5F67D42F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2D4408D6" w14:textId="27C83BE3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45</w:t>
            </w:r>
            <w:r w:rsidR="00B92022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639</w:t>
            </w:r>
          </w:p>
        </w:tc>
        <w:tc>
          <w:tcPr>
            <w:tcW w:w="251" w:type="dxa"/>
            <w:vAlign w:val="bottom"/>
          </w:tcPr>
          <w:p w14:paraId="2613BF0E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E95303C" w14:textId="6532C05A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28</w:t>
            </w:r>
            <w:r w:rsidR="00B92022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740</w:t>
            </w:r>
          </w:p>
        </w:tc>
        <w:tc>
          <w:tcPr>
            <w:tcW w:w="251" w:type="dxa"/>
            <w:vAlign w:val="bottom"/>
          </w:tcPr>
          <w:p w14:paraId="1C6857D3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69FDEDF3" w14:textId="3F311021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920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9E7B3D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EAA595" w14:textId="019400A5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535</w:t>
            </w:r>
            <w:r w:rsidR="00B92022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903</w:t>
            </w:r>
          </w:p>
        </w:tc>
      </w:tr>
      <w:tr w:rsidR="00B92022" w:rsidRPr="00A610EA" w14:paraId="50DA8994" w14:textId="77777777" w:rsidTr="008B7CE1">
        <w:tc>
          <w:tcPr>
            <w:tcW w:w="2700" w:type="dxa"/>
          </w:tcPr>
          <w:p w14:paraId="13764696" w14:textId="30E49B06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B7E9F31" w14:textId="26ACB891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ADE53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3EE3E4" w14:textId="0DFD3EAC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750</w:t>
            </w:r>
          </w:p>
        </w:tc>
        <w:tc>
          <w:tcPr>
            <w:tcW w:w="251" w:type="dxa"/>
          </w:tcPr>
          <w:p w14:paraId="24B9802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769908" w14:textId="74BB588F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7</w:t>
            </w:r>
            <w:r w:rsidR="00B92022" w:rsidRPr="00535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</w:tcPr>
          <w:p w14:paraId="0FD9B69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E0A2F" w14:textId="61C33D4A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10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1D196C5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5D1E96" w14:textId="6BBA29C3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</w:t>
            </w:r>
            <w:r w:rsidR="00B92022" w:rsidRPr="005352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873</w:t>
            </w:r>
          </w:p>
        </w:tc>
        <w:tc>
          <w:tcPr>
            <w:tcW w:w="251" w:type="dxa"/>
          </w:tcPr>
          <w:p w14:paraId="566B656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1E7656" w14:textId="5819D6E3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478</w:t>
            </w:r>
          </w:p>
        </w:tc>
        <w:tc>
          <w:tcPr>
            <w:tcW w:w="251" w:type="dxa"/>
          </w:tcPr>
          <w:p w14:paraId="38AEB17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0DBBFC9" w14:textId="13FDDC06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593E6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BC2B6B" w14:textId="4C119CC1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732</w:t>
            </w:r>
          </w:p>
        </w:tc>
      </w:tr>
      <w:tr w:rsidR="00B92022" w:rsidRPr="00A610EA" w14:paraId="1EC7C9EC" w14:textId="77777777" w:rsidTr="008B7CE1">
        <w:tc>
          <w:tcPr>
            <w:tcW w:w="2700" w:type="dxa"/>
          </w:tcPr>
          <w:p w14:paraId="6B5B7CB5" w14:textId="63D03952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2FCC1D46" w14:textId="7818DFF8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48BC11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7BBE8A" w14:textId="78F0E02E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49818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FB3099" w14:textId="515F8422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84308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4687CE" w14:textId="58FB5246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760</w:t>
            </w:r>
          </w:p>
        </w:tc>
        <w:tc>
          <w:tcPr>
            <w:tcW w:w="251" w:type="dxa"/>
          </w:tcPr>
          <w:p w14:paraId="01D4BEBC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A5DE0E" w14:textId="08848320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921</w:t>
            </w:r>
          </w:p>
        </w:tc>
        <w:tc>
          <w:tcPr>
            <w:tcW w:w="251" w:type="dxa"/>
          </w:tcPr>
          <w:p w14:paraId="4B449BE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21E9F9A" w14:textId="5DECE85D" w:rsidR="00B92022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660</w:t>
            </w:r>
          </w:p>
        </w:tc>
        <w:tc>
          <w:tcPr>
            <w:tcW w:w="251" w:type="dxa"/>
          </w:tcPr>
          <w:p w14:paraId="0BDD9BE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FB1E4C6" w14:textId="59B9D530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A2583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E4EF4" w14:textId="3CF68C94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12</w:t>
            </w:r>
            <w:r w:rsidR="00B92022"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341</w:t>
            </w:r>
          </w:p>
        </w:tc>
      </w:tr>
      <w:tr w:rsidR="00B92022" w:rsidRPr="00A610EA" w14:paraId="65AFC943" w14:textId="77777777" w:rsidTr="008B7CE1">
        <w:tc>
          <w:tcPr>
            <w:tcW w:w="2700" w:type="dxa"/>
          </w:tcPr>
          <w:p w14:paraId="1A5F5FA1" w14:textId="4D1C0A73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5E7DF861" w14:textId="6F40D1E3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1AE83F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8FF2F0" w14:textId="7D5F4AF0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10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413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167B06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6C5A03" w14:textId="036CC24F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368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C621C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726396" w14:textId="48FDFC9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21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894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56346D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2187F4" w14:textId="6AABA7F6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12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723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669704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7A8A8" w14:textId="05045E7A" w:rsidR="00B92022" w:rsidRPr="00A610EA" w:rsidRDefault="00B92022" w:rsidP="00D6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04E035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EA89CEE" w14:textId="58C4D4D3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93DF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4CD5B7" w14:textId="11898D3F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722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46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398</w:t>
            </w:r>
            <w:r w:rsidRPr="002722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92022" w:rsidRPr="00A610EA" w14:paraId="028AC072" w14:textId="77777777" w:rsidTr="00CC5D8A">
        <w:tc>
          <w:tcPr>
            <w:tcW w:w="2700" w:type="dxa"/>
          </w:tcPr>
          <w:p w14:paraId="23C8EBE1" w14:textId="195558BF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7D11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B973B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F37C0F" w14:textId="6DAA65AD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EEB00D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4E9A08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1856F1D" w14:textId="3F183BA8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84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251" w:type="dxa"/>
          </w:tcPr>
          <w:p w14:paraId="07048381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85B0F32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C98CDFB" w14:textId="38F25A3B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103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70" w:type="dxa"/>
          </w:tcPr>
          <w:p w14:paraId="1D230169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602BB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3C16638" w14:textId="110D0B74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274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4D7B4AC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2542A74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5B934DB" w14:textId="24A3ED8C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39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710</w:t>
            </w:r>
          </w:p>
        </w:tc>
        <w:tc>
          <w:tcPr>
            <w:tcW w:w="251" w:type="dxa"/>
          </w:tcPr>
          <w:p w14:paraId="6D2D7CA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04BA93E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BCF094A" w14:textId="61173876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30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251" w:type="dxa"/>
          </w:tcPr>
          <w:p w14:paraId="50A465E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8CD306B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550792" w14:textId="61A8839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01660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B72CD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7FAF48DA" w14:textId="2652A24C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533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578</w:t>
            </w:r>
          </w:p>
        </w:tc>
      </w:tr>
      <w:tr w:rsidR="00B92022" w:rsidRPr="00A610EA" w14:paraId="4EFC679A" w14:textId="77777777" w:rsidTr="008B7CE1">
        <w:tc>
          <w:tcPr>
            <w:tcW w:w="2700" w:type="dxa"/>
          </w:tcPr>
          <w:p w14:paraId="20058299" w14:textId="77777777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E6FEF5E" w14:textId="253D6BD2" w:rsidR="00B92022" w:rsidRPr="00A610EA" w:rsidRDefault="00E15A4A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3EB413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B8F2F52" w14:textId="7F1FAEDB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D66DC2"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251" w:type="dxa"/>
          </w:tcPr>
          <w:p w14:paraId="7F171E59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4F43A10" w14:textId="7154E7DB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D66DC2"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186449DD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7252CA" w14:textId="15973E00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13</w:t>
            </w:r>
            <w:r w:rsidR="00D66DC2"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122</w:t>
            </w:r>
          </w:p>
        </w:tc>
        <w:tc>
          <w:tcPr>
            <w:tcW w:w="251" w:type="dxa"/>
          </w:tcPr>
          <w:p w14:paraId="6EDEEF5D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991B6C5" w14:textId="0A1E6F91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D66DC2" w:rsidRPr="00273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530</w:t>
            </w:r>
          </w:p>
        </w:tc>
        <w:tc>
          <w:tcPr>
            <w:tcW w:w="251" w:type="dxa"/>
          </w:tcPr>
          <w:p w14:paraId="661DAAA9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B29026B" w14:textId="469CC98A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251" w:type="dxa"/>
          </w:tcPr>
          <w:p w14:paraId="0F4E815D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C592FE" w14:textId="09D57B20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4FBAF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582126" w14:textId="0C4D7E1D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33</w:t>
            </w:r>
            <w:r w:rsidR="00D01B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417</w:t>
            </w:r>
          </w:p>
        </w:tc>
      </w:tr>
      <w:tr w:rsidR="00B92022" w:rsidRPr="00A610EA" w14:paraId="135C70B1" w14:textId="77777777" w:rsidTr="008B7CE1">
        <w:tc>
          <w:tcPr>
            <w:tcW w:w="2700" w:type="dxa"/>
          </w:tcPr>
          <w:p w14:paraId="5D3F3EE4" w14:textId="640D49B5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E5C8F3C" w14:textId="405E1B79" w:rsidR="00B92022" w:rsidRDefault="00E15A4A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FEFEBE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239E777" w14:textId="1B75D408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271A550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DFA2D0" w14:textId="4C8C7CA0" w:rsidR="00B92022" w:rsidRPr="00FB4D0C" w:rsidRDefault="00B75BF2" w:rsidP="00D6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1A75DA9C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504C5E" w14:textId="31BE87D1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D66DC2"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062</w:t>
            </w:r>
          </w:p>
        </w:tc>
        <w:tc>
          <w:tcPr>
            <w:tcW w:w="251" w:type="dxa"/>
          </w:tcPr>
          <w:p w14:paraId="418E86BE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3D403A3" w14:textId="76F5303D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146</w:t>
            </w:r>
          </w:p>
        </w:tc>
        <w:tc>
          <w:tcPr>
            <w:tcW w:w="251" w:type="dxa"/>
          </w:tcPr>
          <w:p w14:paraId="479C4B2C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FCB159" w14:textId="125ACD6C" w:rsidR="00B92022" w:rsidRPr="00FB4D0C" w:rsidRDefault="00D66DC2" w:rsidP="00D6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62C7F6B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4210EC7" w14:textId="5DE133F2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0B925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0B738B" w14:textId="452848E1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D66DC2"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588</w:t>
            </w:r>
          </w:p>
        </w:tc>
      </w:tr>
      <w:tr w:rsidR="00B92022" w:rsidRPr="00A610EA" w14:paraId="1538FE7E" w14:textId="77777777" w:rsidTr="008B7CE1">
        <w:tc>
          <w:tcPr>
            <w:tcW w:w="2700" w:type="dxa"/>
          </w:tcPr>
          <w:p w14:paraId="441F4CA5" w14:textId="77777777" w:rsidR="00B92022" w:rsidRPr="007D11B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7D11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C3DA3" w14:textId="7550D608" w:rsidR="00B92022" w:rsidRPr="00A610EA" w:rsidRDefault="00E15A4A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65A56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873EC1" w14:textId="1253FB2B" w:rsidR="00B92022" w:rsidRPr="00FB4D0C" w:rsidRDefault="00D66DC2" w:rsidP="00D6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E7F3FE3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C2D622" w14:textId="4BA67EBF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6D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525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9DBB22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0C6AB" w14:textId="1BC03D69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6D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689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9725441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171C0D" w14:textId="05A9A5AC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6D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458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B9C01C6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D0E3B" w14:textId="5EB0A811" w:rsidR="00B92022" w:rsidRPr="00FB4D0C" w:rsidRDefault="00D66DC2" w:rsidP="00D6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6D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917A64E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3D302" w14:textId="2392AE89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2B0F1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DAF6C0" w14:textId="5A79DC87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6D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674</w:t>
            </w:r>
            <w:r w:rsidRPr="00D66D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92022" w:rsidRPr="00A610EA" w14:paraId="7B6FAF0A" w14:textId="77777777" w:rsidTr="008B7CE1">
        <w:tc>
          <w:tcPr>
            <w:tcW w:w="2700" w:type="dxa"/>
          </w:tcPr>
          <w:p w14:paraId="4687D9FA" w14:textId="66B64C22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21A1E" w14:textId="392FF262" w:rsidR="00B92022" w:rsidRPr="00A610EA" w:rsidRDefault="00E15A4A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570E9F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CD3067" w14:textId="022F72DC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93</w:t>
            </w:r>
            <w:r w:rsidR="00D66DC2" w:rsidRPr="00D6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359</w:t>
            </w:r>
          </w:p>
        </w:tc>
        <w:tc>
          <w:tcPr>
            <w:tcW w:w="251" w:type="dxa"/>
          </w:tcPr>
          <w:p w14:paraId="75C6C0AC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4DA7DD8" w14:textId="0BD67A62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109</w:t>
            </w:r>
            <w:r w:rsidR="00D66DC2" w:rsidRPr="00D6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2D1AAEF2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64DD5" w14:textId="69615EB7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287</w:t>
            </w:r>
            <w:r w:rsidR="00D66DC2" w:rsidRPr="00D6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1" w:type="dxa"/>
          </w:tcPr>
          <w:p w14:paraId="33D4CF01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6161F20" w14:textId="2E718ED6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42</w:t>
            </w:r>
            <w:r w:rsidR="00273C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928</w:t>
            </w:r>
          </w:p>
        </w:tc>
        <w:tc>
          <w:tcPr>
            <w:tcW w:w="251" w:type="dxa"/>
          </w:tcPr>
          <w:p w14:paraId="19B4C639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7254A01" w14:textId="5E446F97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31</w:t>
            </w:r>
            <w:r w:rsidR="00706C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51" w:type="dxa"/>
          </w:tcPr>
          <w:p w14:paraId="7C94E545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C9142" w14:textId="4D3E70DF" w:rsidR="00B92022" w:rsidRPr="00FB4D0C" w:rsidRDefault="00D66DC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D814C" w14:textId="77777777" w:rsidR="00B92022" w:rsidRPr="00FB4D0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E5FEDF" w14:textId="14B98E47" w:rsidR="00B92022" w:rsidRPr="00FB4D0C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563</w:t>
            </w:r>
            <w:r w:rsidR="00D01B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909</w:t>
            </w:r>
          </w:p>
        </w:tc>
      </w:tr>
      <w:tr w:rsidR="00B92022" w:rsidRPr="00725E03" w14:paraId="7B05AFF1" w14:textId="77777777" w:rsidTr="009A2C17">
        <w:trPr>
          <w:trHeight w:val="145"/>
        </w:trPr>
        <w:tc>
          <w:tcPr>
            <w:tcW w:w="2700" w:type="dxa"/>
          </w:tcPr>
          <w:p w14:paraId="069B008E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10D0C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0E4773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5D7C231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141D393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5E9F53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2DC71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F91BF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4A73D27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E1E92A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BBAF4F5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428DC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028D5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A1B53F5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70E361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CFC000" w14:textId="77777777" w:rsidR="00B92022" w:rsidRPr="00725E03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04F78310" w14:textId="77777777" w:rsidTr="008B7CE1">
        <w:tc>
          <w:tcPr>
            <w:tcW w:w="2700" w:type="dxa"/>
          </w:tcPr>
          <w:p w14:paraId="781B3D61" w14:textId="77777777" w:rsidR="00B92022" w:rsidRPr="00A610EA" w:rsidRDefault="00B92022" w:rsidP="00B9202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80EAF5E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66A902C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29DED1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E55FB6C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39B560B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0CEEC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4EEF01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D33C6D8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65FF8E7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DC84BD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8DD4A28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C72D857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CE26C87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A5899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5D273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2C339CBE" w14:textId="77777777" w:rsidTr="002841FB">
        <w:tc>
          <w:tcPr>
            <w:tcW w:w="2700" w:type="dxa"/>
          </w:tcPr>
          <w:p w14:paraId="3B45026D" w14:textId="68457742" w:rsidR="00B92022" w:rsidRPr="00A610EA" w:rsidRDefault="00B92022" w:rsidP="00B9202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7AE577" w14:textId="210D6A34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42C1E637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A9999C" w14:textId="6F8ECAD9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86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51" w:type="dxa"/>
          </w:tcPr>
          <w:p w14:paraId="3C76B00B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304C5C94" w14:textId="08FC7FDD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747</w:t>
            </w:r>
          </w:p>
        </w:tc>
        <w:tc>
          <w:tcPr>
            <w:tcW w:w="270" w:type="dxa"/>
          </w:tcPr>
          <w:p w14:paraId="7C8877A6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30C00" w14:textId="7426DAEE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51" w:type="dxa"/>
          </w:tcPr>
          <w:p w14:paraId="64D016AB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E028094" w14:textId="383648F6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13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51" w:type="dxa"/>
          </w:tcPr>
          <w:p w14:paraId="610B7B2A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080EC74" w14:textId="39515CBC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51" w:type="dxa"/>
          </w:tcPr>
          <w:p w14:paraId="3CFBCAB9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229CF7F8" w14:textId="771EB62D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7AE1B9FC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A8F108" w14:textId="4A37FD38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300</w:t>
            </w:r>
            <w:r w:rsidR="00B92022" w:rsidRPr="00272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996</w:t>
            </w:r>
          </w:p>
        </w:tc>
      </w:tr>
      <w:tr w:rsidR="00B92022" w:rsidRPr="00A610EA" w14:paraId="321A07DB" w14:textId="77777777" w:rsidTr="008B7CE1">
        <w:tc>
          <w:tcPr>
            <w:tcW w:w="2700" w:type="dxa"/>
          </w:tcPr>
          <w:p w14:paraId="6ADC76D9" w14:textId="4A301FC5" w:rsidR="00B92022" w:rsidRPr="00A610EA" w:rsidRDefault="00B92022" w:rsidP="00B9202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C84B6F" w14:textId="7A8407CD" w:rsidR="00B92022" w:rsidRPr="00A610EA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FB4D0C" w:rsidRPr="00FB4D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252" w:type="dxa"/>
          </w:tcPr>
          <w:p w14:paraId="6D02AAAD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5AA862" w14:textId="580B199A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90</w:t>
            </w:r>
            <w:r w:rsidR="00706C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51" w:type="dxa"/>
          </w:tcPr>
          <w:p w14:paraId="22FA830E" w14:textId="77777777" w:rsidR="00B92022" w:rsidRPr="00FB4D0C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F82868D" w14:textId="45554D68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706C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70" w:type="dxa"/>
          </w:tcPr>
          <w:p w14:paraId="4D70C097" w14:textId="77777777" w:rsidR="00B92022" w:rsidRPr="00FB4D0C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9933F3" w14:textId="6A22FFD2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706C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51" w:type="dxa"/>
          </w:tcPr>
          <w:p w14:paraId="056ADBFB" w14:textId="77777777" w:rsidR="00B92022" w:rsidRPr="00FB4D0C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85D278" w14:textId="7BC6FCA3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14</w:t>
            </w:r>
            <w:r w:rsidR="00706C1A" w:rsidRPr="00273C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51" w:type="dxa"/>
          </w:tcPr>
          <w:p w14:paraId="7BE83ED3" w14:textId="77777777" w:rsidR="00B92022" w:rsidRPr="00FB4D0C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7BF20F6" w14:textId="230E39E5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="00704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038</w:t>
            </w:r>
          </w:p>
        </w:tc>
        <w:tc>
          <w:tcPr>
            <w:tcW w:w="251" w:type="dxa"/>
          </w:tcPr>
          <w:p w14:paraId="1A603E08" w14:textId="77777777" w:rsidR="00B92022" w:rsidRPr="00FB4D0C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9388960" w14:textId="0B2CBD45" w:rsidR="00B92022" w:rsidRPr="00FB4D0C" w:rsidRDefault="00B75BF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706C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08FB2B3A" w14:textId="77777777" w:rsidR="00B92022" w:rsidRPr="00A610EA" w:rsidRDefault="00B92022" w:rsidP="00B920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61395" w14:textId="71ADA137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335</w:t>
            </w:r>
            <w:r w:rsidR="006D01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026</w:t>
            </w:r>
          </w:p>
        </w:tc>
      </w:tr>
    </w:tbl>
    <w:p w14:paraId="08AFB8BB" w14:textId="77777777" w:rsidR="00DD42F3" w:rsidRPr="00A610EA" w:rsidRDefault="00DD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6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260"/>
        <w:gridCol w:w="252"/>
        <w:gridCol w:w="1278"/>
        <w:gridCol w:w="251"/>
        <w:gridCol w:w="1297"/>
        <w:gridCol w:w="270"/>
        <w:gridCol w:w="1260"/>
        <w:gridCol w:w="251"/>
        <w:gridCol w:w="1279"/>
        <w:gridCol w:w="251"/>
        <w:gridCol w:w="1279"/>
        <w:gridCol w:w="251"/>
        <w:gridCol w:w="1279"/>
        <w:gridCol w:w="270"/>
        <w:gridCol w:w="1254"/>
        <w:gridCol w:w="6"/>
      </w:tblGrid>
      <w:tr w:rsidR="00DB5856" w:rsidRPr="00A610EA" w14:paraId="218FC1F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584E90F5" w14:textId="6C00E84D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91BFB97" w14:textId="3516CF3C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</w:t>
            </w:r>
            <w:r w:rsidR="00A04E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เงิน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B5856" w:rsidRPr="00A610EA" w14:paraId="63B60CF0" w14:textId="77777777" w:rsidTr="008B7CE1">
        <w:trPr>
          <w:tblHeader/>
        </w:trPr>
        <w:tc>
          <w:tcPr>
            <w:tcW w:w="2700" w:type="dxa"/>
          </w:tcPr>
          <w:p w14:paraId="2311397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383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DA1DC7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6B50A9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A63747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4786CD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F3A1D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F9457C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F90AC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51F038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1" w:type="dxa"/>
          </w:tcPr>
          <w:p w14:paraId="11D640E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384E45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C38B23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192B2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98CB0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6B1F2A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A610EA" w14:paraId="60517545" w14:textId="77777777" w:rsidTr="008B7CE1">
        <w:trPr>
          <w:tblHeader/>
        </w:trPr>
        <w:tc>
          <w:tcPr>
            <w:tcW w:w="2700" w:type="dxa"/>
          </w:tcPr>
          <w:p w14:paraId="5A1B3617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F7079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FEA1F2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B97D4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1" w:type="dxa"/>
          </w:tcPr>
          <w:p w14:paraId="0E07AE2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7B0480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0C85A8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4513E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1872B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EF6618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1" w:type="dxa"/>
          </w:tcPr>
          <w:p w14:paraId="5D08399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96C6A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50AC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FFFE352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66C082A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610D8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856" w:rsidRPr="00A610EA" w14:paraId="39055FEF" w14:textId="77777777" w:rsidTr="008B7CE1">
        <w:trPr>
          <w:tblHeader/>
        </w:trPr>
        <w:tc>
          <w:tcPr>
            <w:tcW w:w="2700" w:type="dxa"/>
          </w:tcPr>
          <w:p w14:paraId="300CC7D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C341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462E4A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86ABD0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51" w:type="dxa"/>
          </w:tcPr>
          <w:p w14:paraId="71E3726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DA92C6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1E19CB88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A1DEE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51" w:type="dxa"/>
          </w:tcPr>
          <w:p w14:paraId="02F0E3C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5E913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3CF6FCD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6A4DFA73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DF8C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7D8DAC7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1DC6E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7463F04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856" w:rsidRPr="00A610EA" w14:paraId="265272DF" w14:textId="77777777" w:rsidTr="008B7CE1">
        <w:trPr>
          <w:tblHeader/>
        </w:trPr>
        <w:tc>
          <w:tcPr>
            <w:tcW w:w="2700" w:type="dxa"/>
          </w:tcPr>
          <w:p w14:paraId="1E3E17C9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234A3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2" w:type="dxa"/>
          </w:tcPr>
          <w:p w14:paraId="17E22148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92374B6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1" w:type="dxa"/>
          </w:tcPr>
          <w:p w14:paraId="404154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</w:tcPr>
          <w:p w14:paraId="255CC2B5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น้ำบาดาล</w:t>
            </w:r>
          </w:p>
        </w:tc>
        <w:tc>
          <w:tcPr>
            <w:tcW w:w="270" w:type="dxa"/>
          </w:tcPr>
          <w:p w14:paraId="72A670BE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4024C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1" w:type="dxa"/>
          </w:tcPr>
          <w:p w14:paraId="15D0CF6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06B055F1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1" w:type="dxa"/>
          </w:tcPr>
          <w:p w14:paraId="35DDBDA4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16C1142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</w:tcPr>
          <w:p w14:paraId="082F9C6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590BD2B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CB5DD9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8036BFC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5856" w:rsidRPr="00A610EA" w14:paraId="0DB437C9" w14:textId="77777777" w:rsidTr="008B7CE1">
        <w:trPr>
          <w:gridAfter w:val="1"/>
          <w:wAfter w:w="6" w:type="dxa"/>
          <w:tblHeader/>
        </w:trPr>
        <w:tc>
          <w:tcPr>
            <w:tcW w:w="2700" w:type="dxa"/>
          </w:tcPr>
          <w:p w14:paraId="440DA410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2" w:type="dxa"/>
            <w:gridSpan w:val="15"/>
          </w:tcPr>
          <w:p w14:paraId="5A5BC57D" w14:textId="77777777" w:rsidR="00DB5856" w:rsidRPr="00A610EA" w:rsidRDefault="00DB5856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B5856" w:rsidRPr="00A610EA" w14:paraId="02677607" w14:textId="77777777" w:rsidTr="008B7CE1">
        <w:trPr>
          <w:trHeight w:val="80"/>
        </w:trPr>
        <w:tc>
          <w:tcPr>
            <w:tcW w:w="2700" w:type="dxa"/>
          </w:tcPr>
          <w:p w14:paraId="55CCD8A9" w14:textId="4FEE0497" w:rsidR="00DB5856" w:rsidRPr="00A610EA" w:rsidRDefault="009D506D" w:rsidP="008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D506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1260" w:type="dxa"/>
          </w:tcPr>
          <w:p w14:paraId="2EA09F8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3154A4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D0254B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865D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1B668A4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D920A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C6DF5D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173E92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C51686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1FDEED8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5C097FA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89344E9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C7787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5FEB9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9B23C" w14:textId="77777777" w:rsidR="00DB5856" w:rsidRPr="00A610EA" w:rsidRDefault="00DB5856" w:rsidP="00273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2022" w:rsidRPr="00A610EA" w14:paraId="5DF27AE6" w14:textId="77777777" w:rsidTr="00DC0E51">
        <w:tc>
          <w:tcPr>
            <w:tcW w:w="2700" w:type="dxa"/>
          </w:tcPr>
          <w:p w14:paraId="56278FEE" w14:textId="26ABE8CB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6C98FCE" w14:textId="31E187EC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65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597</w:t>
            </w:r>
          </w:p>
        </w:tc>
        <w:tc>
          <w:tcPr>
            <w:tcW w:w="252" w:type="dxa"/>
            <w:vAlign w:val="bottom"/>
          </w:tcPr>
          <w:p w14:paraId="3D9EA35C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9EDCBE1" w14:textId="03C7BEA6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153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648</w:t>
            </w:r>
          </w:p>
        </w:tc>
        <w:tc>
          <w:tcPr>
            <w:tcW w:w="251" w:type="dxa"/>
            <w:vAlign w:val="bottom"/>
          </w:tcPr>
          <w:p w14:paraId="02B326D9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2DE5F779" w14:textId="3E051096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157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816</w:t>
            </w:r>
          </w:p>
        </w:tc>
        <w:tc>
          <w:tcPr>
            <w:tcW w:w="270" w:type="dxa"/>
            <w:vAlign w:val="bottom"/>
          </w:tcPr>
          <w:p w14:paraId="6A53AFFA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93048E" w14:textId="67E285BE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337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299</w:t>
            </w:r>
          </w:p>
        </w:tc>
        <w:tc>
          <w:tcPr>
            <w:tcW w:w="251" w:type="dxa"/>
            <w:vAlign w:val="bottom"/>
          </w:tcPr>
          <w:p w14:paraId="4E22834B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D13A792" w14:textId="5C91FDF3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40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120</w:t>
            </w:r>
          </w:p>
        </w:tc>
        <w:tc>
          <w:tcPr>
            <w:tcW w:w="251" w:type="dxa"/>
            <w:vAlign w:val="bottom"/>
          </w:tcPr>
          <w:p w14:paraId="16103EEB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084A7DAA" w14:textId="19DAF529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15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452</w:t>
            </w:r>
          </w:p>
        </w:tc>
        <w:tc>
          <w:tcPr>
            <w:tcW w:w="251" w:type="dxa"/>
            <w:vAlign w:val="bottom"/>
          </w:tcPr>
          <w:p w14:paraId="2CC39064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6587178E" w14:textId="7EACA662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1</w:t>
            </w:r>
            <w:r w:rsidR="00B92022" w:rsidRPr="00B92022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024</w:t>
            </w:r>
          </w:p>
        </w:tc>
        <w:tc>
          <w:tcPr>
            <w:tcW w:w="270" w:type="dxa"/>
            <w:vAlign w:val="bottom"/>
          </w:tcPr>
          <w:p w14:paraId="0A9F8A84" w14:textId="77777777" w:rsidR="00B92022" w:rsidRP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919AF5" w14:textId="24D256AA" w:rsidR="00B92022" w:rsidRPr="00B92022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770</w:t>
            </w:r>
            <w:r w:rsidR="00B92022" w:rsidRPr="00B92022">
              <w:rPr>
                <w:rFonts w:asciiTheme="majorBidi" w:hAnsiTheme="majorBidi"/>
                <w:bCs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bCs/>
                <w:sz w:val="24"/>
                <w:szCs w:val="30"/>
              </w:rPr>
              <w:t>956</w:t>
            </w:r>
          </w:p>
        </w:tc>
      </w:tr>
      <w:tr w:rsidR="00B92022" w:rsidRPr="00A610EA" w14:paraId="2C121862" w14:textId="77777777" w:rsidTr="003E44BE">
        <w:tc>
          <w:tcPr>
            <w:tcW w:w="2700" w:type="dxa"/>
          </w:tcPr>
          <w:p w14:paraId="00C0B132" w14:textId="6356131E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B5A80BC" w14:textId="5E880A1A" w:rsidR="00B92022" w:rsidRPr="009623E4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A09A7A1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0B01E" w14:textId="12B533A0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78</w:t>
            </w:r>
          </w:p>
        </w:tc>
        <w:tc>
          <w:tcPr>
            <w:tcW w:w="251" w:type="dxa"/>
          </w:tcPr>
          <w:p w14:paraId="61214690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49CF015" w14:textId="365FE171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23B33371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C9396A" w14:textId="7C89841E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872</w:t>
            </w:r>
          </w:p>
        </w:tc>
        <w:tc>
          <w:tcPr>
            <w:tcW w:w="251" w:type="dxa"/>
          </w:tcPr>
          <w:p w14:paraId="3EAC564C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7783B0" w14:textId="02C85642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542</w:t>
            </w:r>
          </w:p>
        </w:tc>
        <w:tc>
          <w:tcPr>
            <w:tcW w:w="251" w:type="dxa"/>
          </w:tcPr>
          <w:p w14:paraId="2803EE3A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D6E124" w14:textId="0E69AA9A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115</w:t>
            </w:r>
          </w:p>
        </w:tc>
        <w:tc>
          <w:tcPr>
            <w:tcW w:w="251" w:type="dxa"/>
          </w:tcPr>
          <w:p w14:paraId="0387F328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87E72D" w14:textId="5479DBFF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25BC722E" w14:textId="77777777" w:rsidR="00B92022" w:rsidRPr="009D506D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751777" w14:textId="0BCA7288" w:rsidR="00B92022" w:rsidRPr="009623E4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15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257</w:t>
            </w:r>
          </w:p>
        </w:tc>
      </w:tr>
      <w:tr w:rsidR="00B92022" w:rsidRPr="00A610EA" w14:paraId="3089441C" w14:textId="77777777" w:rsidTr="008B7CE1">
        <w:tc>
          <w:tcPr>
            <w:tcW w:w="2700" w:type="dxa"/>
          </w:tcPr>
          <w:p w14:paraId="279EE2CB" w14:textId="3B64245C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156F4EF4" w14:textId="05C019AB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A34ABD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1B283ED" w14:textId="25B5B0DC" w:rsidR="00B92022" w:rsidRPr="00A610EA" w:rsidRDefault="00B75BF2" w:rsidP="00DC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753</w:t>
            </w:r>
          </w:p>
        </w:tc>
        <w:tc>
          <w:tcPr>
            <w:tcW w:w="251" w:type="dxa"/>
          </w:tcPr>
          <w:p w14:paraId="387BBC8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7DFBEE3E" w14:textId="7EDB067E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EFACA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9BF13FA" w14:textId="1912BB9F" w:rsidR="00B92022" w:rsidRPr="00A610EA" w:rsidRDefault="00B75BF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31</w:t>
            </w:r>
          </w:p>
        </w:tc>
        <w:tc>
          <w:tcPr>
            <w:tcW w:w="251" w:type="dxa"/>
          </w:tcPr>
          <w:p w14:paraId="726E361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91DC2C9" w14:textId="653924E3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5C655E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34DBA584" w14:textId="789AE871" w:rsidR="00B92022" w:rsidRPr="004A10EC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9697DC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F0C6BA2" w14:textId="533CA392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784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89DBD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45C4F8CA" w14:textId="23B36E7D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2022" w:rsidRPr="00A610EA" w14:paraId="3A0FCF77" w14:textId="77777777" w:rsidTr="008B7CE1">
        <w:tc>
          <w:tcPr>
            <w:tcW w:w="2700" w:type="dxa"/>
          </w:tcPr>
          <w:p w14:paraId="216AA6CC" w14:textId="516736D3" w:rsidR="00B92022" w:rsidRPr="00037288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38D93BD" w14:textId="3588E1A9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96972E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69FF6E" w14:textId="14919B81" w:rsidR="00B92022" w:rsidRPr="003D0D17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78EDF0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684CD4E5" w14:textId="011BDCE1" w:rsidR="00B92022" w:rsidRPr="00037288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b/>
                <w:bCs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9044A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47A7D234" w14:textId="01E09078" w:rsidR="00B92022" w:rsidRPr="003D0D17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29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640</w:t>
            </w:r>
          </w:p>
        </w:tc>
        <w:tc>
          <w:tcPr>
            <w:tcW w:w="251" w:type="dxa"/>
          </w:tcPr>
          <w:p w14:paraId="0C37EC8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587AF15B" w14:textId="3731E2D1" w:rsidR="00B92022" w:rsidRPr="003D0D17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="00B92022" w:rsidRPr="00077404">
              <w:rPr>
                <w:rFonts w:asciiTheme="majorBidi" w:hAnsi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958</w:t>
            </w:r>
          </w:p>
        </w:tc>
        <w:tc>
          <w:tcPr>
            <w:tcW w:w="251" w:type="dxa"/>
          </w:tcPr>
          <w:p w14:paraId="7F8A0DD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6E42E75F" w14:textId="72D5753E" w:rsidR="00B92022" w:rsidRPr="00A610EA" w:rsidRDefault="00B75BF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</w:t>
            </w:r>
            <w:r w:rsidR="00B92022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17B30CB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4AFC97C9" w14:textId="63646FBB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57CDCA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5E7E9B11" w14:textId="503D6624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34</w:t>
            </w:r>
            <w:r w:rsidR="00B92022" w:rsidRPr="00077404">
              <w:rPr>
                <w:rFonts w:asciiTheme="majorBidi" w:hAnsi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719</w:t>
            </w:r>
          </w:p>
        </w:tc>
      </w:tr>
      <w:tr w:rsidR="00B92022" w:rsidRPr="00A610EA" w14:paraId="46035AB3" w14:textId="77777777" w:rsidTr="008B7CE1">
        <w:tc>
          <w:tcPr>
            <w:tcW w:w="2700" w:type="dxa"/>
          </w:tcPr>
          <w:p w14:paraId="20DF2BCA" w14:textId="7D601606" w:rsidR="00B92022" w:rsidRPr="00037288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2C9FA725" w14:textId="0965A990" w:rsidR="00B92022" w:rsidRPr="00A610EA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3DC0A37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80964E" w14:textId="14E49A5B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F12FC4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</w:tcPr>
          <w:p w14:paraId="16646C96" w14:textId="312093A6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381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A66CA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CA39C1B" w14:textId="5E1B7300" w:rsidR="00B92022" w:rsidRPr="009623E4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CF11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22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028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BA8BCA8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35A54D3" w14:textId="179861BD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9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277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B74C35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09760220" w14:textId="3005E0DA" w:rsidR="00B92022" w:rsidRPr="009623E4" w:rsidRDefault="00B92022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3C373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</w:tcPr>
          <w:p w14:paraId="141F8F5A" w14:textId="650524D6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B3D06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</w:tcPr>
          <w:p w14:paraId="24F0D40A" w14:textId="4BF80479" w:rsidR="00B92022" w:rsidRPr="009623E4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11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32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686</w:t>
            </w:r>
            <w:r w:rsidRPr="00CF11B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92022" w:rsidRPr="00A610EA" w14:paraId="0F7B75BC" w14:textId="77777777" w:rsidTr="00DC0E51">
        <w:tc>
          <w:tcPr>
            <w:tcW w:w="2700" w:type="dxa"/>
          </w:tcPr>
          <w:p w14:paraId="6FF425E0" w14:textId="13EF6B5D" w:rsidR="00B92022" w:rsidRPr="00037288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 และ</w:t>
            </w:r>
          </w:p>
          <w:p w14:paraId="6B353A02" w14:textId="6D18E7D4" w:rsidR="00B92022" w:rsidRPr="00037288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03728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09C9" w14:textId="78ECDB8B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sz w:val="24"/>
                <w:szCs w:val="30"/>
              </w:rPr>
              <w:t>65</w:t>
            </w:r>
            <w:r w:rsidR="00B92022" w:rsidRPr="00515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sz w:val="24"/>
                <w:szCs w:val="30"/>
              </w:rPr>
              <w:t>597</w:t>
            </w:r>
          </w:p>
        </w:tc>
        <w:tc>
          <w:tcPr>
            <w:tcW w:w="252" w:type="dxa"/>
          </w:tcPr>
          <w:p w14:paraId="1BD61925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F47534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3D13DC2F" w14:textId="2E1B1806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155</w:t>
            </w:r>
            <w:r w:rsidR="00B92022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479</w:t>
            </w:r>
          </w:p>
        </w:tc>
        <w:tc>
          <w:tcPr>
            <w:tcW w:w="251" w:type="dxa"/>
          </w:tcPr>
          <w:p w14:paraId="3DF2CD9E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91AAB10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3A332369" w14:textId="4EB9301D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158</w:t>
            </w:r>
            <w:r w:rsidR="00B92022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270" w:type="dxa"/>
          </w:tcPr>
          <w:p w14:paraId="56E2573F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641C66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00BB5C2" w14:textId="54DC7736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353</w:t>
            </w:r>
            <w:r w:rsidR="00B92022" w:rsidRPr="00CF11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51" w:type="dxa"/>
          </w:tcPr>
          <w:p w14:paraId="5C48884D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CE71FDA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B682620" w14:textId="137178DB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37</w:t>
            </w:r>
            <w:r w:rsidR="00B92022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251" w:type="dxa"/>
          </w:tcPr>
          <w:p w14:paraId="358B4A7B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CD5DF4D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CE5CE1E" w14:textId="4ED84526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B92022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251" w:type="dxa"/>
          </w:tcPr>
          <w:p w14:paraId="07211604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B54B63B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57A24859" w14:textId="27645C14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07BE6A62" w14:textId="77777777" w:rsidR="00B92022" w:rsidRPr="00A610EA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F0F1C6D" w14:textId="77777777" w:rsidR="00B92022" w:rsidRDefault="00B9202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430AC6DA" w14:textId="1D8B19B3" w:rsidR="00B92022" w:rsidRPr="00A610EA" w:rsidRDefault="00B75BF2" w:rsidP="00B9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788</w:t>
            </w:r>
            <w:r w:rsidR="00B92022" w:rsidRPr="00CF11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246</w:t>
            </w:r>
          </w:p>
        </w:tc>
      </w:tr>
      <w:tr w:rsidR="009E1768" w:rsidRPr="00A610EA" w14:paraId="1AE2587B" w14:textId="77777777" w:rsidTr="008B7CE1">
        <w:tc>
          <w:tcPr>
            <w:tcW w:w="2700" w:type="dxa"/>
          </w:tcPr>
          <w:p w14:paraId="0E606D4A" w14:textId="77777777" w:rsidR="009E1768" w:rsidRPr="0003728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244D6802" w14:textId="5EEB7DF2" w:rsidR="009E1768" w:rsidRPr="00A610EA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89BCA1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A42155" w14:textId="6ABE9EA4" w:rsidR="009E1768" w:rsidRPr="00A610EA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29F78F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3AF099B0" w14:textId="656F62F7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9E1768"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3B44B56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EF1CCF" w14:textId="6CC4EE62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12</w:t>
            </w:r>
            <w:r w:rsidR="009E1768"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510</w:t>
            </w:r>
          </w:p>
        </w:tc>
        <w:tc>
          <w:tcPr>
            <w:tcW w:w="251" w:type="dxa"/>
          </w:tcPr>
          <w:p w14:paraId="5131117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78852E" w14:textId="22701DAB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903513" w:rsidRPr="009035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734</w:t>
            </w:r>
          </w:p>
        </w:tc>
        <w:tc>
          <w:tcPr>
            <w:tcW w:w="251" w:type="dxa"/>
          </w:tcPr>
          <w:p w14:paraId="449A2C5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A3343B" w14:textId="1C475A72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157</w:t>
            </w:r>
          </w:p>
        </w:tc>
        <w:tc>
          <w:tcPr>
            <w:tcW w:w="251" w:type="dxa"/>
          </w:tcPr>
          <w:p w14:paraId="3517B19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904FF37" w14:textId="668A6C45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18</w:t>
            </w:r>
            <w:r w:rsidR="009E1768"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</w:tcPr>
          <w:p w14:paraId="7FBFC98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BA2429C" w14:textId="05F399A1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40</w:t>
            </w:r>
            <w:r w:rsidR="0089320A" w:rsidRPr="008932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500</w:t>
            </w:r>
          </w:p>
        </w:tc>
      </w:tr>
      <w:tr w:rsidR="009E1768" w:rsidRPr="00A610EA" w14:paraId="3979A6E2" w14:textId="77777777" w:rsidTr="008B7CE1">
        <w:tc>
          <w:tcPr>
            <w:tcW w:w="2700" w:type="dxa"/>
          </w:tcPr>
          <w:p w14:paraId="2D2C52B5" w14:textId="4CB53335" w:rsidR="009E1768" w:rsidRPr="0003728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186DC1A6" w14:textId="217A973D" w:rsidR="009E1768" w:rsidRPr="00A610EA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5AAB34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AB9610" w14:textId="2C654F78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="00903513" w:rsidRPr="009035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622</w:t>
            </w:r>
          </w:p>
        </w:tc>
        <w:tc>
          <w:tcPr>
            <w:tcW w:w="251" w:type="dxa"/>
          </w:tcPr>
          <w:p w14:paraId="11A8A84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0E4D4633" w14:textId="684ACCF2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731</w:t>
            </w:r>
          </w:p>
        </w:tc>
        <w:tc>
          <w:tcPr>
            <w:tcW w:w="270" w:type="dxa"/>
          </w:tcPr>
          <w:p w14:paraId="458ADD2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31E12" w14:textId="12BE69B2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93</w:t>
            </w:r>
          </w:p>
        </w:tc>
        <w:tc>
          <w:tcPr>
            <w:tcW w:w="251" w:type="dxa"/>
          </w:tcPr>
          <w:p w14:paraId="3EB590E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683B06C" w14:textId="3D23FE90" w:rsidR="009E1768" w:rsidRPr="00A610EA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514114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DE795CD" w14:textId="2378D27B" w:rsidR="009E1768" w:rsidRPr="00A610EA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86ABE7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21A2277" w14:textId="19B0443B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</w:t>
            </w:r>
            <w:r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446</w:t>
            </w:r>
            <w:r w:rsidRPr="00CB30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A9087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B6CA40" w14:textId="1A470803" w:rsidR="009E1768" w:rsidRPr="00A610EA" w:rsidRDefault="0089320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1768" w:rsidRPr="00A610EA" w14:paraId="1311D647" w14:textId="77777777" w:rsidTr="008B7CE1">
        <w:tc>
          <w:tcPr>
            <w:tcW w:w="2700" w:type="dxa"/>
          </w:tcPr>
          <w:p w14:paraId="25924E29" w14:textId="71E3404F" w:rsidR="009E1768" w:rsidRPr="0003728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/>
                <w:sz w:val="24"/>
                <w:szCs w:val="24"/>
                <w:cs/>
              </w:rPr>
            </w:pPr>
            <w:r w:rsidRPr="0003728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8CD4F1C" w14:textId="6B01071B" w:rsidR="009E1768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0EBA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C3DDAC2" w14:textId="2DD8F284" w:rsidR="009E1768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BFE240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FB85144" w14:textId="3A20ABA8" w:rsidR="009E1768" w:rsidRPr="005159DE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="009E1768"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333</w:t>
            </w:r>
          </w:p>
        </w:tc>
        <w:tc>
          <w:tcPr>
            <w:tcW w:w="270" w:type="dxa"/>
          </w:tcPr>
          <w:p w14:paraId="0D12972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3DEAAB" w14:textId="2FCA280E" w:rsidR="009E1768" w:rsidRPr="005159DE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8</w:t>
            </w:r>
            <w:r w:rsidR="009E1768"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320</w:t>
            </w:r>
          </w:p>
        </w:tc>
        <w:tc>
          <w:tcPr>
            <w:tcW w:w="251" w:type="dxa"/>
          </w:tcPr>
          <w:p w14:paraId="6B6075B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E91C8C5" w14:textId="5D96A503" w:rsidR="009E1768" w:rsidRPr="005159DE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251" w:type="dxa"/>
          </w:tcPr>
          <w:p w14:paraId="69D02A2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1EEB685" w14:textId="6D2F8628" w:rsidR="009E1768" w:rsidRPr="005159DE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DDCF2A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05668C1" w14:textId="3F188A75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FD9DD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9CFFE6" w14:textId="5B2EAA14" w:rsidR="009E1768" w:rsidRPr="005159DE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9</w:t>
            </w:r>
            <w:r w:rsidR="00912220" w:rsidRPr="00912220">
              <w:rPr>
                <w:rFonts w:asciiTheme="majorBidi" w:hAnsi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917</w:t>
            </w:r>
          </w:p>
        </w:tc>
      </w:tr>
      <w:tr w:rsidR="009E1768" w:rsidRPr="00A610EA" w14:paraId="04C675E5" w14:textId="77777777" w:rsidTr="008B7CE1">
        <w:tc>
          <w:tcPr>
            <w:tcW w:w="2700" w:type="dxa"/>
          </w:tcPr>
          <w:p w14:paraId="78691942" w14:textId="4A3D282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72FAEA1E" w14:textId="5AC24C96" w:rsidR="009E1768" w:rsidRPr="00A610EA" w:rsidRDefault="00903513" w:rsidP="0090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EF4658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0E7C3C9" w14:textId="76DC6BDF" w:rsidR="009E1768" w:rsidRPr="00A610EA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764EC46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6D13061" w14:textId="192288A8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B30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541</w:t>
            </w:r>
            <w:r w:rsidRPr="00CB30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39E36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D61BBE" w14:textId="16B83F00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B30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Pr="00CB30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745</w:t>
            </w:r>
            <w:r w:rsidRPr="00CB30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DF337B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6AE4732" w14:textId="33DBA58E" w:rsidR="009E1768" w:rsidRPr="00A610EA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351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9035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721</w:t>
            </w:r>
            <w:r w:rsidRPr="0090351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6EE149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99C7DD" w14:textId="533AA5B1" w:rsidR="009E1768" w:rsidRPr="00A610EA" w:rsidRDefault="00903513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4955AA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C38BC3" w14:textId="2B84779B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D5A28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C954C9" w14:textId="0338AB11" w:rsidR="009E1768" w:rsidRPr="00A610EA" w:rsidRDefault="00912220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2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Pr="00912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007</w:t>
            </w:r>
            <w:r w:rsidRPr="0091222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1768" w:rsidRPr="00A610EA" w14:paraId="27D4D931" w14:textId="77777777" w:rsidTr="001947F8">
        <w:tc>
          <w:tcPr>
            <w:tcW w:w="2700" w:type="dxa"/>
          </w:tcPr>
          <w:p w14:paraId="4CA5819F" w14:textId="542E9F85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A89C8" w14:textId="2D6A32BF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903513" w:rsidRPr="009035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0634690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3AE84FE" w14:textId="790087BB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162</w:t>
            </w:r>
            <w:r w:rsidR="00903513" w:rsidRPr="009035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51" w:type="dxa"/>
          </w:tcPr>
          <w:p w14:paraId="7930CE6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06A2B5D" w14:textId="2BD8B592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163</w:t>
            </w:r>
            <w:r w:rsidR="009E1768" w:rsidRPr="00CB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70" w:type="dxa"/>
          </w:tcPr>
          <w:p w14:paraId="640E7D9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56F97" w14:textId="64FE6388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370</w:t>
            </w:r>
            <w:r w:rsidR="009E1768" w:rsidRPr="00CB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251" w:type="dxa"/>
          </w:tcPr>
          <w:p w14:paraId="54C6A3E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389FF7F" w14:textId="149F535F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41</w:t>
            </w:r>
            <w:r w:rsidR="00903513" w:rsidRPr="009035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51" w:type="dxa"/>
          </w:tcPr>
          <w:p w14:paraId="401BA8A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0217EF0" w14:textId="401A1DD4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903513" w:rsidRPr="009035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251" w:type="dxa"/>
          </w:tcPr>
          <w:p w14:paraId="200F6B1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A8D4501" w14:textId="5E417B1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9E1768" w:rsidRPr="00CB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689CF6D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5F715" w14:textId="581FD57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832</w:t>
            </w:r>
            <w:r w:rsidR="00912220" w:rsidRPr="009122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656</w:t>
            </w:r>
          </w:p>
        </w:tc>
      </w:tr>
      <w:tr w:rsidR="009E1768" w:rsidRPr="00A610EA" w14:paraId="7FE5FE8B" w14:textId="77777777" w:rsidTr="008B7CE1">
        <w:trPr>
          <w:trHeight w:val="162"/>
        </w:trPr>
        <w:tc>
          <w:tcPr>
            <w:tcW w:w="2700" w:type="dxa"/>
          </w:tcPr>
          <w:p w14:paraId="139C7D7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85981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128991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863FE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24E695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52D1CE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BB1E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3A8E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E94820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4D695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ECFE35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850355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81A930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6961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9769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387E84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27804F0C" w14:textId="77777777" w:rsidTr="008B7CE1">
        <w:trPr>
          <w:trHeight w:val="162"/>
        </w:trPr>
        <w:tc>
          <w:tcPr>
            <w:tcW w:w="2700" w:type="dxa"/>
          </w:tcPr>
          <w:p w14:paraId="19D6294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FAB28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E8A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650878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A6BB0F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071B22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CD414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E7EA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B5DFE0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FE703D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C8B6EB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C22C53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3752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2E2A4F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FC0B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F0372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5DF1DCC6" w14:textId="77777777" w:rsidTr="008B7CE1">
        <w:trPr>
          <w:trHeight w:val="162"/>
        </w:trPr>
        <w:tc>
          <w:tcPr>
            <w:tcW w:w="2700" w:type="dxa"/>
          </w:tcPr>
          <w:p w14:paraId="4267628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3AC26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40FDE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685A476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A71761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1DCBEAA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F5FF8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7D4D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E8D72A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73769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F9A1CA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0649442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C842C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4B7292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3B5D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538A6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62F606AD" w14:textId="77777777" w:rsidTr="008B7CE1">
        <w:trPr>
          <w:trHeight w:val="162"/>
        </w:trPr>
        <w:tc>
          <w:tcPr>
            <w:tcW w:w="2700" w:type="dxa"/>
          </w:tcPr>
          <w:p w14:paraId="795F784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96781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89CFA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F0874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8824C1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79ADE90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1366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1530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7A26A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62AA87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D8DD38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4F94E2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B37A25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05B55E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B02D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AA7D07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51137C25" w14:textId="77777777" w:rsidTr="008B7CE1">
        <w:trPr>
          <w:trHeight w:val="162"/>
        </w:trPr>
        <w:tc>
          <w:tcPr>
            <w:tcW w:w="2700" w:type="dxa"/>
          </w:tcPr>
          <w:p w14:paraId="2F7D6D1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9CEFCB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4C2183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284CC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617253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60FCB48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6ACA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A8E6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7622C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20A42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6D45412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14E26E9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DB9211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523877A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42AB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6F8C7B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68B77D94" w14:textId="77777777" w:rsidTr="008B7CE1">
        <w:trPr>
          <w:trHeight w:val="162"/>
        </w:trPr>
        <w:tc>
          <w:tcPr>
            <w:tcW w:w="2700" w:type="dxa"/>
          </w:tcPr>
          <w:p w14:paraId="0194D8D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260" w:type="dxa"/>
          </w:tcPr>
          <w:p w14:paraId="464FBD3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C1A022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0CD07E9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594146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0CDEC4A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BE8D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90E26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549DF1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E0010C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3908E9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BBA163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CF2DEA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7C554A3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D291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6EE8D8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07E90FEC" w14:textId="77777777" w:rsidTr="000B1898">
        <w:tc>
          <w:tcPr>
            <w:tcW w:w="2700" w:type="dxa"/>
          </w:tcPr>
          <w:p w14:paraId="6259904C" w14:textId="0D5A1DDE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B75BF2" w:rsidRPr="00B75BF2">
              <w:rPr>
                <w:rFonts w:asciiTheme="majorBidi" w:hAnsiTheme="majorBidi"/>
                <w:sz w:val="24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2101A547" w14:textId="0B9095C8" w:rsidR="009E1768" w:rsidRPr="00B92022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920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72E5D53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8BF0C66" w14:textId="1715813F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64</w:t>
            </w:r>
            <w:r w:rsidR="009E1768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610</w:t>
            </w:r>
          </w:p>
        </w:tc>
        <w:tc>
          <w:tcPr>
            <w:tcW w:w="251" w:type="dxa"/>
            <w:vAlign w:val="bottom"/>
          </w:tcPr>
          <w:p w14:paraId="444B7753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E2D95ED" w14:textId="07CBBA35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97</w:t>
            </w:r>
            <w:r w:rsidR="009E1768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55DD78B7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6CF998" w14:textId="50A905B3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277</w:t>
            </w:r>
            <w:r w:rsidR="009E1768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359</w:t>
            </w:r>
          </w:p>
        </w:tc>
        <w:tc>
          <w:tcPr>
            <w:tcW w:w="251" w:type="dxa"/>
            <w:vAlign w:val="bottom"/>
          </w:tcPr>
          <w:p w14:paraId="6BB01262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CBE3575" w14:textId="4BE77400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31</w:t>
            </w:r>
            <w:r w:rsidR="009E1768" w:rsidRPr="00B920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521</w:t>
            </w:r>
          </w:p>
        </w:tc>
        <w:tc>
          <w:tcPr>
            <w:tcW w:w="251" w:type="dxa"/>
            <w:vAlign w:val="bottom"/>
          </w:tcPr>
          <w:p w14:paraId="0815AD16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429DE7D4" w14:textId="333AEE32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14</w:t>
            </w:r>
            <w:r w:rsidR="009E1768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890</w:t>
            </w:r>
          </w:p>
        </w:tc>
        <w:tc>
          <w:tcPr>
            <w:tcW w:w="251" w:type="dxa"/>
            <w:vAlign w:val="bottom"/>
          </w:tcPr>
          <w:p w14:paraId="3ED38AC1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47EE6AD" w14:textId="1F3FEB6C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920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646F83" w14:textId="77777777" w:rsidR="009E1768" w:rsidRPr="00B92022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16C74F" w14:textId="3FB5F97D" w:rsidR="009E1768" w:rsidRPr="00B92022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485</w:t>
            </w:r>
            <w:r w:rsidR="009E1768" w:rsidRPr="00B92022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900</w:t>
            </w:r>
          </w:p>
        </w:tc>
      </w:tr>
      <w:tr w:rsidR="009E1768" w:rsidRPr="00A610EA" w14:paraId="222A2948" w14:textId="77777777" w:rsidTr="008B2EAB">
        <w:tc>
          <w:tcPr>
            <w:tcW w:w="2700" w:type="dxa"/>
          </w:tcPr>
          <w:p w14:paraId="5D4509B2" w14:textId="32913E4C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0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67FA66E" w14:textId="3071F7B0" w:rsidR="009E1768" w:rsidRPr="00A610EA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A2096D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44FF93A" w14:textId="200B17FD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="009E1768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858</w:t>
            </w:r>
          </w:p>
        </w:tc>
        <w:tc>
          <w:tcPr>
            <w:tcW w:w="251" w:type="dxa"/>
          </w:tcPr>
          <w:p w14:paraId="4B18EEF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E55D986" w14:textId="535D8AB7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7</w:t>
            </w:r>
            <w:r w:rsidR="009E1768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164</w:t>
            </w:r>
          </w:p>
        </w:tc>
        <w:tc>
          <w:tcPr>
            <w:tcW w:w="270" w:type="dxa"/>
          </w:tcPr>
          <w:p w14:paraId="6E86EAD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487E5" w14:textId="04795D3D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10</w:t>
            </w:r>
            <w:r w:rsidR="009E1768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4E1E294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CEF7E5F" w14:textId="27DEEF9A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="009E1768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415</w:t>
            </w:r>
          </w:p>
        </w:tc>
        <w:tc>
          <w:tcPr>
            <w:tcW w:w="251" w:type="dxa"/>
          </w:tcPr>
          <w:p w14:paraId="7ACFD63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E6A6DEC" w14:textId="4BE1853B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479</w:t>
            </w:r>
          </w:p>
        </w:tc>
        <w:tc>
          <w:tcPr>
            <w:tcW w:w="251" w:type="dxa"/>
          </w:tcPr>
          <w:p w14:paraId="24079E0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968DDA3" w14:textId="4FB73D46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B974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CB668D" w14:textId="241D21C6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28</w:t>
            </w:r>
            <w:r w:rsidR="009E1768"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9E1768" w:rsidRPr="00A610EA" w14:paraId="64D50D9C" w14:textId="77777777" w:rsidTr="00C01C3E">
        <w:tc>
          <w:tcPr>
            <w:tcW w:w="2700" w:type="dxa"/>
          </w:tcPr>
          <w:p w14:paraId="26B3E1CD" w14:textId="55A9165D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DF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DEA2CFE" w14:textId="65573860" w:rsidR="009E1768" w:rsidRPr="00A610EA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CCFCF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21170C4" w14:textId="3EA52CAF" w:rsidR="009E1768" w:rsidRPr="003D0D17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21FCB5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8C9CFE2" w14:textId="3B321CD6" w:rsidR="009E1768" w:rsidRPr="003D0D17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70" w:type="dxa"/>
          </w:tcPr>
          <w:p w14:paraId="0138EFE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7A8B1" w14:textId="3FD3C813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8</w:t>
            </w:r>
            <w:r w:rsidR="009E1768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760</w:t>
            </w:r>
          </w:p>
        </w:tc>
        <w:tc>
          <w:tcPr>
            <w:tcW w:w="251" w:type="dxa"/>
          </w:tcPr>
          <w:p w14:paraId="3DEF3DE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25D331" w14:textId="7A0237C5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="009E1768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921</w:t>
            </w:r>
          </w:p>
        </w:tc>
        <w:tc>
          <w:tcPr>
            <w:tcW w:w="251" w:type="dxa"/>
          </w:tcPr>
          <w:p w14:paraId="2C23C2D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2F662E2" w14:textId="040DF4F3" w:rsidR="009E1768" w:rsidRPr="003D0D17" w:rsidRDefault="00B75BF2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1</w:t>
            </w:r>
            <w:r w:rsidR="009E1768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660</w:t>
            </w:r>
          </w:p>
        </w:tc>
        <w:tc>
          <w:tcPr>
            <w:tcW w:w="251" w:type="dxa"/>
          </w:tcPr>
          <w:p w14:paraId="713C5B7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38D6BF3" w14:textId="789B88D5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3180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16D9AB7" w14:textId="3ADFCD57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12</w:t>
            </w:r>
            <w:r w:rsidR="009E1768" w:rsidRPr="00077404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341</w:t>
            </w:r>
          </w:p>
        </w:tc>
      </w:tr>
      <w:tr w:rsidR="009E1768" w:rsidRPr="00A610EA" w14:paraId="44312C38" w14:textId="77777777" w:rsidTr="00C01C3E">
        <w:tc>
          <w:tcPr>
            <w:tcW w:w="2700" w:type="dxa"/>
          </w:tcPr>
          <w:p w14:paraId="47224BB3" w14:textId="4AFB9AFB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EDE88" w14:textId="2EC7D31E" w:rsidR="009E1768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A6BCC5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8B03A5" w14:textId="2EA57033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41782E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065122" w14:textId="718CDB79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F5044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F504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368</w:t>
            </w:r>
            <w:r w:rsidRPr="00F504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633E1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125A3" w14:textId="3E5CF237" w:rsidR="009E1768" w:rsidRPr="009623E4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DA3B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21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894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41DA3A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CE5EF" w14:textId="3417E72A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077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9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272</w:t>
            </w:r>
            <w:r w:rsidRPr="00077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FADE39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D018CB8" w14:textId="071405BC" w:rsidR="009E1768" w:rsidRPr="009623E4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F805FC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68B6B" w14:textId="1CABA06A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F379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84DD78" w14:textId="7ECF1420" w:rsidR="009E1768" w:rsidRPr="009623E4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DA3B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32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534</w:t>
            </w:r>
            <w:r w:rsidRPr="00DA3B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1768" w:rsidRPr="00A610EA" w14:paraId="01F94A9D" w14:textId="77777777" w:rsidTr="000B1898">
        <w:tc>
          <w:tcPr>
            <w:tcW w:w="2700" w:type="dxa"/>
          </w:tcPr>
          <w:p w14:paraId="51711BDC" w14:textId="52EFC520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67E84F3" w14:textId="1C9B66C9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ab/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1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D31DF8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8E86B1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B909FF" w14:textId="5124DF12" w:rsidR="009E1768" w:rsidRPr="00A610EA" w:rsidRDefault="009E1768" w:rsidP="00F7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DC135B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A14C1B7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2225A06" w14:textId="02AEB511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71</w:t>
            </w:r>
            <w:r w:rsidR="009E1768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51" w:type="dxa"/>
          </w:tcPr>
          <w:p w14:paraId="4AE4610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225CD17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2DAADE9F" w14:textId="07A73005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103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0F2B3FA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3BC6CC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084DDBE0" w14:textId="2C4E5237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274</w:t>
            </w:r>
            <w:r w:rsidR="009E1768" w:rsidRPr="00DA3B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51" w:type="dxa"/>
          </w:tcPr>
          <w:p w14:paraId="2DF8D7A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C4DA7E1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6C47ED76" w14:textId="5264348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27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51" w:type="dxa"/>
          </w:tcPr>
          <w:p w14:paraId="1E6DA93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C88D80F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6CDA61EC" w14:textId="5A59C8B7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251" w:type="dxa"/>
          </w:tcPr>
          <w:p w14:paraId="10EB8A7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F70CC4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C4433D" w14:textId="08D59663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F9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41E2FD5" w14:textId="77777777" w:rsidR="009E176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  <w:p w14:paraId="1B21FD26" w14:textId="302105D7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494</w:t>
            </w:r>
            <w:r w:rsidR="009E1768" w:rsidRPr="00DA3B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091</w:t>
            </w:r>
          </w:p>
        </w:tc>
      </w:tr>
      <w:tr w:rsidR="009E1768" w:rsidRPr="00A610EA" w14:paraId="0C55763F" w14:textId="77777777" w:rsidTr="00C01C3E">
        <w:tc>
          <w:tcPr>
            <w:tcW w:w="2700" w:type="dxa"/>
          </w:tcPr>
          <w:p w14:paraId="53B0182A" w14:textId="77777777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D31DF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59BE6C4" w14:textId="5A370495" w:rsidR="009E1768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8F0C01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7056EB1" w14:textId="398308FE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6</w:t>
            </w:r>
            <w:r w:rsidR="003A06C7" w:rsidRPr="003A0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727</w:t>
            </w:r>
          </w:p>
        </w:tc>
        <w:tc>
          <w:tcPr>
            <w:tcW w:w="251" w:type="dxa"/>
          </w:tcPr>
          <w:p w14:paraId="26747BA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DB993F5" w14:textId="37F6B001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700B8A"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990</w:t>
            </w:r>
          </w:p>
        </w:tc>
        <w:tc>
          <w:tcPr>
            <w:tcW w:w="270" w:type="dxa"/>
          </w:tcPr>
          <w:p w14:paraId="336DFE5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C3FFE4" w14:textId="4492B273" w:rsidR="009E1768" w:rsidRPr="0034523B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13</w:t>
            </w:r>
            <w:r w:rsidR="00700B8A"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123</w:t>
            </w:r>
          </w:p>
        </w:tc>
        <w:tc>
          <w:tcPr>
            <w:tcW w:w="251" w:type="dxa"/>
          </w:tcPr>
          <w:p w14:paraId="033C99F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EB1476" w14:textId="48A63D51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4</w:t>
            </w:r>
            <w:r w:rsidR="00700B8A"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055</w:t>
            </w:r>
          </w:p>
        </w:tc>
        <w:tc>
          <w:tcPr>
            <w:tcW w:w="251" w:type="dxa"/>
          </w:tcPr>
          <w:p w14:paraId="437CBF2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3BDDBD7" w14:textId="3CB0151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251" w:type="dxa"/>
          </w:tcPr>
          <w:p w14:paraId="45A7821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635EADE" w14:textId="5B965A1B" w:rsidR="009E1768" w:rsidRPr="00A610EA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029E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8D55CC9" w14:textId="37FBDF3C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5BF2">
              <w:rPr>
                <w:rFonts w:asciiTheme="majorBidi" w:hAnsiTheme="majorBidi"/>
                <w:sz w:val="24"/>
                <w:szCs w:val="24"/>
              </w:rPr>
              <w:t>30</w:t>
            </w:r>
            <w:r w:rsidR="00700B8A"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</w:tr>
      <w:tr w:rsidR="009E1768" w:rsidRPr="00A610EA" w14:paraId="07E5DAB8" w14:textId="77777777" w:rsidTr="008B7CE1">
        <w:tc>
          <w:tcPr>
            <w:tcW w:w="2700" w:type="dxa"/>
          </w:tcPr>
          <w:p w14:paraId="47603705" w14:textId="180469DC" w:rsidR="009E1768" w:rsidRPr="00D31DF8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DF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0" w:type="dxa"/>
          </w:tcPr>
          <w:p w14:paraId="512BA3DD" w14:textId="0BB7AE42" w:rsidR="009E1768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23A487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0FA4495" w14:textId="1E5DB3E5" w:rsidR="009E1768" w:rsidRPr="003D0D17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7C25FC0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8430BC2" w14:textId="61C386F1" w:rsidR="009E1768" w:rsidRPr="003D0D17" w:rsidRDefault="00B75BF2" w:rsidP="0070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380</w:t>
            </w:r>
          </w:p>
        </w:tc>
        <w:tc>
          <w:tcPr>
            <w:tcW w:w="270" w:type="dxa"/>
          </w:tcPr>
          <w:p w14:paraId="1F2702B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9F2BC0" w14:textId="03C480A2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3</w:t>
            </w:r>
            <w:r w:rsidR="00700B8A" w:rsidRPr="00700B8A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062</w:t>
            </w:r>
          </w:p>
        </w:tc>
        <w:tc>
          <w:tcPr>
            <w:tcW w:w="251" w:type="dxa"/>
          </w:tcPr>
          <w:p w14:paraId="135E2A5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8BDB73" w14:textId="7EA5E094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146</w:t>
            </w:r>
          </w:p>
        </w:tc>
        <w:tc>
          <w:tcPr>
            <w:tcW w:w="251" w:type="dxa"/>
          </w:tcPr>
          <w:p w14:paraId="766E7DF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E2D5CE" w14:textId="62A8BE77" w:rsidR="009E1768" w:rsidRPr="003D0D17" w:rsidRDefault="00700B8A" w:rsidP="0070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/>
                <w:sz w:val="24"/>
                <w:szCs w:val="30"/>
              </w:rPr>
            </w:pPr>
            <w:r>
              <w:rPr>
                <w:rFonts w:asciiTheme="majorBidi" w:hAnsiTheme="majorBidi"/>
                <w:sz w:val="24"/>
                <w:szCs w:val="30"/>
              </w:rPr>
              <w:t>-</w:t>
            </w:r>
          </w:p>
        </w:tc>
        <w:tc>
          <w:tcPr>
            <w:tcW w:w="251" w:type="dxa"/>
          </w:tcPr>
          <w:p w14:paraId="2431038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75FF9CE" w14:textId="320BAAAE" w:rsidR="009E176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FEFF1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C8C27F5" w14:textId="7AACA604" w:rsidR="009E1768" w:rsidRPr="003D0D17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/>
                <w:sz w:val="24"/>
                <w:szCs w:val="30"/>
              </w:rPr>
            </w:pPr>
            <w:r w:rsidRPr="00B75BF2">
              <w:rPr>
                <w:rFonts w:asciiTheme="majorBidi" w:hAnsiTheme="majorBidi"/>
                <w:sz w:val="24"/>
                <w:szCs w:val="30"/>
              </w:rPr>
              <w:t>3</w:t>
            </w:r>
            <w:r w:rsidR="00700B8A" w:rsidRPr="00700B8A">
              <w:rPr>
                <w:rFonts w:asciiTheme="majorBidi" w:hAnsiTheme="majorBidi"/>
                <w:sz w:val="24"/>
                <w:szCs w:val="30"/>
              </w:rPr>
              <w:t>,</w:t>
            </w:r>
            <w:r w:rsidRPr="00B75BF2">
              <w:rPr>
                <w:rFonts w:asciiTheme="majorBidi" w:hAnsiTheme="majorBidi"/>
                <w:sz w:val="24"/>
                <w:szCs w:val="30"/>
              </w:rPr>
              <w:t>588</w:t>
            </w:r>
          </w:p>
        </w:tc>
      </w:tr>
      <w:tr w:rsidR="009E1768" w:rsidRPr="00A610EA" w14:paraId="40275FC8" w14:textId="77777777" w:rsidTr="008B7CE1">
        <w:tc>
          <w:tcPr>
            <w:tcW w:w="2700" w:type="dxa"/>
          </w:tcPr>
          <w:p w14:paraId="767F58B9" w14:textId="236B7764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59DE">
              <w:rPr>
                <w:rFonts w:asciiTheme="majorBidi" w:hAnsi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0E7BA832" w14:textId="20A4E38F" w:rsidR="009E1768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8F04AB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6F7CC3" w14:textId="0BCB1CC1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11231B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209EA1C" w14:textId="019FB1BC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00B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525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7099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E7C265" w14:textId="779D4551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00B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3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689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E195CA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E055DB3" w14:textId="25AC3095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00B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1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699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EE8516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186B64D" w14:textId="7E9FC759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80C8D6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49A6630" w14:textId="049FAC22" w:rsidR="009E176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4F263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7AD417" w14:textId="3049874C" w:rsidR="009E1768" w:rsidRPr="00312748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00B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5</w:t>
            </w:r>
            <w:r w:rsidR="00437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5BF2" w:rsidRPr="00B75BF2">
              <w:rPr>
                <w:rFonts w:asciiTheme="majorBidi" w:hAnsiTheme="majorBidi"/>
                <w:sz w:val="24"/>
                <w:szCs w:val="24"/>
              </w:rPr>
              <w:t>913</w:t>
            </w:r>
            <w:r w:rsidRPr="00700B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1768" w:rsidRPr="00A610EA" w14:paraId="4BD9B719" w14:textId="77777777" w:rsidTr="008B7CE1">
        <w:tc>
          <w:tcPr>
            <w:tcW w:w="2700" w:type="dxa"/>
          </w:tcPr>
          <w:p w14:paraId="04926F6C" w14:textId="6097D5FA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C932CB" w14:textId="70BAA6A9" w:rsidR="009E1768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1AE3DD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86F509" w14:textId="757A6B4D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78</w:t>
            </w:r>
            <w:r w:rsidR="00700B8A" w:rsidRP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251" w:type="dxa"/>
          </w:tcPr>
          <w:p w14:paraId="58734BB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A2C5F1B" w14:textId="0B688B95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109</w:t>
            </w:r>
            <w:r w:rsidR="00700B8A" w:rsidRP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</w:tcPr>
          <w:p w14:paraId="73496E6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DD004" w14:textId="03763028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287</w:t>
            </w:r>
            <w:r w:rsidR="00700B8A" w:rsidRP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51" w:type="dxa"/>
          </w:tcPr>
          <w:p w14:paraId="09C21ED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726F653" w14:textId="54CE7576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30</w:t>
            </w:r>
            <w:r w:rsidR="00700B8A" w:rsidRP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51" w:type="dxa"/>
          </w:tcPr>
          <w:p w14:paraId="2CC4B98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20E2EC3" w14:textId="55C0309B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17</w:t>
            </w:r>
            <w:r w:rsid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51" w:type="dxa"/>
          </w:tcPr>
          <w:p w14:paraId="4524A397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9A4ACE7" w14:textId="7C9B3C6F" w:rsidR="009E1768" w:rsidRPr="00A610EA" w:rsidRDefault="00700B8A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9D39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802A2" w14:textId="4B2C5373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522</w:t>
            </w:r>
            <w:r w:rsidR="00700B8A" w:rsidRPr="00700B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058</w:t>
            </w:r>
          </w:p>
        </w:tc>
      </w:tr>
      <w:tr w:rsidR="009E1768" w:rsidRPr="00A610EA" w14:paraId="7289AAF2" w14:textId="77777777" w:rsidTr="008B7CE1">
        <w:tc>
          <w:tcPr>
            <w:tcW w:w="2700" w:type="dxa"/>
          </w:tcPr>
          <w:p w14:paraId="7A52276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E74C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192F8E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E6333A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EC2163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DC0A4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64F9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269FD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5F48FE5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51BA2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602C2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48A01BF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D71DDB8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53B3D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5EF7B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610F0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731BF87E" w14:textId="77777777" w:rsidTr="008B7CE1">
        <w:tc>
          <w:tcPr>
            <w:tcW w:w="2700" w:type="dxa"/>
          </w:tcPr>
          <w:p w14:paraId="3EF465D9" w14:textId="77777777" w:rsidR="009E1768" w:rsidRPr="00A610EA" w:rsidRDefault="009E1768" w:rsidP="009E176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40F41584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EEA411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CF1A6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33459D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4A67CCC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793D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F2C4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63311E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304206B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700928E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2A72C7C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106747C2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14:paraId="653899D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73C2EC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F09B97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1768" w:rsidRPr="00A610EA" w14:paraId="431DEC4B" w14:textId="77777777" w:rsidTr="002841FB">
        <w:tc>
          <w:tcPr>
            <w:tcW w:w="2700" w:type="dxa"/>
          </w:tcPr>
          <w:p w14:paraId="23D84BCA" w14:textId="75B0AA41" w:rsidR="009E1768" w:rsidRPr="00A610EA" w:rsidRDefault="009E1768" w:rsidP="009E176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E03875" w14:textId="7F7CC40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9E1768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23E2C390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7523BC" w14:textId="1B3E08CD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84</w:t>
            </w:r>
            <w:r w:rsidR="009E1768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251" w:type="dxa"/>
          </w:tcPr>
          <w:p w14:paraId="21E8B485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7622842" w14:textId="378B970E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270" w:type="dxa"/>
          </w:tcPr>
          <w:p w14:paraId="0BAF52EE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0D3E1D" w14:textId="003B4378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79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51" w:type="dxa"/>
          </w:tcPr>
          <w:p w14:paraId="7714CD93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41F87F2" w14:textId="6FA0AD09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="009E1768" w:rsidRPr="00F504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251" w:type="dxa"/>
          </w:tcPr>
          <w:p w14:paraId="78AF3F61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61F5ECD" w14:textId="68CDD94E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659</w:t>
            </w:r>
          </w:p>
        </w:tc>
        <w:tc>
          <w:tcPr>
            <w:tcW w:w="251" w:type="dxa"/>
          </w:tcPr>
          <w:p w14:paraId="2C84D456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7ED2B670" w14:textId="2910C0D4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74ADE6AA" w14:textId="77777777" w:rsidR="009E1768" w:rsidRPr="00A610EA" w:rsidRDefault="009E1768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E76EAE3" w14:textId="4447E7C0" w:rsidR="009E1768" w:rsidRPr="00A610EA" w:rsidRDefault="00B75BF2" w:rsidP="009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294</w:t>
            </w:r>
            <w:r w:rsidR="009E1768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155</w:t>
            </w:r>
          </w:p>
        </w:tc>
      </w:tr>
      <w:tr w:rsidR="00614051" w:rsidRPr="00A610EA" w14:paraId="1D5C3656" w14:textId="77777777" w:rsidTr="008B7CE1">
        <w:tc>
          <w:tcPr>
            <w:tcW w:w="2700" w:type="dxa"/>
          </w:tcPr>
          <w:p w14:paraId="7C36224C" w14:textId="3BE5DE0B" w:rsidR="00614051" w:rsidRPr="00A610EA" w:rsidRDefault="00614051" w:rsidP="0061405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75BF2" w:rsidRPr="00B75BF2">
              <w:rPr>
                <w:rFonts w:asciiTheme="majorBidi" w:hAnsiTheme="majorBidi"/>
                <w:b/>
                <w:sz w:val="24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EABD4" w14:textId="337F41A6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="00614051" w:rsidRPr="00077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252" w:type="dxa"/>
          </w:tcPr>
          <w:p w14:paraId="6AA2C558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9BF4D" w14:textId="6E4AA627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8F1E4C" w:rsidRPr="008F1E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251" w:type="dxa"/>
          </w:tcPr>
          <w:p w14:paraId="36ACA9E4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8FE5D28" w14:textId="47C14F36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54</w:t>
            </w:r>
            <w:r w:rsidR="008F1E4C" w:rsidRPr="008F1E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70" w:type="dxa"/>
          </w:tcPr>
          <w:p w14:paraId="714897DA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F67B9D" w14:textId="347C14CF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83</w:t>
            </w:r>
            <w:r w:rsidR="008F1E4C" w:rsidRPr="008F1E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51" w:type="dxa"/>
          </w:tcPr>
          <w:p w14:paraId="72F0DB6C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D1EB094" w14:textId="1EE74326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8F1E4C" w:rsidRPr="008F1E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251" w:type="dxa"/>
          </w:tcPr>
          <w:p w14:paraId="3D68D86F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A43FCC7" w14:textId="0F712D76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419</w:t>
            </w:r>
          </w:p>
        </w:tc>
        <w:tc>
          <w:tcPr>
            <w:tcW w:w="251" w:type="dxa"/>
          </w:tcPr>
          <w:p w14:paraId="1D45520F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69D55B" w14:textId="37AE1D30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8F1E4C" w:rsidRPr="008F1E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70" w:type="dxa"/>
          </w:tcPr>
          <w:p w14:paraId="022AB79D" w14:textId="77777777" w:rsidR="00614051" w:rsidRPr="00A610EA" w:rsidRDefault="00614051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2B450" w14:textId="4DB840A6" w:rsidR="00614051" w:rsidRPr="00A610EA" w:rsidRDefault="00B75BF2" w:rsidP="0061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310</w:t>
            </w:r>
            <w:r w:rsidR="003A06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4"/>
                <w:szCs w:val="24"/>
              </w:rPr>
              <w:t>598</w:t>
            </w:r>
          </w:p>
        </w:tc>
      </w:tr>
    </w:tbl>
    <w:p w14:paraId="759D407B" w14:textId="77777777" w:rsidR="00DB5856" w:rsidRPr="00A610EA" w:rsidRDefault="00DB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  <w:sectPr w:rsidR="00DB5856" w:rsidRPr="00A610EA" w:rsidSect="006A37E0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BF9437" w14:textId="2AC5B9EF" w:rsidR="00C25490" w:rsidRPr="00A610EA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ราคาตามบัญชีก่อนหักค่าเสื่อมราคาสะสมของอาคารและอุปกรณ์ซึ่งหักค่าเสื่อมราคาเต็มจำนวนแล้ว แต่ยังคงใช้งานจนถึง 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2E69" w:rsidRPr="00A610E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E240CD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385</w:t>
      </w:r>
      <w:r w:rsidR="006F7893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7</w:t>
      </w:r>
      <w:r w:rsidR="001A3988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5675B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353</w:t>
      </w:r>
      <w:r w:rsidR="006F7893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6</w:t>
      </w:r>
      <w:r w:rsidR="001A3988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z w:val="30"/>
          <w:szCs w:val="30"/>
        </w:rPr>
        <w:t>383</w:t>
      </w:r>
      <w:r w:rsidR="00B92022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0</w:t>
      </w:r>
      <w:r w:rsidR="002223AF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36BC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B75BF2" w:rsidRPr="00B75BF2">
        <w:rPr>
          <w:rFonts w:asciiTheme="majorBidi" w:hAnsiTheme="majorBidi"/>
          <w:i/>
          <w:sz w:val="30"/>
          <w:szCs w:val="30"/>
        </w:rPr>
        <w:t>350</w:t>
      </w:r>
      <w:r w:rsidR="00B92022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1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E36BC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CA5BA40" w14:textId="13ED8D78" w:rsidR="00C25490" w:rsidRDefault="00C25490" w:rsidP="00C2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9B03BDD" w14:textId="6EFA9487" w:rsidR="00DD42F3" w:rsidRDefault="00DD42F3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มูลค่าสุทธิตามบัญชีของที่ดินและเครื่องจักร</w:t>
      </w:r>
      <w:r w:rsidR="00DB3F3B" w:rsidRPr="00A610EA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Pr="00A610EA">
        <w:rPr>
          <w:rFonts w:asciiTheme="majorBidi" w:hAnsiTheme="majorBidi" w:cstheme="majorBidi"/>
          <w:sz w:val="30"/>
          <w:szCs w:val="30"/>
          <w:cs/>
        </w:rPr>
        <w:t>ของ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 จำนวน</w:t>
      </w:r>
      <w:r w:rsidR="00517639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98</w:t>
      </w:r>
      <w:r w:rsidR="00142CBE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4</w:t>
      </w:r>
      <w:r w:rsidR="00CB2AAD" w:rsidRPr="0034523B">
        <w:rPr>
          <w:rFonts w:asciiTheme="majorBidi" w:hAnsiTheme="majorBidi" w:cstheme="majorBidi"/>
          <w:sz w:val="30"/>
          <w:szCs w:val="30"/>
        </w:rPr>
        <w:t xml:space="preserve"> 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98</w:t>
      </w:r>
      <w:r w:rsidR="00142CBE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4</w:t>
      </w:r>
      <w:r w:rsidR="0034523B" w:rsidRPr="0034523B">
        <w:rPr>
          <w:rFonts w:asciiTheme="majorBidi" w:hAnsiTheme="majorBidi" w:cstheme="majorBidi"/>
          <w:sz w:val="30"/>
          <w:szCs w:val="30"/>
        </w:rPr>
        <w:t xml:space="preserve"> </w:t>
      </w:r>
      <w:r w:rsidRPr="0034523B">
        <w:rPr>
          <w:rFonts w:asciiTheme="majorBidi" w:hAnsiTheme="majorBidi" w:cstheme="majorBidi"/>
          <w:sz w:val="30"/>
          <w:szCs w:val="30"/>
          <w:cs/>
        </w:rPr>
        <w:t>ล้าน</w:t>
      </w:r>
      <w:r w:rsidRPr="00A610EA">
        <w:rPr>
          <w:rFonts w:asciiTheme="majorBidi" w:hAnsiTheme="majorBidi" w:cstheme="majorBidi"/>
          <w:sz w:val="30"/>
          <w:szCs w:val="30"/>
          <w:cs/>
        </w:rPr>
        <w:t>บาท</w:t>
      </w:r>
      <w:r w:rsidR="00045E99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z w:val="30"/>
          <w:szCs w:val="30"/>
        </w:rPr>
        <w:t>61</w:t>
      </w:r>
      <w:r w:rsidR="00B92022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7</w:t>
      </w:r>
      <w:r w:rsidR="002738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C05BA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B75BF2" w:rsidRPr="00B75BF2">
        <w:rPr>
          <w:rFonts w:asciiTheme="majorBidi" w:hAnsiTheme="majorBidi"/>
          <w:i/>
          <w:sz w:val="30"/>
          <w:szCs w:val="30"/>
        </w:rPr>
        <w:t>61</w:t>
      </w:r>
      <w:r w:rsidR="00B92022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7</w:t>
      </w:r>
      <w:r w:rsidR="002738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C05BA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="000652AB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25490"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959CA">
        <w:rPr>
          <w:rFonts w:asciiTheme="majorBidi" w:hAnsiTheme="majorBidi" w:cstheme="majorBidi"/>
          <w:i/>
          <w:iCs/>
          <w:sz w:val="30"/>
          <w:szCs w:val="30"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</w:t>
      </w:r>
      <w:r w:rsidR="00FC7D00" w:rsidRPr="00A610EA">
        <w:rPr>
          <w:rFonts w:asciiTheme="majorBidi" w:hAnsiTheme="majorBidi" w:cstheme="majorBidi"/>
          <w:sz w:val="30"/>
          <w:szCs w:val="30"/>
          <w:cs/>
        </w:rPr>
        <w:t>ที่ได้ร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ั</w:t>
      </w:r>
      <w:r w:rsidR="00FC7D00" w:rsidRPr="00A610EA">
        <w:rPr>
          <w:rFonts w:asciiTheme="majorBidi" w:hAnsiTheme="majorBidi" w:cstheme="majorBidi"/>
          <w:sz w:val="30"/>
          <w:szCs w:val="30"/>
          <w:cs/>
        </w:rPr>
        <w:t>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จากสถาบันการเงินหลายแห่ง 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ดูหมายเหตุข้อ</w:t>
      </w:r>
      <w:r w:rsidR="00FC7D00"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i/>
          <w:sz w:val="30"/>
          <w:szCs w:val="30"/>
        </w:rPr>
        <w:t>12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50CBA2" w14:textId="29A0AC71" w:rsidR="00D94446" w:rsidRDefault="00D94446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35EEA3" w14:textId="4F1DBCA6" w:rsidR="00D94446" w:rsidRPr="007B4A2A" w:rsidRDefault="00D94446" w:rsidP="00D94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5A4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C5F7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75BF2" w:rsidRPr="00B75BF2">
        <w:rPr>
          <w:rFonts w:asciiTheme="majorBidi" w:hAnsiTheme="majorBidi"/>
          <w:sz w:val="30"/>
          <w:szCs w:val="30"/>
        </w:rPr>
        <w:t>8</w:t>
      </w:r>
      <w:r w:rsidRPr="000C5F7E">
        <w:rPr>
          <w:rFonts w:asciiTheme="majorBidi" w:hAnsiTheme="majorBidi" w:cstheme="majorBidi"/>
          <w:sz w:val="30"/>
          <w:szCs w:val="30"/>
        </w:rPr>
        <w:t xml:space="preserve"> </w:t>
      </w:r>
      <w:r w:rsidR="00622DF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0C5F7E">
        <w:rPr>
          <w:rFonts w:asciiTheme="majorBidi" w:hAnsiTheme="majorBidi" w:cstheme="majorBidi"/>
          <w:sz w:val="30"/>
          <w:szCs w:val="30"/>
        </w:rPr>
        <w:t xml:space="preserve"> </w:t>
      </w:r>
      <w:r w:rsidRPr="000C5F7E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E15A4A">
        <w:rPr>
          <w:rFonts w:ascii="Angsana New" w:hAnsi="Angsana New"/>
          <w:sz w:val="30"/>
          <w:szCs w:val="30"/>
          <w:cs/>
        </w:rPr>
        <w:t>ของ</w:t>
      </w:r>
      <w:r w:rsidRPr="00E15A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5A4A">
        <w:rPr>
          <w:rFonts w:ascii="Angsana New" w:hAnsi="Angsana New" w:hint="cs"/>
          <w:sz w:val="30"/>
          <w:szCs w:val="30"/>
          <w:cs/>
        </w:rPr>
        <w:t>ได้ถูกวัดมูลค่า</w:t>
      </w:r>
      <w:r w:rsidRPr="00E15A4A">
        <w:rPr>
          <w:rFonts w:ascii="Angsana New" w:hAnsi="Angsana New"/>
          <w:sz w:val="30"/>
          <w:szCs w:val="30"/>
          <w:cs/>
        </w:rPr>
        <w:t>ใหม่</w:t>
      </w:r>
      <w:r w:rsidRPr="00E15A4A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E15A4A">
        <w:rPr>
          <w:rFonts w:asciiTheme="majorBidi" w:hAnsiTheme="majorBidi" w:cstheme="majorBidi"/>
          <w:sz w:val="30"/>
          <w:szCs w:val="30"/>
          <w:cs/>
        </w:rPr>
        <w:t>วิธี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>เปรียบเทียบข้อมูลตลาด</w:t>
      </w:r>
      <w:r w:rsidRPr="00E15A4A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B75BF2" w:rsidRPr="00B75BF2">
        <w:rPr>
          <w:rFonts w:asciiTheme="majorBidi" w:hAnsiTheme="majorBidi"/>
          <w:sz w:val="30"/>
          <w:szCs w:val="30"/>
        </w:rPr>
        <w:t>3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E15A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5A4A">
        <w:rPr>
          <w:rFonts w:ascii="Angsana New" w:hAnsi="Angsana New"/>
          <w:sz w:val="30"/>
          <w:szCs w:val="30"/>
          <w:cs/>
        </w:rPr>
        <w:t>รับรู้</w:t>
      </w:r>
      <w:r w:rsidR="00595AE8">
        <w:rPr>
          <w:rFonts w:ascii="Angsana New" w:hAnsi="Angsana New" w:hint="cs"/>
          <w:sz w:val="30"/>
          <w:szCs w:val="30"/>
          <w:cs/>
        </w:rPr>
        <w:t>ส่วนเกินทุนจากการตีราคาที่ดิน</w:t>
      </w:r>
      <w:r w:rsidRPr="00E15A4A">
        <w:rPr>
          <w:rFonts w:ascii="Angsana New" w:hAnsi="Angsana New"/>
          <w:sz w:val="30"/>
          <w:szCs w:val="30"/>
          <w:cs/>
        </w:rPr>
        <w:t>ใหม่</w:t>
      </w:r>
      <w:r w:rsidRPr="00E15A4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="00CB03B0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4</w:t>
      </w:r>
      <w:r w:rsidRPr="00E15A4A">
        <w:rPr>
          <w:rFonts w:ascii="Angsana New" w:hAnsi="Angsana New"/>
          <w:sz w:val="30"/>
          <w:szCs w:val="30"/>
        </w:rPr>
        <w:t xml:space="preserve"> </w:t>
      </w:r>
      <w:r w:rsidRPr="00E15A4A">
        <w:rPr>
          <w:rFonts w:ascii="Angsana New" w:hAnsi="Angsana New" w:hint="cs"/>
          <w:sz w:val="30"/>
          <w:szCs w:val="30"/>
          <w:cs/>
        </w:rPr>
        <w:t>ล้านบาท</w:t>
      </w:r>
      <w:r w:rsidRPr="00E15A4A">
        <w:rPr>
          <w:rFonts w:asciiTheme="majorBidi" w:hAnsiTheme="majorBidi" w:cstheme="majorBidi"/>
          <w:sz w:val="30"/>
          <w:szCs w:val="30"/>
          <w:cs/>
        </w:rPr>
        <w:t>ใน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E15A4A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15A4A">
        <w:rPr>
          <w:rFonts w:asciiTheme="majorBidi" w:hAnsiTheme="majorBidi" w:cstheme="majorBidi"/>
          <w:sz w:val="30"/>
          <w:szCs w:val="30"/>
          <w:cs/>
        </w:rPr>
        <w:t>บริษัทจะมีมูลค่า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 xml:space="preserve">สุทธิทางบัญชี 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E15A4A">
        <w:rPr>
          <w:rFonts w:asciiTheme="majorBidi" w:hAnsiTheme="majorBidi" w:cstheme="majorBidi"/>
          <w:sz w:val="30"/>
          <w:szCs w:val="30"/>
        </w:rPr>
        <w:t xml:space="preserve"> </w:t>
      </w:r>
      <w:r w:rsidRPr="00E15A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E15A4A">
        <w:rPr>
          <w:rFonts w:asciiTheme="majorBidi" w:hAnsiTheme="majorBidi" w:cstheme="majorBidi"/>
          <w:sz w:val="30"/>
          <w:szCs w:val="30"/>
        </w:rPr>
        <w:t xml:space="preserve"> 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B75BF2" w:rsidRPr="00B75BF2">
        <w:rPr>
          <w:rFonts w:asciiTheme="majorBidi" w:hAnsiTheme="majorBidi"/>
          <w:sz w:val="30"/>
          <w:szCs w:val="30"/>
        </w:rPr>
        <w:t>40</w:t>
      </w:r>
      <w:r w:rsidR="00C70010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7</w:t>
      </w:r>
      <w:r w:rsidRPr="00E15A4A">
        <w:rPr>
          <w:rFonts w:asciiTheme="majorBidi" w:hAnsiTheme="majorBidi" w:cstheme="majorBidi"/>
          <w:sz w:val="30"/>
          <w:szCs w:val="30"/>
        </w:rPr>
        <w:t xml:space="preserve"> </w:t>
      </w:r>
      <w:r w:rsidRPr="00E15A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5A4A">
        <w:rPr>
          <w:rFonts w:ascii="Angsana New" w:hAnsi="Angsana New" w:hint="cs"/>
          <w:sz w:val="30"/>
          <w:szCs w:val="30"/>
          <w:cs/>
        </w:rPr>
        <w:t>และ</w:t>
      </w:r>
      <w:r w:rsidRPr="00E15A4A"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27</w:t>
      </w:r>
      <w:r w:rsidR="00C70010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3</w:t>
      </w:r>
      <w:r w:rsidRPr="00E15A4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E15A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5A4A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="00C70010">
        <w:rPr>
          <w:rFonts w:asciiTheme="majorBidi" w:hAnsiTheme="majorBidi" w:cstheme="majorBidi"/>
          <w:sz w:val="30"/>
          <w:szCs w:val="30"/>
        </w:rPr>
        <w:t xml:space="preserve"> 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2565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27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3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70010" w:rsidRPr="00C700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27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3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70010" w:rsidRPr="00C700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C70010" w:rsidRPr="00C7001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0EE5A2" w14:textId="6A8C4BFE" w:rsidR="007B4A2A" w:rsidRPr="007B4A2A" w:rsidRDefault="007B4A2A" w:rsidP="00FC7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1D9856" w14:textId="2FA6A042" w:rsidR="00EC7021" w:rsidRPr="00A610EA" w:rsidRDefault="00EC7021" w:rsidP="00EC7021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 xml:space="preserve">สัญญาเช่า </w:t>
      </w:r>
    </w:p>
    <w:p w14:paraId="1269DA8F" w14:textId="77777777" w:rsidR="00EC7021" w:rsidRPr="00A610EA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8"/>
        <w:gridCol w:w="1260"/>
        <w:gridCol w:w="178"/>
        <w:gridCol w:w="1085"/>
        <w:gridCol w:w="180"/>
        <w:gridCol w:w="1077"/>
        <w:gridCol w:w="180"/>
        <w:gridCol w:w="1082"/>
      </w:tblGrid>
      <w:tr w:rsidR="009D506D" w:rsidRPr="009D506D" w14:paraId="2EF7F6E1" w14:textId="77777777" w:rsidTr="00291FAC">
        <w:trPr>
          <w:cantSplit/>
          <w:trHeight w:val="20"/>
          <w:tblHeader/>
        </w:trPr>
        <w:tc>
          <w:tcPr>
            <w:tcW w:w="4048" w:type="dxa"/>
            <w:shd w:val="clear" w:color="auto" w:fill="auto"/>
            <w:vAlign w:val="bottom"/>
            <w:hideMark/>
          </w:tcPr>
          <w:p w14:paraId="078B229D" w14:textId="5D16494B" w:rsidR="009D506D" w:rsidRPr="00291FAC" w:rsidRDefault="009D5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91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  <w:shd w:val="clear" w:color="auto" w:fill="auto"/>
            <w:hideMark/>
          </w:tcPr>
          <w:p w14:paraId="7FBB8778" w14:textId="388951B3" w:rsidR="009D506D" w:rsidRPr="00291FAC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291FAC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8490DC3" w14:textId="77777777" w:rsidR="009D506D" w:rsidRPr="00291FAC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9" w:type="dxa"/>
            <w:gridSpan w:val="3"/>
            <w:shd w:val="clear" w:color="auto" w:fill="auto"/>
            <w:hideMark/>
          </w:tcPr>
          <w:p w14:paraId="05A1E5C2" w14:textId="6B103ED8" w:rsidR="009D506D" w:rsidRPr="009D506D" w:rsidRDefault="009D506D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91FAC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D506D" w:rsidRPr="009D506D" w14:paraId="5A4A460B" w14:textId="77777777" w:rsidTr="00B92022">
        <w:trPr>
          <w:cantSplit/>
          <w:trHeight w:val="20"/>
          <w:tblHeader/>
        </w:trPr>
        <w:tc>
          <w:tcPr>
            <w:tcW w:w="4048" w:type="dxa"/>
            <w:vAlign w:val="bottom"/>
            <w:hideMark/>
          </w:tcPr>
          <w:p w14:paraId="79C6E070" w14:textId="7DA664DE" w:rsidR="009D506D" w:rsidRPr="009D506D" w:rsidRDefault="009D506D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ณ 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  <w:lang w:eastAsia="en-GB"/>
              </w:rPr>
              <w:t>31</w:t>
            </w:r>
            <w:r w:rsidRPr="009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</w:tcPr>
          <w:p w14:paraId="5D9D2C8F" w14:textId="6AB508FB" w:rsidR="009D506D" w:rsidRPr="009D506D" w:rsidRDefault="00B75B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178" w:type="dxa"/>
          </w:tcPr>
          <w:p w14:paraId="71C35E29" w14:textId="77777777" w:rsidR="009D506D" w:rsidRPr="009D506D" w:rsidRDefault="009D50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5" w:type="dxa"/>
          </w:tcPr>
          <w:p w14:paraId="6F004088" w14:textId="66E3781E" w:rsidR="009D506D" w:rsidRPr="009D506D" w:rsidRDefault="00B75BF2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77B88223" w14:textId="77777777" w:rsidR="009D506D" w:rsidRPr="009D506D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C6565BB" w14:textId="1EDD3149" w:rsidR="009D506D" w:rsidRPr="009D506D" w:rsidRDefault="00B75BF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80" w:type="dxa"/>
          </w:tcPr>
          <w:p w14:paraId="58FCC239" w14:textId="77777777" w:rsidR="009D506D" w:rsidRPr="009D506D" w:rsidRDefault="009D50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73B3F852" w14:textId="0F015F39" w:rsidR="009D506D" w:rsidRPr="009D506D" w:rsidRDefault="00B75BF2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</w:tr>
      <w:tr w:rsidR="009D506D" w:rsidRPr="009D506D" w14:paraId="70E58DDC" w14:textId="77777777" w:rsidTr="009D506D">
        <w:trPr>
          <w:cantSplit/>
          <w:trHeight w:val="20"/>
          <w:tblHeader/>
        </w:trPr>
        <w:tc>
          <w:tcPr>
            <w:tcW w:w="4048" w:type="dxa"/>
          </w:tcPr>
          <w:p w14:paraId="6E6DEF55" w14:textId="2142A8B8" w:rsidR="009D506D" w:rsidRPr="009D506D" w:rsidRDefault="009D506D">
            <w:pPr>
              <w:pStyle w:val="Heading1"/>
              <w:keepLines/>
              <w:tabs>
                <w:tab w:val="left" w:pos="720"/>
              </w:tabs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2" w:type="dxa"/>
            <w:gridSpan w:val="7"/>
            <w:vAlign w:val="center"/>
            <w:hideMark/>
          </w:tcPr>
          <w:p w14:paraId="0A8379D5" w14:textId="77777777" w:rsidR="009D506D" w:rsidRPr="009D506D" w:rsidRDefault="009D506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  <w:r w:rsidRPr="009D506D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D506D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9D506D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92022" w:rsidRPr="00A56BD8" w14:paraId="07BAD9CC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1801494" w14:textId="20A93A24" w:rsidR="00B92022" w:rsidRPr="00A56BD8" w:rsidRDefault="00B92022" w:rsidP="00B920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vAlign w:val="bottom"/>
          </w:tcPr>
          <w:p w14:paraId="19A23BB9" w14:textId="3F4BC419" w:rsidR="00B92022" w:rsidRPr="000C4A0F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15</w:t>
            </w:r>
            <w:r w:rsidR="00D8279E" w:rsidRPr="00D8279E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201</w:t>
            </w:r>
          </w:p>
        </w:tc>
        <w:tc>
          <w:tcPr>
            <w:tcW w:w="178" w:type="dxa"/>
            <w:vAlign w:val="bottom"/>
          </w:tcPr>
          <w:p w14:paraId="7FD9E665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568A7C0" w14:textId="093F99A7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 w:rsidR="00B92022">
              <w:rPr>
                <w:rFonts w:ascii="Angsana New" w:hAnsi="Angsana New"/>
                <w:sz w:val="30"/>
                <w:szCs w:val="30"/>
                <w:lang w:eastAsia="en-GB" w:bidi="th-TH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7AF862B6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25EFEAE3" w14:textId="70B0DF4B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C3470F" w:rsidRPr="00C3470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295</w:t>
            </w:r>
          </w:p>
        </w:tc>
        <w:tc>
          <w:tcPr>
            <w:tcW w:w="180" w:type="dxa"/>
            <w:vAlign w:val="bottom"/>
          </w:tcPr>
          <w:p w14:paraId="0012C93B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BE89D6" w14:textId="6F6F4E4D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B92022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730</w:t>
            </w:r>
          </w:p>
        </w:tc>
      </w:tr>
      <w:tr w:rsidR="00B92022" w:rsidRPr="00A56BD8" w14:paraId="7833E82F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26421C63" w14:textId="6031D90A" w:rsidR="00B92022" w:rsidRPr="00A56BD8" w:rsidRDefault="00B92022" w:rsidP="00B92022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260" w:type="dxa"/>
            <w:vAlign w:val="bottom"/>
          </w:tcPr>
          <w:p w14:paraId="5147BB0F" w14:textId="46106FEB" w:rsidR="00B92022" w:rsidRPr="00A56BD8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D8279E" w:rsidRPr="00D827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463</w:t>
            </w:r>
          </w:p>
        </w:tc>
        <w:tc>
          <w:tcPr>
            <w:tcW w:w="178" w:type="dxa"/>
            <w:vAlign w:val="bottom"/>
          </w:tcPr>
          <w:p w14:paraId="47E01806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7B067565" w14:textId="611A3683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B92022" w:rsidRPr="006F3C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777</w:t>
            </w:r>
          </w:p>
        </w:tc>
        <w:tc>
          <w:tcPr>
            <w:tcW w:w="180" w:type="dxa"/>
            <w:vAlign w:val="bottom"/>
          </w:tcPr>
          <w:p w14:paraId="41D28E04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59EFFB4" w14:textId="12E888EE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C3470F" w:rsidRPr="00C347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463</w:t>
            </w:r>
          </w:p>
        </w:tc>
        <w:tc>
          <w:tcPr>
            <w:tcW w:w="180" w:type="dxa"/>
            <w:vAlign w:val="bottom"/>
          </w:tcPr>
          <w:p w14:paraId="7FC46478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2C4F45C2" w14:textId="43DC09B3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5</w:t>
            </w:r>
            <w:r w:rsidR="00B92022" w:rsidRPr="00F3246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eastAsia="en-GB"/>
              </w:rPr>
              <w:t>777</w:t>
            </w:r>
          </w:p>
        </w:tc>
      </w:tr>
      <w:tr w:rsidR="00B92022" w:rsidRPr="00A56BD8" w14:paraId="21199F5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7A5F4290" w14:textId="4F841FDB" w:rsidR="00B92022" w:rsidRPr="00A56BD8" w:rsidRDefault="00B92022" w:rsidP="00B92022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389994E" w14:textId="4B0F3FC6" w:rsidR="00B92022" w:rsidRPr="00A56BD8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D8279E" w:rsidRPr="00D8279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342</w:t>
            </w:r>
          </w:p>
        </w:tc>
        <w:tc>
          <w:tcPr>
            <w:tcW w:w="178" w:type="dxa"/>
            <w:vAlign w:val="bottom"/>
          </w:tcPr>
          <w:p w14:paraId="40CB1D14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4B2756A4" w14:textId="0E3B57E2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B92022" w:rsidRPr="006F3CF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180" w:type="dxa"/>
            <w:vAlign w:val="bottom"/>
          </w:tcPr>
          <w:p w14:paraId="3F33AB45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C3E39CD" w14:textId="431DDB3D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C3470F" w:rsidRPr="00C3470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342</w:t>
            </w:r>
          </w:p>
        </w:tc>
        <w:tc>
          <w:tcPr>
            <w:tcW w:w="180" w:type="dxa"/>
            <w:vAlign w:val="bottom"/>
          </w:tcPr>
          <w:p w14:paraId="3A3C4F1B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6B38C49" w14:textId="0D4C9AE2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47</w:t>
            </w:r>
            <w:r w:rsidR="00B92022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799</w:t>
            </w:r>
          </w:p>
        </w:tc>
      </w:tr>
      <w:tr w:rsidR="00B92022" w:rsidRPr="00A56BD8" w14:paraId="34621875" w14:textId="77777777" w:rsidTr="009D506D">
        <w:trPr>
          <w:cantSplit/>
          <w:trHeight w:val="20"/>
        </w:trPr>
        <w:tc>
          <w:tcPr>
            <w:tcW w:w="4048" w:type="dxa"/>
          </w:tcPr>
          <w:p w14:paraId="7C8533BF" w14:textId="1AC6F9A4" w:rsidR="00B92022" w:rsidRPr="00A56BD8" w:rsidRDefault="00B92022" w:rsidP="00B92022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60" w:type="dxa"/>
            <w:vAlign w:val="bottom"/>
          </w:tcPr>
          <w:p w14:paraId="1D1F21A5" w14:textId="21B17E78" w:rsidR="00B92022" w:rsidRPr="00A56BD8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9</w:t>
            </w:r>
            <w:r w:rsidR="00D8279E" w:rsidRPr="00D8279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198</w:t>
            </w:r>
          </w:p>
        </w:tc>
        <w:tc>
          <w:tcPr>
            <w:tcW w:w="178" w:type="dxa"/>
            <w:vAlign w:val="bottom"/>
          </w:tcPr>
          <w:p w14:paraId="4E5A8923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024BE786" w14:textId="63ABA042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12</w:t>
            </w:r>
            <w:r w:rsidR="00B92022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118</w:t>
            </w:r>
          </w:p>
        </w:tc>
        <w:tc>
          <w:tcPr>
            <w:tcW w:w="180" w:type="dxa"/>
            <w:vAlign w:val="bottom"/>
          </w:tcPr>
          <w:p w14:paraId="34FDB10F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037E5AD5" w14:textId="69632F76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C3470F" w:rsidRPr="00C3470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737</w:t>
            </w:r>
          </w:p>
        </w:tc>
        <w:tc>
          <w:tcPr>
            <w:tcW w:w="180" w:type="dxa"/>
            <w:vAlign w:val="bottom"/>
          </w:tcPr>
          <w:p w14:paraId="216F4159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442AAE00" w14:textId="1569D755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B92022" w:rsidRPr="00F3246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444</w:t>
            </w:r>
          </w:p>
        </w:tc>
      </w:tr>
      <w:tr w:rsidR="00B92022" w:rsidRPr="00A56BD8" w14:paraId="09531E02" w14:textId="77777777" w:rsidTr="009D506D">
        <w:trPr>
          <w:cantSplit/>
          <w:trHeight w:val="20"/>
        </w:trPr>
        <w:tc>
          <w:tcPr>
            <w:tcW w:w="4048" w:type="dxa"/>
          </w:tcPr>
          <w:p w14:paraId="05A1937B" w14:textId="5E63BD53" w:rsidR="00B92022" w:rsidRPr="00A56BD8" w:rsidRDefault="00B92022" w:rsidP="00B92022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2A39A78" w14:textId="0B019264" w:rsidR="00B92022" w:rsidRPr="00A56BD8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  <w:r w:rsidR="00D8279E" w:rsidRPr="00D8279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076</w:t>
            </w:r>
          </w:p>
        </w:tc>
        <w:tc>
          <w:tcPr>
            <w:tcW w:w="178" w:type="dxa"/>
            <w:vAlign w:val="bottom"/>
          </w:tcPr>
          <w:p w14:paraId="7969BDB0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89F0FCE" w14:textId="07767857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 w:rsidR="00B92022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B75BF2">
              <w:rPr>
                <w:rFonts w:ascii="Angsana New" w:hAnsi="Angsana New"/>
                <w:sz w:val="30"/>
                <w:szCs w:val="30"/>
                <w:lang w:val="en-US" w:eastAsia="en-GB"/>
              </w:rPr>
              <w:t>859</w:t>
            </w:r>
          </w:p>
        </w:tc>
        <w:tc>
          <w:tcPr>
            <w:tcW w:w="180" w:type="dxa"/>
            <w:vAlign w:val="bottom"/>
          </w:tcPr>
          <w:p w14:paraId="392E503E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40C91E69" w14:textId="1526816F" w:rsidR="00B92022" w:rsidRPr="00A56BD8" w:rsidRDefault="00C3470F" w:rsidP="00B9202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EA06B59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B4320ED" w14:textId="105EAF3A" w:rsidR="00B92022" w:rsidRPr="00A56BD8" w:rsidRDefault="00B92022" w:rsidP="00B92022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B92022" w:rsidRPr="00A56BD8" w14:paraId="31559DC1" w14:textId="77777777" w:rsidTr="009D506D">
        <w:trPr>
          <w:cantSplit/>
          <w:trHeight w:val="20"/>
        </w:trPr>
        <w:tc>
          <w:tcPr>
            <w:tcW w:w="4048" w:type="dxa"/>
            <w:hideMark/>
          </w:tcPr>
          <w:p w14:paraId="39E6D8EB" w14:textId="77777777" w:rsidR="00B92022" w:rsidRPr="00A56BD8" w:rsidRDefault="00B92022" w:rsidP="00B920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56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C7C9F" w14:textId="72CF1CDF" w:rsidR="00B92022" w:rsidRPr="00A56BD8" w:rsidRDefault="00B75BF2" w:rsidP="00B920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</w:t>
            </w:r>
            <w:r w:rsidR="00D8279E" w:rsidRPr="00D8279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280</w:t>
            </w:r>
          </w:p>
        </w:tc>
        <w:tc>
          <w:tcPr>
            <w:tcW w:w="178" w:type="dxa"/>
            <w:vAlign w:val="bottom"/>
          </w:tcPr>
          <w:p w14:paraId="27E5C404" w14:textId="77777777" w:rsidR="00B92022" w:rsidRPr="00A56BD8" w:rsidRDefault="00B92022" w:rsidP="00B9202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DA8A4" w14:textId="4C87C879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83</w:t>
            </w:r>
            <w:r w:rsidR="00B92022" w:rsidRPr="006F3C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124</w:t>
            </w:r>
          </w:p>
        </w:tc>
        <w:tc>
          <w:tcPr>
            <w:tcW w:w="180" w:type="dxa"/>
            <w:vAlign w:val="bottom"/>
          </w:tcPr>
          <w:p w14:paraId="1F5B7798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7B7CC" w14:textId="1E6D4B50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59</w:t>
            </w:r>
            <w:r w:rsidR="00C3470F" w:rsidRPr="00C3470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837</w:t>
            </w:r>
          </w:p>
        </w:tc>
        <w:tc>
          <w:tcPr>
            <w:tcW w:w="180" w:type="dxa"/>
            <w:vAlign w:val="bottom"/>
          </w:tcPr>
          <w:p w14:paraId="2A22BBB7" w14:textId="77777777" w:rsidR="00B92022" w:rsidRPr="00A56BD8" w:rsidRDefault="00B9202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83493" w14:textId="3F201244" w:rsidR="00B92022" w:rsidRPr="00A56BD8" w:rsidRDefault="00B75BF2" w:rsidP="00B920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61</w:t>
            </w:r>
            <w:r w:rsidR="00B92022" w:rsidRPr="00F3246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B75BF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750</w:t>
            </w:r>
          </w:p>
        </w:tc>
      </w:tr>
    </w:tbl>
    <w:p w14:paraId="220DEE10" w14:textId="0B729CB4" w:rsidR="009D506D" w:rsidRPr="00A56BD8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944A89" w14:textId="7AE63472" w:rsidR="00EC7021" w:rsidRDefault="009D506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6BD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2566</w:t>
      </w:r>
      <w:r w:rsidRPr="00A56BD8">
        <w:rPr>
          <w:rFonts w:asciiTheme="majorBidi" w:hAnsiTheme="majorBidi" w:cstheme="majorBidi"/>
          <w:sz w:val="30"/>
          <w:szCs w:val="30"/>
        </w:rPr>
        <w:t xml:space="preserve"> </w:t>
      </w:r>
      <w:r w:rsidRPr="00A56BD8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A60865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21</w:t>
      </w:r>
      <w:r w:rsidR="00B62F8C" w:rsidRPr="00A60865">
        <w:rPr>
          <w:rFonts w:asciiTheme="majorBidi" w:hAnsiTheme="majorBidi"/>
          <w:sz w:val="30"/>
          <w:szCs w:val="30"/>
          <w:lang w:val="en-US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4</w:t>
      </w:r>
      <w:r w:rsidRPr="00A60865">
        <w:rPr>
          <w:rFonts w:asciiTheme="majorBidi" w:hAnsiTheme="majorBidi" w:cstheme="majorBidi"/>
          <w:sz w:val="30"/>
          <w:szCs w:val="30"/>
        </w:rPr>
        <w:t xml:space="preserve"> </w:t>
      </w:r>
      <w:r w:rsidRPr="00A6086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12</w:t>
      </w:r>
      <w:r w:rsidR="00B62F8C" w:rsidRPr="00A60865">
        <w:rPr>
          <w:rFonts w:asciiTheme="majorBidi" w:hAnsiTheme="majorBidi"/>
          <w:sz w:val="30"/>
          <w:szCs w:val="30"/>
          <w:lang w:val="en-US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0</w:t>
      </w:r>
      <w:r w:rsidRPr="00A60865">
        <w:rPr>
          <w:rFonts w:asciiTheme="majorBidi" w:hAnsiTheme="majorBidi" w:cstheme="majorBidi"/>
          <w:sz w:val="30"/>
          <w:szCs w:val="30"/>
        </w:rPr>
        <w:t xml:space="preserve"> </w:t>
      </w:r>
      <w:r w:rsidRPr="00A6086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C19B3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75BF2" w:rsidRPr="00B75BF2">
        <w:rPr>
          <w:rFonts w:asciiTheme="majorBidi" w:hAnsiTheme="majorBidi"/>
          <w:i/>
          <w:sz w:val="30"/>
          <w:szCs w:val="30"/>
          <w:lang w:val="en-US"/>
        </w:rPr>
        <w:t>2565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z w:val="30"/>
          <w:szCs w:val="30"/>
          <w:lang w:val="en-US"/>
        </w:rPr>
        <w:t>33</w:t>
      </w:r>
      <w:r w:rsidR="00DF3956">
        <w:rPr>
          <w:rFonts w:asciiTheme="majorBidi" w:hAnsiTheme="majorBidi"/>
          <w:i/>
          <w:sz w:val="30"/>
          <w:szCs w:val="30"/>
          <w:lang w:val="en-US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  <w:lang w:val="en-US"/>
        </w:rPr>
        <w:t>3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B75BF2" w:rsidRPr="00B75BF2">
        <w:rPr>
          <w:rFonts w:asciiTheme="majorBidi" w:hAnsiTheme="majorBidi"/>
          <w:i/>
          <w:sz w:val="30"/>
          <w:szCs w:val="30"/>
          <w:lang w:val="en-US"/>
        </w:rPr>
        <w:t>20</w:t>
      </w:r>
      <w:r w:rsidR="00DF3956">
        <w:rPr>
          <w:rFonts w:asciiTheme="majorBidi" w:hAnsiTheme="majorBidi"/>
          <w:i/>
          <w:sz w:val="30"/>
          <w:szCs w:val="30"/>
          <w:lang w:val="en-US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  <w:lang w:val="en-US"/>
        </w:rPr>
        <w:t>2</w:t>
      </w:r>
      <w:r w:rsidRPr="005C19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19B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5C19B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4338784" w14:textId="77777777" w:rsidR="00CD6EFD" w:rsidRDefault="00CD6EFD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E28C46" w14:textId="6E75BF61" w:rsidR="00CD6EFD" w:rsidRDefault="00CD6EFD" w:rsidP="00CD6EF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19B3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5C19B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ที่ดินและสิ่งปลูกสร้าง ระบบไฟฟ้าและน้ำประปา เครื่องจักรและอุปกรณ์ เครื่องตกแต่งติดตั้งและอุปกรณ์สำนักงาน และยานพาหนะ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7F2B5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B75BF2" w:rsidRPr="00B75BF2">
        <w:rPr>
          <w:rFonts w:asciiTheme="majorBidi" w:hAnsiTheme="majorBidi"/>
          <w:sz w:val="30"/>
          <w:szCs w:val="30"/>
          <w:lang w:val="en-US" w:bidi="th-TH"/>
        </w:rPr>
        <w:t>2</w:t>
      </w:r>
      <w:r w:rsidRPr="007F2B56">
        <w:rPr>
          <w:rFonts w:asciiTheme="majorBidi" w:hAnsiTheme="majorBidi" w:cstheme="majorBidi"/>
          <w:sz w:val="30"/>
          <w:szCs w:val="30"/>
          <w:lang w:bidi="th-TH"/>
        </w:rPr>
        <w:t xml:space="preserve"> - </w:t>
      </w:r>
      <w:r w:rsidR="00B75BF2" w:rsidRPr="00B75BF2">
        <w:rPr>
          <w:rFonts w:asciiTheme="majorBidi" w:hAnsiTheme="majorBidi"/>
          <w:sz w:val="30"/>
          <w:szCs w:val="30"/>
          <w:lang w:val="en-US" w:bidi="th-TH"/>
        </w:rPr>
        <w:t>15</w:t>
      </w:r>
      <w:r w:rsidRPr="0056600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4E9062D" w14:textId="38F0C812" w:rsidR="00EC7021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6600E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สิทธิเลือกในการขยายอายุสัญญาเช่า</w:t>
      </w:r>
    </w:p>
    <w:p w14:paraId="066C924F" w14:textId="77777777" w:rsidR="00F32464" w:rsidRPr="0056600E" w:rsidRDefault="00F32464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749B0FD" w14:textId="4373F575" w:rsidR="00043520" w:rsidRDefault="00EC7021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B96613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สิทธิ</w:t>
      </w: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เลือกขยายอายุสัญญาเช่า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อสังหาริมทรัพย์</w:t>
      </w:r>
      <w:r w:rsidRPr="0056600E">
        <w:rPr>
          <w:rFonts w:asciiTheme="majorBidi" w:hAnsiTheme="majorBidi" w:cstheme="majorBidi"/>
          <w:sz w:val="30"/>
          <w:szCs w:val="30"/>
          <w:cs/>
          <w:lang w:val="en-GB"/>
        </w:rPr>
        <w:t>ภายในหนึ่งปีก่อนสิ้นสุดระยะเวลาเช่า</w:t>
      </w:r>
      <w:r w:rsidR="00B36F5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43520" w:rsidRPr="00A610E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43520">
        <w:rPr>
          <w:rFonts w:asciiTheme="majorBidi" w:hAnsiTheme="majorBidi" w:cstheme="majorBidi" w:hint="cs"/>
          <w:sz w:val="30"/>
          <w:szCs w:val="30"/>
          <w:cs/>
          <w:lang w:val="en-GB"/>
        </w:rPr>
        <w:t>ดังกล่าวอย่างสม่ำเสมอ</w:t>
      </w:r>
    </w:p>
    <w:p w14:paraId="529C576E" w14:textId="77777777" w:rsidR="00D94446" w:rsidRDefault="00D94446" w:rsidP="00EC702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170"/>
        <w:gridCol w:w="180"/>
        <w:gridCol w:w="1170"/>
        <w:gridCol w:w="180"/>
        <w:gridCol w:w="1173"/>
      </w:tblGrid>
      <w:tr w:rsidR="009D506D" w:rsidRPr="00A610EA" w14:paraId="272981BD" w14:textId="77777777" w:rsidTr="009D506D">
        <w:trPr>
          <w:cantSplit/>
          <w:tblHeader/>
        </w:trPr>
        <w:tc>
          <w:tcPr>
            <w:tcW w:w="3690" w:type="dxa"/>
          </w:tcPr>
          <w:p w14:paraId="12EC473A" w14:textId="18CD6ECC" w:rsidR="009D506D" w:rsidRPr="00A610EA" w:rsidRDefault="009D506D" w:rsidP="001153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6A48F44" w14:textId="7E2CA2F6" w:rsidR="009D506D" w:rsidRPr="009D506D" w:rsidRDefault="009D506D" w:rsidP="009D50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18DF32" w14:textId="77777777" w:rsidR="009D506D" w:rsidRPr="00A610EA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C94E531" w14:textId="1F2A95C9" w:rsidR="009D506D" w:rsidRPr="00A610EA" w:rsidRDefault="009D506D" w:rsidP="00115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37E0" w:rsidRPr="00A610EA" w14:paraId="0B1796A2" w14:textId="77777777" w:rsidTr="006A37E0">
        <w:trPr>
          <w:cantSplit/>
          <w:tblHeader/>
        </w:trPr>
        <w:tc>
          <w:tcPr>
            <w:tcW w:w="3690" w:type="dxa"/>
          </w:tcPr>
          <w:p w14:paraId="7FCE3C25" w14:textId="04CFDDA8" w:rsidR="006A37E0" w:rsidRPr="00A610EA" w:rsidRDefault="006A37E0" w:rsidP="006A37E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  <w:lang w:val="en-US" w:bidi="th-TH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vAlign w:val="center"/>
          </w:tcPr>
          <w:p w14:paraId="25E64883" w14:textId="70ACE598" w:rsidR="006A37E0" w:rsidRPr="00A610EA" w:rsidRDefault="00B75BF2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E7880D1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F28062" w14:textId="39E24DBF" w:rsidR="006A37E0" w:rsidRPr="00A610EA" w:rsidRDefault="00B75BF2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533FAC1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F12" w14:textId="52EF7688" w:rsidR="006A37E0" w:rsidRPr="00A610EA" w:rsidRDefault="00B75BF2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90E5106" w14:textId="77777777" w:rsidR="006A37E0" w:rsidRPr="00A610EA" w:rsidRDefault="006A37E0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474B11" w14:textId="557709CB" w:rsidR="006A37E0" w:rsidRPr="00A610EA" w:rsidRDefault="00B75BF2" w:rsidP="006A37E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A37E0" w:rsidRPr="00A610EA" w14:paraId="217B20E2" w14:textId="77777777" w:rsidTr="009B283C">
        <w:trPr>
          <w:cantSplit/>
          <w:tblHeader/>
        </w:trPr>
        <w:tc>
          <w:tcPr>
            <w:tcW w:w="3690" w:type="dxa"/>
          </w:tcPr>
          <w:p w14:paraId="7E62E9BA" w14:textId="77777777" w:rsidR="006A37E0" w:rsidRPr="00A610EA" w:rsidRDefault="006A37E0" w:rsidP="006A37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33AD7C02" w14:textId="77777777" w:rsidR="006A37E0" w:rsidRPr="00A610EA" w:rsidRDefault="006A37E0" w:rsidP="006A37E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87D" w:rsidRPr="00A610EA" w14:paraId="00A69D5C" w14:textId="77777777" w:rsidTr="006A37E0">
        <w:trPr>
          <w:cantSplit/>
        </w:trPr>
        <w:tc>
          <w:tcPr>
            <w:tcW w:w="3690" w:type="dxa"/>
          </w:tcPr>
          <w:p w14:paraId="0BA954DF" w14:textId="77777777" w:rsidR="0027387D" w:rsidRPr="00A610EA" w:rsidRDefault="0027387D" w:rsidP="0027387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A29AF86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3F909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A62F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49353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4A3F4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B2A872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F5115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87D" w:rsidRPr="00A610EA" w14:paraId="7CFB3772" w14:textId="77777777" w:rsidTr="006A37E0">
        <w:trPr>
          <w:cantSplit/>
        </w:trPr>
        <w:tc>
          <w:tcPr>
            <w:tcW w:w="3690" w:type="dxa"/>
          </w:tcPr>
          <w:p w14:paraId="530059BE" w14:textId="3E8A85E9" w:rsidR="0027387D" w:rsidRPr="00A610EA" w:rsidRDefault="0027387D" w:rsidP="0027387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7FA395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B36650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0D6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55DA0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982B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B89AF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9DACCE" w14:textId="77777777" w:rsidR="0027387D" w:rsidRPr="00A610EA" w:rsidRDefault="0027387D" w:rsidP="0027387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956" w:rsidRPr="00A610EA" w14:paraId="4FABE905" w14:textId="77777777" w:rsidTr="003E44BE">
        <w:trPr>
          <w:cantSplit/>
        </w:trPr>
        <w:tc>
          <w:tcPr>
            <w:tcW w:w="3690" w:type="dxa"/>
          </w:tcPr>
          <w:p w14:paraId="12EF7DBC" w14:textId="3CABD430" w:rsidR="00DF3956" w:rsidRPr="00A610EA" w:rsidRDefault="00DF3956" w:rsidP="00DF3956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  <w:vAlign w:val="bottom"/>
          </w:tcPr>
          <w:p w14:paraId="08B74854" w14:textId="19FAC53E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0500CE" w:rsidRPr="000500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180" w:type="dxa"/>
            <w:vAlign w:val="bottom"/>
          </w:tcPr>
          <w:p w14:paraId="7A5E71E0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39F24" w14:textId="06F646E2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DF395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80" w:type="dxa"/>
            <w:vAlign w:val="bottom"/>
          </w:tcPr>
          <w:p w14:paraId="013CF496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FBD11" w14:textId="66AD2D4C" w:rsidR="00DF3956" w:rsidRPr="00B77D42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3184ECDA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7F2499" w14:textId="1CFC8876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437</w:t>
            </w:r>
          </w:p>
        </w:tc>
      </w:tr>
      <w:tr w:rsidR="00DF3956" w:rsidRPr="00A610EA" w14:paraId="62788398" w14:textId="77777777" w:rsidTr="003E44BE">
        <w:trPr>
          <w:cantSplit/>
        </w:trPr>
        <w:tc>
          <w:tcPr>
            <w:tcW w:w="3690" w:type="dxa"/>
          </w:tcPr>
          <w:p w14:paraId="11174879" w14:textId="77777777" w:rsidR="00DF3956" w:rsidRPr="00A610EA" w:rsidRDefault="00DF3956" w:rsidP="00DF3956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ระบบไฟฟ้าและน้ำประปา</w:t>
            </w:r>
          </w:p>
        </w:tc>
        <w:tc>
          <w:tcPr>
            <w:tcW w:w="1350" w:type="dxa"/>
            <w:vAlign w:val="bottom"/>
          </w:tcPr>
          <w:p w14:paraId="454413C3" w14:textId="6DF9726A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180" w:type="dxa"/>
            <w:vAlign w:val="bottom"/>
          </w:tcPr>
          <w:p w14:paraId="5FB6F675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9BF73" w14:textId="21AB0081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80" w:type="dxa"/>
            <w:vAlign w:val="bottom"/>
          </w:tcPr>
          <w:p w14:paraId="3BD24331" w14:textId="77777777" w:rsidR="00DF3956" w:rsidRPr="00A610EA" w:rsidRDefault="00DF3956" w:rsidP="00DF3956">
            <w:pPr>
              <w:pStyle w:val="ListParagraph"/>
              <w:tabs>
                <w:tab w:val="decimal" w:pos="910"/>
              </w:tabs>
              <w:spacing w:line="240" w:lineRule="atLeast"/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9348" w14:textId="69125687" w:rsidR="00DF3956" w:rsidRPr="00B77D42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180" w:type="dxa"/>
            <w:vAlign w:val="bottom"/>
          </w:tcPr>
          <w:p w14:paraId="22E6FAE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0"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33A61E" w14:textId="5634BEEB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</w:p>
        </w:tc>
      </w:tr>
      <w:tr w:rsidR="00DF3956" w:rsidRPr="00A610EA" w14:paraId="01395BFF" w14:textId="77777777" w:rsidTr="003E44BE">
        <w:trPr>
          <w:cantSplit/>
        </w:trPr>
        <w:tc>
          <w:tcPr>
            <w:tcW w:w="3690" w:type="dxa"/>
          </w:tcPr>
          <w:p w14:paraId="445D4EFC" w14:textId="77777777" w:rsidR="00DF3956" w:rsidRPr="00A610EA" w:rsidRDefault="00DF3956" w:rsidP="00DF3956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14:paraId="4AAC018C" w14:textId="24584CE2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0500CE" w:rsidRPr="000500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80" w:type="dxa"/>
            <w:vAlign w:val="bottom"/>
          </w:tcPr>
          <w:p w14:paraId="43C43632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FE9F0" w14:textId="69FCE801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DF3956" w:rsidRPr="00956B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vAlign w:val="bottom"/>
          </w:tcPr>
          <w:p w14:paraId="4F9E8ADB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41D844" w14:textId="682590D4" w:rsidR="00DF3956" w:rsidRPr="00B77D42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B77D42" w:rsidRPr="00B77D42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710</w:t>
            </w:r>
          </w:p>
        </w:tc>
        <w:tc>
          <w:tcPr>
            <w:tcW w:w="180" w:type="dxa"/>
            <w:vAlign w:val="bottom"/>
          </w:tcPr>
          <w:p w14:paraId="491260F9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11F1A1B" w14:textId="49DE87B9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DF3956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</w:tr>
      <w:tr w:rsidR="00DF3956" w:rsidRPr="00A610EA" w14:paraId="12551A90" w14:textId="77777777" w:rsidTr="003E44BE">
        <w:trPr>
          <w:cantSplit/>
        </w:trPr>
        <w:tc>
          <w:tcPr>
            <w:tcW w:w="3690" w:type="dxa"/>
          </w:tcPr>
          <w:p w14:paraId="108B057B" w14:textId="77777777" w:rsidR="00DF3956" w:rsidRPr="00A610EA" w:rsidRDefault="00DF3956" w:rsidP="00DF3956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50" w:type="dxa"/>
            <w:vAlign w:val="bottom"/>
          </w:tcPr>
          <w:p w14:paraId="405DE9DF" w14:textId="51997C3C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C22A5B" w:rsidRPr="00C22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180" w:type="dxa"/>
            <w:vAlign w:val="bottom"/>
          </w:tcPr>
          <w:p w14:paraId="6DE1D91A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52AEBD" w14:textId="7EF70D57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DF395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5B06388A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3E299" w14:textId="782E11CF" w:rsidR="00DF3956" w:rsidRPr="00B77D42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785</w:t>
            </w:r>
          </w:p>
        </w:tc>
        <w:tc>
          <w:tcPr>
            <w:tcW w:w="180" w:type="dxa"/>
            <w:vAlign w:val="bottom"/>
          </w:tcPr>
          <w:p w14:paraId="4808C09A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2D1B68E" w14:textId="41612AD8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DF3956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013</w:t>
            </w:r>
          </w:p>
        </w:tc>
      </w:tr>
      <w:tr w:rsidR="00DF3956" w:rsidRPr="00A610EA" w14:paraId="65690AFF" w14:textId="77777777" w:rsidTr="003E44BE">
        <w:trPr>
          <w:cantSplit/>
        </w:trPr>
        <w:tc>
          <w:tcPr>
            <w:tcW w:w="3690" w:type="dxa"/>
          </w:tcPr>
          <w:p w14:paraId="65E8C9E5" w14:textId="77777777" w:rsidR="00DF3956" w:rsidRPr="00A610EA" w:rsidRDefault="00DF3956" w:rsidP="00DF3956">
            <w:pPr>
              <w:pStyle w:val="ListParagraph"/>
              <w:numPr>
                <w:ilvl w:val="0"/>
                <w:numId w:val="21"/>
              </w:numPr>
              <w:tabs>
                <w:tab w:val="left" w:pos="227"/>
                <w:tab w:val="num" w:pos="34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 w:hanging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E965040" w14:textId="0D34F1C3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5D0698" w:rsidRPr="005D0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783</w:t>
            </w:r>
          </w:p>
        </w:tc>
        <w:tc>
          <w:tcPr>
            <w:tcW w:w="180" w:type="dxa"/>
            <w:vAlign w:val="bottom"/>
          </w:tcPr>
          <w:p w14:paraId="57917CF8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40825" w14:textId="2AE33F35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DF39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80" w:type="dxa"/>
            <w:vAlign w:val="bottom"/>
          </w:tcPr>
          <w:p w14:paraId="156922F3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E7DE5" w14:textId="16E0E372" w:rsidR="00DF3956" w:rsidRPr="00B77D42" w:rsidRDefault="006C1408" w:rsidP="006C140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7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E0AE2F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086FB71" w14:textId="4CA0D3A4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210</w:t>
            </w:r>
          </w:p>
        </w:tc>
      </w:tr>
      <w:tr w:rsidR="00DF3956" w:rsidRPr="00A610EA" w14:paraId="134E4C1B" w14:textId="77777777" w:rsidTr="003E44BE">
        <w:trPr>
          <w:cantSplit/>
        </w:trPr>
        <w:tc>
          <w:tcPr>
            <w:tcW w:w="3690" w:type="dxa"/>
          </w:tcPr>
          <w:p w14:paraId="09D7B687" w14:textId="77777777" w:rsidR="00DF3956" w:rsidRPr="00A610EA" w:rsidRDefault="00DF3956" w:rsidP="00DF395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381FD02" w14:textId="177057AB" w:rsidR="00DF3956" w:rsidRPr="00252793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6002FC" w:rsidRPr="00600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1CD416C3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9F2F0" w14:textId="75AABA32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DF3956" w:rsidRPr="002527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569</w:t>
            </w:r>
          </w:p>
        </w:tc>
        <w:tc>
          <w:tcPr>
            <w:tcW w:w="180" w:type="dxa"/>
            <w:vAlign w:val="bottom"/>
          </w:tcPr>
          <w:p w14:paraId="54698839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BE4E5" w14:textId="5C0A386F" w:rsidR="00DF3956" w:rsidRPr="00B77D42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6C1408" w:rsidRPr="00B77D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  <w:vAlign w:val="bottom"/>
          </w:tcPr>
          <w:p w14:paraId="4AA91E80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03F156" w14:textId="767802FB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DF3956" w:rsidRPr="00B2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718</w:t>
            </w:r>
          </w:p>
        </w:tc>
      </w:tr>
      <w:tr w:rsidR="00DF3956" w:rsidRPr="00A610EA" w14:paraId="4B2A89C4" w14:textId="77777777" w:rsidTr="006A37E0">
        <w:trPr>
          <w:cantSplit/>
        </w:trPr>
        <w:tc>
          <w:tcPr>
            <w:tcW w:w="3690" w:type="dxa"/>
          </w:tcPr>
          <w:p w14:paraId="3DCA75CF" w14:textId="21C25E9F" w:rsidR="00DF3956" w:rsidRPr="00A610EA" w:rsidRDefault="00DF3956" w:rsidP="00DF3956">
            <w:pPr>
              <w:tabs>
                <w:tab w:val="clear" w:pos="680"/>
                <w:tab w:val="clear" w:pos="907"/>
              </w:tabs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B62F8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B16636A" w14:textId="3F508B0B" w:rsidR="00DF3956" w:rsidRPr="00102DF6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0" w:type="dxa"/>
            <w:vAlign w:val="bottom"/>
          </w:tcPr>
          <w:p w14:paraId="44F08B7C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23F3CE" w14:textId="1BF61D56" w:rsidR="00DF3956" w:rsidRPr="00A610EA" w:rsidRDefault="00B75BF2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  <w:vAlign w:val="bottom"/>
          </w:tcPr>
          <w:p w14:paraId="0D4D04EC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29877" w14:textId="75044D3F" w:rsidR="00DF3956" w:rsidRPr="00B77D42" w:rsidRDefault="006C1408" w:rsidP="00DF39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7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5FF90D" w14:textId="77777777" w:rsidR="00DF3956" w:rsidRPr="00A610EA" w:rsidRDefault="00DF3956" w:rsidP="00DF395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E2502B" w14:textId="354E00EE" w:rsidR="00DF3956" w:rsidRPr="00A610EA" w:rsidRDefault="00DF3956" w:rsidP="00DF39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10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3B47A81" w14:textId="77777777" w:rsidR="00EC7021" w:rsidRPr="00A610EA" w:rsidRDefault="00EC7021" w:rsidP="00EC70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CC947C" w14:textId="69EA640F" w:rsidR="00102DF6" w:rsidRDefault="00EC7021" w:rsidP="00EC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="005B5ED6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4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D6197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75BF2" w:rsidRPr="00B75BF2">
        <w:rPr>
          <w:rFonts w:asciiTheme="majorBidi" w:hAnsiTheme="majorBidi"/>
          <w:sz w:val="30"/>
          <w:szCs w:val="30"/>
        </w:rPr>
        <w:t>21</w:t>
      </w:r>
      <w:r w:rsidR="005B5ED6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3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435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z w:val="30"/>
          <w:szCs w:val="30"/>
        </w:rPr>
        <w:t>34</w:t>
      </w:r>
      <w:r w:rsidR="00DF3956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0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B75BF2" w:rsidRPr="00B75BF2">
        <w:rPr>
          <w:rFonts w:asciiTheme="majorBidi" w:hAnsiTheme="majorBidi"/>
          <w:i/>
          <w:sz w:val="30"/>
          <w:szCs w:val="30"/>
        </w:rPr>
        <w:t>24</w:t>
      </w:r>
      <w:r w:rsidR="00DF3956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0</w:t>
      </w:r>
      <w:r w:rsidR="00043520" w:rsidRPr="000435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520" w:rsidRPr="0004352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p w14:paraId="2B403222" w14:textId="042447C3" w:rsidR="00102DF6" w:rsidRDefault="0010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F214CF" w14:textId="77777777" w:rsidR="000304A7" w:rsidRDefault="00030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37EDA57A" w:rsidR="005B0456" w:rsidRPr="00A610EA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A610EA">
        <w:rPr>
          <w:cs/>
        </w:rPr>
        <w:lastRenderedPageBreak/>
        <w:t>หนี้สินที่มีภาระดอกเบี้ย</w:t>
      </w:r>
    </w:p>
    <w:p w14:paraId="5A4EBBDD" w14:textId="77777777" w:rsidR="00F02656" w:rsidRPr="00E13AA2" w:rsidRDefault="00F02656" w:rsidP="00F026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236"/>
        <w:gridCol w:w="979"/>
        <w:gridCol w:w="236"/>
        <w:gridCol w:w="958"/>
        <w:gridCol w:w="237"/>
        <w:gridCol w:w="977"/>
        <w:gridCol w:w="238"/>
        <w:gridCol w:w="1008"/>
        <w:gridCol w:w="236"/>
        <w:gridCol w:w="928"/>
      </w:tblGrid>
      <w:tr w:rsidR="00614A29" w:rsidRPr="00A610EA" w14:paraId="05DC6990" w14:textId="77777777" w:rsidTr="006C3F46">
        <w:trPr>
          <w:tblHeader/>
        </w:trPr>
        <w:tc>
          <w:tcPr>
            <w:tcW w:w="2248" w:type="dxa"/>
          </w:tcPr>
          <w:p w14:paraId="198A038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</w:tcPr>
          <w:p w14:paraId="5EB5F748" w14:textId="6EC7707A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A29" w:rsidRPr="00A610EA" w14:paraId="2D54D8AB" w14:textId="77777777" w:rsidTr="006C3F46">
        <w:trPr>
          <w:tblHeader/>
        </w:trPr>
        <w:tc>
          <w:tcPr>
            <w:tcW w:w="2248" w:type="dxa"/>
          </w:tcPr>
          <w:p w14:paraId="73CA7C1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3A06B8AC" w14:textId="10AD21FA" w:rsidR="00614A29" w:rsidRPr="00A610EA" w:rsidRDefault="00B75BF2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2EE77B5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7" w:type="dxa"/>
            <w:gridSpan w:val="5"/>
          </w:tcPr>
          <w:p w14:paraId="0172D4A8" w14:textId="799C8077" w:rsidR="00614A29" w:rsidRPr="00A610EA" w:rsidRDefault="00B75BF2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</w:tr>
      <w:tr w:rsidR="00614A29" w:rsidRPr="00A610EA" w14:paraId="58F9695E" w14:textId="77777777" w:rsidTr="006C3F46">
        <w:trPr>
          <w:tblHeader/>
        </w:trPr>
        <w:tc>
          <w:tcPr>
            <w:tcW w:w="2248" w:type="dxa"/>
          </w:tcPr>
          <w:p w14:paraId="2B08F55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1B8A1B9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320FE3F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3C6BCBF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A43C561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4F7D37B" w14:textId="77777777" w:rsidR="00614A29" w:rsidRPr="00A610EA" w:rsidRDefault="00614A29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12790D33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8FC0623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8457C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B28A98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FBEB38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87B9B1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A610EA" w14:paraId="4545FCBD" w14:textId="77777777" w:rsidTr="006C3F46">
        <w:trPr>
          <w:tblHeader/>
        </w:trPr>
        <w:tc>
          <w:tcPr>
            <w:tcW w:w="2248" w:type="dxa"/>
          </w:tcPr>
          <w:p w14:paraId="734C14D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48C83FD7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3956" w:rsidRPr="00A610EA" w14:paraId="23939A0E" w14:textId="77777777" w:rsidTr="006C3F46">
        <w:tc>
          <w:tcPr>
            <w:tcW w:w="2248" w:type="dxa"/>
          </w:tcPr>
          <w:p w14:paraId="28FDAC2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89" w:type="dxa"/>
            <w:vAlign w:val="bottom"/>
          </w:tcPr>
          <w:p w14:paraId="26C18D83" w14:textId="30AA3761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93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082</w:t>
            </w:r>
          </w:p>
        </w:tc>
        <w:tc>
          <w:tcPr>
            <w:tcW w:w="236" w:type="dxa"/>
            <w:vAlign w:val="bottom"/>
          </w:tcPr>
          <w:p w14:paraId="6A5EA96A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9624A5" w14:textId="2BEE3446" w:rsidR="00DF3956" w:rsidRPr="00A610EA" w:rsidRDefault="0013702B" w:rsidP="0013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089F50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60D4A3F1" w14:textId="6C76A823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93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082</w:t>
            </w:r>
          </w:p>
        </w:tc>
        <w:tc>
          <w:tcPr>
            <w:tcW w:w="237" w:type="dxa"/>
            <w:vAlign w:val="bottom"/>
          </w:tcPr>
          <w:p w14:paraId="58A23342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1955B98" w14:textId="033AE5C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166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487</w:t>
            </w:r>
          </w:p>
        </w:tc>
        <w:tc>
          <w:tcPr>
            <w:tcW w:w="238" w:type="dxa"/>
            <w:vAlign w:val="bottom"/>
          </w:tcPr>
          <w:p w14:paraId="39E7B049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862A0BD" w14:textId="3563B2A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vAlign w:val="bottom"/>
          </w:tcPr>
          <w:p w14:paraId="4ABD195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815480" w14:textId="3D0C0706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169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</w:tr>
      <w:tr w:rsidR="00DF3956" w:rsidRPr="00A610EA" w14:paraId="6148DB60" w14:textId="77777777" w:rsidTr="006C3F46">
        <w:tc>
          <w:tcPr>
            <w:tcW w:w="2248" w:type="dxa"/>
          </w:tcPr>
          <w:p w14:paraId="7089BF9C" w14:textId="77777777" w:rsidR="00DF3956" w:rsidRPr="00A610EA" w:rsidRDefault="00DF3956" w:rsidP="00DF3956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6F88AA2C" w14:textId="316C41B8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105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053</w:t>
            </w:r>
          </w:p>
        </w:tc>
        <w:tc>
          <w:tcPr>
            <w:tcW w:w="236" w:type="dxa"/>
            <w:vAlign w:val="bottom"/>
          </w:tcPr>
          <w:p w14:paraId="68F54667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49AD754" w14:textId="2011F1E8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336</w:t>
            </w:r>
          </w:p>
        </w:tc>
        <w:tc>
          <w:tcPr>
            <w:tcW w:w="236" w:type="dxa"/>
            <w:vAlign w:val="bottom"/>
          </w:tcPr>
          <w:p w14:paraId="6343794C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E9132E6" w14:textId="013FFAF8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107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389</w:t>
            </w:r>
          </w:p>
        </w:tc>
        <w:tc>
          <w:tcPr>
            <w:tcW w:w="237" w:type="dxa"/>
            <w:vAlign w:val="bottom"/>
          </w:tcPr>
          <w:p w14:paraId="135A76A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10878B84" w14:textId="37A4D59F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207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375</w:t>
            </w:r>
          </w:p>
        </w:tc>
        <w:tc>
          <w:tcPr>
            <w:tcW w:w="238" w:type="dxa"/>
            <w:vAlign w:val="bottom"/>
          </w:tcPr>
          <w:p w14:paraId="3AFFF110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7CFCFCD" w14:textId="17501224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  <w:vAlign w:val="bottom"/>
          </w:tcPr>
          <w:p w14:paraId="4A63AEE8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D39E666" w14:textId="1E123A4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209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</w:tr>
      <w:tr w:rsidR="00DF3956" w:rsidRPr="00A610EA" w14:paraId="3F3393B1" w14:textId="77777777" w:rsidTr="006C3F46">
        <w:tc>
          <w:tcPr>
            <w:tcW w:w="2248" w:type="dxa"/>
          </w:tcPr>
          <w:p w14:paraId="4314E9AF" w14:textId="77777777" w:rsidR="00DF3956" w:rsidRPr="00A610EA" w:rsidRDefault="00DF3956" w:rsidP="00DF39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vAlign w:val="bottom"/>
          </w:tcPr>
          <w:p w14:paraId="1455C96D" w14:textId="42BB255C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79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757</w:t>
            </w:r>
          </w:p>
        </w:tc>
        <w:tc>
          <w:tcPr>
            <w:tcW w:w="236" w:type="dxa"/>
            <w:vAlign w:val="bottom"/>
          </w:tcPr>
          <w:p w14:paraId="3A1D0ED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7CE7F49" w14:textId="7838812C" w:rsidR="00DF3956" w:rsidRPr="00A610EA" w:rsidRDefault="0013702B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F5C3B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4A617C00" w14:textId="1398B01C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79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757</w:t>
            </w:r>
          </w:p>
        </w:tc>
        <w:tc>
          <w:tcPr>
            <w:tcW w:w="237" w:type="dxa"/>
            <w:vAlign w:val="bottom"/>
          </w:tcPr>
          <w:p w14:paraId="18DEDAE7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8808DA9" w14:textId="47D008C2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101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144</w:t>
            </w:r>
          </w:p>
        </w:tc>
        <w:tc>
          <w:tcPr>
            <w:tcW w:w="238" w:type="dxa"/>
            <w:vAlign w:val="bottom"/>
          </w:tcPr>
          <w:p w14:paraId="36C759A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C6F333" w14:textId="71B4816F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6CA05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95078B6" w14:textId="1E58C392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101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144</w:t>
            </w:r>
          </w:p>
        </w:tc>
      </w:tr>
      <w:tr w:rsidR="00DF3956" w:rsidRPr="00A610EA" w14:paraId="77FA715E" w14:textId="77777777" w:rsidTr="006C3F46">
        <w:tc>
          <w:tcPr>
            <w:tcW w:w="2248" w:type="dxa"/>
          </w:tcPr>
          <w:p w14:paraId="38B5C245" w14:textId="321C1B09" w:rsidR="00DF3956" w:rsidRPr="00A610EA" w:rsidRDefault="00DF3956" w:rsidP="00DF395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FEAAA28" w14:textId="75EB0399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23</w:t>
            </w:r>
            <w:r w:rsidR="00D4718D" w:rsidRPr="00D4718D">
              <w:rPr>
                <w:rFonts w:asciiTheme="majorBidi" w:hAnsi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423</w:t>
            </w:r>
          </w:p>
        </w:tc>
        <w:tc>
          <w:tcPr>
            <w:tcW w:w="236" w:type="dxa"/>
            <w:vAlign w:val="bottom"/>
          </w:tcPr>
          <w:p w14:paraId="588E993F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199E21F" w14:textId="44F8426C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30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3784B01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7864C490" w14:textId="71474531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54</w:t>
            </w:r>
            <w:r w:rsidR="0013702B" w:rsidRPr="001370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065</w:t>
            </w:r>
          </w:p>
        </w:tc>
        <w:tc>
          <w:tcPr>
            <w:tcW w:w="237" w:type="dxa"/>
            <w:vAlign w:val="bottom"/>
          </w:tcPr>
          <w:p w14:paraId="4CD5B07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CDF8B4A" w14:textId="1DC8ADBE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35</w:t>
            </w:r>
            <w:r w:rsidR="00DF3956">
              <w:rPr>
                <w:rFonts w:asciiTheme="majorBidi" w:hAnsi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618</w:t>
            </w:r>
          </w:p>
        </w:tc>
        <w:tc>
          <w:tcPr>
            <w:tcW w:w="238" w:type="dxa"/>
            <w:vAlign w:val="bottom"/>
          </w:tcPr>
          <w:p w14:paraId="66EF695A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9A988E0" w14:textId="5DCE81D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28</w:t>
            </w:r>
            <w:r w:rsidR="00DF3956">
              <w:rPr>
                <w:rFonts w:asciiTheme="majorBidi" w:hAnsi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439</w:t>
            </w:r>
          </w:p>
        </w:tc>
        <w:tc>
          <w:tcPr>
            <w:tcW w:w="236" w:type="dxa"/>
            <w:vAlign w:val="bottom"/>
          </w:tcPr>
          <w:p w14:paraId="47F4B16C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14750FB" w14:textId="4AEEBF23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64</w:t>
            </w:r>
            <w:r w:rsidR="00DF3956" w:rsidRPr="00F81C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057</w:t>
            </w:r>
          </w:p>
        </w:tc>
      </w:tr>
      <w:tr w:rsidR="00DF3956" w:rsidRPr="00A610EA" w14:paraId="1C7964CD" w14:textId="77777777" w:rsidTr="006C3F46">
        <w:tc>
          <w:tcPr>
            <w:tcW w:w="2248" w:type="dxa"/>
          </w:tcPr>
          <w:p w14:paraId="5DDC083A" w14:textId="77777777" w:rsidR="00DF3956" w:rsidRPr="00A610EA" w:rsidRDefault="00DF3956" w:rsidP="00DF39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7442" w14:textId="6014378F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301</w:t>
            </w:r>
            <w:r w:rsidR="0013702B" w:rsidRPr="001370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36" w:type="dxa"/>
            <w:vAlign w:val="bottom"/>
          </w:tcPr>
          <w:p w14:paraId="405CE3F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33CD9" w14:textId="13ED108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32</w:t>
            </w:r>
            <w:r w:rsidR="0013702B" w:rsidRPr="001370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  <w:vAlign w:val="bottom"/>
          </w:tcPr>
          <w:p w14:paraId="7F6225CC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1028F" w14:textId="74739971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334</w:t>
            </w:r>
            <w:r w:rsidR="0013702B" w:rsidRPr="001370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37" w:type="dxa"/>
            <w:vAlign w:val="bottom"/>
          </w:tcPr>
          <w:p w14:paraId="05DC271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F3B9" w14:textId="26C38E92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510</w:t>
            </w:r>
            <w:r w:rsidR="00DF395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38" w:type="dxa"/>
            <w:vAlign w:val="bottom"/>
          </w:tcPr>
          <w:p w14:paraId="2996F3E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7836B" w14:textId="2FF266E4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33</w:t>
            </w:r>
            <w:r w:rsidR="00DF395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6419509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4F3CA" w14:textId="51AD4004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544</w:t>
            </w:r>
            <w:r w:rsidR="00DF3956" w:rsidRPr="00F81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069</w:t>
            </w:r>
          </w:p>
        </w:tc>
      </w:tr>
    </w:tbl>
    <w:p w14:paraId="781CCCD5" w14:textId="77777777" w:rsidR="00BB0CDE" w:rsidRPr="00332813" w:rsidRDefault="00BB0CD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1034"/>
        <w:gridCol w:w="229"/>
        <w:gridCol w:w="1010"/>
        <w:gridCol w:w="229"/>
        <w:gridCol w:w="928"/>
        <w:gridCol w:w="236"/>
        <w:gridCol w:w="992"/>
        <w:gridCol w:w="237"/>
        <w:gridCol w:w="992"/>
        <w:gridCol w:w="236"/>
        <w:gridCol w:w="906"/>
      </w:tblGrid>
      <w:tr w:rsidR="00614A29" w:rsidRPr="00A610EA" w14:paraId="754775F6" w14:textId="77777777" w:rsidTr="00EE024E">
        <w:trPr>
          <w:tblHeader/>
        </w:trPr>
        <w:tc>
          <w:tcPr>
            <w:tcW w:w="2241" w:type="dxa"/>
          </w:tcPr>
          <w:p w14:paraId="03EB08B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</w:tcPr>
          <w:p w14:paraId="6AB9CF0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A29" w:rsidRPr="00A610EA" w14:paraId="3A6FD0FE" w14:textId="77777777" w:rsidTr="00EE024E">
        <w:trPr>
          <w:tblHeader/>
        </w:trPr>
        <w:tc>
          <w:tcPr>
            <w:tcW w:w="2241" w:type="dxa"/>
          </w:tcPr>
          <w:p w14:paraId="51855055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0" w:type="dxa"/>
            <w:gridSpan w:val="5"/>
          </w:tcPr>
          <w:p w14:paraId="0267B15D" w14:textId="15E22EDB" w:rsidR="00614A29" w:rsidRPr="00A610EA" w:rsidRDefault="00B75BF2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F0BE026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3" w:type="dxa"/>
            <w:gridSpan w:val="5"/>
          </w:tcPr>
          <w:p w14:paraId="65A307D1" w14:textId="3A8B06CD" w:rsidR="00614A29" w:rsidRPr="00A610EA" w:rsidRDefault="00B75BF2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</w:tr>
      <w:tr w:rsidR="00614A29" w:rsidRPr="00A610EA" w14:paraId="36872FAB" w14:textId="77777777" w:rsidTr="00EE024E">
        <w:trPr>
          <w:tblHeader/>
        </w:trPr>
        <w:tc>
          <w:tcPr>
            <w:tcW w:w="2241" w:type="dxa"/>
          </w:tcPr>
          <w:p w14:paraId="6EB1619C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FA868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17069479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27AB3B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84DFB9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2BA27B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A92C9D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54EFBA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17D9122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3581A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C5F6D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9A5BE6E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A29" w:rsidRPr="00A610EA" w14:paraId="55ECA72C" w14:textId="77777777" w:rsidTr="00EE024E">
        <w:trPr>
          <w:tblHeader/>
        </w:trPr>
        <w:tc>
          <w:tcPr>
            <w:tcW w:w="2241" w:type="dxa"/>
          </w:tcPr>
          <w:p w14:paraId="7B3C8550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9" w:type="dxa"/>
            <w:gridSpan w:val="11"/>
            <w:vAlign w:val="bottom"/>
          </w:tcPr>
          <w:p w14:paraId="5BD3583B" w14:textId="77777777" w:rsidR="00614A29" w:rsidRPr="00A610EA" w:rsidRDefault="00614A29" w:rsidP="001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3956" w:rsidRPr="00A610EA" w14:paraId="673DB574" w14:textId="77777777" w:rsidTr="00EE024E">
        <w:tc>
          <w:tcPr>
            <w:tcW w:w="2241" w:type="dxa"/>
          </w:tcPr>
          <w:p w14:paraId="72D637B8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34" w:type="dxa"/>
            <w:vAlign w:val="bottom"/>
          </w:tcPr>
          <w:p w14:paraId="1F248DE6" w14:textId="7B9063BC" w:rsidR="00DF3956" w:rsidRPr="00A610EA" w:rsidRDefault="006C1408" w:rsidP="006C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5864745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D0FC63" w14:textId="6D4F25BF" w:rsidR="00DF3956" w:rsidRPr="00A610EA" w:rsidRDefault="006C1408" w:rsidP="006C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0C6F2B5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FDDBBF6" w14:textId="1067F35F" w:rsidR="00DF3956" w:rsidRPr="00A610EA" w:rsidRDefault="006C1408" w:rsidP="006C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8097AC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476A05" w14:textId="32AD756B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53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237" w:type="dxa"/>
            <w:vAlign w:val="bottom"/>
          </w:tcPr>
          <w:p w14:paraId="06BAEEB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641B4C" w14:textId="03E277FD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vAlign w:val="bottom"/>
          </w:tcPr>
          <w:p w14:paraId="37781D62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60C0C39" w14:textId="37DB2FD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55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964</w:t>
            </w:r>
          </w:p>
        </w:tc>
      </w:tr>
      <w:tr w:rsidR="00DF3956" w:rsidRPr="00A610EA" w14:paraId="7BF3A0BD" w14:textId="77777777" w:rsidTr="00EE024E">
        <w:tc>
          <w:tcPr>
            <w:tcW w:w="2241" w:type="dxa"/>
          </w:tcPr>
          <w:p w14:paraId="45671FAC" w14:textId="77777777" w:rsidR="00DF3956" w:rsidRPr="00A610EA" w:rsidRDefault="00DF3956" w:rsidP="00DF3956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2036DEFB" w14:textId="688AED77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90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229" w:type="dxa"/>
            <w:vAlign w:val="bottom"/>
          </w:tcPr>
          <w:p w14:paraId="74150052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4BA5262" w14:textId="44014FFB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336</w:t>
            </w:r>
          </w:p>
        </w:tc>
        <w:tc>
          <w:tcPr>
            <w:tcW w:w="229" w:type="dxa"/>
            <w:vAlign w:val="bottom"/>
          </w:tcPr>
          <w:p w14:paraId="5AF75889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E0C5EED" w14:textId="7D729E3E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92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406</w:t>
            </w:r>
          </w:p>
        </w:tc>
        <w:tc>
          <w:tcPr>
            <w:tcW w:w="236" w:type="dxa"/>
            <w:vAlign w:val="bottom"/>
          </w:tcPr>
          <w:p w14:paraId="1BA29E2A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A7298" w14:textId="3D5B09ED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192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378</w:t>
            </w:r>
          </w:p>
        </w:tc>
        <w:tc>
          <w:tcPr>
            <w:tcW w:w="237" w:type="dxa"/>
            <w:vAlign w:val="bottom"/>
          </w:tcPr>
          <w:p w14:paraId="682B1A0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92F641" w14:textId="306C817C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  <w:vAlign w:val="bottom"/>
          </w:tcPr>
          <w:p w14:paraId="18FE08C9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4A3D372" w14:textId="421D0975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194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523</w:t>
            </w:r>
          </w:p>
        </w:tc>
      </w:tr>
      <w:tr w:rsidR="00DF3956" w:rsidRPr="00A610EA" w14:paraId="0EABB01E" w14:textId="77777777" w:rsidTr="00EE024E">
        <w:tc>
          <w:tcPr>
            <w:tcW w:w="2241" w:type="dxa"/>
          </w:tcPr>
          <w:p w14:paraId="4C6A7B2E" w14:textId="77777777" w:rsidR="00DF3956" w:rsidRPr="00A610EA" w:rsidRDefault="00DF3956" w:rsidP="00DF39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2C046BC1" w14:textId="5C53243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30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29" w:type="dxa"/>
            <w:vAlign w:val="bottom"/>
          </w:tcPr>
          <w:p w14:paraId="40A68F00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0C8BC34" w14:textId="32450B15" w:rsidR="00DF3956" w:rsidRPr="00A610EA" w:rsidRDefault="00FE3C41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FE9027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1148F4" w14:textId="5D129C91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30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36" w:type="dxa"/>
            <w:vAlign w:val="bottom"/>
          </w:tcPr>
          <w:p w14:paraId="5728A6C9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93474F" w14:textId="3D31CE7C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55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237" w:type="dxa"/>
            <w:vAlign w:val="bottom"/>
          </w:tcPr>
          <w:p w14:paraId="262376D2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9216F4" w14:textId="3B065599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875F1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858B885" w14:textId="6702668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55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</w:tr>
      <w:tr w:rsidR="00DF3956" w:rsidRPr="00A610EA" w14:paraId="4776E52F" w14:textId="77777777" w:rsidTr="00EE024E">
        <w:tc>
          <w:tcPr>
            <w:tcW w:w="2241" w:type="dxa"/>
          </w:tcPr>
          <w:p w14:paraId="6B9034A8" w14:textId="50B1B5E6" w:rsidR="00DF3956" w:rsidRPr="00A610EA" w:rsidRDefault="00DF3956" w:rsidP="00DF395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0E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1640EEFF" w14:textId="1F09596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23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002</w:t>
            </w:r>
          </w:p>
        </w:tc>
        <w:tc>
          <w:tcPr>
            <w:tcW w:w="229" w:type="dxa"/>
            <w:vAlign w:val="bottom"/>
          </w:tcPr>
          <w:p w14:paraId="541D57B8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4BB18B2" w14:textId="040FEFF3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10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669</w:t>
            </w:r>
          </w:p>
        </w:tc>
        <w:tc>
          <w:tcPr>
            <w:tcW w:w="229" w:type="dxa"/>
            <w:vAlign w:val="bottom"/>
          </w:tcPr>
          <w:p w14:paraId="18AF18E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5AAD76" w14:textId="45C3BB2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33</w:t>
            </w:r>
            <w:r w:rsidR="00FE3C41" w:rsidRPr="00FE3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671</w:t>
            </w:r>
          </w:p>
        </w:tc>
        <w:tc>
          <w:tcPr>
            <w:tcW w:w="236" w:type="dxa"/>
            <w:vAlign w:val="bottom"/>
          </w:tcPr>
          <w:p w14:paraId="01BD380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1BF655" w14:textId="75D89B4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34</w:t>
            </w:r>
            <w:r w:rsidR="00DF3956">
              <w:rPr>
                <w:rFonts w:asciiTheme="majorBidi" w:hAnsi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552</w:t>
            </w:r>
          </w:p>
        </w:tc>
        <w:tc>
          <w:tcPr>
            <w:tcW w:w="237" w:type="dxa"/>
            <w:vAlign w:val="bottom"/>
          </w:tcPr>
          <w:p w14:paraId="72C5E9C7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A67267" w14:textId="5205A4DC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8</w:t>
            </w:r>
            <w:r w:rsidR="00DF3956">
              <w:rPr>
                <w:rFonts w:asciiTheme="majorBidi" w:hAnsi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436</w:t>
            </w:r>
          </w:p>
        </w:tc>
        <w:tc>
          <w:tcPr>
            <w:tcW w:w="236" w:type="dxa"/>
            <w:vAlign w:val="bottom"/>
          </w:tcPr>
          <w:p w14:paraId="657F9DA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BD0E1E4" w14:textId="0D1698D6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42</w:t>
            </w:r>
            <w:r w:rsidR="00DF3956" w:rsidRPr="003011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988</w:t>
            </w:r>
          </w:p>
        </w:tc>
      </w:tr>
      <w:tr w:rsidR="00DF3956" w:rsidRPr="00A610EA" w14:paraId="1202915C" w14:textId="77777777" w:rsidTr="00EE024E">
        <w:tc>
          <w:tcPr>
            <w:tcW w:w="2241" w:type="dxa"/>
          </w:tcPr>
          <w:p w14:paraId="37431191" w14:textId="77777777" w:rsidR="00DF3956" w:rsidRPr="00A610EA" w:rsidRDefault="00DF3956" w:rsidP="00DF39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5CB2F" w14:textId="04C9D259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143</w:t>
            </w:r>
            <w:r w:rsidR="00FE3C41" w:rsidRPr="00FE3C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29" w:type="dxa"/>
            <w:vAlign w:val="bottom"/>
          </w:tcPr>
          <w:p w14:paraId="305085F1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4D6A" w14:textId="131BBAA6" w:rsidR="00DF3956" w:rsidRPr="00A610EA" w:rsidRDefault="00B75BF2" w:rsidP="00EE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="00FE3C41" w:rsidRPr="00FE3C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29" w:type="dxa"/>
            <w:vAlign w:val="bottom"/>
          </w:tcPr>
          <w:p w14:paraId="5DB98D55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EE11" w14:textId="4428EA54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156</w:t>
            </w:r>
            <w:r w:rsidR="00FE3C41" w:rsidRPr="00FE3C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236" w:type="dxa"/>
            <w:vAlign w:val="bottom"/>
          </w:tcPr>
          <w:p w14:paraId="0B0CC32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70211" w14:textId="4528CAB2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="00DF395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37" w:type="dxa"/>
            <w:vAlign w:val="bottom"/>
          </w:tcPr>
          <w:p w14:paraId="3906EC51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4A45C" w14:textId="6F2CD844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="00DF395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36" w:type="dxa"/>
            <w:vAlign w:val="bottom"/>
          </w:tcPr>
          <w:p w14:paraId="1C423B7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CFC5" w14:textId="7FEA783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349</w:t>
            </w:r>
            <w:r w:rsidR="00DF3956" w:rsidRPr="00301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006</w:t>
            </w:r>
          </w:p>
        </w:tc>
      </w:tr>
    </w:tbl>
    <w:p w14:paraId="078F3344" w14:textId="77777777" w:rsidR="00472100" w:rsidRPr="00A610EA" w:rsidRDefault="00472100" w:rsidP="008A27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3150"/>
        <w:gridCol w:w="1350"/>
        <w:gridCol w:w="269"/>
        <w:gridCol w:w="1351"/>
        <w:gridCol w:w="270"/>
        <w:gridCol w:w="1346"/>
        <w:gridCol w:w="270"/>
        <w:gridCol w:w="1271"/>
      </w:tblGrid>
      <w:tr w:rsidR="00A14178" w:rsidRPr="00A14178" w14:paraId="2F0E6690" w14:textId="77777777" w:rsidTr="00BF39E3">
        <w:trPr>
          <w:tblHeader/>
        </w:trPr>
        <w:tc>
          <w:tcPr>
            <w:tcW w:w="3150" w:type="dxa"/>
            <w:shd w:val="clear" w:color="auto" w:fill="auto"/>
          </w:tcPr>
          <w:p w14:paraId="164406AA" w14:textId="1282DAEC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49C341F1" w14:textId="3308E38B" w:rsidR="00A14178" w:rsidRPr="00A14178" w:rsidRDefault="00A14178" w:rsidP="00A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C58840" w14:textId="77777777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shd w:val="clear" w:color="auto" w:fill="auto"/>
          </w:tcPr>
          <w:p w14:paraId="081880B5" w14:textId="2401DFC0" w:rsidR="00A14178" w:rsidRPr="00A14178" w:rsidRDefault="00A14178" w:rsidP="00115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50A" w:rsidRPr="00A14178" w14:paraId="4AE3747F" w14:textId="77777777" w:rsidTr="00BF39E3">
        <w:trPr>
          <w:tblHeader/>
        </w:trPr>
        <w:tc>
          <w:tcPr>
            <w:tcW w:w="3150" w:type="dxa"/>
          </w:tcPr>
          <w:p w14:paraId="30E35B90" w14:textId="2A9EC81A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4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C7F1A" w14:textId="2F7831FB" w:rsidR="0023350A" w:rsidRPr="00A14178" w:rsidRDefault="00B75BF2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4E4CF7A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8F85CA7" w14:textId="0AF74796" w:rsidR="0023350A" w:rsidRPr="00A14178" w:rsidRDefault="00B75BF2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B074AA1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C70C21" w14:textId="1B4BF679" w:rsidR="0023350A" w:rsidRPr="00A14178" w:rsidRDefault="00B75BF2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2941C1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5CC54F1" w14:textId="1AC5C63C" w:rsidR="0023350A" w:rsidRPr="00A14178" w:rsidRDefault="00B75BF2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23350A" w:rsidRPr="00A14178" w14:paraId="2304C811" w14:textId="77777777" w:rsidTr="00BF39E3">
        <w:trPr>
          <w:tblHeader/>
        </w:trPr>
        <w:tc>
          <w:tcPr>
            <w:tcW w:w="3150" w:type="dxa"/>
          </w:tcPr>
          <w:p w14:paraId="56816EBD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7"/>
          </w:tcPr>
          <w:p w14:paraId="3E822CFD" w14:textId="77777777" w:rsidR="0023350A" w:rsidRPr="00A14178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956" w:rsidRPr="00A14178" w14:paraId="3B3DE11A" w14:textId="77777777" w:rsidTr="00D820EA">
        <w:tc>
          <w:tcPr>
            <w:tcW w:w="3150" w:type="dxa"/>
          </w:tcPr>
          <w:p w14:paraId="097C0C12" w14:textId="46454A0A" w:rsidR="00DF3956" w:rsidRPr="00A14178" w:rsidRDefault="00DF3956" w:rsidP="00DF3956">
            <w:pPr>
              <w:tabs>
                <w:tab w:val="clear" w:pos="227"/>
              </w:tabs>
              <w:ind w:left="160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6E7C47C" w14:textId="0B18C4DE" w:rsidR="00DF3956" w:rsidRPr="00BE4729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32</w:t>
            </w:r>
            <w:r w:rsidR="00A5780B" w:rsidRPr="00A578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69" w:type="dxa"/>
            <w:vAlign w:val="center"/>
          </w:tcPr>
          <w:p w14:paraId="3469C0DC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8187C7B" w14:textId="2950EA9A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31</w:t>
            </w:r>
            <w:r w:rsidR="00DF3956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  <w:vAlign w:val="center"/>
          </w:tcPr>
          <w:p w14:paraId="3E6C5C3E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E1B7D08" w14:textId="0B8553AD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C3512C" w:rsidRPr="00C3512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  <w:vAlign w:val="center"/>
          </w:tcPr>
          <w:p w14:paraId="5F9872D2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679D719" w14:textId="2A2580FD" w:rsidR="00DF3956" w:rsidRPr="00C01C3E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DF3956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683</w:t>
            </w:r>
          </w:p>
        </w:tc>
      </w:tr>
      <w:tr w:rsidR="00DF3956" w:rsidRPr="00A14178" w14:paraId="18CDF887" w14:textId="77777777" w:rsidTr="00BF39E3">
        <w:tc>
          <w:tcPr>
            <w:tcW w:w="3150" w:type="dxa"/>
          </w:tcPr>
          <w:p w14:paraId="318DDF28" w14:textId="28F0508F" w:rsidR="00DF3956" w:rsidRPr="00A14178" w:rsidRDefault="00DF3956" w:rsidP="00DF39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1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2AB6DEBF" w14:textId="19EDB74D" w:rsidR="00DF3956" w:rsidRPr="000705BC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98</w:t>
            </w:r>
            <w:r w:rsidR="00B81AEE" w:rsidRPr="00B81AE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69" w:type="dxa"/>
            <w:vAlign w:val="center"/>
          </w:tcPr>
          <w:p w14:paraId="448C02DE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4A56C6B1" w14:textId="29E18CF2" w:rsidR="00DF3956" w:rsidRPr="000705BC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  <w:r w:rsidR="00DF3956" w:rsidRPr="003011E0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270" w:type="dxa"/>
            <w:vAlign w:val="center"/>
          </w:tcPr>
          <w:p w14:paraId="7E1153C2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79C7230C" w14:textId="74B097CB" w:rsidR="00DF3956" w:rsidRPr="000705BC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98</w:t>
            </w:r>
            <w:r w:rsidR="0006685C" w:rsidRPr="0006685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vAlign w:val="center"/>
          </w:tcPr>
          <w:p w14:paraId="67988103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609A4174" w14:textId="1F69424E" w:rsidR="00DF3956" w:rsidRPr="000705BC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  <w:r w:rsidR="00DF3956" w:rsidRPr="003011E0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735</w:t>
            </w:r>
          </w:p>
        </w:tc>
      </w:tr>
      <w:tr w:rsidR="00DF3956" w:rsidRPr="00A14178" w14:paraId="5404DA56" w14:textId="77777777" w:rsidTr="00BF39E3">
        <w:tc>
          <w:tcPr>
            <w:tcW w:w="3150" w:type="dxa"/>
          </w:tcPr>
          <w:p w14:paraId="4FF18892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38FC" w14:textId="135F4593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130</w:t>
            </w:r>
            <w:r w:rsidR="00C35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69" w:type="dxa"/>
            <w:vAlign w:val="center"/>
          </w:tcPr>
          <w:p w14:paraId="2FC3DD43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C1249" w14:textId="288D413A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93</w:t>
            </w:r>
            <w:r w:rsidR="00DF3956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vAlign w:val="center"/>
          </w:tcPr>
          <w:p w14:paraId="52262B72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DA5B5" w14:textId="402AEC6F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119</w:t>
            </w:r>
            <w:r w:rsidR="00C3512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vAlign w:val="center"/>
          </w:tcPr>
          <w:p w14:paraId="2CAADCCF" w14:textId="77777777" w:rsidR="00DF3956" w:rsidRPr="00A14178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5B2B0" w14:textId="18A83E30" w:rsidR="00DF3956" w:rsidRPr="00A14178" w:rsidRDefault="00B75BF2" w:rsidP="00DF39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</w:t>
            </w:r>
            <w:r w:rsidR="00DF3956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</w:tr>
    </w:tbl>
    <w:p w14:paraId="5938EB42" w14:textId="77777777" w:rsidR="00F02656" w:rsidRPr="00A610EA" w:rsidRDefault="00F02656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630E5" w14:textId="77777777" w:rsidR="006B39A1" w:rsidRPr="00A610EA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0304A7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C2D02" w14:textId="2AA50191" w:rsidR="0006685C" w:rsidRPr="008441E8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  <w:cs/>
        </w:rPr>
      </w:pP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="00B75BF2" w:rsidRPr="00B75BF2">
        <w:rPr>
          <w:rFonts w:ascii="Angsana New" w:hAnsi="Angsana New" w:hint="cs"/>
          <w:spacing w:val="2"/>
          <w:sz w:val="30"/>
          <w:szCs w:val="30"/>
        </w:rPr>
        <w:t>3</w:t>
      </w:r>
      <w:r w:rsidR="00B75BF2" w:rsidRPr="00B75BF2">
        <w:rPr>
          <w:rFonts w:ascii="Angsana New" w:hAnsi="Angsana New"/>
          <w:spacing w:val="2"/>
          <w:sz w:val="30"/>
          <w:szCs w:val="30"/>
        </w:rPr>
        <w:t>1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 w:hint="cs"/>
          <w:spacing w:val="2"/>
          <w:sz w:val="30"/>
          <w:szCs w:val="30"/>
        </w:rPr>
        <w:t>2566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กลุ่มบริษัทมีเงินเบิกเกินบัญชีธนาคาร จำนวนเงินรวม </w:t>
      </w:r>
      <w:r w:rsidR="00B75BF2" w:rsidRPr="00B75BF2">
        <w:rPr>
          <w:rFonts w:ascii="Angsana New" w:hAnsi="Angsana New"/>
          <w:spacing w:val="2"/>
          <w:sz w:val="30"/>
          <w:szCs w:val="30"/>
        </w:rPr>
        <w:t>93</w:t>
      </w:r>
      <w:r w:rsidR="002447E8" w:rsidRPr="008441E8">
        <w:rPr>
          <w:rFonts w:ascii="Angsana New" w:hAnsi="Angsana New"/>
          <w:spacing w:val="2"/>
          <w:sz w:val="30"/>
          <w:szCs w:val="30"/>
        </w:rPr>
        <w:t>.</w:t>
      </w:r>
      <w:r w:rsidR="00B75BF2" w:rsidRPr="00B75BF2">
        <w:rPr>
          <w:rFonts w:ascii="Angsana New" w:hAnsi="Angsana New"/>
          <w:spacing w:val="2"/>
          <w:sz w:val="30"/>
          <w:szCs w:val="30"/>
        </w:rPr>
        <w:t>1</w:t>
      </w:r>
      <w:r w:rsidRPr="008441E8">
        <w:rPr>
          <w:rFonts w:ascii="Angsana New" w:hAnsi="Angsana New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(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2565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:</w:t>
      </w:r>
      <w:r w:rsidRPr="008441E8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>กลุ่มบริษัทและบริษัทมีเงินเบิกเกินบัญชีธนาคาร จำนวนเงินรวม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169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3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ล้านบาทและ 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56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0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 ตามลำดับ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)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>ซึ่งเงินเบิกเกินบัญชีธนาคารบางแห่งค้ำประกันโดยที่ดิน เครื่องจักรและอุปกรณ์บางส่วน</w:t>
      </w:r>
      <w:r w:rsidRPr="008441E8">
        <w:rPr>
          <w:rFonts w:ascii="Angsana New" w:hAnsi="Angsana New" w:hint="cs"/>
          <w:spacing w:val="2"/>
          <w:sz w:val="30"/>
          <w:szCs w:val="30"/>
        </w:rPr>
        <w:t>,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 บัญชีเงินฝากประจำที่มีระยะเวลาครบกำหนดตั้งแต่ </w:t>
      </w:r>
      <w:r w:rsidR="00B75BF2" w:rsidRPr="00B75BF2">
        <w:rPr>
          <w:rFonts w:ascii="Angsana New" w:hAnsi="Angsana New" w:hint="cs"/>
          <w:spacing w:val="2"/>
          <w:sz w:val="30"/>
          <w:szCs w:val="30"/>
        </w:rPr>
        <w:t>3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 เดือนขึ้นไป</w:t>
      </w:r>
      <w:r w:rsidRPr="008441E8">
        <w:rPr>
          <w:rFonts w:ascii="Angsana New" w:hAnsi="Angsana New" w:hint="cs"/>
          <w:spacing w:val="2"/>
          <w:sz w:val="30"/>
          <w:szCs w:val="30"/>
        </w:rPr>
        <w:t>,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 บริษัท บางกอก ดรัก จำกัด</w:t>
      </w:r>
      <w:r w:rsidRPr="008441E8">
        <w:rPr>
          <w:rFonts w:ascii="Angsana New" w:hAnsi="Angsana New" w:hint="cs"/>
          <w:spacing w:val="2"/>
          <w:sz w:val="30"/>
          <w:szCs w:val="30"/>
        </w:rPr>
        <w:t>,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 xml:space="preserve"> บริษัท บางกอก เมดิก้า จำกัด และบริษัท ฟาร์ม่า อัลลิอันซ์ จำกัด</w:t>
      </w:r>
      <w:r w:rsidRPr="008441E8">
        <w:rPr>
          <w:rFonts w:ascii="Angsana New" w:hAnsi="Angsana New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2"/>
          <w:sz w:val="30"/>
          <w:szCs w:val="30"/>
        </w:rPr>
        <w:t>6</w:t>
      </w:r>
      <w:r w:rsidR="002447E8" w:rsidRPr="008441E8">
        <w:rPr>
          <w:rFonts w:ascii="Angsana New" w:hAnsi="Angsana New"/>
          <w:spacing w:val="2"/>
          <w:sz w:val="30"/>
          <w:szCs w:val="30"/>
        </w:rPr>
        <w:t>.</w:t>
      </w:r>
      <w:r w:rsidR="00B75BF2" w:rsidRPr="00B75BF2">
        <w:rPr>
          <w:rFonts w:ascii="Angsana New" w:hAnsi="Angsana New"/>
          <w:spacing w:val="2"/>
          <w:sz w:val="30"/>
          <w:szCs w:val="30"/>
        </w:rPr>
        <w:t>3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>ถึงร้อยละ</w:t>
      </w:r>
      <w:r w:rsidR="002447E8" w:rsidRPr="008441E8">
        <w:rPr>
          <w:rFonts w:ascii="Angsana New" w:hAnsi="Angsana New"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2"/>
          <w:sz w:val="30"/>
          <w:szCs w:val="30"/>
        </w:rPr>
        <w:t>7</w:t>
      </w:r>
      <w:r w:rsidR="002447E8" w:rsidRPr="008441E8">
        <w:rPr>
          <w:rFonts w:ascii="Angsana New" w:hAnsi="Angsana New"/>
          <w:spacing w:val="2"/>
          <w:sz w:val="30"/>
          <w:szCs w:val="30"/>
        </w:rPr>
        <w:t>.</w:t>
      </w:r>
      <w:r w:rsidR="00B75BF2" w:rsidRPr="00B75BF2">
        <w:rPr>
          <w:rFonts w:ascii="Angsana New" w:hAnsi="Angsana New"/>
          <w:spacing w:val="2"/>
          <w:sz w:val="30"/>
          <w:szCs w:val="30"/>
        </w:rPr>
        <w:t>6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8441E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(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2565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: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>ร้อยละ</w:t>
      </w:r>
      <w:r w:rsidRPr="008441E8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5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1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ถึงร้อยละ 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6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2"/>
          <w:sz w:val="30"/>
          <w:szCs w:val="30"/>
        </w:rPr>
        <w:t>6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 xml:space="preserve"> 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</w:t>
      </w:r>
      <w:r w:rsidRPr="008441E8">
        <w:rPr>
          <w:rFonts w:ascii="Angsana New" w:hAnsi="Angsana New" w:hint="cs"/>
          <w:i/>
          <w:iCs/>
          <w:spacing w:val="2"/>
          <w:sz w:val="30"/>
          <w:szCs w:val="30"/>
        </w:rPr>
        <w:t>)</w:t>
      </w:r>
    </w:p>
    <w:p w14:paraId="731BC9C3" w14:textId="77777777" w:rsidR="006B39A1" w:rsidRPr="00A610EA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Theme="majorBidi" w:hAnsiTheme="majorBidi" w:cstheme="majorBidi"/>
          <w:sz w:val="2"/>
          <w:szCs w:val="2"/>
        </w:rPr>
      </w:pPr>
    </w:p>
    <w:p w14:paraId="33F1F3B8" w14:textId="15FA1C15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0889A5" w14:textId="7EE1B537" w:rsidR="00B85E18" w:rsidRPr="00A610EA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725E03" w:rsidRDefault="00746775" w:rsidP="00D9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09A10D" w14:textId="655068F8" w:rsidR="00746775" w:rsidRPr="0006685C" w:rsidRDefault="0006685C" w:rsidP="00066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75BF2" w:rsidRPr="00B75BF2">
        <w:rPr>
          <w:rFonts w:ascii="Angsana New" w:hAnsi="Angsana New" w:hint="cs"/>
          <w:sz w:val="30"/>
          <w:szCs w:val="30"/>
        </w:rPr>
        <w:t>3</w:t>
      </w:r>
      <w:r w:rsidR="00B75BF2" w:rsidRPr="00B75BF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กลุ่มบริษัทและบริษัทมีตั๋วสัญญาใช้เงินและสินเชื่อเพื่อการนำเข้าจากสถาบันการเงินหลายแห่ง จำนวนเงิน</w:t>
      </w:r>
      <w:r w:rsidR="002447E8"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107</w:t>
      </w:r>
      <w:r w:rsidR="002447E8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B75BF2" w:rsidRPr="00B75BF2">
        <w:rPr>
          <w:rFonts w:ascii="Angsana New" w:hAnsi="Angsana New"/>
          <w:sz w:val="30"/>
          <w:szCs w:val="30"/>
        </w:rPr>
        <w:t>92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2565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209</w:t>
      </w:r>
      <w:r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5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194</w:t>
      </w:r>
      <w:r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5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 เครื่องจักรและอุปกรณ์บางส่วน</w:t>
      </w:r>
      <w:r w:rsidRPr="009721F5">
        <w:rPr>
          <w:rFonts w:ascii="Angsana New" w:hAnsi="Angsana New" w:hint="cs"/>
          <w:sz w:val="30"/>
          <w:szCs w:val="30"/>
        </w:rPr>
        <w:t>,</w:t>
      </w:r>
      <w:r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B75BF2" w:rsidRPr="00B75BF2">
        <w:rPr>
          <w:rFonts w:ascii="Angsana New" w:hAnsi="Angsana New"/>
          <w:sz w:val="30"/>
          <w:szCs w:val="30"/>
        </w:rPr>
        <w:t>4</w:t>
      </w:r>
      <w:r w:rsidR="002447E8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7</w:t>
      </w:r>
      <w:r w:rsidR="002447E8"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3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2565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4</w:t>
      </w:r>
      <w:r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0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6</w:t>
      </w:r>
      <w:r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z w:val="30"/>
          <w:szCs w:val="30"/>
        </w:rPr>
        <w:t>7</w:t>
      </w:r>
      <w:r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31744CEF" w14:textId="00B16C2B" w:rsidR="00BC1902" w:rsidRDefault="00BC1902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F637F" w14:textId="78EFCF1F" w:rsidR="00332813" w:rsidRPr="00332813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2813">
        <w:rPr>
          <w:rFonts w:asciiTheme="majorBidi" w:hAnsiTheme="majorBidi" w:cstheme="majorBidi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11190F0C" w14:textId="641FB3AE" w:rsidR="00332813" w:rsidRDefault="00332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0DDB7A6" w14:textId="77777777" w:rsidR="0057634D" w:rsidRDefault="0057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9423C05" w14:textId="5E7F333E" w:rsidR="005159F2" w:rsidRPr="00A610EA" w:rsidRDefault="005159F2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D05448A" w14:textId="77777777" w:rsidR="00CB5CCB" w:rsidRPr="008315C1" w:rsidRDefault="00CB5CCB" w:rsidP="0051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1932E002" w14:textId="6C32A4EA" w:rsidR="00181373" w:rsidRPr="008F1F7C" w:rsidRDefault="008315C1" w:rsidP="008315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</w:t>
      </w:r>
      <w:r w:rsidR="00B75BF2" w:rsidRPr="00B75BF2">
        <w:rPr>
          <w:rFonts w:ascii="Angsana New" w:hAnsi="Angsana New"/>
          <w:spacing w:val="-2"/>
          <w:sz w:val="30"/>
          <w:szCs w:val="30"/>
        </w:rPr>
        <w:t>1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br/>
        <w:t xml:space="preserve">รวมมูลค่าทั้งสิ้น </w:t>
      </w:r>
      <w:r w:rsidR="00B75BF2" w:rsidRPr="00B75BF2">
        <w:rPr>
          <w:rFonts w:ascii="Angsana New" w:hAnsi="Angsana New"/>
          <w:spacing w:val="-2"/>
          <w:sz w:val="30"/>
          <w:szCs w:val="30"/>
        </w:rPr>
        <w:t>79</w:t>
      </w:r>
      <w:r w:rsidR="00C63034" w:rsidRPr="008F1F7C">
        <w:rPr>
          <w:rFonts w:ascii="Angsana New" w:hAnsi="Angsana New"/>
          <w:spacing w:val="-2"/>
          <w:sz w:val="30"/>
          <w:szCs w:val="30"/>
        </w:rPr>
        <w:t>.</w:t>
      </w:r>
      <w:r w:rsidR="00B75BF2" w:rsidRPr="00B75BF2">
        <w:rPr>
          <w:rFonts w:ascii="Angsana New" w:hAnsi="Angsana New"/>
          <w:spacing w:val="-2"/>
          <w:sz w:val="30"/>
          <w:szCs w:val="30"/>
        </w:rPr>
        <w:t>8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30</w:t>
      </w:r>
      <w:r w:rsidR="00C63034" w:rsidRPr="008F1F7C">
        <w:rPr>
          <w:rFonts w:ascii="Angsana New" w:hAnsi="Angsana New"/>
          <w:spacing w:val="-2"/>
          <w:sz w:val="30"/>
          <w:szCs w:val="30"/>
        </w:rPr>
        <w:t>.</w:t>
      </w:r>
      <w:r w:rsidR="00B75BF2" w:rsidRPr="00B75BF2">
        <w:rPr>
          <w:rFonts w:ascii="Angsana New" w:hAnsi="Angsana New"/>
          <w:spacing w:val="-2"/>
          <w:sz w:val="30"/>
          <w:szCs w:val="30"/>
        </w:rPr>
        <w:t>6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2565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101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1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55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 ซึ่งเงินกู้ยืมระยะยาวดังกล่าวค้ำประกันโดยที่ดิน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>เครื่องจักรและอุปกรณ์บางส่วน</w:t>
      </w:r>
      <w:r w:rsidRPr="008F1F7C">
        <w:rPr>
          <w:rFonts w:ascii="Angsana New" w:hAnsi="Angsana New" w:hint="cs"/>
          <w:spacing w:val="-2"/>
          <w:sz w:val="30"/>
          <w:szCs w:val="30"/>
        </w:rPr>
        <w:t>,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 บัญชีเงินฝากประจำที่มีระยะเวลาครบกำหนดตั้งแต่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3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 เดือนขึ้นไป</w:t>
      </w:r>
      <w:r w:rsidRPr="008F1F7C">
        <w:rPr>
          <w:rFonts w:ascii="Angsana New" w:hAnsi="Angsana New" w:hint="cs"/>
          <w:spacing w:val="-2"/>
          <w:sz w:val="30"/>
          <w:szCs w:val="30"/>
        </w:rPr>
        <w:t>,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 บริษัท บางกอก ดรัก จำกัด</w:t>
      </w:r>
      <w:r w:rsidRPr="008F1F7C">
        <w:rPr>
          <w:rFonts w:ascii="Angsana New" w:hAnsi="Angsana New" w:hint="cs"/>
          <w:spacing w:val="-2"/>
          <w:sz w:val="30"/>
          <w:szCs w:val="30"/>
        </w:rPr>
        <w:t>,</w:t>
      </w:r>
      <w:r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 บริษัท บางกอก เมดิก้า จำกัด และบริษัท ฟาร์ม่า อัลลิอันซ์ จำกัด</w:t>
      </w:r>
      <w:r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044B8"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="00A044B8" w:rsidRPr="008F1F7C">
        <w:rPr>
          <w:rFonts w:ascii="Angsana New" w:hAnsi="Angsana New"/>
          <w:spacing w:val="-2"/>
          <w:sz w:val="30"/>
          <w:szCs w:val="30"/>
        </w:rPr>
        <w:t>.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="00A044B8"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044B8" w:rsidRPr="008F1F7C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B75BF2" w:rsidRPr="00B75BF2">
        <w:rPr>
          <w:rFonts w:ascii="Angsana New" w:hAnsi="Angsana New"/>
          <w:spacing w:val="-2"/>
          <w:sz w:val="30"/>
          <w:szCs w:val="30"/>
        </w:rPr>
        <w:t>8</w:t>
      </w:r>
      <w:r w:rsidR="00A044B8" w:rsidRPr="008F1F7C">
        <w:rPr>
          <w:rFonts w:ascii="Angsana New" w:hAnsi="Angsana New"/>
          <w:spacing w:val="-2"/>
          <w:sz w:val="30"/>
          <w:szCs w:val="30"/>
        </w:rPr>
        <w:t>.</w:t>
      </w:r>
      <w:r w:rsidR="00B75BF2" w:rsidRPr="00B75BF2">
        <w:rPr>
          <w:rFonts w:ascii="Angsana New" w:hAnsi="Angsana New"/>
          <w:spacing w:val="-2"/>
          <w:sz w:val="30"/>
          <w:szCs w:val="30"/>
        </w:rPr>
        <w:t>3</w:t>
      </w:r>
      <w:r w:rsidR="00A044B8" w:rsidRPr="008F1F7C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2565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="00A044B8" w:rsidRPr="008F1F7C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044B8" w:rsidRPr="008F1F7C">
        <w:rPr>
          <w:rFonts w:ascii="Angsana New" w:hAnsi="Angsana New"/>
          <w:i/>
          <w:iCs/>
          <w:spacing w:val="-2"/>
          <w:sz w:val="30"/>
          <w:szCs w:val="30"/>
        </w:rPr>
        <w:br/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7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B75BF2" w:rsidRPr="00B75BF2">
        <w:rPr>
          <w:rFonts w:ascii="Angsana New" w:hAnsi="Angsana New" w:hint="cs"/>
          <w:i/>
          <w:iCs/>
          <w:spacing w:val="-2"/>
          <w:sz w:val="30"/>
          <w:szCs w:val="30"/>
        </w:rPr>
        <w:t>0</w:t>
      </w:r>
      <w:r w:rsidR="00A044B8" w:rsidRPr="008F1F7C">
        <w:rPr>
          <w:rFonts w:ascii="Angsana New" w:hAnsi="Angsana New" w:hint="cs"/>
          <w:i/>
          <w:iCs/>
          <w:spacing w:val="-2"/>
          <w:sz w:val="30"/>
          <w:szCs w:val="30"/>
          <w:cs/>
        </w:rPr>
        <w:t>)</w:t>
      </w:r>
    </w:p>
    <w:p w14:paraId="595B2BCE" w14:textId="77777777" w:rsidR="00181373" w:rsidRDefault="00181373" w:rsidP="008315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BDA728" w14:textId="3C50F01F" w:rsidR="008315C1" w:rsidRPr="009721F5" w:rsidRDefault="008315C1" w:rsidP="008315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  <w:r w:rsidR="00181373">
        <w:rPr>
          <w:rFonts w:ascii="Angsana New" w:hAnsi="Angsana New"/>
          <w:sz w:val="30"/>
          <w:szCs w:val="30"/>
        </w:rPr>
        <w:t xml:space="preserve"> </w:t>
      </w:r>
    </w:p>
    <w:p w14:paraId="30E95248" w14:textId="38BE3D6E" w:rsidR="00AA4E50" w:rsidRPr="00A610EA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E41E240" w14:textId="4C952C3B" w:rsidR="00B85E18" w:rsidRDefault="0052056B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3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A4634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4634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46343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มิ</w:t>
      </w:r>
      <w:r w:rsidRPr="00A46343">
        <w:rPr>
          <w:rFonts w:asciiTheme="majorBidi" w:hAnsiTheme="majorBidi" w:cstheme="majorBidi"/>
          <w:sz w:val="30"/>
          <w:szCs w:val="30"/>
          <w:cs/>
        </w:rPr>
        <w:t>ได้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เบิก</w:t>
      </w:r>
      <w:r w:rsidRPr="00A46343">
        <w:rPr>
          <w:rFonts w:asciiTheme="majorBidi" w:hAnsiTheme="majorBidi" w:cstheme="majorBidi"/>
          <w:sz w:val="30"/>
          <w:szCs w:val="30"/>
          <w:cs/>
        </w:rPr>
        <w:t>ใช้เป็นจำนวนเงินรวม</w:t>
      </w:r>
      <w:r w:rsidR="00FD7DA0" w:rsidRPr="00A46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224</w:t>
      </w:r>
      <w:r w:rsidR="006971B8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0</w:t>
      </w:r>
      <w:r w:rsidR="00170231"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75BF2" w:rsidRPr="00B75BF2">
        <w:rPr>
          <w:rFonts w:asciiTheme="majorBidi" w:hAnsiTheme="majorBidi"/>
          <w:sz w:val="30"/>
          <w:szCs w:val="30"/>
        </w:rPr>
        <w:t>174</w:t>
      </w:r>
      <w:r w:rsidR="00D82C76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9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A46343">
        <w:rPr>
          <w:rFonts w:asciiTheme="majorBidi" w:hAnsiTheme="majorBidi" w:cstheme="majorBidi"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Pr="00A4634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D4A36" w:rsidRPr="00A46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i/>
          <w:sz w:val="30"/>
          <w:szCs w:val="30"/>
        </w:rPr>
        <w:t>56</w:t>
      </w:r>
      <w:r w:rsidR="00DF3956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1</w:t>
      </w:r>
      <w:r w:rsidR="003A7E97" w:rsidRPr="00A46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02656" w:rsidRPr="00A46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B75BF2" w:rsidRPr="00B75BF2">
        <w:rPr>
          <w:rFonts w:asciiTheme="majorBidi" w:hAnsiTheme="majorBidi"/>
          <w:i/>
          <w:sz w:val="30"/>
          <w:szCs w:val="30"/>
        </w:rPr>
        <w:t>26</w:t>
      </w:r>
      <w:r w:rsidR="00DF3956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6</w:t>
      </w:r>
      <w:r w:rsidR="00F02656" w:rsidRPr="00A46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A4634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2E2C5F" w14:textId="38FD5129" w:rsidR="00D82C76" w:rsidRDefault="00D8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1CF78263" w14:textId="27D8D9F4" w:rsidR="007D7B5C" w:rsidRPr="00A610EA" w:rsidRDefault="007D7B5C" w:rsidP="0020241E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ประมาณการหนี้สินผลประโยชน์พนักงาน</w:t>
      </w:r>
    </w:p>
    <w:p w14:paraId="5E51DE90" w14:textId="77777777" w:rsidR="007D7B5C" w:rsidRPr="00A610EA" w:rsidRDefault="007D7B5C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9DA3C9" w14:textId="689C51A5" w:rsidR="00F348F4" w:rsidRPr="00A610EA" w:rsidRDefault="00F56CCB" w:rsidP="007D7B5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610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โครงการผลประโยชน์ที่กำหนดไว้</w:t>
      </w:r>
    </w:p>
    <w:p w14:paraId="56A14177" w14:textId="77777777" w:rsidR="00F348F4" w:rsidRPr="003A7E97" w:rsidRDefault="00F348F4" w:rsidP="00F56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5E35" w14:textId="25E6CDD9" w:rsidR="00F56CCB" w:rsidRDefault="00472100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A610E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B75BF2" w:rsidRPr="00B75BF2">
        <w:rPr>
          <w:rFonts w:asciiTheme="majorBidi" w:hAnsiTheme="majorBidi"/>
          <w:sz w:val="30"/>
          <w:szCs w:val="30"/>
        </w:rPr>
        <w:t>2541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</w:t>
      </w:r>
      <w:r w:rsidR="001959CA">
        <w:rPr>
          <w:rFonts w:asciiTheme="majorBidi" w:hAnsiTheme="majorBidi" w:cstheme="majorBidi"/>
          <w:sz w:val="30"/>
          <w:szCs w:val="30"/>
        </w:rPr>
        <w:br/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 xml:space="preserve"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959CA">
        <w:rPr>
          <w:rFonts w:asciiTheme="majorBidi" w:hAnsiTheme="majorBidi" w:cstheme="majorBidi"/>
          <w:sz w:val="30"/>
          <w:szCs w:val="30"/>
        </w:rPr>
        <w:br/>
      </w:r>
      <w:r w:rsidR="00C96383" w:rsidRPr="00A610EA">
        <w:rPr>
          <w:rFonts w:asciiTheme="majorBidi" w:hAnsiTheme="majorBidi" w:cstheme="majorBidi"/>
          <w:sz w:val="30"/>
          <w:szCs w:val="30"/>
          <w:cs/>
        </w:rPr>
        <w:t>และ</w:t>
      </w:r>
      <w:r w:rsidR="00397B46" w:rsidRPr="00A610E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18D1D89F" w14:textId="77777777" w:rsidR="001B3BF3" w:rsidRPr="00A610EA" w:rsidRDefault="001B3BF3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2"/>
        <w:gridCol w:w="270"/>
        <w:gridCol w:w="1260"/>
        <w:gridCol w:w="270"/>
        <w:gridCol w:w="1260"/>
        <w:gridCol w:w="270"/>
        <w:gridCol w:w="1263"/>
      </w:tblGrid>
      <w:tr w:rsidR="00470C6A" w:rsidRPr="00A610EA" w14:paraId="6D23156F" w14:textId="77777777" w:rsidTr="00C0439B">
        <w:trPr>
          <w:tblHeader/>
        </w:trPr>
        <w:tc>
          <w:tcPr>
            <w:tcW w:w="3150" w:type="dxa"/>
          </w:tcPr>
          <w:p w14:paraId="1E2C2FE1" w14:textId="314804C3" w:rsidR="00470C6A" w:rsidRPr="00A610EA" w:rsidRDefault="00B50AE0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92" w:type="dxa"/>
            <w:gridSpan w:val="3"/>
          </w:tcPr>
          <w:p w14:paraId="6F3046CD" w14:textId="20176BA9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19167E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15BE312" w14:textId="1F2451D2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50A" w:rsidRPr="00A610EA" w14:paraId="0CAEB150" w14:textId="77777777" w:rsidTr="00470C6A">
        <w:trPr>
          <w:tblHeader/>
        </w:trPr>
        <w:tc>
          <w:tcPr>
            <w:tcW w:w="3150" w:type="dxa"/>
          </w:tcPr>
          <w:p w14:paraId="0E8E7047" w14:textId="32EB8854" w:rsidR="0023350A" w:rsidRPr="00A610EA" w:rsidRDefault="00B50AE0" w:rsidP="00B5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62" w:type="dxa"/>
          </w:tcPr>
          <w:p w14:paraId="0FF07484" w14:textId="3E1034FA" w:rsidR="0023350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6B2B7B5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7F4D1" w14:textId="72641DD0" w:rsidR="0023350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77CA73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FF0386" w14:textId="12A08E53" w:rsidR="0023350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372C08" w14:textId="77777777" w:rsidR="0023350A" w:rsidRPr="00A610EA" w:rsidRDefault="0023350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B98EF8" w14:textId="4BD96A94" w:rsidR="0023350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23350A" w:rsidRPr="00A610EA" w14:paraId="051E1E6D" w14:textId="77777777" w:rsidTr="00C0439B">
        <w:trPr>
          <w:tblHeader/>
        </w:trPr>
        <w:tc>
          <w:tcPr>
            <w:tcW w:w="3150" w:type="dxa"/>
          </w:tcPr>
          <w:p w14:paraId="24D50F39" w14:textId="77777777" w:rsidR="0023350A" w:rsidRPr="00A610EA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7"/>
          </w:tcPr>
          <w:p w14:paraId="1CB5CA49" w14:textId="77777777" w:rsidR="0023350A" w:rsidRPr="00A610EA" w:rsidRDefault="0023350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956" w:rsidRPr="00A610EA" w14:paraId="3F14CC44" w14:textId="77777777" w:rsidTr="00470C6A">
        <w:tc>
          <w:tcPr>
            <w:tcW w:w="3150" w:type="dxa"/>
          </w:tcPr>
          <w:p w14:paraId="6F81EF25" w14:textId="4E4072A0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2" w:type="dxa"/>
          </w:tcPr>
          <w:p w14:paraId="66C05D71" w14:textId="11825EC7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112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7CCDB3C1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5EF0B" w14:textId="3F30BB3E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103</w:t>
            </w:r>
            <w:r w:rsidR="00DF3956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1960639F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A9086" w14:textId="5728EFF5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E96539" w:rsidRPr="00E965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14:paraId="58E71C4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34A117" w14:textId="6EA306F3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55</w:t>
            </w:r>
            <w:r w:rsidR="00DF3956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</w:tr>
      <w:tr w:rsidR="00DF3956" w:rsidRPr="00A610EA" w14:paraId="3D540766" w14:textId="77777777" w:rsidTr="00470C6A">
        <w:tc>
          <w:tcPr>
            <w:tcW w:w="3150" w:type="dxa"/>
          </w:tcPr>
          <w:p w14:paraId="66A56566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722FEFC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E19C1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EDC27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0923F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738B3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7259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80AB1CF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956" w:rsidRPr="00A610EA" w14:paraId="41723115" w14:textId="77777777" w:rsidTr="00E96539">
        <w:tc>
          <w:tcPr>
            <w:tcW w:w="3150" w:type="dxa"/>
          </w:tcPr>
          <w:p w14:paraId="5BACAC8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2" w:type="dxa"/>
          </w:tcPr>
          <w:p w14:paraId="0A643E32" w14:textId="516718A8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42B2B4A5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8E56C" w14:textId="54D0FE50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DF3956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22164504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269B1" w14:textId="0B4D0588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E96539" w:rsidRPr="00E965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197D90D5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129F394" w14:textId="0979B160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DF3956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307</w:t>
            </w:r>
          </w:p>
        </w:tc>
      </w:tr>
      <w:tr w:rsidR="00DF3956" w:rsidRPr="00A610EA" w14:paraId="3CA1693F" w14:textId="77777777" w:rsidTr="00E96539">
        <w:tc>
          <w:tcPr>
            <w:tcW w:w="3150" w:type="dxa"/>
          </w:tcPr>
          <w:p w14:paraId="68A9040E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</w:tcPr>
          <w:p w14:paraId="370D8E7D" w14:textId="6884489A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1E201F7D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4BC3A" w14:textId="5353E400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DF3956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2095D14B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AE404" w14:textId="50D250AC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E96539" w:rsidRPr="00E965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15A4905" w14:textId="77777777" w:rsidR="00DF3956" w:rsidRPr="00A610EA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FAFF6F2" w14:textId="1DC77530" w:rsidR="00DF3956" w:rsidRPr="00A610EA" w:rsidRDefault="00B75BF2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DF3956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057</w:t>
            </w:r>
          </w:p>
        </w:tc>
      </w:tr>
      <w:tr w:rsidR="00E96539" w:rsidRPr="00A610EA" w14:paraId="2C6B107D" w14:textId="77777777" w:rsidTr="000347EA">
        <w:tc>
          <w:tcPr>
            <w:tcW w:w="3150" w:type="dxa"/>
          </w:tcPr>
          <w:p w14:paraId="174F6CBB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D0B096A" w14:textId="17B92840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10</w:t>
            </w:r>
            <w:r w:rsidR="0046154B" w:rsidRPr="00461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0B750C4A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653220" w14:textId="3ECF01A8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E96539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5940B4CA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6487F2" w14:textId="7E3E89AA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C85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14:paraId="05C00B3C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7BB8BE" w14:textId="3A3A6B86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E96539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364</w:t>
            </w:r>
          </w:p>
        </w:tc>
      </w:tr>
      <w:tr w:rsidR="00E96539" w:rsidRPr="00A610EA" w14:paraId="58C277D8" w14:textId="77777777" w:rsidTr="00CA7199">
        <w:tc>
          <w:tcPr>
            <w:tcW w:w="3150" w:type="dxa"/>
          </w:tcPr>
          <w:p w14:paraId="3EFCA0B8" w14:textId="77777777" w:rsidR="00E96539" w:rsidRPr="00A610EA" w:rsidRDefault="00E96539" w:rsidP="00E9653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262" w:type="dxa"/>
          </w:tcPr>
          <w:p w14:paraId="7CAE99A4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930DF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4C46F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0C5F9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8772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3FDC6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4B7B35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539" w:rsidRPr="00A610EA" w14:paraId="612185E4" w14:textId="77777777" w:rsidTr="00470C6A">
        <w:tc>
          <w:tcPr>
            <w:tcW w:w="3150" w:type="dxa"/>
          </w:tcPr>
          <w:p w14:paraId="377C8045" w14:textId="5407C383" w:rsidR="00E96539" w:rsidRPr="00A610EA" w:rsidRDefault="00E96539" w:rsidP="00E96539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262" w:type="dxa"/>
          </w:tcPr>
          <w:p w14:paraId="3E51B900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F7FC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06739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C607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DEFF4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B55C2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6D5BF87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8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539" w:rsidRPr="00A610EA" w14:paraId="474AEBE1" w14:textId="77777777" w:rsidTr="00470C6A">
        <w:tc>
          <w:tcPr>
            <w:tcW w:w="3150" w:type="dxa"/>
            <w:shd w:val="clear" w:color="auto" w:fill="auto"/>
          </w:tcPr>
          <w:p w14:paraId="5FAE55E3" w14:textId="77777777" w:rsidR="00E96539" w:rsidRPr="00A610EA" w:rsidRDefault="00E96539" w:rsidP="00E96539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3E21BC4F" w14:textId="7267B93F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2F41EA2F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1CB7E" w14:textId="2F74DE95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963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543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A86003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8389E" w14:textId="585A497E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3020E3F6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8D610AE" w14:textId="30D02490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580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6539" w:rsidRPr="00A610EA" w14:paraId="61758FBC" w14:textId="77777777" w:rsidTr="00470C6A">
        <w:tc>
          <w:tcPr>
            <w:tcW w:w="3150" w:type="dxa"/>
            <w:shd w:val="clear" w:color="auto" w:fill="auto"/>
          </w:tcPr>
          <w:p w14:paraId="2047FC91" w14:textId="77777777" w:rsidR="00E96539" w:rsidRPr="00A610EA" w:rsidRDefault="00E96539" w:rsidP="00E96539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2" w:type="dxa"/>
          </w:tcPr>
          <w:p w14:paraId="195BE396" w14:textId="2CF5AD83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7536AEEE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42F20" w14:textId="69932A3F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E96539"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14:paraId="2030BF49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BA11A" w14:textId="1FDCF0EB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590BEE" w:rsidRPr="00590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2E002429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6B9665" w14:textId="096ACA65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="00E96539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038</w:t>
            </w:r>
          </w:p>
        </w:tc>
      </w:tr>
      <w:tr w:rsidR="00E96539" w:rsidRPr="00A610EA" w14:paraId="1B0EF3A0" w14:textId="77777777" w:rsidTr="00470C6A">
        <w:tc>
          <w:tcPr>
            <w:tcW w:w="3150" w:type="dxa"/>
            <w:shd w:val="clear" w:color="auto" w:fill="auto"/>
          </w:tcPr>
          <w:p w14:paraId="7618007A" w14:textId="77777777" w:rsidR="00E96539" w:rsidRPr="00A610EA" w:rsidRDefault="00E96539" w:rsidP="00E96539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1D738B7" w14:textId="4EE1EFFD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46154B" w:rsidRPr="00461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08A789A5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582528" w14:textId="07C65D1B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E96539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36963B6F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2EB3D" w14:textId="5FC3899A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590BEE" w:rsidRPr="00590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1FB75BCD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8499CBD" w14:textId="219277E6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E96539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458</w:t>
            </w:r>
          </w:p>
        </w:tc>
      </w:tr>
      <w:tr w:rsidR="00E96539" w:rsidRPr="00C0439B" w14:paraId="31C3FE35" w14:textId="77777777" w:rsidTr="00CF50E5">
        <w:tc>
          <w:tcPr>
            <w:tcW w:w="3150" w:type="dxa"/>
            <w:shd w:val="clear" w:color="auto" w:fill="auto"/>
          </w:tcPr>
          <w:p w14:paraId="4D6D976D" w14:textId="30AD56C9" w:rsidR="00E96539" w:rsidRPr="00C0439B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C0439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หนี้สินผลประ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โย</w:t>
            </w:r>
            <w:r w:rsidRPr="00C0439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ชน์ของพนักงาน</w:t>
            </w:r>
            <w:r w:rsidR="00F86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</w:t>
            </w:r>
            <w:r w:rsidR="00354DED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="00F86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D5535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C0439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D5535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2" w:type="dxa"/>
          </w:tcPr>
          <w:p w14:paraId="147E411B" w14:textId="77777777" w:rsidR="00E96539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6FE01" w14:textId="4A945949" w:rsidR="0046154B" w:rsidRPr="00C0439B" w:rsidRDefault="0046154B" w:rsidP="004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B11D4" w14:textId="77777777" w:rsidR="00E96539" w:rsidRPr="00C0439B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FC5182" w14:textId="77777777" w:rsidR="00E96539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7C4F6" w14:textId="25CFDC84" w:rsidR="00E96539" w:rsidRPr="00C0439B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BFC85" w14:textId="77777777" w:rsidR="00E96539" w:rsidRPr="00C0439B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FA5EB" w14:textId="77777777" w:rsidR="00E96539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3240E" w14:textId="13A91252" w:rsidR="00C85D74" w:rsidRPr="00C0439B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85D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736</w:t>
            </w:r>
            <w:r w:rsidRPr="00C85D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3AE73A" w14:textId="77777777" w:rsidR="00E96539" w:rsidRPr="00C0439B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5E1EAE0" w14:textId="77777777" w:rsidR="00E96539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59A79" w14:textId="26FC8CFC" w:rsidR="00E96539" w:rsidRPr="00C0439B" w:rsidRDefault="00E96539" w:rsidP="004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6539" w:rsidRPr="00A610EA" w14:paraId="4F042A50" w14:textId="77777777" w:rsidTr="00470C6A">
        <w:tc>
          <w:tcPr>
            <w:tcW w:w="3150" w:type="dxa"/>
          </w:tcPr>
          <w:p w14:paraId="27A5095C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64C5CC" w14:textId="3832335D" w:rsidR="00E96539" w:rsidRPr="00A610EA" w:rsidRDefault="0046154B" w:rsidP="004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4DF81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F1AC6" w14:textId="465B2550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963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081</w:t>
            </w:r>
            <w:r w:rsidRPr="00D963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B30B23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F20C5" w14:textId="129494F3" w:rsidR="00E96539" w:rsidRPr="00AB4097" w:rsidRDefault="00C85D74" w:rsidP="004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9045A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08C1EB" w14:textId="7614BBC2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145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6539" w:rsidRPr="00A610EA" w14:paraId="78670041" w14:textId="77777777" w:rsidTr="00470C6A">
        <w:tc>
          <w:tcPr>
            <w:tcW w:w="3150" w:type="dxa"/>
          </w:tcPr>
          <w:p w14:paraId="6DD82603" w14:textId="759C518B" w:rsidR="00E96539" w:rsidRPr="00A610EA" w:rsidRDefault="00E96539" w:rsidP="00E96539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83730F6" w14:textId="0F98E020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126</w:t>
            </w:r>
            <w:r w:rsidR="0046154B" w:rsidRPr="00461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185E0830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CE377" w14:textId="481920B9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112</w:t>
            </w:r>
            <w:r w:rsidR="00E96539" w:rsidRPr="00D96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6E5F37C0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AB3B0" w14:textId="2885274D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73</w:t>
            </w:r>
            <w:r w:rsidR="00C85D74" w:rsidRPr="00C85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27FC595B" w14:textId="77777777" w:rsidR="00E96539" w:rsidRPr="00A610EA" w:rsidRDefault="00E96539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6FCB98C" w14:textId="488D9902" w:rsidR="00E96539" w:rsidRPr="00A610EA" w:rsidRDefault="00B75BF2" w:rsidP="00E9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64</w:t>
            </w:r>
            <w:r w:rsidR="00E96539" w:rsidRPr="0030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907</w:t>
            </w:r>
          </w:p>
        </w:tc>
      </w:tr>
    </w:tbl>
    <w:p w14:paraId="2281B9FF" w14:textId="77777777" w:rsidR="00394E13" w:rsidRPr="00A610EA" w:rsidRDefault="00394E13" w:rsidP="0041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8"/>
        <w:jc w:val="thaiDistribute"/>
        <w:rPr>
          <w:rFonts w:asciiTheme="majorBidi" w:hAnsiTheme="majorBidi" w:cstheme="majorBidi"/>
          <w:sz w:val="4"/>
          <w:szCs w:val="4"/>
        </w:rPr>
      </w:pPr>
    </w:p>
    <w:p w14:paraId="6B4D121A" w14:textId="4507075E" w:rsidR="003A7E97" w:rsidRPr="00C63034" w:rsidRDefault="003A7E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36"/>
        <w:gridCol w:w="1350"/>
      </w:tblGrid>
      <w:tr w:rsidR="00470C6A" w:rsidRPr="00A610EA" w14:paraId="415F395A" w14:textId="77777777" w:rsidTr="00AB4097">
        <w:tc>
          <w:tcPr>
            <w:tcW w:w="2970" w:type="dxa"/>
          </w:tcPr>
          <w:p w14:paraId="028D598F" w14:textId="766B1E0C" w:rsidR="00470C6A" w:rsidRPr="00A610EA" w:rsidRDefault="00D2044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970" w:type="dxa"/>
            <w:gridSpan w:val="3"/>
          </w:tcPr>
          <w:p w14:paraId="35508832" w14:textId="4DE44BC2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5B2D0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002C5FAE" w14:textId="3698B5E1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167" w:rsidRPr="00A610EA" w14:paraId="6F0C9A39" w14:textId="77777777" w:rsidTr="00470C6A">
        <w:tc>
          <w:tcPr>
            <w:tcW w:w="2970" w:type="dxa"/>
          </w:tcPr>
          <w:p w14:paraId="171B8591" w14:textId="77777777" w:rsidR="00912167" w:rsidRPr="00A610EA" w:rsidRDefault="00912167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610E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350" w:type="dxa"/>
          </w:tcPr>
          <w:p w14:paraId="15DFDCC0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FD04F" w14:textId="5FEF0A9F" w:rsidR="00912167" w:rsidRPr="00A610EA" w:rsidRDefault="00B75BF2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C72F75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745D4A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43E010" w14:textId="2D778A22" w:rsidR="00912167" w:rsidRPr="00A610EA" w:rsidRDefault="00B75BF2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F7B53B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69252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D0C43" w14:textId="0247A482" w:rsidR="00912167" w:rsidRPr="00A610EA" w:rsidRDefault="00B75BF2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50C2150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088438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A758F6" w14:textId="43F2683E" w:rsidR="00912167" w:rsidRPr="00A610EA" w:rsidRDefault="00B75BF2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912167" w:rsidRPr="00A610EA" w14:paraId="338B169A" w14:textId="77777777" w:rsidTr="00AB4097">
        <w:tc>
          <w:tcPr>
            <w:tcW w:w="2970" w:type="dxa"/>
          </w:tcPr>
          <w:p w14:paraId="51857A23" w14:textId="77777777" w:rsidR="00912167" w:rsidRPr="00A610EA" w:rsidRDefault="00912167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08AB6D41" w14:textId="77777777" w:rsidR="00912167" w:rsidRPr="00A610EA" w:rsidRDefault="00912167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85D74" w:rsidRPr="00A610EA" w14:paraId="6DEB9D80" w14:textId="77777777" w:rsidTr="00470C6A">
        <w:tc>
          <w:tcPr>
            <w:tcW w:w="2970" w:type="dxa"/>
          </w:tcPr>
          <w:p w14:paraId="79EEF06D" w14:textId="77777777" w:rsidR="00C85D74" w:rsidRPr="00A610EA" w:rsidRDefault="00C85D74" w:rsidP="00C85D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5E8A87AC" w14:textId="367C2A69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383B7EA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34B18" w14:textId="7BEC87CF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DD4D5AD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160E5D" w14:textId="2841B0DA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2E31C853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ED704" w14:textId="2703CA01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C85D74" w:rsidRPr="00A610EA" w14:paraId="105C7AB5" w14:textId="77777777" w:rsidTr="00470C6A">
        <w:tc>
          <w:tcPr>
            <w:tcW w:w="2970" w:type="dxa"/>
          </w:tcPr>
          <w:p w14:paraId="03062AAB" w14:textId="77777777" w:rsidR="00C85D74" w:rsidRPr="00A610EA" w:rsidRDefault="00C85D74" w:rsidP="00C85D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6C491419" w14:textId="09DDC3AB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4A94EFBA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3D078" w14:textId="1F096F27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69162E2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13BE" w14:textId="579474F9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C9D47DF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17E06" w14:textId="5C3E578D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  <w:tr w:rsidR="00C85D74" w:rsidRPr="00A610EA" w14:paraId="1B66E10C" w14:textId="77777777" w:rsidTr="00470C6A">
        <w:trPr>
          <w:trHeight w:val="245"/>
        </w:trPr>
        <w:tc>
          <w:tcPr>
            <w:tcW w:w="2970" w:type="dxa"/>
          </w:tcPr>
          <w:p w14:paraId="46DC3304" w14:textId="77777777" w:rsidR="00C85D74" w:rsidRPr="00A610EA" w:rsidRDefault="00C85D74" w:rsidP="00C85D74">
            <w:pPr>
              <w:ind w:left="156" w:hanging="1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30CB7315" w14:textId="194F189F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80AB311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BD768" w14:textId="227CEA43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823B76D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30133" w14:textId="0FBDF2C2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5AC1EBD9" w14:textId="77777777" w:rsidR="00C85D74" w:rsidRPr="00A610EA" w:rsidRDefault="00C85D74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A32F9F" w14:textId="38E77D58" w:rsidR="00C85D74" w:rsidRPr="00A610EA" w:rsidRDefault="00B75BF2" w:rsidP="00C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C8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</w:tr>
    </w:tbl>
    <w:p w14:paraId="54D44D9E" w14:textId="77777777" w:rsidR="00B161FE" w:rsidRPr="00A610EA" w:rsidRDefault="00B1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B29271" w14:textId="77777777" w:rsidR="00EE0A01" w:rsidRPr="00A610EA" w:rsidRDefault="00EE0A01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A8F668" w14:textId="77777777" w:rsidR="00903BF2" w:rsidRPr="00A610EA" w:rsidRDefault="00903BF2" w:rsidP="00634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1C946" w14:textId="5DF933EE" w:rsidR="00EE0A01" w:rsidRDefault="00EE0A01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0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0170C3" w:rsidRPr="000170C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170C3">
        <w:rPr>
          <w:rFonts w:asciiTheme="majorBidi" w:hAnsiTheme="majorBidi" w:cstheme="majorBidi"/>
          <w:sz w:val="30"/>
          <w:szCs w:val="30"/>
          <w:cs/>
        </w:rPr>
        <w:t>เป็น</w:t>
      </w:r>
      <w:r w:rsidR="00D445F1" w:rsidRPr="000170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14</w:t>
      </w:r>
      <w:r w:rsidR="00C85D74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8</w:t>
      </w:r>
      <w:r w:rsidR="00903BF2" w:rsidRPr="000170C3">
        <w:rPr>
          <w:rFonts w:asciiTheme="majorBidi" w:hAnsiTheme="majorBidi" w:cstheme="majorBidi"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17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Pr="000170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sz w:val="30"/>
          <w:szCs w:val="30"/>
        </w:rPr>
        <w:t>14</w:t>
      </w:r>
      <w:r w:rsidR="00912167">
        <w:rPr>
          <w:rFonts w:asciiTheme="majorBidi" w:hAnsiTheme="majorBidi"/>
          <w:i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3</w:t>
      </w:r>
      <w:r w:rsidRPr="00017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170C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1B3B84E" w14:textId="77777777" w:rsidR="00C63034" w:rsidRPr="00FB1DAE" w:rsidRDefault="00C63034" w:rsidP="007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26016" w14:textId="77777777" w:rsidR="00F50CA8" w:rsidRDefault="00F50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9365F0" w14:textId="402FB292" w:rsidR="00EE0A01" w:rsidRPr="00A610EA" w:rsidRDefault="00EE0A01" w:rsidP="00EE0A01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610E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39BA640E" w14:textId="77777777" w:rsidR="00EE0A01" w:rsidRPr="00725E03" w:rsidRDefault="00EE0A01" w:rsidP="0072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D4BF2" w14:textId="078CE5B1" w:rsidR="00EE0A01" w:rsidRDefault="00394E13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43546588" w14:textId="77777777" w:rsidR="00F50CA8" w:rsidRDefault="00F50CA8" w:rsidP="002C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420"/>
        <w:gridCol w:w="1225"/>
        <w:gridCol w:w="233"/>
        <w:gridCol w:w="1284"/>
        <w:gridCol w:w="255"/>
        <w:gridCol w:w="1225"/>
        <w:gridCol w:w="255"/>
        <w:gridCol w:w="1284"/>
      </w:tblGrid>
      <w:tr w:rsidR="00536B80" w:rsidRPr="00A610EA" w14:paraId="7E5ECFBC" w14:textId="77777777" w:rsidTr="003A7E97">
        <w:trPr>
          <w:tblHeader/>
        </w:trPr>
        <w:tc>
          <w:tcPr>
            <w:tcW w:w="3420" w:type="dxa"/>
          </w:tcPr>
          <w:p w14:paraId="04EEECA2" w14:textId="4B5C43C7" w:rsidR="00867F49" w:rsidRPr="00470C6A" w:rsidRDefault="00470C6A" w:rsidP="00D4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right="-108" w:hanging="2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70C6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B50AE0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br/>
            </w:r>
            <w:r w:rsidRPr="00470C6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42" w:type="dxa"/>
            <w:gridSpan w:val="3"/>
          </w:tcPr>
          <w:p w14:paraId="698891E0" w14:textId="77777777" w:rsidR="004413DB" w:rsidRDefault="004413DB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CF8C3D0" w14:textId="67B6C3F6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4E7CEEE9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410E9A21" w14:textId="77777777" w:rsidR="004413DB" w:rsidRDefault="004413DB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9E62D26" w14:textId="3751329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B80" w:rsidRPr="00A610EA" w14:paraId="6AD72F6A" w14:textId="77777777" w:rsidTr="003A7E97">
        <w:trPr>
          <w:tblHeader/>
        </w:trPr>
        <w:tc>
          <w:tcPr>
            <w:tcW w:w="3420" w:type="dxa"/>
          </w:tcPr>
          <w:p w14:paraId="165463B3" w14:textId="77777777" w:rsidR="00867F49" w:rsidRPr="00A610EA" w:rsidRDefault="00867F49" w:rsidP="00EC693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25" w:type="dxa"/>
          </w:tcPr>
          <w:p w14:paraId="3E817C01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7F1220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0DE70E59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5" w:type="dxa"/>
          </w:tcPr>
          <w:p w14:paraId="741E3310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9D8A2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55" w:type="dxa"/>
          </w:tcPr>
          <w:p w14:paraId="3A18A761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D9F6A0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7F49" w:rsidRPr="00A610EA" w14:paraId="5DDC8687" w14:textId="77777777" w:rsidTr="003A7E97">
        <w:trPr>
          <w:tblHeader/>
        </w:trPr>
        <w:tc>
          <w:tcPr>
            <w:tcW w:w="3420" w:type="dxa"/>
          </w:tcPr>
          <w:p w14:paraId="5C42E6CC" w14:textId="77777777" w:rsidR="00867F49" w:rsidRPr="00A610EA" w:rsidRDefault="00867F49" w:rsidP="00EC69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</w:tcPr>
          <w:p w14:paraId="0D9D1287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6B80" w:rsidRPr="00A610EA" w14:paraId="4A5C6277" w14:textId="77777777" w:rsidTr="003A7E97">
        <w:tc>
          <w:tcPr>
            <w:tcW w:w="3420" w:type="dxa"/>
          </w:tcPr>
          <w:p w14:paraId="7021DFCD" w14:textId="5D2BE78C" w:rsidR="00867F49" w:rsidRPr="00A610EA" w:rsidRDefault="00867F49" w:rsidP="00EC693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2566</w:t>
            </w:r>
          </w:p>
        </w:tc>
        <w:tc>
          <w:tcPr>
            <w:tcW w:w="1225" w:type="dxa"/>
            <w:vAlign w:val="center"/>
          </w:tcPr>
          <w:p w14:paraId="5E93B7DA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6401141D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186D8849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D1213A3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79883A1D" w14:textId="65667534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A2A6BEF" w14:textId="77777777" w:rsidR="00867F49" w:rsidRPr="00A610EA" w:rsidRDefault="00867F49" w:rsidP="00EC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487BA456" w14:textId="77777777" w:rsidR="00867F49" w:rsidRPr="00A610EA" w:rsidRDefault="00867F49" w:rsidP="00EC69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B80" w:rsidRPr="00A610EA" w14:paraId="452EB23A" w14:textId="77777777" w:rsidTr="003A7E97">
        <w:tc>
          <w:tcPr>
            <w:tcW w:w="3420" w:type="dxa"/>
          </w:tcPr>
          <w:p w14:paraId="553A464C" w14:textId="1048BBC3" w:rsidR="00536B80" w:rsidRPr="00A610EA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37A7ADFF" w14:textId="0D83DAC3" w:rsidR="00536B80" w:rsidRPr="00A610EA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15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916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36CAE80E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1352174" w14:textId="03A56C5A" w:rsidR="00536B80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842</w:t>
            </w:r>
          </w:p>
        </w:tc>
        <w:tc>
          <w:tcPr>
            <w:tcW w:w="255" w:type="dxa"/>
            <w:vAlign w:val="center"/>
          </w:tcPr>
          <w:p w14:paraId="0E5113BE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576F2721" w14:textId="65A2C4B1" w:rsidR="00536B80" w:rsidRPr="00A610EA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63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278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center"/>
          </w:tcPr>
          <w:p w14:paraId="5E3D0549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600BBBA" w14:textId="0892478A" w:rsidR="00536B80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</w:t>
            </w:r>
            <w:r w:rsidR="006A63D6"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</w:tr>
      <w:tr w:rsidR="00536B80" w:rsidRPr="00A610EA" w14:paraId="0AF51F76" w14:textId="77777777" w:rsidTr="003A7E97">
        <w:tc>
          <w:tcPr>
            <w:tcW w:w="3420" w:type="dxa"/>
          </w:tcPr>
          <w:p w14:paraId="2B7824E0" w14:textId="48FAB2AC" w:rsidR="00536B80" w:rsidRPr="00A610EA" w:rsidRDefault="00536B80" w:rsidP="00536B8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706044F5" w14:textId="77777777" w:rsidR="00F506CE" w:rsidRDefault="00F506CE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09837" w14:textId="73CD3F26" w:rsidR="0046154B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33" w:type="dxa"/>
          </w:tcPr>
          <w:p w14:paraId="5F1C40C2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28CC5718" w14:textId="77777777" w:rsidR="006D03DF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21EBB" w14:textId="4C60E045" w:rsidR="0046154B" w:rsidRPr="00A610EA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15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893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5B41E1F2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7C77091B" w14:textId="77777777" w:rsidR="003011E0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A46A18" w14:textId="11D2EDE9" w:rsidR="006A63D6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</w:t>
            </w:r>
            <w:r w:rsidR="006A63D6"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428</w:t>
            </w:r>
          </w:p>
        </w:tc>
        <w:tc>
          <w:tcPr>
            <w:tcW w:w="255" w:type="dxa"/>
          </w:tcPr>
          <w:p w14:paraId="1186FE9A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54BA61BD" w14:textId="77777777" w:rsidR="003011E0" w:rsidRDefault="003011E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7715F" w14:textId="3185027D" w:rsidR="006A63D6" w:rsidRPr="00A610EA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63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264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B80" w:rsidRPr="00A610EA" w14:paraId="155A1173" w14:textId="77777777" w:rsidTr="003A7E97">
        <w:tc>
          <w:tcPr>
            <w:tcW w:w="3420" w:type="dxa"/>
          </w:tcPr>
          <w:p w14:paraId="78C4A318" w14:textId="4A6D8E1B" w:rsidR="00536B80" w:rsidRPr="00A610EA" w:rsidRDefault="00536B80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2B926E79" w14:textId="77777777" w:rsidR="006D03DF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3EE3F" w14:textId="2C3DBBDB" w:rsidR="0046154B" w:rsidRPr="00A610EA" w:rsidRDefault="0046154B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15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540</w:t>
            </w:r>
            <w:r w:rsidRPr="004615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57C7D03C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E347E50" w14:textId="77777777" w:rsidR="006D03DF" w:rsidRDefault="006D03DF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F9005" w14:textId="11CAE436" w:rsidR="0046154B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46154B" w:rsidRPr="00461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244</w:t>
            </w:r>
          </w:p>
        </w:tc>
        <w:tc>
          <w:tcPr>
            <w:tcW w:w="255" w:type="dxa"/>
            <w:vAlign w:val="bottom"/>
          </w:tcPr>
          <w:p w14:paraId="3434FCFD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3506B831" w14:textId="77777777" w:rsidR="00D11215" w:rsidRDefault="00D11215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FC193" w14:textId="38AA0F82" w:rsidR="006A63D6" w:rsidRPr="00A610EA" w:rsidRDefault="006A63D6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63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274</w:t>
            </w:r>
            <w:r w:rsidRPr="006A63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A21E044" w14:textId="77777777" w:rsidR="00536B80" w:rsidRPr="00A610EA" w:rsidRDefault="00536B80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D91F657" w14:textId="77777777" w:rsidR="00D11215" w:rsidRDefault="00D11215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57D70" w14:textId="61CB0DBC" w:rsidR="006A63D6" w:rsidRPr="00A610EA" w:rsidRDefault="00B75BF2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6A63D6" w:rsidRPr="006A6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799</w:t>
            </w:r>
          </w:p>
        </w:tc>
      </w:tr>
      <w:tr w:rsidR="00D445F1" w:rsidRPr="00E36DDC" w14:paraId="41D4D2D1" w14:textId="77777777" w:rsidTr="003A7E97">
        <w:tc>
          <w:tcPr>
            <w:tcW w:w="3420" w:type="dxa"/>
          </w:tcPr>
          <w:p w14:paraId="03CFEFDA" w14:textId="77777777" w:rsidR="00D445F1" w:rsidRPr="00E36DDC" w:rsidRDefault="00D445F1" w:rsidP="00536B8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B3124DB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075FDB46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36BCD9F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9BC0149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1C8A3406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FA903C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37C47A2" w14:textId="77777777" w:rsidR="00D445F1" w:rsidRPr="00E36DDC" w:rsidRDefault="00D445F1" w:rsidP="0053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167" w:rsidRPr="00A610EA" w14:paraId="7601502A" w14:textId="77777777" w:rsidTr="00912167">
        <w:tc>
          <w:tcPr>
            <w:tcW w:w="3420" w:type="dxa"/>
          </w:tcPr>
          <w:p w14:paraId="7EBB49DE" w14:textId="60F3A03A" w:rsidR="00912167" w:rsidRPr="00E36DDC" w:rsidRDefault="00912167" w:rsidP="00912167">
            <w:pPr>
              <w:ind w:left="234" w:right="198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E36D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6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25" w:type="dxa"/>
          </w:tcPr>
          <w:p w14:paraId="720DC8CD" w14:textId="77777777" w:rsidR="00912167" w:rsidRPr="00A610EA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15DD43C1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647D1083" w14:textId="77777777" w:rsidR="00912167" w:rsidRPr="00A610EA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CEF63C8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6D3C299" w14:textId="77777777" w:rsidR="00912167" w:rsidRPr="00A610EA" w:rsidRDefault="00912167" w:rsidP="00912167">
            <w:pPr>
              <w:tabs>
                <w:tab w:val="clear" w:pos="907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4DD6AB5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D5376CD" w14:textId="77777777" w:rsidR="00912167" w:rsidRPr="00A610EA" w:rsidRDefault="00912167" w:rsidP="00912167">
            <w:pPr>
              <w:tabs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167" w:rsidRPr="00A610EA" w14:paraId="3C637CED" w14:textId="77777777" w:rsidTr="00912167">
        <w:tc>
          <w:tcPr>
            <w:tcW w:w="3420" w:type="dxa"/>
          </w:tcPr>
          <w:p w14:paraId="2B6D5637" w14:textId="079070C0" w:rsidR="00912167" w:rsidRPr="00A610EA" w:rsidRDefault="00912167" w:rsidP="0091216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1C9158AB" w14:textId="78ABFC4A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818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F03660D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106EB09B" w14:textId="74AA6A58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  <w:r w:rsidR="00912167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527</w:t>
            </w:r>
          </w:p>
        </w:tc>
        <w:tc>
          <w:tcPr>
            <w:tcW w:w="255" w:type="dxa"/>
            <w:vAlign w:val="bottom"/>
          </w:tcPr>
          <w:p w14:paraId="0179E069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A2D52A" w14:textId="04EC9006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551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70D88EDD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3EED9B16" w14:textId="0C7AA8DF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912167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738</w:t>
            </w:r>
          </w:p>
        </w:tc>
      </w:tr>
      <w:tr w:rsidR="00912167" w:rsidRPr="00A610EA" w14:paraId="423E2F84" w14:textId="77777777" w:rsidTr="00912167">
        <w:tc>
          <w:tcPr>
            <w:tcW w:w="3420" w:type="dxa"/>
          </w:tcPr>
          <w:p w14:paraId="4FBC5315" w14:textId="60E8EE9B" w:rsidR="00912167" w:rsidRPr="00A610EA" w:rsidRDefault="00912167" w:rsidP="0091216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06CC354F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5C1A8" w14:textId="36B1F4F4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  <w:r w:rsidR="00912167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275</w:t>
            </w:r>
          </w:p>
        </w:tc>
        <w:tc>
          <w:tcPr>
            <w:tcW w:w="233" w:type="dxa"/>
            <w:vAlign w:val="bottom"/>
          </w:tcPr>
          <w:p w14:paraId="3A833F72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5825C417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E091BA" w14:textId="439CC5BD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802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1437193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0368E88D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E1C06" w14:textId="7E1E20CB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912167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572</w:t>
            </w:r>
          </w:p>
        </w:tc>
        <w:tc>
          <w:tcPr>
            <w:tcW w:w="255" w:type="dxa"/>
            <w:vAlign w:val="bottom"/>
          </w:tcPr>
          <w:p w14:paraId="3475F1DD" w14:textId="77777777" w:rsidR="00912167" w:rsidRP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2BCC8367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9D145" w14:textId="6527C2BD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543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2167" w:rsidRPr="00A610EA" w14:paraId="7F0B1D6B" w14:textId="77777777" w:rsidTr="00912167">
        <w:tc>
          <w:tcPr>
            <w:tcW w:w="3420" w:type="dxa"/>
          </w:tcPr>
          <w:p w14:paraId="66B1A08F" w14:textId="2E432113" w:rsidR="00912167" w:rsidRPr="00A610EA" w:rsidRDefault="00912167" w:rsidP="006060A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</w:tcPr>
          <w:p w14:paraId="47698456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6B0C8" w14:textId="7F46DFD5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035</w:t>
            </w:r>
            <w:r w:rsidRPr="006D0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39B8C4D2" w14:textId="77777777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00636FCE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4D834" w14:textId="1E7AF239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912167" w:rsidRPr="006D0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653</w:t>
            </w:r>
          </w:p>
        </w:tc>
        <w:tc>
          <w:tcPr>
            <w:tcW w:w="255" w:type="dxa"/>
            <w:vAlign w:val="bottom"/>
          </w:tcPr>
          <w:p w14:paraId="77A6F65D" w14:textId="77777777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B465432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8D6E9" w14:textId="015BBEEA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886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7F96CD5" w14:textId="77777777" w:rsidR="00912167" w:rsidRPr="00A610EA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</w:tcPr>
          <w:p w14:paraId="76D0E617" w14:textId="77777777" w:rsidR="00912167" w:rsidRDefault="0091216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801D5" w14:textId="56F238CB" w:rsidR="00912167" w:rsidRPr="00A610EA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912167"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</w:tr>
    </w:tbl>
    <w:p w14:paraId="5AE25460" w14:textId="77777777" w:rsidR="006A63D6" w:rsidRPr="00CC1009" w:rsidRDefault="006A63D6" w:rsidP="006A63D6">
      <w:pPr>
        <w:rPr>
          <w:rFonts w:asciiTheme="majorBidi" w:hAnsiTheme="majorBidi" w:cstheme="majorBidi"/>
          <w:sz w:val="30"/>
          <w:szCs w:val="30"/>
        </w:rPr>
      </w:pPr>
    </w:p>
    <w:p w14:paraId="6DE295E2" w14:textId="77777777" w:rsidR="00F50CA8" w:rsidRDefault="00F50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77A32B74" w14:textId="17C7FA86" w:rsidR="00B91A94" w:rsidRDefault="007251E0" w:rsidP="0070114E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lastRenderedPageBreak/>
        <w:t>ทุนเรือนหุ้น</w:t>
      </w:r>
    </w:p>
    <w:p w14:paraId="5DD47A8A" w14:textId="77777777" w:rsidR="0056600E" w:rsidRPr="00CC1009" w:rsidRDefault="0056600E" w:rsidP="005660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282"/>
        <w:gridCol w:w="862"/>
        <w:gridCol w:w="275"/>
        <w:gridCol w:w="998"/>
        <w:gridCol w:w="235"/>
        <w:gridCol w:w="997"/>
        <w:gridCol w:w="234"/>
        <w:gridCol w:w="1037"/>
        <w:gridCol w:w="265"/>
        <w:gridCol w:w="971"/>
      </w:tblGrid>
      <w:tr w:rsidR="00D36744" w:rsidRPr="00A610EA" w14:paraId="396BD8E9" w14:textId="77777777" w:rsidTr="006A63D6">
        <w:trPr>
          <w:tblHeader/>
        </w:trPr>
        <w:tc>
          <w:tcPr>
            <w:tcW w:w="3282" w:type="dxa"/>
          </w:tcPr>
          <w:p w14:paraId="71C507B6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2EC5C841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5" w:type="dxa"/>
          </w:tcPr>
          <w:p w14:paraId="74A03842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0" w:type="dxa"/>
            <w:gridSpan w:val="3"/>
            <w:tcBorders>
              <w:bottom w:val="single" w:sz="4" w:space="0" w:color="auto"/>
            </w:tcBorders>
          </w:tcPr>
          <w:p w14:paraId="419B233A" w14:textId="47B02B54" w:rsidR="00076874" w:rsidRPr="00A610EA" w:rsidRDefault="00B75BF2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77A34D98" w14:textId="77777777" w:rsidR="00076874" w:rsidRPr="00A610EA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</w:tcPr>
          <w:p w14:paraId="4EE4C524" w14:textId="26E974AA" w:rsidR="00076874" w:rsidRPr="00A610EA" w:rsidRDefault="00B75BF2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2565</w:t>
            </w:r>
          </w:p>
        </w:tc>
      </w:tr>
      <w:tr w:rsidR="00D36744" w:rsidRPr="00A610EA" w14:paraId="2E2E521D" w14:textId="77777777" w:rsidTr="006A63D6">
        <w:trPr>
          <w:tblHeader/>
        </w:trPr>
        <w:tc>
          <w:tcPr>
            <w:tcW w:w="3282" w:type="dxa"/>
          </w:tcPr>
          <w:p w14:paraId="796D2C85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6C51EE43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5" w:type="dxa"/>
          </w:tcPr>
          <w:p w14:paraId="1E2E7B99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8486EC6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DCEAC1A" w14:textId="77777777" w:rsidR="00076874" w:rsidRPr="00A610EA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CAD12D3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26B7F707" w14:textId="77777777" w:rsidR="00076874" w:rsidRPr="00A610EA" w:rsidRDefault="00076874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A8CA13B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0123E89" w14:textId="77777777" w:rsidR="00076874" w:rsidRPr="00A610EA" w:rsidRDefault="0007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6F5C909" w14:textId="77777777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36744" w:rsidRPr="00A610EA" w14:paraId="2758449F" w14:textId="77777777" w:rsidTr="006A63D6">
        <w:trPr>
          <w:tblHeader/>
        </w:trPr>
        <w:tc>
          <w:tcPr>
            <w:tcW w:w="3282" w:type="dxa"/>
          </w:tcPr>
          <w:p w14:paraId="4210DC9B" w14:textId="77777777" w:rsidR="00076874" w:rsidRPr="00A610EA" w:rsidRDefault="00076874" w:rsidP="0062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1BEBF762" w14:textId="77777777" w:rsidR="00076874" w:rsidRPr="00A610EA" w:rsidRDefault="00D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5" w:type="dxa"/>
          </w:tcPr>
          <w:p w14:paraId="467E329C" w14:textId="77777777" w:rsidR="00076874" w:rsidRPr="00A610EA" w:rsidRDefault="0007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37" w:type="dxa"/>
            <w:gridSpan w:val="7"/>
          </w:tcPr>
          <w:p w14:paraId="72685380" w14:textId="6B2D33F8" w:rsidR="00076874" w:rsidRPr="00A610EA" w:rsidRDefault="00D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F50CA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F50CA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440F" w:rsidRPr="00A610EA" w14:paraId="1CBA4DEF" w14:textId="77777777" w:rsidTr="006A63D6">
        <w:tc>
          <w:tcPr>
            <w:tcW w:w="3282" w:type="dxa"/>
          </w:tcPr>
          <w:p w14:paraId="52537F21" w14:textId="5782F465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2" w:type="dxa"/>
          </w:tcPr>
          <w:p w14:paraId="6840F5B8" w14:textId="77777777" w:rsidR="00BC440F" w:rsidRPr="00A610EA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F1F80CB" w14:textId="77777777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CA345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2305866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63BBFBB9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DB4CAAA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5BCFA928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89955B9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3D7A6D27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BC440F" w:rsidRPr="00A610EA" w14:paraId="6EB87B6A" w14:textId="77777777" w:rsidTr="006A63D6">
        <w:tc>
          <w:tcPr>
            <w:tcW w:w="3282" w:type="dxa"/>
          </w:tcPr>
          <w:p w14:paraId="1F2363E5" w14:textId="70C2A054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2" w:type="dxa"/>
          </w:tcPr>
          <w:p w14:paraId="2BBBFF7D" w14:textId="77777777" w:rsidR="00BC440F" w:rsidRPr="00A610EA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6453A32" w14:textId="77777777" w:rsidR="00BC440F" w:rsidRPr="00A610EA" w:rsidRDefault="00BC440F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8D67D90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79BB848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1BF97A20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CCEDA8B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36A2D3D3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FA50A84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9911AA9" w14:textId="77777777" w:rsidR="00BC440F" w:rsidRPr="00A610EA" w:rsidRDefault="00BC440F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2167" w:rsidRPr="00A610EA" w14:paraId="259DC0D3" w14:textId="77777777" w:rsidTr="006A63D6">
        <w:tc>
          <w:tcPr>
            <w:tcW w:w="3282" w:type="dxa"/>
          </w:tcPr>
          <w:p w14:paraId="0C8CE104" w14:textId="7EE261F1" w:rsidR="00912167" w:rsidRPr="00A610EA" w:rsidRDefault="00912167" w:rsidP="00912167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13A11DF0" w14:textId="597F18F7" w:rsidR="00912167" w:rsidRPr="00A610EA" w:rsidRDefault="00B75BF2" w:rsidP="0091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27063E9B" w14:textId="77777777" w:rsidR="00912167" w:rsidRPr="00A610EA" w:rsidRDefault="00912167" w:rsidP="00912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59C7F8D" w14:textId="1DF33E5C" w:rsidR="00912167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4FD60363" w14:textId="77777777" w:rsidR="00912167" w:rsidRPr="00A610EA" w:rsidRDefault="00912167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604CCB86" w14:textId="17AC0E84" w:rsidR="00912167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D28B65B" w14:textId="77777777" w:rsidR="00912167" w:rsidRPr="00A610EA" w:rsidRDefault="00912167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DE8C9BB" w14:textId="36BB5038" w:rsidR="00912167" w:rsidRPr="00A610EA" w:rsidRDefault="00B75BF2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912167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068FCA67" w14:textId="77777777" w:rsidR="00912167" w:rsidRPr="00A610EA" w:rsidRDefault="00912167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55547F20" w14:textId="0DAB0108" w:rsidR="00912167" w:rsidRPr="00A610EA" w:rsidRDefault="00B75BF2" w:rsidP="004A100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912167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DB2299" w:rsidRPr="00A610EA" w14:paraId="09DDC81B" w14:textId="77777777" w:rsidTr="006A63D6">
        <w:tc>
          <w:tcPr>
            <w:tcW w:w="3282" w:type="dxa"/>
          </w:tcPr>
          <w:p w14:paraId="5C8C17D5" w14:textId="2EF6C8D6" w:rsidR="00DB2299" w:rsidRPr="00A610EA" w:rsidRDefault="00DB2299" w:rsidP="00DB2299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057B33C7" w14:textId="7651CD6C" w:rsidR="00DB2299" w:rsidRPr="00BB7775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DB2299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627E1442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9DC264F" w14:textId="1AC54C1A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DB2299" w:rsidRPr="00DB22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2DB6619E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48CBB7B9" w14:textId="5261C787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300</w:t>
            </w:r>
            <w:r w:rsidR="00DB2299" w:rsidRPr="00DB22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A541F6E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8469608" w14:textId="0E2A9451" w:rsidR="00DB2299" w:rsidRPr="00BB7775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6F666ED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5D790E1" w14:textId="12889CC7" w:rsidR="00DB2299" w:rsidRPr="00BB7775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DB2299" w:rsidRPr="00A610EA" w14:paraId="1B321C87" w14:textId="77777777" w:rsidTr="006A63D6">
        <w:tc>
          <w:tcPr>
            <w:tcW w:w="3282" w:type="dxa"/>
          </w:tcPr>
          <w:p w14:paraId="463F0C6A" w14:textId="6ED0DB6E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2" w:type="dxa"/>
          </w:tcPr>
          <w:p w14:paraId="7BCC12CC" w14:textId="6644C00D" w:rsidR="00DB2299" w:rsidRPr="00A610EA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5EFA2993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E19C3D8" w14:textId="1378540D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7D7B0E55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74E1BD0D" w14:textId="0A3D3D15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31E846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4CA0D75" w14:textId="3EE129AD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</w:tcPr>
          <w:p w14:paraId="2672F129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229A7974" w14:textId="67E670AE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DB22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DB2299" w:rsidRPr="00A610EA" w14:paraId="00F32E43" w14:textId="77777777" w:rsidTr="006A63D6">
        <w:tc>
          <w:tcPr>
            <w:tcW w:w="3282" w:type="dxa"/>
          </w:tcPr>
          <w:p w14:paraId="40028EE3" w14:textId="1AAB34D2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2" w:type="dxa"/>
          </w:tcPr>
          <w:p w14:paraId="3D306C5D" w14:textId="73569603" w:rsidR="00DB2299" w:rsidRPr="009623E4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05B9F3B8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9C79BB5" w14:textId="294D56A5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09AD3BA2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55D57743" w14:textId="1701BE2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94D3521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21FC337E" w14:textId="079C63C1" w:rsidR="00DB2299" w:rsidRPr="009623E4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6350300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64F72C8" w14:textId="20990E8F" w:rsidR="00DB2299" w:rsidRPr="009623E4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2299" w:rsidRPr="00A610EA" w14:paraId="500F249C" w14:textId="77777777" w:rsidTr="006A63D6">
        <w:tc>
          <w:tcPr>
            <w:tcW w:w="3282" w:type="dxa"/>
          </w:tcPr>
          <w:p w14:paraId="31433C5E" w14:textId="4C7BFF10" w:rsidR="00DB2299" w:rsidRPr="00C10428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2" w:type="dxa"/>
          </w:tcPr>
          <w:p w14:paraId="7B6F9E50" w14:textId="0505BC4E" w:rsidR="00DB2299" w:rsidRPr="009623E4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DB2299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04195DCD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5C3022F7" w14:textId="456191AC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3DBA3EFD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2D0F40E9" w14:textId="4B1E5C4F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3D39EBAF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72136586" w14:textId="1E2B07E4" w:rsidR="00DB2299" w:rsidRPr="009623E4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DB2299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6D2AB46C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1A587F0F" w14:textId="77CC2CAC" w:rsidR="00DB2299" w:rsidRPr="009623E4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B2299" w:rsidRPr="00A610EA" w14:paraId="1999C159" w14:textId="77777777" w:rsidTr="006A63D6">
        <w:tc>
          <w:tcPr>
            <w:tcW w:w="3282" w:type="dxa"/>
          </w:tcPr>
          <w:p w14:paraId="4E44352D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2" w:type="dxa"/>
          </w:tcPr>
          <w:p w14:paraId="29B8E567" w14:textId="0109C721" w:rsidR="00DB2299" w:rsidRPr="00A610EA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DB2299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35456308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1F4EFBD" w14:textId="5A80C422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6C9E0A9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6091009" w14:textId="18F12465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4B8E058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38356D9" w14:textId="14AA8893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DB2299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40A7BC9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DFACD0F" w14:textId="4D77DD9B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DB2299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DB2299" w:rsidRPr="00A610EA" w14:paraId="4CB04818" w14:textId="77777777" w:rsidTr="006A63D6">
        <w:tc>
          <w:tcPr>
            <w:tcW w:w="3282" w:type="dxa"/>
          </w:tcPr>
          <w:p w14:paraId="3160456A" w14:textId="357F626C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2" w:type="dxa"/>
          </w:tcPr>
          <w:p w14:paraId="5553BA9D" w14:textId="77777777" w:rsidR="00DB2299" w:rsidRPr="00A610EA" w:rsidRDefault="00DB2299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82B0157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4DF1416" w14:textId="02863855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2D1273A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7EB7142" w14:textId="3C28C123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E64D58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D60931A" w14:textId="4218600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CF83E5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A7C46AE" w14:textId="2C729059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99" w:rsidRPr="00A610EA" w14:paraId="22F46391" w14:textId="77777777" w:rsidTr="006A63D6">
        <w:tc>
          <w:tcPr>
            <w:tcW w:w="3282" w:type="dxa"/>
          </w:tcPr>
          <w:p w14:paraId="1972C81D" w14:textId="04D3B7D1" w:rsidR="00DB2299" w:rsidRPr="00A610EA" w:rsidRDefault="00DB2299" w:rsidP="00DB2299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6373CA7D" w14:textId="10A0B6C7" w:rsidR="00DB2299" w:rsidRPr="009623E4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DB2299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6C2C01F6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6F54316D" w14:textId="0825F890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E15808" w:rsidRPr="00E15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0BF91491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6D96BCCA" w14:textId="6E3BC27A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E15808" w:rsidRPr="00E15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AD5817A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BD4F4F7" w14:textId="059FFC92" w:rsidR="00DB2299" w:rsidRPr="009623E4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DB2299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33C6AB28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14:paraId="67A0E815" w14:textId="01D7F180" w:rsidR="00DB2299" w:rsidRPr="009623E4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DB2299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B2299" w:rsidRPr="00A610EA" w14:paraId="5B99E142" w14:textId="77777777" w:rsidTr="00CC1009">
        <w:tc>
          <w:tcPr>
            <w:tcW w:w="3282" w:type="dxa"/>
          </w:tcPr>
          <w:p w14:paraId="5C997057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05779B51" w14:textId="77777777" w:rsidR="00DB2299" w:rsidRPr="00A610EA" w:rsidRDefault="00DB2299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8E2081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F81E9E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5F7121F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27EE283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8C49EB9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A09DE99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7AD60AE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5162EFE4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99" w:rsidRPr="00A610EA" w14:paraId="2751CEE5" w14:textId="77777777" w:rsidTr="006A63D6">
        <w:tc>
          <w:tcPr>
            <w:tcW w:w="3282" w:type="dxa"/>
          </w:tcPr>
          <w:p w14:paraId="39637C3D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2" w:type="dxa"/>
          </w:tcPr>
          <w:p w14:paraId="38A21324" w14:textId="77777777" w:rsidR="00DB2299" w:rsidRPr="00A610EA" w:rsidRDefault="00DB2299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CC523E5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71FEDD88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5985A65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774B1BDD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778D95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12366906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C67C82C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</w:tcPr>
          <w:p w14:paraId="4477144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99" w:rsidRPr="00A610EA" w14:paraId="4D8D7BDE" w14:textId="77777777" w:rsidTr="006A63D6">
        <w:tc>
          <w:tcPr>
            <w:tcW w:w="3282" w:type="dxa"/>
          </w:tcPr>
          <w:p w14:paraId="087AFEA3" w14:textId="56C32C41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2" w:type="dxa"/>
            <w:shd w:val="clear" w:color="auto" w:fill="auto"/>
          </w:tcPr>
          <w:p w14:paraId="718765B7" w14:textId="77777777" w:rsidR="00DB2299" w:rsidRPr="00A610EA" w:rsidRDefault="00DB2299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25607A7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707A5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1B12525F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8EEB62B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8CF572D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5504517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3778B34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1" w:type="dxa"/>
            <w:shd w:val="clear" w:color="auto" w:fill="auto"/>
          </w:tcPr>
          <w:p w14:paraId="3C240981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2299" w:rsidRPr="00A610EA" w14:paraId="5DD634DF" w14:textId="77777777" w:rsidTr="006A63D6">
        <w:tc>
          <w:tcPr>
            <w:tcW w:w="3282" w:type="dxa"/>
          </w:tcPr>
          <w:p w14:paraId="47D5E3F7" w14:textId="77777777" w:rsidR="00DB2299" w:rsidRPr="00A610EA" w:rsidRDefault="00DB2299" w:rsidP="00DB2299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  <w:shd w:val="clear" w:color="auto" w:fill="auto"/>
          </w:tcPr>
          <w:p w14:paraId="73975F48" w14:textId="59903103" w:rsidR="00DB2299" w:rsidRPr="00A610EA" w:rsidRDefault="00B75BF2" w:rsidP="00DB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  <w:shd w:val="clear" w:color="auto" w:fill="auto"/>
          </w:tcPr>
          <w:p w14:paraId="112F4438" w14:textId="77777777" w:rsidR="00DB2299" w:rsidRPr="00A610EA" w:rsidRDefault="00DB2299" w:rsidP="00DB2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D58E3F2" w14:textId="7FB0AA33" w:rsidR="00DB2299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62D9F52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0F45CF8E" w14:textId="377E5FB0" w:rsidR="00DB2299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43827FF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96317F5" w14:textId="355BF2EE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DB2299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99B064A" w14:textId="77777777" w:rsidR="00DB2299" w:rsidRPr="00A610EA" w:rsidRDefault="00DB2299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shd w:val="clear" w:color="auto" w:fill="auto"/>
          </w:tcPr>
          <w:p w14:paraId="7B4D417C" w14:textId="037ED968" w:rsidR="00DB2299" w:rsidRPr="00A610EA" w:rsidRDefault="00B75BF2" w:rsidP="00DB229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DB2299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15808" w:rsidRPr="00A610EA" w14:paraId="155FF26A" w14:textId="77777777" w:rsidTr="006A63D6">
        <w:tc>
          <w:tcPr>
            <w:tcW w:w="3282" w:type="dxa"/>
          </w:tcPr>
          <w:p w14:paraId="31FA1A9C" w14:textId="2F5765B2" w:rsidR="00E15808" w:rsidRPr="00A610EA" w:rsidRDefault="00E15808" w:rsidP="00E1580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  <w:shd w:val="clear" w:color="auto" w:fill="auto"/>
          </w:tcPr>
          <w:p w14:paraId="62DB94D5" w14:textId="48F5C215" w:rsidR="00E15808" w:rsidRPr="00BB7775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E15808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CE99822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87E0148" w14:textId="1E095B5F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E15808" w:rsidRPr="00E1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2503F216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36B020C" w14:textId="4132FD9A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240</w:t>
            </w:r>
            <w:r w:rsidR="00E15808" w:rsidRPr="00E1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5B3A47D8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5E3203A" w14:textId="0BCDE2B8" w:rsidR="00E15808" w:rsidRPr="00BB7775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5584D73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shd w:val="clear" w:color="auto" w:fill="auto"/>
          </w:tcPr>
          <w:p w14:paraId="37A022B3" w14:textId="747F621D" w:rsidR="00E15808" w:rsidRPr="00BB7775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E15808" w:rsidRPr="00A610EA" w14:paraId="7B655D4F" w14:textId="77777777" w:rsidTr="006A63D6">
        <w:tc>
          <w:tcPr>
            <w:tcW w:w="3282" w:type="dxa"/>
          </w:tcPr>
          <w:p w14:paraId="797F6E76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2" w:type="dxa"/>
          </w:tcPr>
          <w:p w14:paraId="28BDAE10" w14:textId="4225BDCA" w:rsidR="00E15808" w:rsidRPr="00A610EA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0FCB65C5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90BF4C3" w14:textId="0629B1D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2AB9872D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2A8394E1" w14:textId="1AF8A5E3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4F332D0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50F11C72" w14:textId="661AC479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</w:tcPr>
          <w:p w14:paraId="4CDD14CF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58742968" w14:textId="3B49358C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E1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E15808" w:rsidRPr="00A610EA" w14:paraId="2A2922C1" w14:textId="77777777" w:rsidTr="006A63D6">
        <w:tc>
          <w:tcPr>
            <w:tcW w:w="3282" w:type="dxa"/>
          </w:tcPr>
          <w:p w14:paraId="7AB99A6E" w14:textId="77EC7660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2" w:type="dxa"/>
          </w:tcPr>
          <w:p w14:paraId="3D665C2E" w14:textId="317B0DC0" w:rsidR="00E15808" w:rsidRPr="009623E4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1AEB320C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BEBA7F6" w14:textId="089842DA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2A976BA6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0E098CA2" w14:textId="5000AA4A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F64E7B7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7D1A082E" w14:textId="1BF60EB3" w:rsidR="00E15808" w:rsidRPr="009623E4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6AB8CF75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4EFBBA5B" w14:textId="2B0029A6" w:rsidR="00E15808" w:rsidRPr="009623E4" w:rsidRDefault="00E15808" w:rsidP="00E15808">
            <w:pPr>
              <w:pStyle w:val="30"/>
              <w:tabs>
                <w:tab w:val="clear" w:pos="360"/>
                <w:tab w:val="clear" w:pos="720"/>
                <w:tab w:val="decimal" w:pos="514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15808" w:rsidRPr="00A610EA" w14:paraId="0C2E65F7" w14:textId="77777777" w:rsidTr="006A63D6">
        <w:tc>
          <w:tcPr>
            <w:tcW w:w="3282" w:type="dxa"/>
          </w:tcPr>
          <w:p w14:paraId="3B4E0577" w14:textId="45863610" w:rsidR="00E15808" w:rsidRPr="00C10428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2" w:type="dxa"/>
          </w:tcPr>
          <w:p w14:paraId="3B346E89" w14:textId="4656D4F9" w:rsidR="00E15808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E15808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65816279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FAB9A98" w14:textId="54494C15" w:rsidR="00E15808" w:rsidRPr="00C10428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65567C81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41F33F0C" w14:textId="4491B4E5" w:rsidR="00E15808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BC69590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7C6485DB" w14:textId="57D46C5F" w:rsidR="00E15808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E15808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37702CE1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65767333" w14:textId="4DD89109" w:rsidR="00E15808" w:rsidRDefault="00E15808" w:rsidP="00E15808">
            <w:pPr>
              <w:pStyle w:val="30"/>
              <w:tabs>
                <w:tab w:val="clear" w:pos="360"/>
                <w:tab w:val="clear" w:pos="720"/>
                <w:tab w:val="decimal" w:pos="514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15808" w:rsidRPr="00A610EA" w14:paraId="7A0A4674" w14:textId="77777777" w:rsidTr="006A63D6">
        <w:tc>
          <w:tcPr>
            <w:tcW w:w="3282" w:type="dxa"/>
          </w:tcPr>
          <w:p w14:paraId="1C31B220" w14:textId="274087D8" w:rsidR="00E15808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2" w:type="dxa"/>
          </w:tcPr>
          <w:p w14:paraId="398B3547" w14:textId="6E1018DC" w:rsidR="00E15808" w:rsidRPr="00BB7775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E15808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C87B71A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883B8E" w14:textId="24DBDF3B" w:rsidR="00E15808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E15808" w:rsidRPr="00E1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1E61B1FF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</w:tcPr>
          <w:p w14:paraId="24F63D69" w14:textId="272B58C7" w:rsidR="00E15808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E15808" w:rsidRPr="00E1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159E9A59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</w:tcPr>
          <w:p w14:paraId="0093FA77" w14:textId="6F361710" w:rsidR="00E15808" w:rsidRPr="00BB7775" w:rsidRDefault="00E15808" w:rsidP="00E15808">
            <w:pPr>
              <w:pStyle w:val="30"/>
              <w:tabs>
                <w:tab w:val="clear" w:pos="360"/>
                <w:tab w:val="clear" w:pos="720"/>
                <w:tab w:val="decimal" w:pos="521"/>
              </w:tabs>
              <w:ind w:left="-115" w:right="-13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7FC4833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</w:tcPr>
          <w:p w14:paraId="346AA35F" w14:textId="091FC0F2" w:rsidR="00E15808" w:rsidRDefault="00E15808" w:rsidP="00E15808">
            <w:pPr>
              <w:pStyle w:val="30"/>
              <w:tabs>
                <w:tab w:val="clear" w:pos="360"/>
                <w:tab w:val="clear" w:pos="720"/>
                <w:tab w:val="decimal" w:pos="514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15808" w:rsidRPr="00A610EA" w14:paraId="3E89C291" w14:textId="77777777" w:rsidTr="006A63D6">
        <w:tc>
          <w:tcPr>
            <w:tcW w:w="3282" w:type="dxa"/>
          </w:tcPr>
          <w:p w14:paraId="05DDEBB9" w14:textId="61A8C758" w:rsidR="00E15808" w:rsidRPr="00A610EA" w:rsidRDefault="00E15808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2" w:type="dxa"/>
            <w:shd w:val="clear" w:color="auto" w:fill="auto"/>
          </w:tcPr>
          <w:p w14:paraId="2DA8D37A" w14:textId="77777777" w:rsidR="00E15808" w:rsidRPr="00A610EA" w:rsidRDefault="00E15808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0C5BCCC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CE8B0E7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5D7831C" w14:textId="77777777" w:rsidR="00E15808" w:rsidRPr="00A610EA" w:rsidRDefault="00E15808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7CD7FF2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1B23849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262C67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C8223C4" w14:textId="77777777" w:rsidR="00E15808" w:rsidRPr="00A610EA" w:rsidRDefault="00E15808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77A2E074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514"/>
              </w:tabs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5808" w:rsidRPr="00A610EA" w14:paraId="75FA445D" w14:textId="77777777" w:rsidTr="006A63D6">
        <w:tc>
          <w:tcPr>
            <w:tcW w:w="3282" w:type="dxa"/>
          </w:tcPr>
          <w:p w14:paraId="59352FD9" w14:textId="77777777" w:rsidR="00E15808" w:rsidRPr="00A610EA" w:rsidRDefault="00E15808" w:rsidP="00E1580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2" w:type="dxa"/>
          </w:tcPr>
          <w:p w14:paraId="68797724" w14:textId="7DB99DCA" w:rsidR="00E15808" w:rsidRPr="009623E4" w:rsidRDefault="00B75BF2" w:rsidP="00E1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E15808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16DC7BB8" w14:textId="77777777" w:rsidR="00E15808" w:rsidRPr="00A610EA" w:rsidRDefault="00E15808" w:rsidP="00E1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382FAF1" w14:textId="366591AF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E15808" w:rsidRPr="00E15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72E1B2C2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5793BA0E" w14:textId="14774314" w:rsidR="00E15808" w:rsidRPr="00A610EA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E15808" w:rsidRPr="00E15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9559568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4351AD51" w14:textId="58DC3FCB" w:rsidR="00E15808" w:rsidRPr="009623E4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E15808" w:rsidRPr="00C10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2F72E3E7" w14:textId="77777777" w:rsidR="00E15808" w:rsidRPr="00A610EA" w:rsidRDefault="00E15808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14:paraId="659DE8D6" w14:textId="041557C0" w:rsidR="00E15808" w:rsidRPr="009623E4" w:rsidRDefault="00B75BF2" w:rsidP="00E158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15" w:right="-13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240</w:t>
            </w:r>
            <w:r w:rsidR="00E15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A84DB28" w14:textId="77777777" w:rsidR="009F28FC" w:rsidRPr="00A610EA" w:rsidRDefault="009F28FC" w:rsidP="0062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54E1C" w14:textId="77777777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B3FE91B" w14:textId="77777777" w:rsidR="002A0909" w:rsidRDefault="002A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0F55858" w14:textId="434F7B74" w:rsidR="003822EB" w:rsidRPr="00A10A42" w:rsidRDefault="003822EB" w:rsidP="003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0F4B10A6" w14:textId="77777777" w:rsidR="003822EB" w:rsidRPr="009721F5" w:rsidRDefault="003822EB" w:rsidP="003822EB">
      <w:pPr>
        <w:pStyle w:val="NormalWeb"/>
        <w:spacing w:before="0" w:beforeAutospacing="0" w:after="0" w:afterAutospacing="0"/>
        <w:rPr>
          <w:rFonts w:ascii="Angsana New" w:hAnsi="Angsana New" w:cs="Angsana New"/>
          <w:sz w:val="30"/>
          <w:szCs w:val="30"/>
          <w:cs/>
        </w:rPr>
      </w:pPr>
      <w:r w:rsidRPr="009721F5">
        <w:rPr>
          <w:rFonts w:ascii="Angsana New" w:hAnsi="Angsana New" w:cs="Angsana New" w:hint="cs"/>
          <w:sz w:val="30"/>
          <w:szCs w:val="30"/>
        </w:rPr>
        <w:t> </w:t>
      </w:r>
    </w:p>
    <w:p w14:paraId="4DCA5A57" w14:textId="627B3C4F" w:rsidR="003822EB" w:rsidRDefault="003822EB" w:rsidP="003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ในเดือนมิถุนายน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2566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120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B75BF2" w:rsidRPr="00B75BF2">
        <w:rPr>
          <w:rFonts w:ascii="Angsana New" w:hAnsi="Angsana New" w:hint="cs"/>
          <w:sz w:val="30"/>
          <w:szCs w:val="30"/>
        </w:rPr>
        <w:t>10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B75BF2" w:rsidRPr="00B75BF2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(มูลค่าที่ตราไว้ </w:t>
      </w:r>
      <w:r w:rsidR="00B75BF2" w:rsidRPr="00B75BF2">
        <w:rPr>
          <w:rFonts w:ascii="Angsana New" w:hAnsi="Angsana New" w:hint="cs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B75BF2" w:rsidRPr="00B75BF2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และส่วนเกินมูลค่าหุ้นสามัญ </w:t>
      </w:r>
      <w:r w:rsidR="00B75BF2" w:rsidRPr="00B75BF2">
        <w:rPr>
          <w:rFonts w:ascii="Angsana New" w:hAnsi="Angsana New" w:hint="cs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บาท) บริษัทได้รับเงินจากการขายหุ้นสามัญดังกล่าวจำนวน </w:t>
      </w:r>
      <w:r w:rsidR="00B75BF2" w:rsidRPr="00B75BF2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B75BF2" w:rsidRPr="00B75BF2">
        <w:rPr>
          <w:rFonts w:ascii="Angsana New" w:hAnsi="Angsana New" w:hint="cs"/>
          <w:sz w:val="30"/>
          <w:szCs w:val="30"/>
        </w:rPr>
        <w:t>260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โดยบริษัทดำเนินการจดทะเบียนรับชำระค่าหุ้นกับกระทรวงพาณิชย์เมื่อวันที่ </w:t>
      </w:r>
      <w:r w:rsidR="00B75BF2" w:rsidRPr="00B75BF2">
        <w:rPr>
          <w:rFonts w:ascii="Angsana New" w:hAnsi="Angsana New" w:hint="cs"/>
          <w:sz w:val="30"/>
          <w:szCs w:val="30"/>
        </w:rPr>
        <w:t>19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และหุ้นของบริษัทเริ่มการซื้อขายในตลาดหลักทรัพย์แห่งประเทศไทยเมื่อวันที่ </w:t>
      </w:r>
      <w:r>
        <w:rPr>
          <w:rFonts w:ascii="Angsana New" w:hAnsi="Angsana New"/>
          <w:sz w:val="30"/>
          <w:szCs w:val="30"/>
        </w:rPr>
        <w:br/>
      </w:r>
      <w:r w:rsidR="00B75BF2" w:rsidRPr="00B75BF2">
        <w:rPr>
          <w:rFonts w:ascii="Angsana New" w:hAnsi="Angsana New" w:hint="cs"/>
          <w:sz w:val="30"/>
          <w:szCs w:val="30"/>
        </w:rPr>
        <w:t>21</w:t>
      </w:r>
      <w:r w:rsidRPr="009721F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75BF2" w:rsidRPr="00B75BF2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B75BF2" w:rsidRPr="00B75BF2">
        <w:rPr>
          <w:rFonts w:ascii="Angsana New" w:hAnsi="Angsana New" w:hint="cs"/>
          <w:sz w:val="30"/>
          <w:szCs w:val="30"/>
        </w:rPr>
        <w:t>52</w:t>
      </w:r>
      <w:r w:rsidRPr="009721F5">
        <w:rPr>
          <w:rFonts w:ascii="Angsana New" w:hAnsi="Angsana New" w:hint="cs"/>
          <w:sz w:val="30"/>
          <w:szCs w:val="30"/>
        </w:rPr>
        <w:t>.</w:t>
      </w:r>
      <w:r w:rsidR="00B75BF2" w:rsidRPr="00B75BF2">
        <w:rPr>
          <w:rFonts w:ascii="Angsana New" w:hAnsi="Angsana New" w:hint="cs"/>
          <w:sz w:val="30"/>
          <w:szCs w:val="30"/>
        </w:rPr>
        <w:t>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="00B75BF2" w:rsidRPr="00B75BF2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B75BF2" w:rsidRPr="00B75BF2">
        <w:rPr>
          <w:rFonts w:ascii="Angsana New" w:hAnsi="Angsana New" w:hint="cs"/>
          <w:sz w:val="30"/>
          <w:szCs w:val="30"/>
        </w:rPr>
        <w:t>148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9D078FC" w14:textId="77777777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DBE4FAF" w14:textId="1093796C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Pr="00483355">
        <w:rPr>
          <w:rFonts w:ascii="Angsana New" w:hAnsi="Angsana New"/>
          <w:sz w:val="30"/>
          <w:szCs w:val="30"/>
          <w:cs/>
        </w:rPr>
        <w:t xml:space="preserve">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 w:rsidRPr="004833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483355">
        <w:rPr>
          <w:rFonts w:ascii="Angsana New" w:hAnsi="Angsana New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2565</w:t>
      </w:r>
      <w:r w:rsidRPr="004833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483355">
        <w:rPr>
          <w:rFonts w:ascii="Angsana New" w:hAnsi="Angsana New"/>
          <w:sz w:val="30"/>
          <w:szCs w:val="30"/>
          <w:cs/>
        </w:rPr>
        <w:t xml:space="preserve">การประชุมสามัญผู้ถือหุ้นอนุมัติการออกหุ้นสามัญของบริษัทจำนวน </w:t>
      </w:r>
      <w:r w:rsidR="00B75BF2" w:rsidRPr="00B75BF2">
        <w:rPr>
          <w:rFonts w:ascii="Angsana New" w:hAnsi="Angsana New"/>
          <w:sz w:val="30"/>
          <w:szCs w:val="30"/>
        </w:rPr>
        <w:t>400</w:t>
      </w:r>
      <w:r w:rsidRPr="00483355">
        <w:rPr>
          <w:rFonts w:ascii="Angsana New" w:hAnsi="Angsana New"/>
          <w:sz w:val="30"/>
          <w:szCs w:val="30"/>
        </w:rPr>
        <w:t>,</w:t>
      </w:r>
      <w:r w:rsidR="00B75BF2" w:rsidRPr="00B75BF2">
        <w:rPr>
          <w:rFonts w:ascii="Angsana New" w:hAnsi="Angsana New"/>
          <w:sz w:val="30"/>
          <w:szCs w:val="30"/>
        </w:rPr>
        <w:t>000</w:t>
      </w:r>
      <w:r w:rsidRPr="00483355">
        <w:rPr>
          <w:rFonts w:ascii="Angsana New" w:hAnsi="Angsana New"/>
          <w:sz w:val="30"/>
          <w:szCs w:val="30"/>
          <w:cs/>
        </w:rPr>
        <w:t xml:space="preserve"> 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483355">
        <w:rPr>
          <w:rFonts w:ascii="Angsana New" w:hAnsi="Angsana New"/>
          <w:sz w:val="30"/>
          <w:szCs w:val="30"/>
          <w:cs/>
        </w:rPr>
        <w:t xml:space="preserve">ที่ราคาการใช้สิทธิ </w:t>
      </w:r>
      <w:r w:rsidR="00B75BF2" w:rsidRPr="00B75BF2">
        <w:rPr>
          <w:rFonts w:ascii="Angsana New" w:hAnsi="Angsana New"/>
          <w:sz w:val="30"/>
          <w:szCs w:val="30"/>
        </w:rPr>
        <w:t>100</w:t>
      </w:r>
      <w:r w:rsidRPr="00483355">
        <w:rPr>
          <w:rFonts w:ascii="Angsana New" w:hAnsi="Angsana New"/>
          <w:sz w:val="30"/>
          <w:szCs w:val="30"/>
          <w:cs/>
        </w:rPr>
        <w:t xml:space="preserve"> บาทต่อหุ้น และได้รับชำระเงินค่าหุ้นในเดือน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83355">
        <w:rPr>
          <w:rFonts w:ascii="Angsana New" w:hAnsi="Angsana New"/>
          <w:sz w:val="30"/>
          <w:szCs w:val="30"/>
          <w:cs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2565</w:t>
      </w:r>
    </w:p>
    <w:p w14:paraId="0903DB3F" w14:textId="77777777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EBE4D" w14:textId="346650D5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7A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75BF2" w:rsidRPr="00B75BF2">
        <w:rPr>
          <w:rFonts w:ascii="Angsana New" w:hAnsi="Angsana New"/>
          <w:sz w:val="30"/>
          <w:szCs w:val="30"/>
        </w:rPr>
        <w:t>9</w:t>
      </w:r>
      <w:r w:rsidRPr="009D7A4E">
        <w:rPr>
          <w:rFonts w:ascii="Angsana New" w:hAnsi="Angsana New"/>
          <w:sz w:val="30"/>
          <w:szCs w:val="30"/>
        </w:rPr>
        <w:t xml:space="preserve"> </w:t>
      </w:r>
      <w:r w:rsidRPr="009D7A4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B75BF2" w:rsidRPr="00B75BF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104ECF">
        <w:rPr>
          <w:rFonts w:ascii="Angsana New" w:hAnsi="Angsana New"/>
          <w:sz w:val="30"/>
          <w:szCs w:val="30"/>
          <w:cs/>
        </w:rPr>
        <w:t xml:space="preserve">ในการประชุมวิสามัญครั้งที่ </w:t>
      </w:r>
      <w:r w:rsidR="00B75BF2" w:rsidRPr="00B75BF2">
        <w:rPr>
          <w:rFonts w:ascii="Angsana New" w:hAnsi="Angsana New"/>
          <w:sz w:val="30"/>
          <w:szCs w:val="30"/>
        </w:rPr>
        <w:t>2</w:t>
      </w:r>
      <w:r w:rsidRPr="00104ECF">
        <w:rPr>
          <w:rFonts w:ascii="Angsana New" w:hAnsi="Angsana New"/>
          <w:sz w:val="30"/>
          <w:szCs w:val="30"/>
          <w:cs/>
        </w:rPr>
        <w:t xml:space="preserve"> ปี </w:t>
      </w:r>
      <w:r w:rsidR="00B75BF2" w:rsidRPr="00B75BF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 ดังนี้</w:t>
      </w:r>
    </w:p>
    <w:p w14:paraId="0ED77594" w14:textId="77777777" w:rsidR="00E57FF8" w:rsidRDefault="00E57FF8" w:rsidP="00E57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C66DED" w14:textId="6869F28C" w:rsidR="00E57FF8" w:rsidRDefault="00E57FF8" w:rsidP="00E57FF8">
      <w:pPr>
        <w:pStyle w:val="ListParagraph"/>
        <w:numPr>
          <w:ilvl w:val="0"/>
          <w:numId w:val="32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77034D">
        <w:rPr>
          <w:rFonts w:ascii="Angsana New" w:hAnsi="Angsana New" w:hint="cs"/>
          <w:sz w:val="30"/>
          <w:szCs w:val="30"/>
          <w:cs/>
        </w:rPr>
        <w:t>การ</w:t>
      </w:r>
      <w:r w:rsidRPr="0077034D">
        <w:rPr>
          <w:rFonts w:ascii="Angsana New" w:hAnsi="Angsana New"/>
          <w:sz w:val="30"/>
          <w:szCs w:val="30"/>
          <w:cs/>
        </w:rPr>
        <w:t xml:space="preserve">เปลี่ยนแปลงมูลค่าหุ้นที่ตราไว้ของบริษัท จากมูลค่าหุ้นที่ตราไว้หุ้นละ </w:t>
      </w:r>
      <w:r w:rsidR="00B75BF2" w:rsidRPr="00B75BF2">
        <w:rPr>
          <w:rFonts w:ascii="Angsana New" w:hAnsi="Angsana New"/>
          <w:sz w:val="30"/>
          <w:szCs w:val="30"/>
        </w:rPr>
        <w:t>100</w:t>
      </w:r>
      <w:r w:rsidRPr="0077034D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B75BF2" w:rsidRPr="00B75BF2">
        <w:rPr>
          <w:rFonts w:ascii="Angsana New" w:hAnsi="Angsana New"/>
          <w:sz w:val="30"/>
          <w:szCs w:val="30"/>
        </w:rPr>
        <w:t>2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4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เป็นมูลค่าหุ้นที่ตราไว้หุ้นละ 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5</w:t>
      </w:r>
      <w:r w:rsidRPr="0077034D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B75BF2" w:rsidRPr="00B75BF2">
        <w:rPr>
          <w:rFonts w:ascii="Angsana New" w:hAnsi="Angsana New"/>
          <w:sz w:val="30"/>
          <w:szCs w:val="30"/>
        </w:rPr>
        <w:t>480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29742206" w14:textId="77777777" w:rsidR="00E57FF8" w:rsidRDefault="00E57FF8" w:rsidP="00E57FF8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749FCA5" w14:textId="04A03667" w:rsidR="00E57FF8" w:rsidRDefault="00E57FF8" w:rsidP="00E57FF8">
      <w:pPr>
        <w:pStyle w:val="ListParagraph"/>
        <w:numPr>
          <w:ilvl w:val="0"/>
          <w:numId w:val="32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77034D">
        <w:rPr>
          <w:rFonts w:ascii="Angsana New" w:hAnsi="Angsana New" w:hint="cs"/>
          <w:sz w:val="30"/>
          <w:szCs w:val="30"/>
          <w:cs/>
        </w:rPr>
        <w:t>การ</w:t>
      </w:r>
      <w:r w:rsidRPr="0077034D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เพิ่มทุนจดทะเบียนของบริษัทอีกจำนวน </w:t>
      </w:r>
      <w:r w:rsidR="00B75BF2" w:rsidRPr="00B75BF2">
        <w:rPr>
          <w:rFonts w:ascii="Angsana New" w:hAnsi="Angsana New"/>
          <w:sz w:val="30"/>
          <w:szCs w:val="30"/>
        </w:rPr>
        <w:t>60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="00B75BF2" w:rsidRPr="00B75BF2">
        <w:rPr>
          <w:rFonts w:ascii="Angsana New" w:hAnsi="Angsana New"/>
          <w:sz w:val="30"/>
          <w:szCs w:val="30"/>
        </w:rPr>
        <w:t>240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ล้านบาทเป็นทุนจดทะเบียนใหม่จำนวน </w:t>
      </w:r>
      <w:r w:rsidR="00B75BF2" w:rsidRPr="00B75BF2">
        <w:rPr>
          <w:rFonts w:ascii="Angsana New" w:hAnsi="Angsana New"/>
          <w:sz w:val="30"/>
          <w:szCs w:val="30"/>
        </w:rPr>
        <w:t>300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โดยการออกหุ้นสามัญเพิ่มทุนไม่เกินจำนวน </w:t>
      </w:r>
      <w:r w:rsidR="00B75BF2" w:rsidRPr="00B75BF2">
        <w:rPr>
          <w:rFonts w:ascii="Angsana New" w:hAnsi="Angsana New"/>
          <w:sz w:val="30"/>
          <w:szCs w:val="30"/>
        </w:rPr>
        <w:t>120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5</w:t>
      </w:r>
      <w:r w:rsidRPr="0077034D">
        <w:rPr>
          <w:rFonts w:ascii="Angsana New" w:hAnsi="Angsana New"/>
          <w:sz w:val="30"/>
          <w:szCs w:val="30"/>
          <w:cs/>
        </w:rPr>
        <w:t xml:space="preserve"> บาท และจัดสรรหุ้นสามัญเพิ่มทุนจำนวนไม่เกิน </w:t>
      </w:r>
      <w:r w:rsidR="00B75BF2" w:rsidRPr="00B75BF2">
        <w:rPr>
          <w:rFonts w:ascii="Angsana New" w:hAnsi="Angsana New"/>
          <w:sz w:val="30"/>
          <w:szCs w:val="30"/>
        </w:rPr>
        <w:t>120</w:t>
      </w:r>
      <w:r w:rsidRPr="0077034D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77034D">
        <w:rPr>
          <w:rFonts w:ascii="Angsana New" w:hAnsi="Angsana New"/>
          <w:sz w:val="30"/>
          <w:szCs w:val="30"/>
          <w:cs/>
        </w:rPr>
        <w:t xml:space="preserve"> ล้านหุ้น เพื่อเสนอขายต่อประชาชนทั่วไปเป็นครั้งแรก (</w:t>
      </w:r>
      <w:r w:rsidRPr="0077034D">
        <w:rPr>
          <w:rFonts w:ascii="Angsana New" w:hAnsi="Angsana New"/>
          <w:sz w:val="30"/>
          <w:szCs w:val="30"/>
        </w:rPr>
        <w:t>IPO)</w:t>
      </w:r>
      <w:r w:rsidRPr="0077034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6E3630" w14:textId="77777777" w:rsidR="00E57FF8" w:rsidRDefault="00E57FF8" w:rsidP="00E57FF8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037D636" w14:textId="533618B8" w:rsidR="00E57FF8" w:rsidRPr="0077034D" w:rsidRDefault="00E57FF8" w:rsidP="00E57FF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034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7034D">
        <w:rPr>
          <w:rFonts w:ascii="Angsana New" w:hAnsi="Angsana New"/>
          <w:sz w:val="30"/>
          <w:szCs w:val="30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="00B75BF2" w:rsidRPr="00B75BF2">
        <w:rPr>
          <w:rFonts w:ascii="Angsana New" w:hAnsi="Angsana New"/>
          <w:sz w:val="30"/>
          <w:szCs w:val="30"/>
        </w:rPr>
        <w:t>10</w:t>
      </w:r>
      <w:r w:rsidRPr="0077034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B75BF2" w:rsidRPr="00B75BF2">
        <w:rPr>
          <w:rFonts w:ascii="Angsana New" w:hAnsi="Angsana New"/>
          <w:sz w:val="30"/>
          <w:szCs w:val="30"/>
        </w:rPr>
        <w:t>2565</w:t>
      </w:r>
    </w:p>
    <w:p w14:paraId="0C908729" w14:textId="77777777" w:rsidR="003822EB" w:rsidRDefault="0038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E263840" w14:textId="215CD464" w:rsidR="009249C1" w:rsidRPr="00A610EA" w:rsidRDefault="009249C1" w:rsidP="009249C1">
      <w:pPr>
        <w:pStyle w:val="Heading2"/>
        <w:tabs>
          <w:tab w:val="clear" w:pos="340"/>
        </w:tabs>
        <w:ind w:left="540" w:hanging="540"/>
        <w:rPr>
          <w:b w:val="0"/>
          <w:bCs w:val="0"/>
        </w:rPr>
      </w:pPr>
      <w:r w:rsidRPr="00A610EA">
        <w:rPr>
          <w:cs/>
        </w:rPr>
        <w:t>สำรองตามกฎหมาย</w:t>
      </w:r>
    </w:p>
    <w:p w14:paraId="5B48C5DE" w14:textId="77777777" w:rsidR="009249C1" w:rsidRPr="00A610EA" w:rsidRDefault="009249C1" w:rsidP="0092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11DBAE97" w14:textId="26E0F5CF" w:rsidR="009249C1" w:rsidRPr="00A610EA" w:rsidRDefault="005E04A0" w:rsidP="005E0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bookmarkStart w:id="0" w:name="_Hlk126854645"/>
      <w:r w:rsidRPr="005E04A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75BF2" w:rsidRPr="00B75BF2">
        <w:rPr>
          <w:rFonts w:asciiTheme="majorBidi" w:hAnsiTheme="majorBidi"/>
          <w:sz w:val="30"/>
          <w:szCs w:val="30"/>
        </w:rPr>
        <w:t>2535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75BF2" w:rsidRPr="00B75BF2">
        <w:rPr>
          <w:rFonts w:asciiTheme="majorBidi" w:hAnsiTheme="majorBidi"/>
          <w:sz w:val="30"/>
          <w:szCs w:val="30"/>
        </w:rPr>
        <w:t>116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E04A0">
        <w:rPr>
          <w:rFonts w:asciiTheme="majorBidi" w:hAnsiTheme="majorBidi" w:cstheme="majorBidi"/>
          <w:sz w:val="30"/>
          <w:szCs w:val="30"/>
        </w:rPr>
        <w:t>“</w:t>
      </w:r>
      <w:r w:rsidRPr="005E04A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E04A0">
        <w:rPr>
          <w:rFonts w:asciiTheme="majorBidi" w:hAnsiTheme="majorBidi" w:cstheme="majorBidi"/>
          <w:sz w:val="30"/>
          <w:szCs w:val="30"/>
        </w:rPr>
        <w:t>”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B75BF2" w:rsidRPr="00B75BF2">
        <w:rPr>
          <w:rFonts w:asciiTheme="majorBidi" w:hAnsiTheme="majorBidi"/>
          <w:sz w:val="30"/>
          <w:szCs w:val="30"/>
        </w:rPr>
        <w:t>5</w:t>
      </w:r>
      <w:r w:rsidRPr="005E04A0">
        <w:rPr>
          <w:rFonts w:asciiTheme="majorBidi" w:hAnsiTheme="majorBidi" w:cstheme="majorBidi"/>
          <w:sz w:val="30"/>
          <w:szCs w:val="30"/>
        </w:rPr>
        <w:t xml:space="preserve"> </w:t>
      </w:r>
      <w:r w:rsidRPr="005E04A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75BF2" w:rsidRPr="00B75BF2">
        <w:rPr>
          <w:rFonts w:asciiTheme="majorBidi" w:hAnsiTheme="majorBidi"/>
          <w:sz w:val="30"/>
          <w:szCs w:val="30"/>
        </w:rPr>
        <w:t>10</w:t>
      </w:r>
      <w:r w:rsidRPr="005E04A0">
        <w:rPr>
          <w:rFonts w:asciiTheme="majorBidi" w:hAnsiTheme="majorBidi" w:cstheme="majorBidi"/>
          <w:sz w:val="30"/>
          <w:szCs w:val="30"/>
        </w:rPr>
        <w:t xml:space="preserve"> </w:t>
      </w:r>
      <w:r w:rsidRPr="005E04A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bookmarkEnd w:id="0"/>
    </w:p>
    <w:p w14:paraId="405743AF" w14:textId="5C839E41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6404968B" w14:textId="77777777" w:rsidR="008A27DD" w:rsidRDefault="008A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FD6A855" w14:textId="079115F9" w:rsidR="006244D7" w:rsidRPr="00A610EA" w:rsidRDefault="006244D7" w:rsidP="006244D7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lastRenderedPageBreak/>
        <w:t>ส่วนงานดำเนินงานและการจำแนกรายได้</w:t>
      </w:r>
    </w:p>
    <w:p w14:paraId="29048E9C" w14:textId="0C3A0E3B" w:rsidR="00C2559D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216D0" w14:textId="77777777" w:rsidR="00043F17" w:rsidRPr="009721F5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67338295"/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20114" w14:textId="77777777" w:rsidR="00043F17" w:rsidRPr="009721F5" w:rsidRDefault="00043F17" w:rsidP="0004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42E03C19" w14:textId="77777777" w:rsidR="00043F17" w:rsidRPr="009721F5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2F6E7123" w14:textId="77777777" w:rsidR="00043F17" w:rsidRPr="009721F5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70E54" w14:textId="77777777" w:rsidR="00043F17" w:rsidRPr="009721F5" w:rsidRDefault="00043F17" w:rsidP="00043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 รายได้หลักของกลุ่มบริษัทได้มาจากสัญญาที่ทำกับลูกค้า</w:t>
      </w:r>
    </w:p>
    <w:p w14:paraId="344BE519" w14:textId="6ECC6551" w:rsidR="001B3BF3" w:rsidRPr="00977299" w:rsidRDefault="001B3BF3" w:rsidP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270"/>
        <w:gridCol w:w="1530"/>
      </w:tblGrid>
      <w:tr w:rsidR="00DB1506" w:rsidRPr="009C7412" w14:paraId="0F0804E2" w14:textId="77777777" w:rsidTr="005046A7">
        <w:trPr>
          <w:cantSplit/>
        </w:trPr>
        <w:tc>
          <w:tcPr>
            <w:tcW w:w="6030" w:type="dxa"/>
          </w:tcPr>
          <w:p w14:paraId="6A837BA6" w14:textId="701572EC" w:rsidR="00DB1506" w:rsidRPr="009C7412" w:rsidRDefault="00DB1506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A32843D" w14:textId="308FA86B" w:rsidR="00DB1506" w:rsidRPr="009C7412" w:rsidRDefault="00DB1506" w:rsidP="00DB15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440F" w:rsidRPr="009C7412" w14:paraId="3CA64C36" w14:textId="77777777" w:rsidTr="005046A7">
        <w:trPr>
          <w:cantSplit/>
        </w:trPr>
        <w:tc>
          <w:tcPr>
            <w:tcW w:w="6030" w:type="dxa"/>
          </w:tcPr>
          <w:p w14:paraId="1FD0D79D" w14:textId="78D3560D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  <w:lang w:val="en-US"/>
              </w:rPr>
              <w:t>31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0" w:type="dxa"/>
          </w:tcPr>
          <w:p w14:paraId="29EC5A4F" w14:textId="189CEF3C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B514BFC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CE0BC" w14:textId="2CA6CF0F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BC440F" w:rsidRPr="009C7412" w14:paraId="62ED2C20" w14:textId="77777777" w:rsidTr="005046A7">
        <w:trPr>
          <w:cantSplit/>
          <w:trHeight w:val="245"/>
        </w:trPr>
        <w:tc>
          <w:tcPr>
            <w:tcW w:w="6030" w:type="dxa"/>
            <w:vAlign w:val="bottom"/>
          </w:tcPr>
          <w:p w14:paraId="52C68B2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5D47730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9C7412" w14:paraId="4A7AF263" w14:textId="77777777" w:rsidTr="005046A7">
        <w:trPr>
          <w:cantSplit/>
          <w:trHeight w:val="245"/>
        </w:trPr>
        <w:tc>
          <w:tcPr>
            <w:tcW w:w="6030" w:type="dxa"/>
            <w:vAlign w:val="bottom"/>
          </w:tcPr>
          <w:p w14:paraId="3FC2B09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2AFDC9C8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32BC38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6BA3E2" w14:textId="77777777" w:rsidR="00BC440F" w:rsidRPr="009C7412" w:rsidRDefault="00BC440F" w:rsidP="00BC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A1006" w:rsidRPr="009C7412" w14:paraId="33D22BD1" w14:textId="77777777" w:rsidTr="005046A7">
        <w:trPr>
          <w:cantSplit/>
        </w:trPr>
        <w:tc>
          <w:tcPr>
            <w:tcW w:w="6030" w:type="dxa"/>
            <w:vAlign w:val="bottom"/>
          </w:tcPr>
          <w:p w14:paraId="69B19F45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5E381C11" w14:textId="3F690C2E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E2AB5"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406</w:t>
            </w:r>
            <w:r w:rsidR="00FE2AB5"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  <w:vAlign w:val="bottom"/>
          </w:tcPr>
          <w:p w14:paraId="299997A3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45B0B6E" w14:textId="7D0156C1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43F17" w:rsidRPr="00043F1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238</w:t>
            </w:r>
            <w:r w:rsidR="00043F17" w:rsidRPr="00043F1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489</w:t>
            </w:r>
          </w:p>
        </w:tc>
      </w:tr>
      <w:tr w:rsidR="004A1006" w:rsidRPr="009C7412" w14:paraId="4B32ECD6" w14:textId="77777777" w:rsidTr="005046A7">
        <w:trPr>
          <w:cantSplit/>
        </w:trPr>
        <w:tc>
          <w:tcPr>
            <w:tcW w:w="6030" w:type="dxa"/>
            <w:vAlign w:val="bottom"/>
          </w:tcPr>
          <w:p w14:paraId="20E7B4E3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1338A3" w14:textId="2BA93A5A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840</w:t>
            </w:r>
            <w:r w:rsidR="00FE2AB5"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vAlign w:val="bottom"/>
          </w:tcPr>
          <w:p w14:paraId="2070ACB1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DD64C" w14:textId="7D98C62C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758</w:t>
            </w:r>
            <w:r w:rsidR="00043F17" w:rsidRPr="00043F1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294</w:t>
            </w:r>
          </w:p>
        </w:tc>
      </w:tr>
      <w:tr w:rsidR="004A1006" w:rsidRPr="009C7412" w14:paraId="3E090F7F" w14:textId="77777777" w:rsidTr="005046A7">
        <w:trPr>
          <w:cantSplit/>
        </w:trPr>
        <w:tc>
          <w:tcPr>
            <w:tcW w:w="6030" w:type="dxa"/>
            <w:vAlign w:val="bottom"/>
          </w:tcPr>
          <w:p w14:paraId="7BB4B5AA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AA387C" w14:textId="78860B48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FE2AB5" w:rsidRPr="00FE2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246</w:t>
            </w:r>
            <w:r w:rsidR="00FE2AB5" w:rsidRPr="00FE2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  <w:vAlign w:val="bottom"/>
          </w:tcPr>
          <w:p w14:paraId="4345E575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808F5F" w14:textId="0A9DF826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043F17" w:rsidRPr="00043F1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996</w:t>
            </w:r>
            <w:r w:rsidR="00043F17" w:rsidRPr="00043F1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</w:tr>
      <w:tr w:rsidR="004A1006" w:rsidRPr="009C7412" w14:paraId="5B25FB05" w14:textId="77777777" w:rsidTr="005046A7">
        <w:trPr>
          <w:cantSplit/>
        </w:trPr>
        <w:tc>
          <w:tcPr>
            <w:tcW w:w="6030" w:type="dxa"/>
            <w:vAlign w:val="bottom"/>
          </w:tcPr>
          <w:p w14:paraId="7CA448D5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8B2171" w14:textId="3A2CFACE" w:rsidR="004A1006" w:rsidRPr="009C7412" w:rsidRDefault="00FE2AB5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840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287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8ED4E1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8973A2" w14:textId="2BFD8CA5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758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294</w:t>
            </w:r>
            <w:r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A1006" w:rsidRPr="009C7412" w14:paraId="77F6DDBA" w14:textId="77777777" w:rsidTr="005046A7">
        <w:trPr>
          <w:cantSplit/>
        </w:trPr>
        <w:tc>
          <w:tcPr>
            <w:tcW w:w="6030" w:type="dxa"/>
            <w:vAlign w:val="bottom"/>
          </w:tcPr>
          <w:p w14:paraId="5B1BE19B" w14:textId="58FB9B9A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="004413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DBA3" w14:textId="3CC521E2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FE2AB5" w:rsidRPr="00FE2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FE2AB5" w:rsidRPr="00FE2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  <w:vAlign w:val="bottom"/>
          </w:tcPr>
          <w:p w14:paraId="50B8DE5F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37BA67" w14:textId="397F83ED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043F17" w:rsidRPr="00043F1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238</w:t>
            </w:r>
            <w:r w:rsidR="00043F17" w:rsidRPr="00043F1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489</w:t>
            </w:r>
          </w:p>
        </w:tc>
      </w:tr>
      <w:tr w:rsidR="004A1006" w:rsidRPr="009C7412" w14:paraId="68CAAD22" w14:textId="77777777" w:rsidTr="005046A7">
        <w:trPr>
          <w:cantSplit/>
        </w:trPr>
        <w:tc>
          <w:tcPr>
            <w:tcW w:w="6030" w:type="dxa"/>
            <w:vAlign w:val="bottom"/>
          </w:tcPr>
          <w:p w14:paraId="3B3283BA" w14:textId="7E69417E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="004413D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F44D44" w14:textId="0F0C9584" w:rsidR="004A1006" w:rsidRPr="009C7412" w:rsidRDefault="00FE2AB5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615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071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44E340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CED4E9" w14:textId="2C54B02B" w:rsidR="004A1006" w:rsidRPr="009C7412" w:rsidRDefault="00FE2AB5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537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539</w:t>
            </w:r>
            <w:r w:rsidRPr="00FE2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A1006" w:rsidRPr="009C7412" w14:paraId="4105F65E" w14:textId="77777777" w:rsidTr="005046A7">
        <w:trPr>
          <w:cantSplit/>
        </w:trPr>
        <w:tc>
          <w:tcPr>
            <w:tcW w:w="6030" w:type="dxa"/>
            <w:vAlign w:val="bottom"/>
          </w:tcPr>
          <w:p w14:paraId="397A6EBB" w14:textId="630DB132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6BD59" w14:textId="6EC2DCCD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791</w:t>
            </w:r>
            <w:r w:rsidR="00FE2AB5" w:rsidRPr="00FE2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1CCAC8C4" w14:textId="77777777" w:rsidR="004A1006" w:rsidRPr="009C7412" w:rsidRDefault="004A1006" w:rsidP="004A100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4BAFB" w14:textId="6C61EE02" w:rsidR="004A1006" w:rsidRPr="009C7412" w:rsidRDefault="00B75BF2" w:rsidP="004A100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700</w:t>
            </w:r>
            <w:r w:rsidR="00FE2AB5" w:rsidRPr="00FE2AB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</w:tr>
    </w:tbl>
    <w:p w14:paraId="75E8A9C6" w14:textId="00758229" w:rsidR="00043F17" w:rsidRDefault="00043F17">
      <w:pPr>
        <w:rPr>
          <w:rFonts w:asciiTheme="majorBidi" w:hAnsiTheme="majorBidi" w:cstheme="majorBidi"/>
          <w:sz w:val="30"/>
          <w:szCs w:val="30"/>
        </w:rPr>
      </w:pPr>
    </w:p>
    <w:p w14:paraId="370F197D" w14:textId="77777777" w:rsidR="00043F17" w:rsidRDefault="0004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270"/>
        <w:gridCol w:w="1530"/>
        <w:gridCol w:w="270"/>
        <w:gridCol w:w="1440"/>
        <w:gridCol w:w="270"/>
        <w:gridCol w:w="1440"/>
      </w:tblGrid>
      <w:tr w:rsidR="00470C6A" w:rsidRPr="009C7412" w14:paraId="68BA2301" w14:textId="77777777" w:rsidTr="003A34FB">
        <w:trPr>
          <w:cantSplit/>
        </w:trPr>
        <w:tc>
          <w:tcPr>
            <w:tcW w:w="2790" w:type="dxa"/>
          </w:tcPr>
          <w:p w14:paraId="2EEFEE28" w14:textId="006C91A1" w:rsidR="00470C6A" w:rsidRPr="009C7412" w:rsidRDefault="00470C6A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138317F" w14:textId="48142B7C" w:rsidR="00470C6A" w:rsidRPr="009C7412" w:rsidRDefault="00470C6A" w:rsidP="00470C6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F9220" w14:textId="77777777" w:rsidR="00470C6A" w:rsidRPr="009C7412" w:rsidRDefault="00470C6A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5F024A3" w14:textId="15558F24" w:rsidR="00470C6A" w:rsidRPr="009C7412" w:rsidRDefault="00470C6A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40F" w:rsidRPr="009C7412" w14:paraId="75548A13" w14:textId="77777777" w:rsidTr="00F246E7">
        <w:trPr>
          <w:cantSplit/>
        </w:trPr>
        <w:tc>
          <w:tcPr>
            <w:tcW w:w="2790" w:type="dxa"/>
          </w:tcPr>
          <w:p w14:paraId="07451531" w14:textId="77777777" w:rsidR="00BC440F" w:rsidRPr="009C7412" w:rsidRDefault="00BC440F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</w:p>
          <w:p w14:paraId="004AB86B" w14:textId="454521F3" w:rsidR="00BC440F" w:rsidRPr="009C7412" w:rsidRDefault="00BC440F" w:rsidP="00BC440F">
            <w:pPr>
              <w:pStyle w:val="Index5"/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7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4D919C83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E3DE8" w14:textId="003F4F9E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09E039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EBB69B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95897" w14:textId="3CC75465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0584B2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left="7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66472C9E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879E5C" w14:textId="42D2A038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D31E05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335D31" w14:textId="77777777" w:rsidR="00BC440F" w:rsidRPr="009C7412" w:rsidRDefault="00BC440F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ADD32" w14:textId="6EA4B815" w:rsidR="00BC440F" w:rsidRPr="009C7412" w:rsidRDefault="00B75BF2" w:rsidP="00BC44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BC440F" w:rsidRPr="009C7412" w14:paraId="3DE245B1" w14:textId="77777777" w:rsidTr="003A34FB">
        <w:trPr>
          <w:cantSplit/>
        </w:trPr>
        <w:tc>
          <w:tcPr>
            <w:tcW w:w="2790" w:type="dxa"/>
            <w:vAlign w:val="bottom"/>
          </w:tcPr>
          <w:p w14:paraId="4741F39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</w:tcPr>
          <w:p w14:paraId="482B3D7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0F" w:rsidRPr="009C7412" w14:paraId="0B7953E6" w14:textId="77777777" w:rsidTr="00F246E7">
        <w:trPr>
          <w:cantSplit/>
        </w:trPr>
        <w:tc>
          <w:tcPr>
            <w:tcW w:w="2790" w:type="dxa"/>
          </w:tcPr>
          <w:p w14:paraId="2C985F02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6C81A30B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8DC99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13C050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C571AA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A64DDE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5FF97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2AF156" w14:textId="77777777" w:rsidR="00BC440F" w:rsidRPr="009C7412" w:rsidRDefault="00BC440F" w:rsidP="00BC440F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4FB" w:rsidRPr="009C7412" w14:paraId="384F1E43" w14:textId="77777777" w:rsidTr="00F246E7">
        <w:trPr>
          <w:cantSplit/>
        </w:trPr>
        <w:tc>
          <w:tcPr>
            <w:tcW w:w="2790" w:type="dxa"/>
          </w:tcPr>
          <w:p w14:paraId="48946882" w14:textId="0B79499E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FC">
              <w:rPr>
                <w:rFonts w:asciiTheme="majorBidi" w:hAnsiTheme="majorBidi"/>
                <w:sz w:val="30"/>
                <w:szCs w:val="30"/>
                <w:cs/>
              </w:rPr>
              <w:t>เวชภัณฑ์ยาแผนปัจจุบัน ประเภทยาสามัญ และยาสามัญใหม่</w:t>
            </w:r>
          </w:p>
        </w:tc>
        <w:tc>
          <w:tcPr>
            <w:tcW w:w="1530" w:type="dxa"/>
          </w:tcPr>
          <w:p w14:paraId="36915E32" w14:textId="77777777" w:rsidR="003A34FB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7A27C9" w14:textId="0856F209" w:rsidR="00C21819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075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6954F45A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7680B3" w14:textId="77777777" w:rsidR="003A34FB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7B2F1296" w14:textId="5F939A08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922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57E8ED64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FB4CFDA" w14:textId="77777777" w:rsidR="003A34FB" w:rsidRDefault="003A34FB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E7FA8F" w14:textId="7150B826" w:rsidR="00B925AD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689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678402A2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4894187" w14:textId="77777777" w:rsidR="003A34FB" w:rsidRDefault="003A34FB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4E65F404" w14:textId="4E5621F1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606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672</w:t>
            </w:r>
          </w:p>
        </w:tc>
      </w:tr>
      <w:tr w:rsidR="003A34FB" w:rsidRPr="009C7412" w14:paraId="54E39B83" w14:textId="77777777" w:rsidTr="00F246E7">
        <w:trPr>
          <w:cantSplit/>
        </w:trPr>
        <w:tc>
          <w:tcPr>
            <w:tcW w:w="2790" w:type="dxa"/>
          </w:tcPr>
          <w:p w14:paraId="4E48BDE4" w14:textId="577D16CB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CFC">
              <w:rPr>
                <w:rFonts w:asciiTheme="majorBidi" w:hAnsi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57A9AD97" w14:textId="12BC496D" w:rsidR="003A34FB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148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23756AED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93BD3E" w14:textId="0B8B4DCC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159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40CFE7BD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2FA0CF0" w14:textId="4461F76B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22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70" w:type="dxa"/>
            <w:vAlign w:val="bottom"/>
          </w:tcPr>
          <w:p w14:paraId="4DCF0D68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422DCC" w14:textId="1AD98C90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446</w:t>
            </w:r>
          </w:p>
        </w:tc>
      </w:tr>
      <w:tr w:rsidR="003A34FB" w:rsidRPr="009C7412" w14:paraId="5159E88F" w14:textId="77777777" w:rsidTr="00F246E7">
        <w:trPr>
          <w:cantSplit/>
        </w:trPr>
        <w:tc>
          <w:tcPr>
            <w:tcW w:w="2790" w:type="dxa"/>
          </w:tcPr>
          <w:p w14:paraId="48459D68" w14:textId="1F6D5073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</w:t>
            </w: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สมุนไพร</w:t>
            </w:r>
          </w:p>
        </w:tc>
        <w:tc>
          <w:tcPr>
            <w:tcW w:w="1530" w:type="dxa"/>
          </w:tcPr>
          <w:p w14:paraId="31B47B05" w14:textId="37038DF5" w:rsidR="003A34FB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106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73E0394B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C02E136" w14:textId="3F8E8678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91</w:t>
            </w:r>
            <w:r w:rsidR="00C21819" w:rsidRPr="00C21819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586D546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0B08D42" w14:textId="3ABA2731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75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  <w:vAlign w:val="bottom"/>
          </w:tcPr>
          <w:p w14:paraId="40280AF9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B39BECF" w14:textId="7119D2AD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852</w:t>
            </w:r>
          </w:p>
        </w:tc>
      </w:tr>
      <w:tr w:rsidR="00B925AD" w:rsidRPr="009C7412" w14:paraId="533EC29A" w14:textId="77777777" w:rsidTr="00040E6A">
        <w:trPr>
          <w:cantSplit/>
        </w:trPr>
        <w:tc>
          <w:tcPr>
            <w:tcW w:w="2790" w:type="dxa"/>
          </w:tcPr>
          <w:p w14:paraId="069611F7" w14:textId="77777777" w:rsidR="00B925AD" w:rsidRPr="009C7412" w:rsidRDefault="00B925AD" w:rsidP="00040E6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63BF105" w14:textId="21EF5491" w:rsidR="00B925AD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49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049A20D1" w14:textId="77777777" w:rsidR="00B925AD" w:rsidRPr="009C7412" w:rsidRDefault="00B925AD" w:rsidP="00040E6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7E996CB" w14:textId="1A3955C4" w:rsidR="00B925AD" w:rsidRPr="009C7412" w:rsidRDefault="00B75BF2" w:rsidP="00040E6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33</w:t>
            </w:r>
            <w:r w:rsidR="00B925AD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474AAB4F" w14:textId="77777777" w:rsidR="00B925AD" w:rsidRPr="009C7412" w:rsidRDefault="00B925AD" w:rsidP="00040E6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9ACD12" w14:textId="10588F6F" w:rsidR="00B925AD" w:rsidRPr="009C7412" w:rsidRDefault="00B75BF2" w:rsidP="00040E6A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27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  <w:vAlign w:val="bottom"/>
          </w:tcPr>
          <w:p w14:paraId="4BB9D712" w14:textId="77777777" w:rsidR="00B925AD" w:rsidRPr="009C7412" w:rsidRDefault="00B925AD" w:rsidP="00040E6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37CBBD6" w14:textId="3F200E6E" w:rsidR="00B925AD" w:rsidRPr="009C7412" w:rsidRDefault="00B75BF2" w:rsidP="00040E6A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B925AD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220</w:t>
            </w:r>
          </w:p>
        </w:tc>
      </w:tr>
      <w:tr w:rsidR="003A34FB" w:rsidRPr="009C7412" w14:paraId="302A146D" w14:textId="77777777" w:rsidTr="00F246E7">
        <w:trPr>
          <w:cantSplit/>
        </w:trPr>
        <w:tc>
          <w:tcPr>
            <w:tcW w:w="2790" w:type="dxa"/>
          </w:tcPr>
          <w:p w14:paraId="3AD1D778" w14:textId="14E2443A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เวชภัณฑ์</w:t>
            </w:r>
            <w:r w:rsidRPr="005D7CFC">
              <w:rPr>
                <w:rFonts w:asciiTheme="majorBidi" w:hAnsiTheme="majorBidi"/>
                <w:sz w:val="30"/>
                <w:szCs w:val="30"/>
                <w:cs/>
              </w:rPr>
              <w:t>ยา</w:t>
            </w: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สำหรับสัตว์</w:t>
            </w:r>
          </w:p>
        </w:tc>
        <w:tc>
          <w:tcPr>
            <w:tcW w:w="1530" w:type="dxa"/>
          </w:tcPr>
          <w:p w14:paraId="1F43D922" w14:textId="7515203F" w:rsidR="003A34FB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</w:tcPr>
          <w:p w14:paraId="08EDAC38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F4A308" w14:textId="3997DA9C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  <w:r w:rsidR="00C21819" w:rsidRPr="00C21819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641F36B5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C829E90" w14:textId="4512D93C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  <w:vAlign w:val="bottom"/>
          </w:tcPr>
          <w:p w14:paraId="5A09C7DD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445430D" w14:textId="2B6A6597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706</w:t>
            </w:r>
          </w:p>
        </w:tc>
      </w:tr>
      <w:tr w:rsidR="003A34FB" w:rsidRPr="009C7412" w14:paraId="1187F58B" w14:textId="77777777" w:rsidTr="00F246E7">
        <w:trPr>
          <w:cantSplit/>
        </w:trPr>
        <w:tc>
          <w:tcPr>
            <w:tcW w:w="2790" w:type="dxa"/>
          </w:tcPr>
          <w:p w14:paraId="061364F0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3F0A4" w14:textId="1EAF0391" w:rsidR="003A34FB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  <w:r w:rsidR="00C21819" w:rsidRP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65037FA3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474F5" w14:textId="625E1D2C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</w:tcPr>
          <w:p w14:paraId="2747A9FB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0C6E6" w14:textId="4133E7BE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B925AD" w:rsidRPr="00B925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vAlign w:val="bottom"/>
          </w:tcPr>
          <w:p w14:paraId="4CEB0852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B166B" w14:textId="30BA4685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3A34FB" w:rsidRPr="009C7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670</w:t>
            </w:r>
          </w:p>
        </w:tc>
      </w:tr>
      <w:tr w:rsidR="003A34FB" w:rsidRPr="009C7412" w14:paraId="2A421DE5" w14:textId="77777777" w:rsidTr="00F246E7">
        <w:trPr>
          <w:cantSplit/>
        </w:trPr>
        <w:tc>
          <w:tcPr>
            <w:tcW w:w="2790" w:type="dxa"/>
          </w:tcPr>
          <w:p w14:paraId="466D2FC5" w14:textId="77777777" w:rsidR="00A736BB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="006701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</w:t>
            </w:r>
          </w:p>
          <w:p w14:paraId="27E393EA" w14:textId="5356DD1B" w:rsidR="003A34FB" w:rsidRPr="009C7412" w:rsidRDefault="006701C1" w:rsidP="00A736BB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88B5CF" w14:textId="77777777" w:rsidR="006701C1" w:rsidRDefault="006701C1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60AE373F" w14:textId="337B340D" w:rsidR="003A34FB" w:rsidRPr="009C7412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21819" w:rsidRPr="00C218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C21819" w:rsidRPr="00C218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168A516B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327249" w14:textId="77777777" w:rsidR="006701C1" w:rsidRDefault="006701C1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3622E11" w14:textId="4FB38CEE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21819" w:rsidRPr="00C2181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238</w:t>
            </w:r>
            <w:r w:rsidR="00C21819" w:rsidRPr="00C2181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788E24DA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F14817" w14:textId="77777777" w:rsidR="006701C1" w:rsidRDefault="006701C1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028C7DE" w14:textId="48571C9B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  <w:r w:rsidR="00B925AD" w:rsidRPr="00B92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37884F1D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1DD11F" w14:textId="77777777" w:rsidR="006701C1" w:rsidRDefault="006701C1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34FDF9C" w14:textId="536775C4" w:rsidR="003A34FB" w:rsidRPr="009C7412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745</w:t>
            </w:r>
            <w:r w:rsidR="003A34FB"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3A34FB" w:rsidRPr="00725E03" w14:paraId="7E567468" w14:textId="77777777" w:rsidTr="00F246E7">
        <w:trPr>
          <w:cantSplit/>
        </w:trPr>
        <w:tc>
          <w:tcPr>
            <w:tcW w:w="2790" w:type="dxa"/>
          </w:tcPr>
          <w:p w14:paraId="458192D7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EB18E0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609E3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256325D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6FF03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01FF25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A5D4E2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E49C8C" w14:textId="77777777" w:rsidR="003A34FB" w:rsidRPr="00725E03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4FB" w:rsidRPr="009C7412" w14:paraId="2F5019B8" w14:textId="77777777" w:rsidTr="00F246E7">
        <w:trPr>
          <w:cantSplit/>
        </w:trPr>
        <w:tc>
          <w:tcPr>
            <w:tcW w:w="2790" w:type="dxa"/>
          </w:tcPr>
          <w:p w14:paraId="55BCB9E8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4434EA7F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14F596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1E4119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45277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CC9F21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01B796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ECE669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  <w:tab w:val="decimal" w:pos="1056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4FB" w:rsidRPr="009C7412" w14:paraId="51D11997" w14:textId="77777777" w:rsidTr="00F246E7">
        <w:trPr>
          <w:cantSplit/>
        </w:trPr>
        <w:tc>
          <w:tcPr>
            <w:tcW w:w="2790" w:type="dxa"/>
          </w:tcPr>
          <w:p w14:paraId="2EF77DF0" w14:textId="77777777" w:rsidR="003A34FB" w:rsidRPr="009C7412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7412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</w:tcPr>
          <w:p w14:paraId="67A72EB6" w14:textId="316677C3" w:rsidR="003A34FB" w:rsidRPr="002F5B7A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405</w:t>
            </w:r>
            <w:r w:rsidR="00C218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13B7E3BF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0A8D1E2" w14:textId="70D15939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61EC1" w:rsidRPr="00661E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238</w:t>
            </w:r>
            <w:r w:rsidR="00661EC1" w:rsidRPr="00661EC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3788871F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B476B3" w14:textId="198F83D9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827</w:t>
            </w:r>
            <w:r w:rsidR="0069385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A5A9D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B30B9B" w14:textId="76D871BA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728</w:t>
            </w:r>
            <w:r w:rsidR="00AE76C2" w:rsidRPr="00AE76C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547</w:t>
            </w:r>
          </w:p>
        </w:tc>
      </w:tr>
      <w:tr w:rsidR="003A34FB" w:rsidRPr="009C7412" w14:paraId="1CAAC381" w14:textId="77777777" w:rsidTr="00F246E7">
        <w:trPr>
          <w:cantSplit/>
        </w:trPr>
        <w:tc>
          <w:tcPr>
            <w:tcW w:w="2790" w:type="dxa"/>
          </w:tcPr>
          <w:p w14:paraId="3290B8AF" w14:textId="3923E46F" w:rsidR="003A34FB" w:rsidRPr="00E549C9" w:rsidRDefault="003A34FB" w:rsidP="003A34F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5B7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09D9E1" w14:textId="61B8854D" w:rsidR="003A34FB" w:rsidRPr="002F5B7A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15F87172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24DAAF" w14:textId="6F44CB40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BE65539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04A0B" w14:textId="2F44F760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69385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3F0555C6" w14:textId="77777777" w:rsidR="003A34FB" w:rsidRPr="002F5B7A" w:rsidRDefault="003A34FB" w:rsidP="003A34F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8553C" w14:textId="4CA4799D" w:rsidR="003A34FB" w:rsidRPr="002F5B7A" w:rsidRDefault="00B75BF2" w:rsidP="003A34FB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AE76C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019</w:t>
            </w:r>
          </w:p>
        </w:tc>
      </w:tr>
      <w:tr w:rsidR="00B925AD" w:rsidRPr="009C7412" w14:paraId="5B9383EA" w14:textId="77777777" w:rsidTr="00F246E7">
        <w:trPr>
          <w:cantSplit/>
        </w:trPr>
        <w:tc>
          <w:tcPr>
            <w:tcW w:w="2790" w:type="dxa"/>
          </w:tcPr>
          <w:p w14:paraId="18BC203E" w14:textId="77777777" w:rsidR="006701C1" w:rsidRDefault="006701C1" w:rsidP="00A736B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</w:t>
            </w:r>
          </w:p>
          <w:p w14:paraId="05A42627" w14:textId="3843B679" w:rsidR="00B925AD" w:rsidRPr="00A736BB" w:rsidRDefault="006701C1" w:rsidP="00A736BB">
            <w:pPr>
              <w:pStyle w:val="30"/>
              <w:tabs>
                <w:tab w:val="clear" w:pos="360"/>
                <w:tab w:val="clear" w:pos="720"/>
              </w:tabs>
              <w:ind w:left="24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7224D6" w14:textId="77777777" w:rsidR="006701C1" w:rsidRDefault="006701C1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5585C58" w14:textId="69EC61D5" w:rsidR="00B925AD" w:rsidRPr="002F5B7A" w:rsidRDefault="00B75BF2" w:rsidP="00C2181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21819" w:rsidRPr="00C2181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C21819" w:rsidRPr="00C2181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29DB5BF6" w14:textId="77777777" w:rsidR="00B925AD" w:rsidRPr="002F5B7A" w:rsidRDefault="00B925AD" w:rsidP="00B925A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D6BC55" w14:textId="77777777" w:rsidR="006701C1" w:rsidRDefault="006701C1" w:rsidP="00B925A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F63A47D" w14:textId="31FBF445" w:rsidR="00B925AD" w:rsidRPr="002F5B7A" w:rsidRDefault="00B75BF2" w:rsidP="00B925A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661EC1" w:rsidRPr="00661E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238</w:t>
            </w:r>
            <w:r w:rsidR="00661EC1" w:rsidRPr="00661E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0CAA2B20" w14:textId="77777777" w:rsidR="00B925AD" w:rsidRPr="002F5B7A" w:rsidRDefault="00B925AD" w:rsidP="00B925A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9152E4" w14:textId="77777777" w:rsidR="006701C1" w:rsidRDefault="006701C1" w:rsidP="00B925AD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77452AB0" w14:textId="2E03C460" w:rsidR="00B925AD" w:rsidRPr="002F5B7A" w:rsidRDefault="00B75BF2" w:rsidP="00B925AD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  <w:r w:rsidR="00B925AD" w:rsidRPr="00B92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33838764" w14:textId="77777777" w:rsidR="00B925AD" w:rsidRPr="002F5B7A" w:rsidRDefault="00B925AD" w:rsidP="00B925AD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4D8714" w14:textId="77777777" w:rsidR="006701C1" w:rsidRDefault="006701C1" w:rsidP="00B925AD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57EDDF11" w14:textId="1F25E1A0" w:rsidR="00B925AD" w:rsidRPr="002F5B7A" w:rsidRDefault="00B75BF2" w:rsidP="00B925AD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Theme="majorBidi" w:hAnsiTheme="majorBidi"/>
                <w:b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745</w:t>
            </w:r>
            <w:r w:rsidR="00B925AD" w:rsidRPr="002F5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566</w:t>
            </w:r>
          </w:p>
        </w:tc>
      </w:tr>
      <w:bookmarkEnd w:id="1"/>
    </w:tbl>
    <w:p w14:paraId="1156EF52" w14:textId="5951ABE6" w:rsidR="003A34FB" w:rsidRDefault="003A34FB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2CC33509" w14:textId="77777777" w:rsidR="00043F17" w:rsidRDefault="0004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022A531D" w:rsidR="00C2559D" w:rsidRPr="00A610EA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54038D28" w14:textId="77777777" w:rsidR="003A34FB" w:rsidRDefault="003A34FB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291CC1" w14:textId="351DD1BA" w:rsidR="00C2559D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A2DADB" w14:textId="43B2D1A2" w:rsidR="005510C4" w:rsidRPr="00BB5949" w:rsidRDefault="005510C4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211808" w14:textId="424CF944" w:rsidR="005510C4" w:rsidRPr="00E27D90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27D9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635F1188" w14:textId="51308B9C" w:rsidR="005510C4" w:rsidRPr="00BB5949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474"/>
      </w:tblGrid>
      <w:tr w:rsidR="005510C4" w:rsidRPr="00E27D90" w14:paraId="3E4EBBCB" w14:textId="77777777" w:rsidTr="00F82E42">
        <w:trPr>
          <w:tblHeader/>
        </w:trPr>
        <w:tc>
          <w:tcPr>
            <w:tcW w:w="6030" w:type="dxa"/>
          </w:tcPr>
          <w:p w14:paraId="68ED5232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3772EE3" w14:textId="4967AAC1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0C4" w:rsidRPr="00E27D90" w14:paraId="0FE454DF" w14:textId="77777777" w:rsidTr="00F82E42">
        <w:trPr>
          <w:tblHeader/>
        </w:trPr>
        <w:tc>
          <w:tcPr>
            <w:tcW w:w="6030" w:type="dxa"/>
          </w:tcPr>
          <w:p w14:paraId="3806A7C9" w14:textId="6ECD2170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27D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40" w:type="dxa"/>
            <w:gridSpan w:val="3"/>
          </w:tcPr>
          <w:p w14:paraId="725FAC06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D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9D441D" w:rsidRPr="00E27D90" w14:paraId="3766400D" w14:textId="77777777" w:rsidTr="00DF5079">
        <w:trPr>
          <w:tblHeader/>
        </w:trPr>
        <w:tc>
          <w:tcPr>
            <w:tcW w:w="6030" w:type="dxa"/>
          </w:tcPr>
          <w:p w14:paraId="2B7C9B5A" w14:textId="77777777" w:rsidR="009D441D" w:rsidRPr="00E27D90" w:rsidRDefault="009D441D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6099FE" w14:textId="16DDC903" w:rsidR="009D441D" w:rsidRPr="00E27D90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23009E5C" w14:textId="77777777" w:rsidR="009D441D" w:rsidRPr="00E27D90" w:rsidRDefault="009D441D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9C7F747" w14:textId="0AE2DD9D" w:rsidR="009D441D" w:rsidRPr="00E27D90" w:rsidRDefault="00B75BF2" w:rsidP="00DF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5510C4" w:rsidRPr="00E27D90" w14:paraId="0AAD9213" w14:textId="77777777" w:rsidTr="00F82E42">
        <w:trPr>
          <w:tblHeader/>
        </w:trPr>
        <w:tc>
          <w:tcPr>
            <w:tcW w:w="6030" w:type="dxa"/>
          </w:tcPr>
          <w:p w14:paraId="14F1937A" w14:textId="77777777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2B37C20" w14:textId="28A0DE3E" w:rsidR="005510C4" w:rsidRPr="00E27D90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4FB" w:rsidRPr="00E27D90" w14:paraId="486E13AC" w14:textId="77777777" w:rsidTr="00F82E42">
        <w:tc>
          <w:tcPr>
            <w:tcW w:w="6030" w:type="dxa"/>
          </w:tcPr>
          <w:p w14:paraId="4B9BAB29" w14:textId="77777777" w:rsidR="003A34FB" w:rsidRPr="00E27D90" w:rsidRDefault="003A34FB" w:rsidP="003A34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2E021904" w14:textId="32F90F18" w:rsidR="003A34FB" w:rsidRPr="00E27D90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661EC1" w:rsidRPr="00661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309</w:t>
            </w:r>
            <w:r w:rsidR="00661EC1" w:rsidRPr="00661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236" w:type="dxa"/>
          </w:tcPr>
          <w:p w14:paraId="21866F1E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1A25F" w14:textId="464D51D2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5046A7" w:rsidRPr="005046A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161</w:t>
            </w:r>
            <w:r w:rsidR="005046A7" w:rsidRPr="005046A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404</w:t>
            </w:r>
          </w:p>
        </w:tc>
      </w:tr>
      <w:tr w:rsidR="003A34FB" w:rsidRPr="00E27D90" w14:paraId="135EB556" w14:textId="77777777" w:rsidTr="00F82E42">
        <w:tc>
          <w:tcPr>
            <w:tcW w:w="6030" w:type="dxa"/>
          </w:tcPr>
          <w:p w14:paraId="41F58A65" w14:textId="75237111" w:rsidR="003A34FB" w:rsidRPr="00E27D90" w:rsidRDefault="003A34FB" w:rsidP="003A34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D9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03CB2787" w14:textId="750E9AA7" w:rsidR="003A34FB" w:rsidRPr="00E27D90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28</w:t>
            </w:r>
            <w:r w:rsidR="005046A7" w:rsidRPr="00504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</w:tcPr>
          <w:p w14:paraId="23B80990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539088" w14:textId="4079AD32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="003A34FB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577</w:t>
            </w:r>
          </w:p>
        </w:tc>
      </w:tr>
      <w:tr w:rsidR="003A34FB" w:rsidRPr="00E27D90" w14:paraId="600D89AF" w14:textId="77777777" w:rsidTr="00F82E42">
        <w:tc>
          <w:tcPr>
            <w:tcW w:w="6030" w:type="dxa"/>
          </w:tcPr>
          <w:p w14:paraId="58D7DC03" w14:textId="564DF606" w:rsidR="003A34FB" w:rsidRPr="00E27D90" w:rsidRDefault="003A34FB" w:rsidP="003A34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6C205134" w14:textId="768DBD4B" w:rsidR="003A34FB" w:rsidRPr="00E27D90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5046A7" w:rsidRPr="00504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36" w:type="dxa"/>
          </w:tcPr>
          <w:p w14:paraId="2ED82A3C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D8FA77" w14:textId="7B50213A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3A34FB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611</w:t>
            </w:r>
          </w:p>
        </w:tc>
      </w:tr>
      <w:tr w:rsidR="003A34FB" w:rsidRPr="00E27D90" w14:paraId="5FB3B34E" w14:textId="77777777" w:rsidTr="00F82E42">
        <w:tc>
          <w:tcPr>
            <w:tcW w:w="6030" w:type="dxa"/>
          </w:tcPr>
          <w:p w14:paraId="078858C8" w14:textId="4A5CBFDD" w:rsidR="003A34FB" w:rsidRPr="00E27D90" w:rsidRDefault="003A34FB" w:rsidP="003A34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14C2A542" w14:textId="401BAC7E" w:rsidR="003A34FB" w:rsidRPr="00E27D90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27</w:t>
            </w:r>
            <w:r w:rsidR="005046A7" w:rsidRPr="00504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36" w:type="dxa"/>
          </w:tcPr>
          <w:p w14:paraId="0A4A9C16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52B9ED" w14:textId="31116B85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="003A34FB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743</w:t>
            </w:r>
          </w:p>
        </w:tc>
      </w:tr>
      <w:tr w:rsidR="003A34FB" w:rsidRPr="00E27D90" w14:paraId="599061FC" w14:textId="77777777" w:rsidTr="00F82E42">
        <w:tc>
          <w:tcPr>
            <w:tcW w:w="6030" w:type="dxa"/>
          </w:tcPr>
          <w:p w14:paraId="769D801D" w14:textId="005EBC99" w:rsidR="003A34FB" w:rsidRPr="00E27D90" w:rsidRDefault="003A34FB" w:rsidP="003A34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</w:tcPr>
          <w:p w14:paraId="1348C0B0" w14:textId="450DF74A" w:rsidR="003A34FB" w:rsidRPr="00E27D90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5046A7" w:rsidRPr="00504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</w:tcPr>
          <w:p w14:paraId="6914E5FE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83B1B" w14:textId="511A5D64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3A34FB" w:rsidRPr="00E27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408</w:t>
            </w:r>
          </w:p>
        </w:tc>
      </w:tr>
      <w:tr w:rsidR="003A34FB" w:rsidRPr="00E27D90" w14:paraId="44478AB7" w14:textId="77777777" w:rsidTr="00F82E42">
        <w:tc>
          <w:tcPr>
            <w:tcW w:w="6030" w:type="dxa"/>
          </w:tcPr>
          <w:p w14:paraId="44A2058E" w14:textId="63862B4F" w:rsidR="003A34FB" w:rsidRPr="00E27D90" w:rsidRDefault="003A34FB" w:rsidP="003A34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27D90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16BC0250" w14:textId="4603BB99" w:rsidR="003A34FB" w:rsidRPr="005046A7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5046A7" w:rsidRPr="00504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36" w:type="dxa"/>
          </w:tcPr>
          <w:p w14:paraId="45B175DA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030E47" w14:textId="7A092315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5046A7" w:rsidRPr="005046A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746</w:t>
            </w:r>
          </w:p>
        </w:tc>
      </w:tr>
      <w:tr w:rsidR="003A34FB" w:rsidRPr="00E27D90" w14:paraId="7D479FE5" w14:textId="77777777" w:rsidTr="00F82E42">
        <w:tc>
          <w:tcPr>
            <w:tcW w:w="6030" w:type="dxa"/>
          </w:tcPr>
          <w:p w14:paraId="02E9DE54" w14:textId="1A801C01" w:rsidR="003A34FB" w:rsidRPr="00E27D90" w:rsidRDefault="006701C1" w:rsidP="00670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1C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E307" w14:textId="1DC9DFC6" w:rsidR="003A34FB" w:rsidRPr="005046A7" w:rsidRDefault="00B75BF2" w:rsidP="005046A7">
            <w:pPr>
              <w:pStyle w:val="acctfourfigures"/>
              <w:tabs>
                <w:tab w:val="clear" w:pos="765"/>
                <w:tab w:val="left" w:pos="1127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5046A7" w:rsidRPr="00504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406</w:t>
            </w:r>
            <w:r w:rsidR="005046A7" w:rsidRPr="00504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36" w:type="dxa"/>
          </w:tcPr>
          <w:p w14:paraId="46CC6B52" w14:textId="77777777" w:rsidR="003A34FB" w:rsidRPr="00E27D9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B3E0939" w14:textId="048C4B74" w:rsidR="003A34FB" w:rsidRPr="00E27D90" w:rsidRDefault="00B75BF2" w:rsidP="005046A7">
            <w:pPr>
              <w:pStyle w:val="acctfourfigures"/>
              <w:tabs>
                <w:tab w:val="clear" w:pos="765"/>
              </w:tabs>
              <w:spacing w:line="240" w:lineRule="atLeast"/>
              <w:ind w:left="-79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5046A7" w:rsidRPr="005046A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238</w:t>
            </w:r>
            <w:r w:rsidR="005046A7" w:rsidRPr="005046A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489</w:t>
            </w:r>
          </w:p>
        </w:tc>
      </w:tr>
    </w:tbl>
    <w:p w14:paraId="4F7EED9B" w14:textId="371410D2" w:rsidR="00BB5949" w:rsidRDefault="00BB5949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D633437" w14:textId="0035C408" w:rsidR="005046A7" w:rsidRDefault="005046A7" w:rsidP="0050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476</w:t>
      </w:r>
      <w:r>
        <w:rPr>
          <w:rFonts w:ascii="Angsana New" w:hAnsi="Angsana New"/>
          <w:sz w:val="30"/>
          <w:szCs w:val="30"/>
        </w:rPr>
        <w:t>.</w:t>
      </w:r>
      <w:r w:rsidR="00B75BF2" w:rsidRPr="00B75BF2">
        <w:rPr>
          <w:rFonts w:ascii="Angsana New" w:hAnsi="Angsana New"/>
          <w:sz w:val="30"/>
          <w:szCs w:val="30"/>
        </w:rPr>
        <w:t>3</w:t>
      </w:r>
      <w:r w:rsidRPr="004E00DD">
        <w:rPr>
          <w:rFonts w:ascii="Angsana New" w:hAnsi="Angsana New"/>
          <w:sz w:val="30"/>
          <w:szCs w:val="30"/>
        </w:rPr>
        <w:t xml:space="preserve"> </w:t>
      </w:r>
      <w:r w:rsidRPr="004E00DD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C4B1A">
        <w:rPr>
          <w:rFonts w:ascii="Angsana New" w:hAnsi="Angsana New"/>
          <w:i/>
          <w:iCs/>
          <w:sz w:val="30"/>
          <w:szCs w:val="30"/>
        </w:rPr>
        <w:t>(</w:t>
      </w:r>
      <w:r w:rsidR="00B75BF2" w:rsidRPr="00B75BF2">
        <w:rPr>
          <w:rFonts w:ascii="Angsana New" w:hAnsi="Angsana New"/>
          <w:i/>
          <w:iCs/>
          <w:sz w:val="30"/>
          <w:szCs w:val="30"/>
        </w:rPr>
        <w:t>2565</w:t>
      </w:r>
      <w:r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Pr="008C4B1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8C4B1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519F6900" w14:textId="5A53563B" w:rsidR="00795E1B" w:rsidRDefault="00795E1B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78F9211" w14:textId="77777777" w:rsidR="00BC60E6" w:rsidRDefault="00BC60E6" w:rsidP="00BC60E6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A75E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สิทธิประโยชน์จากการส่งเสริมการลงทุน</w:t>
      </w:r>
    </w:p>
    <w:p w14:paraId="69E36346" w14:textId="77777777" w:rsidR="00BC60E6" w:rsidRDefault="00BC60E6" w:rsidP="00BC60E6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364711C" w14:textId="0D18D77E" w:rsidR="00BC60E6" w:rsidRPr="00A610EA" w:rsidRDefault="00BC60E6" w:rsidP="00BC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B59BC">
        <w:rPr>
          <w:rFonts w:asciiTheme="majorBidi" w:hAnsi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>
        <w:rPr>
          <w:rFonts w:asciiTheme="majorBidi" w:hAnsi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เกี่ยวกับการปรับปรุงประสิทธิภาพการผลิตโดยการใช้พลัง</w:t>
      </w:r>
      <w:r w:rsidR="00114092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ทดแทนสำหรับการผลิตยาแผนปัจจุบันและยาแผนโบราณ </w:t>
      </w:r>
      <w:r w:rsidRPr="00FB59BC">
        <w:rPr>
          <w:rFonts w:asciiTheme="majorBidi" w:hAnsiTheme="majorBidi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 ซึ่งบริษัทต้องถือปฏิบัติตาม</w:t>
      </w:r>
    </w:p>
    <w:p w14:paraId="4A1FF890" w14:textId="77777777" w:rsidR="00BC60E6" w:rsidRDefault="00BC60E6" w:rsidP="004A75E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E81C7C5" w14:textId="77777777" w:rsidR="00BC60E6" w:rsidRDefault="00BC60E6">
      <w:r>
        <w:br w:type="page"/>
      </w: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2610"/>
        <w:gridCol w:w="913"/>
        <w:gridCol w:w="257"/>
        <w:gridCol w:w="959"/>
        <w:gridCol w:w="257"/>
        <w:gridCol w:w="875"/>
        <w:gridCol w:w="257"/>
        <w:gridCol w:w="929"/>
        <w:gridCol w:w="235"/>
        <w:gridCol w:w="22"/>
        <w:gridCol w:w="910"/>
        <w:gridCol w:w="12"/>
        <w:gridCol w:w="235"/>
        <w:gridCol w:w="20"/>
        <w:gridCol w:w="876"/>
      </w:tblGrid>
      <w:tr w:rsidR="004A75E2" w:rsidRPr="00F84299" w14:paraId="186C03D6" w14:textId="77777777" w:rsidTr="0060090F">
        <w:tc>
          <w:tcPr>
            <w:tcW w:w="2610" w:type="dxa"/>
          </w:tcPr>
          <w:p w14:paraId="0D3E98D4" w14:textId="77F0733C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7" w:type="dxa"/>
            <w:gridSpan w:val="14"/>
          </w:tcPr>
          <w:p w14:paraId="3579B044" w14:textId="0A9C6B10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F2A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F842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A75E2" w:rsidRPr="00F84299" w14:paraId="6FC5DC62" w14:textId="77777777" w:rsidTr="0060090F">
        <w:tc>
          <w:tcPr>
            <w:tcW w:w="2610" w:type="dxa"/>
          </w:tcPr>
          <w:p w14:paraId="02DBE82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1" w:type="dxa"/>
            <w:gridSpan w:val="5"/>
            <w:tcBorders>
              <w:bottom w:val="single" w:sz="4" w:space="0" w:color="auto"/>
            </w:tcBorders>
          </w:tcPr>
          <w:p w14:paraId="49652D74" w14:textId="7942089E" w:rsidR="004A75E2" w:rsidRPr="00F84299" w:rsidRDefault="00B75B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257" w:type="dxa"/>
          </w:tcPr>
          <w:p w14:paraId="498D9176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9" w:type="dxa"/>
            <w:gridSpan w:val="8"/>
            <w:tcBorders>
              <w:bottom w:val="single" w:sz="4" w:space="0" w:color="auto"/>
            </w:tcBorders>
          </w:tcPr>
          <w:p w14:paraId="57122FF0" w14:textId="54D1131B" w:rsidR="004A75E2" w:rsidRPr="00F84299" w:rsidRDefault="00B75B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</w:tr>
      <w:tr w:rsidR="0060090F" w:rsidRPr="00F84299" w14:paraId="652516F8" w14:textId="77777777" w:rsidTr="0060090F">
        <w:trPr>
          <w:trHeight w:val="1253"/>
        </w:trPr>
        <w:tc>
          <w:tcPr>
            <w:tcW w:w="2610" w:type="dxa"/>
          </w:tcPr>
          <w:p w14:paraId="14A47F69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05B89087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48D330F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7EC79C7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088B08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60CA6D2C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88CE32" w14:textId="77777777" w:rsidR="005011F2" w:rsidRDefault="005011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B24D3" w14:textId="4828491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7" w:type="dxa"/>
          </w:tcPr>
          <w:p w14:paraId="1C50857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81C5B9A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5" w:type="dxa"/>
          </w:tcPr>
          <w:p w14:paraId="52F30015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3"/>
          </w:tcPr>
          <w:p w14:paraId="4F56F700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842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5" w:type="dxa"/>
          </w:tcPr>
          <w:p w14:paraId="564E9EE1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131FC7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002B81" w14:textId="77777777" w:rsidR="005011F2" w:rsidRDefault="005011F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E9209" w14:textId="375B4203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75E2" w:rsidRPr="00F84299" w14:paraId="06FDD5F1" w14:textId="77777777" w:rsidTr="0060090F">
        <w:tc>
          <w:tcPr>
            <w:tcW w:w="2610" w:type="dxa"/>
          </w:tcPr>
          <w:p w14:paraId="5AEF0EAB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7" w:type="dxa"/>
            <w:gridSpan w:val="14"/>
          </w:tcPr>
          <w:p w14:paraId="2012A983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75E2" w:rsidRPr="00F84299" w14:paraId="2566B15D" w14:textId="77777777" w:rsidTr="0060090F">
        <w:tc>
          <w:tcPr>
            <w:tcW w:w="2610" w:type="dxa"/>
          </w:tcPr>
          <w:p w14:paraId="53053FBD" w14:textId="1FED9AF1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40"/>
              </w:tabs>
              <w:ind w:right="-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วันที่ </w:t>
            </w:r>
            <w:r w:rsidR="00B75BF2" w:rsidRPr="00B75BF2">
              <w:rPr>
                <w:rFonts w:asciiTheme="majorBidi" w:hAnsiTheme="majorBidi"/>
                <w:b/>
                <w:i/>
                <w:sz w:val="28"/>
                <w:szCs w:val="28"/>
              </w:rPr>
              <w:t>31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842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57" w:type="dxa"/>
            <w:gridSpan w:val="14"/>
          </w:tcPr>
          <w:p w14:paraId="0B6B108D" w14:textId="77777777" w:rsidR="004A75E2" w:rsidRPr="00F84299" w:rsidRDefault="004A75E2" w:rsidP="00D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090F" w:rsidRPr="00F84299" w14:paraId="5DF437F6" w14:textId="77777777" w:rsidTr="0060090F">
        <w:tc>
          <w:tcPr>
            <w:tcW w:w="2610" w:type="dxa"/>
          </w:tcPr>
          <w:p w14:paraId="6FAF02D7" w14:textId="0F6C4DCF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2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84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  <w:r w:rsidR="00EF2A0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913" w:type="dxa"/>
            <w:tcBorders>
              <w:bottom w:val="double" w:sz="4" w:space="0" w:color="auto"/>
            </w:tcBorders>
          </w:tcPr>
          <w:p w14:paraId="280CEBF1" w14:textId="0BCFD998" w:rsidR="003A34FB" w:rsidRPr="00F84299" w:rsidRDefault="00FE25FC" w:rsidP="00FE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2C43D84" w14:textId="77777777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0D78B6F1" w14:textId="4BEE3A63" w:rsidR="003A34FB" w:rsidRPr="00F84299" w:rsidRDefault="00B75BF2" w:rsidP="00043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840</w:t>
            </w:r>
            <w:r w:rsidR="00FE25FC" w:rsidRPr="00FE25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506</w:t>
            </w:r>
          </w:p>
        </w:tc>
        <w:tc>
          <w:tcPr>
            <w:tcW w:w="257" w:type="dxa"/>
          </w:tcPr>
          <w:p w14:paraId="6B0EE1B0" w14:textId="77777777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14:paraId="34F5083C" w14:textId="576A927A" w:rsidR="003A34FB" w:rsidRPr="00F8429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840</w:t>
            </w:r>
            <w:r w:rsidR="00FE25FC" w:rsidRPr="00FE25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506</w:t>
            </w:r>
          </w:p>
        </w:tc>
        <w:tc>
          <w:tcPr>
            <w:tcW w:w="257" w:type="dxa"/>
          </w:tcPr>
          <w:p w14:paraId="3749C3D5" w14:textId="77777777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23EA9AA5" w14:textId="41FEC3E3" w:rsidR="003A34FB" w:rsidRPr="00F8429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7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406</w:t>
            </w:r>
            <w:r w:rsidR="003A34FB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121</w:t>
            </w:r>
          </w:p>
        </w:tc>
        <w:tc>
          <w:tcPr>
            <w:tcW w:w="257" w:type="dxa"/>
            <w:gridSpan w:val="2"/>
          </w:tcPr>
          <w:p w14:paraId="7A3B84BA" w14:textId="77777777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585FDD23" w14:textId="090EC80B" w:rsidR="003A34FB" w:rsidRPr="00F8429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339</w:t>
            </w:r>
            <w:r w:rsidR="003A34FB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445</w:t>
            </w:r>
          </w:p>
        </w:tc>
        <w:tc>
          <w:tcPr>
            <w:tcW w:w="267" w:type="dxa"/>
            <w:gridSpan w:val="3"/>
          </w:tcPr>
          <w:p w14:paraId="70B3746F" w14:textId="77777777" w:rsidR="003A34FB" w:rsidRPr="00F84299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2F86B5AB" w14:textId="146B337B" w:rsidR="003A34FB" w:rsidRPr="00F8429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745</w:t>
            </w:r>
            <w:r w:rsidR="003A34FB" w:rsidRPr="00C811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566</w:t>
            </w:r>
          </w:p>
        </w:tc>
      </w:tr>
    </w:tbl>
    <w:p w14:paraId="57EF345D" w14:textId="72AD0969" w:rsidR="0010471A" w:rsidRPr="00BC60E6" w:rsidRDefault="0010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45F88586" w14:textId="274C5CCC" w:rsidR="007927E5" w:rsidRPr="00A610EA" w:rsidRDefault="000529C0" w:rsidP="007927E5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ค่าใช้จ่ายตามลักษณะ</w:t>
      </w:r>
    </w:p>
    <w:p w14:paraId="6A273F37" w14:textId="77777777" w:rsidR="00AA171F" w:rsidRPr="00EB2F77" w:rsidRDefault="00AA171F" w:rsidP="00AA17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52"/>
        <w:gridCol w:w="252"/>
        <w:gridCol w:w="1188"/>
        <w:gridCol w:w="236"/>
        <w:gridCol w:w="1143"/>
      </w:tblGrid>
      <w:tr w:rsidR="00470C6A" w:rsidRPr="00A610EA" w14:paraId="37B6721B" w14:textId="77777777" w:rsidTr="00470C6A">
        <w:trPr>
          <w:tblHeader/>
        </w:trPr>
        <w:tc>
          <w:tcPr>
            <w:tcW w:w="3690" w:type="dxa"/>
          </w:tcPr>
          <w:p w14:paraId="451E9B70" w14:textId="77777777" w:rsidR="00470C6A" w:rsidRPr="00A610EA" w:rsidRDefault="00470C6A" w:rsidP="00BC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gridSpan w:val="3"/>
          </w:tcPr>
          <w:p w14:paraId="10A0DD78" w14:textId="6589E94B" w:rsidR="00470C6A" w:rsidRPr="00A610EA" w:rsidRDefault="00470C6A" w:rsidP="00470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65D0FFA" w14:textId="77777777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02BA14A3" w14:textId="73F5FC80" w:rsidR="00470C6A" w:rsidRPr="00A610EA" w:rsidRDefault="00470C6A" w:rsidP="00BC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6A" w:rsidRPr="00A610EA" w14:paraId="18E94596" w14:textId="77777777" w:rsidTr="00470C6A">
        <w:trPr>
          <w:tblHeader/>
        </w:trPr>
        <w:tc>
          <w:tcPr>
            <w:tcW w:w="3690" w:type="dxa"/>
          </w:tcPr>
          <w:p w14:paraId="18F0E233" w14:textId="77777777" w:rsidR="00470C6A" w:rsidRPr="00A610EA" w:rsidRDefault="00470C6A" w:rsidP="002335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087E186" w14:textId="5C90F292" w:rsidR="00470C6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E3745E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43E2C" w14:textId="60CB6747" w:rsidR="00470C6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4020550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92941F" w14:textId="52C15202" w:rsidR="00470C6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E493CBC" w14:textId="77777777" w:rsidR="00470C6A" w:rsidRPr="00A610EA" w:rsidRDefault="00470C6A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ABB91D" w14:textId="46D4BA56" w:rsidR="00470C6A" w:rsidRPr="00A610EA" w:rsidRDefault="00B75BF2" w:rsidP="00233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470C6A" w:rsidRPr="00A610EA" w14:paraId="4E1DE8BB" w14:textId="77777777" w:rsidTr="005510C4">
        <w:trPr>
          <w:trHeight w:val="80"/>
          <w:tblHeader/>
        </w:trPr>
        <w:tc>
          <w:tcPr>
            <w:tcW w:w="3690" w:type="dxa"/>
          </w:tcPr>
          <w:p w14:paraId="481F39DF" w14:textId="77777777" w:rsidR="00470C6A" w:rsidRPr="00A610EA" w:rsidRDefault="00470C6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501" w:type="dxa"/>
            <w:gridSpan w:val="7"/>
            <w:shd w:val="clear" w:color="auto" w:fill="auto"/>
          </w:tcPr>
          <w:p w14:paraId="102DF508" w14:textId="77777777" w:rsidR="00470C6A" w:rsidRPr="00A610EA" w:rsidRDefault="00470C6A" w:rsidP="002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4FB" w:rsidRPr="00A610EA" w14:paraId="1819BF81" w14:textId="77777777" w:rsidTr="005510C4">
        <w:tc>
          <w:tcPr>
            <w:tcW w:w="3690" w:type="dxa"/>
          </w:tcPr>
          <w:p w14:paraId="38C84507" w14:textId="10FDC503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6D28BA20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1A61B8" w14:textId="55FB6F00" w:rsidR="00F9315E" w:rsidRPr="00F9315E" w:rsidRDefault="00F9315E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31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368</w:t>
            </w:r>
            <w:r w:rsidRPr="00F931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238EA3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732A6F2" w14:textId="77777777" w:rsidR="000F72B9" w:rsidRDefault="000F72B9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0A7C0" w14:textId="5BE9C6BE" w:rsidR="003A34FB" w:rsidRPr="00C25AC0" w:rsidRDefault="000F72B9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F72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54</w:t>
            </w:r>
            <w:r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212</w:t>
            </w:r>
            <w:r w:rsidRPr="000F72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4102AD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2936706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A36CB" w14:textId="3AF8E3A3" w:rsidR="00C25AC0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14:paraId="0CD4D294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32F6573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B1678" w14:textId="095DD462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11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35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656</w:t>
            </w:r>
            <w:r w:rsidRPr="003011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34FB" w:rsidRPr="00A610EA" w14:paraId="0E33523E" w14:textId="77777777" w:rsidTr="005510C4">
        <w:tc>
          <w:tcPr>
            <w:tcW w:w="3690" w:type="dxa"/>
          </w:tcPr>
          <w:p w14:paraId="694D8FC4" w14:textId="7BEC4AD0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1F6F546" w14:textId="6724EC36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431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5A2C74D1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8A4F76" w14:textId="51E4CD10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375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579</w:t>
            </w:r>
          </w:p>
        </w:tc>
        <w:tc>
          <w:tcPr>
            <w:tcW w:w="252" w:type="dxa"/>
          </w:tcPr>
          <w:p w14:paraId="33176465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733A5B" w14:textId="4DFD4829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266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14:paraId="1692695D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9E0C006" w14:textId="301BE1D5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227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553</w:t>
            </w:r>
          </w:p>
        </w:tc>
      </w:tr>
      <w:tr w:rsidR="003A34FB" w:rsidRPr="00A610EA" w14:paraId="7F29102D" w14:textId="77777777" w:rsidTr="005510C4">
        <w:tc>
          <w:tcPr>
            <w:tcW w:w="3690" w:type="dxa"/>
          </w:tcPr>
          <w:p w14:paraId="1ADA0B14" w14:textId="3F7697AC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0C6BEBBA" w14:textId="3704D23C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352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233F03E2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84A940" w14:textId="1D9535A0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348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620</w:t>
            </w:r>
          </w:p>
        </w:tc>
        <w:tc>
          <w:tcPr>
            <w:tcW w:w="252" w:type="dxa"/>
          </w:tcPr>
          <w:p w14:paraId="535DE646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57E618" w14:textId="58DF784B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352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14:paraId="4B22F851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79D0DDA" w14:textId="5885E36F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348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742</w:t>
            </w:r>
          </w:p>
        </w:tc>
      </w:tr>
      <w:tr w:rsidR="003A34FB" w:rsidRPr="00A610EA" w14:paraId="5D8B06BF" w14:textId="77777777" w:rsidTr="005510C4">
        <w:tc>
          <w:tcPr>
            <w:tcW w:w="3690" w:type="dxa"/>
          </w:tcPr>
          <w:p w14:paraId="51FDBCEC" w14:textId="48157153" w:rsidR="003A34FB" w:rsidRPr="00A610EA" w:rsidRDefault="003A34FB" w:rsidP="003A34F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สนับสนุนการขาย</w:t>
            </w:r>
          </w:p>
        </w:tc>
        <w:tc>
          <w:tcPr>
            <w:tcW w:w="1260" w:type="dxa"/>
          </w:tcPr>
          <w:p w14:paraId="1B73B479" w14:textId="4FABE8D6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170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40DF5202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259FE94" w14:textId="6099F2B9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145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269</w:t>
            </w:r>
          </w:p>
        </w:tc>
        <w:tc>
          <w:tcPr>
            <w:tcW w:w="252" w:type="dxa"/>
          </w:tcPr>
          <w:p w14:paraId="61884429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ABD547" w14:textId="721C652F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949</w:t>
            </w:r>
          </w:p>
        </w:tc>
        <w:tc>
          <w:tcPr>
            <w:tcW w:w="236" w:type="dxa"/>
          </w:tcPr>
          <w:p w14:paraId="3221CC5A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5A95E14" w14:textId="17441A08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</w:tr>
      <w:tr w:rsidR="006521AF" w:rsidRPr="00A610EA" w14:paraId="521D6033" w14:textId="77777777" w:rsidTr="00545418">
        <w:tc>
          <w:tcPr>
            <w:tcW w:w="3690" w:type="dxa"/>
          </w:tcPr>
          <w:p w14:paraId="390A308F" w14:textId="77777777" w:rsidR="006521AF" w:rsidRPr="00A610EA" w:rsidRDefault="006521AF" w:rsidP="00545418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10E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6F5A222" w14:textId="0B54D8EA" w:rsidR="006521AF" w:rsidRPr="00F9315E" w:rsidRDefault="00B75BF2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52</w:t>
            </w:r>
            <w:r w:rsidR="006521AF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2859D76E" w14:textId="77777777" w:rsidR="006521AF" w:rsidRPr="00F27CD0" w:rsidRDefault="006521AF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9AA7214" w14:textId="51378BA5" w:rsidR="006521AF" w:rsidRPr="000F72B9" w:rsidRDefault="00B75BF2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51</w:t>
            </w:r>
            <w:r w:rsidR="006521AF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252" w:type="dxa"/>
          </w:tcPr>
          <w:p w14:paraId="3AE717F2" w14:textId="77777777" w:rsidR="006521AF" w:rsidRPr="00A610EA" w:rsidRDefault="006521AF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8E7EF9" w14:textId="086262DF" w:rsidR="006521AF" w:rsidRPr="00A610EA" w:rsidRDefault="00B75BF2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39</w:t>
            </w:r>
            <w:r w:rsidR="006521AF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4BA9EB0D" w14:textId="77777777" w:rsidR="006521AF" w:rsidRPr="00A610EA" w:rsidRDefault="006521AF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0AB2E55" w14:textId="35EDE8EC" w:rsidR="006521AF" w:rsidRPr="00A610EA" w:rsidRDefault="00B75BF2" w:rsidP="0054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37</w:t>
            </w:r>
            <w:r w:rsidR="006521AF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633</w:t>
            </w:r>
          </w:p>
        </w:tc>
      </w:tr>
      <w:tr w:rsidR="003A34FB" w:rsidRPr="00A610EA" w14:paraId="29DE88A9" w14:textId="77777777" w:rsidTr="005510C4">
        <w:tc>
          <w:tcPr>
            <w:tcW w:w="3690" w:type="dxa"/>
          </w:tcPr>
          <w:p w14:paraId="0C64C161" w14:textId="51E86F02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1260" w:type="dxa"/>
          </w:tcPr>
          <w:p w14:paraId="1C344BA7" w14:textId="2BB924E2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50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1D471638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2C1FEF" w14:textId="6F7F1024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63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766</w:t>
            </w:r>
          </w:p>
        </w:tc>
        <w:tc>
          <w:tcPr>
            <w:tcW w:w="252" w:type="dxa"/>
          </w:tcPr>
          <w:p w14:paraId="76D1F980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5D8FFE" w14:textId="459E3C16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506A041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E2B3009" w14:textId="5A32B1A5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142</w:t>
            </w:r>
          </w:p>
        </w:tc>
      </w:tr>
      <w:tr w:rsidR="003A34FB" w:rsidRPr="00A610EA" w14:paraId="1245142B" w14:textId="77777777" w:rsidTr="005510C4">
        <w:tc>
          <w:tcPr>
            <w:tcW w:w="3690" w:type="dxa"/>
          </w:tcPr>
          <w:p w14:paraId="69731637" w14:textId="08D5EA45" w:rsidR="003A34FB" w:rsidRPr="00A610EA" w:rsidRDefault="003A34FB" w:rsidP="003A34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ใช้จ่ายในการขนส่งและเดินทาง</w:t>
            </w:r>
          </w:p>
        </w:tc>
        <w:tc>
          <w:tcPr>
            <w:tcW w:w="1260" w:type="dxa"/>
          </w:tcPr>
          <w:p w14:paraId="4052A588" w14:textId="721D804D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40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3DA5182A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19CE139" w14:textId="73BC64CA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42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298</w:t>
            </w:r>
          </w:p>
        </w:tc>
        <w:tc>
          <w:tcPr>
            <w:tcW w:w="252" w:type="dxa"/>
          </w:tcPr>
          <w:p w14:paraId="7A78F2A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015A7E" w14:textId="4086C26D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353</w:t>
            </w:r>
          </w:p>
        </w:tc>
        <w:tc>
          <w:tcPr>
            <w:tcW w:w="236" w:type="dxa"/>
          </w:tcPr>
          <w:p w14:paraId="07F95BC9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442D07E" w14:textId="72B610D4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932</w:t>
            </w:r>
          </w:p>
        </w:tc>
      </w:tr>
      <w:tr w:rsidR="003A34FB" w:rsidRPr="00A610EA" w14:paraId="4D176C71" w14:textId="77777777" w:rsidTr="008C3522">
        <w:tc>
          <w:tcPr>
            <w:tcW w:w="3690" w:type="dxa"/>
          </w:tcPr>
          <w:p w14:paraId="57862607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</w:p>
        </w:tc>
        <w:tc>
          <w:tcPr>
            <w:tcW w:w="1260" w:type="dxa"/>
          </w:tcPr>
          <w:p w14:paraId="506DADA3" w14:textId="2F893B61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1AAB30EA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804DA9" w14:textId="08A18AF5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  <w:tc>
          <w:tcPr>
            <w:tcW w:w="252" w:type="dxa"/>
          </w:tcPr>
          <w:p w14:paraId="39301F44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2C4980" w14:textId="504CCA74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22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905</w:t>
            </w:r>
          </w:p>
        </w:tc>
        <w:tc>
          <w:tcPr>
            <w:tcW w:w="236" w:type="dxa"/>
          </w:tcPr>
          <w:p w14:paraId="6C0C6626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2B7B7EA" w14:textId="3902ECB4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205</w:t>
            </w:r>
          </w:p>
        </w:tc>
      </w:tr>
      <w:tr w:rsidR="003A34FB" w:rsidRPr="00A610EA" w14:paraId="0CB01A7A" w14:textId="77777777" w:rsidTr="005510C4">
        <w:tc>
          <w:tcPr>
            <w:tcW w:w="3690" w:type="dxa"/>
          </w:tcPr>
          <w:p w14:paraId="762A0F36" w14:textId="2FCF83BC" w:rsidR="003A34FB" w:rsidRPr="00A610EA" w:rsidRDefault="003A34FB" w:rsidP="003A34F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148FB7B2" w14:textId="639EEBE6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24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6886F058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BBF4127" w14:textId="0AD09D20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257</w:t>
            </w:r>
          </w:p>
        </w:tc>
        <w:tc>
          <w:tcPr>
            <w:tcW w:w="252" w:type="dxa"/>
          </w:tcPr>
          <w:p w14:paraId="13333F3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0C4CB0" w14:textId="0EC43E6E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23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62E6C88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A73BDB" w14:textId="53DF0D0B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</w:tr>
      <w:tr w:rsidR="003A34FB" w:rsidRPr="00A610EA" w14:paraId="329D3945" w14:textId="77777777" w:rsidTr="00E47B94">
        <w:tc>
          <w:tcPr>
            <w:tcW w:w="3690" w:type="dxa"/>
          </w:tcPr>
          <w:p w14:paraId="6039A3B5" w14:textId="77777777" w:rsidR="003A34FB" w:rsidRPr="00A610EA" w:rsidRDefault="003A34FB" w:rsidP="003A34F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1E4A4893" w14:textId="06976C52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38581A" w:rsidRPr="0038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22CEDF82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561493A" w14:textId="6543DA12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  <w:tc>
          <w:tcPr>
            <w:tcW w:w="252" w:type="dxa"/>
          </w:tcPr>
          <w:p w14:paraId="30432F75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8058DF" w14:textId="2D84446C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02DE33CA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1757885" w14:textId="35BD2757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455</w:t>
            </w:r>
          </w:p>
        </w:tc>
      </w:tr>
      <w:tr w:rsidR="003A34FB" w:rsidRPr="00A610EA" w14:paraId="78DC848E" w14:textId="77777777" w:rsidTr="00DC7BBA">
        <w:tc>
          <w:tcPr>
            <w:tcW w:w="3690" w:type="dxa"/>
          </w:tcPr>
          <w:p w14:paraId="05FD025A" w14:textId="77777777" w:rsidR="003A34FB" w:rsidRPr="00A610EA" w:rsidRDefault="003A34FB" w:rsidP="003A34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ค่าตรวจห้องปฏิบัติการ</w:t>
            </w:r>
          </w:p>
        </w:tc>
        <w:tc>
          <w:tcPr>
            <w:tcW w:w="1260" w:type="dxa"/>
          </w:tcPr>
          <w:p w14:paraId="564FFA34" w14:textId="5F816A2E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38581A" w:rsidRPr="0038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553E8FFB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266A05" w14:textId="39A312D0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252" w:type="dxa"/>
          </w:tcPr>
          <w:p w14:paraId="48BE39DA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BE3996" w14:textId="03B507E2" w:rsidR="003A34FB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50B3FDB7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4194799" w14:textId="0962499F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588</w:t>
            </w:r>
          </w:p>
        </w:tc>
      </w:tr>
      <w:tr w:rsidR="003A34FB" w:rsidRPr="00A610EA" w14:paraId="3E649E4F" w14:textId="77777777" w:rsidTr="008C3522">
        <w:tc>
          <w:tcPr>
            <w:tcW w:w="3690" w:type="dxa"/>
          </w:tcPr>
          <w:p w14:paraId="669B4A8D" w14:textId="77777777" w:rsidR="003A34FB" w:rsidRPr="00A610EA" w:rsidRDefault="003A34FB" w:rsidP="003A34F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</w:tcPr>
          <w:p w14:paraId="6E87F32A" w14:textId="4769FDDC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F9315E" w:rsidRPr="00F931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70887A55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C9F442" w14:textId="4BCD0E06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252" w:type="dxa"/>
          </w:tcPr>
          <w:p w14:paraId="64AC58AC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D2B060" w14:textId="5CB5FDEF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C25AC0" w:rsidRP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27C53050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2DB33F2" w14:textId="69456678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3A34FB" w:rsidRPr="002B3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</w:tr>
      <w:tr w:rsidR="003A34FB" w:rsidRPr="00A610EA" w14:paraId="2B92E43D" w14:textId="77777777" w:rsidTr="00DC7BBA">
        <w:tc>
          <w:tcPr>
            <w:tcW w:w="3690" w:type="dxa"/>
          </w:tcPr>
          <w:p w14:paraId="24120ECF" w14:textId="5CA353F8" w:rsidR="003A34FB" w:rsidRPr="00A610EA" w:rsidRDefault="003A34FB" w:rsidP="003A34FB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ขาดทุนจากการปรับมูลค่าสินค้าลดลง</w:t>
            </w:r>
          </w:p>
        </w:tc>
        <w:tc>
          <w:tcPr>
            <w:tcW w:w="1260" w:type="dxa"/>
          </w:tcPr>
          <w:p w14:paraId="123CF91B" w14:textId="2E9D2748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F9315E" w:rsidRPr="00F9315E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482D3C87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77D7F8" w14:textId="2AADC4C9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0F72B9" w:rsidRPr="000F72B9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849</w:t>
            </w:r>
          </w:p>
        </w:tc>
        <w:tc>
          <w:tcPr>
            <w:tcW w:w="252" w:type="dxa"/>
          </w:tcPr>
          <w:p w14:paraId="32A4FF2A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DDBF54" w14:textId="2DE12F90" w:rsidR="003A34FB" w:rsidRPr="003D0D17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C25AC0" w:rsidRPr="00C25AC0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14:paraId="1C01E7E3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029B860" w14:textId="15C2DF5B" w:rsidR="003A34FB" w:rsidRPr="003D0D17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3A34FB" w:rsidRPr="002B3A94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063</w:t>
            </w:r>
          </w:p>
        </w:tc>
      </w:tr>
      <w:tr w:rsidR="003A34FB" w:rsidRPr="00A610EA" w14:paraId="5D20E708" w14:textId="77777777" w:rsidTr="003A34FB">
        <w:tc>
          <w:tcPr>
            <w:tcW w:w="3690" w:type="dxa"/>
          </w:tcPr>
          <w:p w14:paraId="27DE4DEF" w14:textId="74236293" w:rsidR="003A34FB" w:rsidRPr="00A610EA" w:rsidRDefault="003A34FB" w:rsidP="003A34FB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2F3394" w14:textId="3CD40FAD" w:rsidR="003A34FB" w:rsidRPr="00F9315E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31</w:t>
            </w:r>
            <w:r w:rsidR="0038581A" w:rsidRPr="0038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7DDA60E5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C430DF" w14:textId="62FC02BF" w:rsidR="003A34FB" w:rsidRPr="000F72B9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0F72B9" w:rsidRPr="000F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009</w:t>
            </w:r>
          </w:p>
        </w:tc>
        <w:tc>
          <w:tcPr>
            <w:tcW w:w="252" w:type="dxa"/>
          </w:tcPr>
          <w:p w14:paraId="2A93A245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C500F0" w14:textId="67613E3F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</w:t>
            </w:r>
            <w:r w:rsidR="00C25A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14:paraId="2CC1E928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1A61A6" w14:textId="70EBE286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3A34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375</w:t>
            </w:r>
          </w:p>
        </w:tc>
      </w:tr>
      <w:tr w:rsidR="003A34FB" w:rsidRPr="00A610EA" w14:paraId="638127F4" w14:textId="77777777" w:rsidTr="003A34FB">
        <w:tc>
          <w:tcPr>
            <w:tcW w:w="3690" w:type="dxa"/>
          </w:tcPr>
          <w:p w14:paraId="524C13EB" w14:textId="0C4DC328" w:rsidR="003A34FB" w:rsidRPr="00A610EA" w:rsidRDefault="003A34FB" w:rsidP="003A34FB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="004016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และบริการ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D39CD7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A4D9A7" w14:textId="680BE05B" w:rsidR="00C25AC0" w:rsidRPr="00F27CD0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C25AC0" w:rsidRPr="00C25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216</w:t>
            </w:r>
            <w:r w:rsidR="00C25AC0" w:rsidRPr="00C25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1F3EA3FA" w14:textId="77777777" w:rsidR="003A34FB" w:rsidRPr="00F27CD0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39C89" w14:textId="77777777" w:rsidR="00C25AC0" w:rsidRDefault="00C25AC0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FC8EF7C" w14:textId="7B758C5B" w:rsidR="003A34FB" w:rsidRPr="00640C56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C25AC0" w:rsidRPr="00C25AC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069</w:t>
            </w:r>
            <w:r w:rsidR="00C25AC0" w:rsidRPr="00C25AC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52" w:type="dxa"/>
          </w:tcPr>
          <w:p w14:paraId="0A984E41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4FFADF8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AF3DE8" w14:textId="7BD884A8" w:rsidR="00C25AC0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764</w:t>
            </w:r>
            <w:r w:rsidR="00C25AC0" w:rsidRPr="00C25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36" w:type="dxa"/>
          </w:tcPr>
          <w:p w14:paraId="11E6C7B9" w14:textId="77777777" w:rsidR="003A34FB" w:rsidRPr="00A610EA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6052D0" w14:textId="77777777" w:rsidR="003A34FB" w:rsidRDefault="003A34FB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4112F6" w14:textId="20A16BB2" w:rsidR="003A34FB" w:rsidRPr="00A610EA" w:rsidRDefault="00B75BF2" w:rsidP="003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661</w:t>
            </w:r>
            <w:r w:rsidR="003A34FB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663</w:t>
            </w:r>
          </w:p>
        </w:tc>
      </w:tr>
    </w:tbl>
    <w:p w14:paraId="684E7B55" w14:textId="3EEC682E" w:rsidR="001168AA" w:rsidRPr="00A610EA" w:rsidRDefault="001168AA" w:rsidP="001168AA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lastRenderedPageBreak/>
        <w:t>ภาษีเงินได้</w:t>
      </w:r>
    </w:p>
    <w:p w14:paraId="25DE554E" w14:textId="77777777" w:rsidR="001168AA" w:rsidRPr="00725E03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1"/>
        <w:gridCol w:w="252"/>
        <w:gridCol w:w="1359"/>
        <w:gridCol w:w="266"/>
        <w:gridCol w:w="1354"/>
        <w:gridCol w:w="237"/>
        <w:gridCol w:w="1293"/>
      </w:tblGrid>
      <w:tr w:rsidR="009805E5" w:rsidRPr="00A610EA" w14:paraId="5F0515B0" w14:textId="77777777" w:rsidTr="005814C7">
        <w:trPr>
          <w:cantSplit/>
          <w:tblHeader/>
        </w:trPr>
        <w:tc>
          <w:tcPr>
            <w:tcW w:w="3150" w:type="dxa"/>
          </w:tcPr>
          <w:p w14:paraId="3E9ABA4B" w14:textId="30D1DFC5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52" w:type="dxa"/>
            <w:gridSpan w:val="3"/>
          </w:tcPr>
          <w:p w14:paraId="2D45DD64" w14:textId="104A501F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C4B1161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4" w:type="dxa"/>
            <w:gridSpan w:val="3"/>
          </w:tcPr>
          <w:p w14:paraId="799B89DE" w14:textId="32D03B42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5E5" w:rsidRPr="00A610EA" w14:paraId="5DA4D6AA" w14:textId="77777777" w:rsidTr="005814C7">
        <w:trPr>
          <w:cantSplit/>
          <w:tblHeader/>
        </w:trPr>
        <w:tc>
          <w:tcPr>
            <w:tcW w:w="3150" w:type="dxa"/>
          </w:tcPr>
          <w:p w14:paraId="50A45736" w14:textId="51A7093E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4BB29765" w14:textId="194936D4" w:rsidR="009805E5" w:rsidRPr="00A610EA" w:rsidRDefault="00B75BF2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1D66E34C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F2A99C7" w14:textId="47003F78" w:rsidR="009805E5" w:rsidRPr="00A610EA" w:rsidRDefault="00B75BF2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705A1F7D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76E117" w14:textId="63378398" w:rsidR="009805E5" w:rsidRPr="00A610EA" w:rsidRDefault="00B75BF2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7A611BD" w14:textId="77777777" w:rsidR="009805E5" w:rsidRPr="00A610EA" w:rsidRDefault="009805E5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034619" w14:textId="60758625" w:rsidR="009805E5" w:rsidRPr="00A610EA" w:rsidRDefault="00B75BF2" w:rsidP="0098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9805E5" w:rsidRPr="00A610EA" w14:paraId="1058FBA2" w14:textId="77777777" w:rsidTr="005814C7">
        <w:trPr>
          <w:cantSplit/>
          <w:tblHeader/>
        </w:trPr>
        <w:tc>
          <w:tcPr>
            <w:tcW w:w="3150" w:type="dxa"/>
          </w:tcPr>
          <w:p w14:paraId="17CC30B2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2" w:type="dxa"/>
            <w:gridSpan w:val="7"/>
          </w:tcPr>
          <w:p w14:paraId="0F74D696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5E5" w:rsidRPr="00A610EA" w14:paraId="11BEBC22" w14:textId="77777777" w:rsidTr="005814C7">
        <w:trPr>
          <w:cantSplit/>
        </w:trPr>
        <w:tc>
          <w:tcPr>
            <w:tcW w:w="3150" w:type="dxa"/>
          </w:tcPr>
          <w:p w14:paraId="40BA1FBD" w14:textId="77777777" w:rsidR="009805E5" w:rsidRPr="00A610EA" w:rsidRDefault="009805E5" w:rsidP="009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341" w:type="dxa"/>
            <w:vAlign w:val="bottom"/>
          </w:tcPr>
          <w:p w14:paraId="3F605DBE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7" w:right="-90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F911D2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2D9049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05290B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0473BF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D93DAE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2200724" w14:textId="77777777" w:rsidR="009805E5" w:rsidRPr="00A610EA" w:rsidRDefault="009805E5" w:rsidP="009805E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115" w:rsidRPr="00A610EA" w14:paraId="4A887CF2" w14:textId="77777777" w:rsidTr="005814C7">
        <w:trPr>
          <w:cantSplit/>
        </w:trPr>
        <w:tc>
          <w:tcPr>
            <w:tcW w:w="3150" w:type="dxa"/>
          </w:tcPr>
          <w:p w14:paraId="5D4425D6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41" w:type="dxa"/>
          </w:tcPr>
          <w:p w14:paraId="1A6C7982" w14:textId="13DC3C3F" w:rsidR="00913115" w:rsidRPr="00AE402A" w:rsidRDefault="00B75BF2" w:rsidP="00913115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AE402A" w:rsidRPr="00AE40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52" w:type="dxa"/>
          </w:tcPr>
          <w:p w14:paraId="4E7E1FE1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799E8A8" w14:textId="2E985E43" w:rsidR="00913115" w:rsidRPr="00A610EA" w:rsidRDefault="00B75BF2" w:rsidP="00913115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="00913115"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266" w:type="dxa"/>
          </w:tcPr>
          <w:p w14:paraId="467F60C7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1FB093C7" w14:textId="465067FB" w:rsidR="00913115" w:rsidRPr="00A610EA" w:rsidRDefault="005275FA" w:rsidP="005275FA">
            <w:pPr>
              <w:pStyle w:val="30"/>
              <w:tabs>
                <w:tab w:val="clear" w:pos="360"/>
                <w:tab w:val="clear" w:pos="720"/>
                <w:tab w:val="decimal" w:pos="721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5421F8D5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653DE6B" w14:textId="46A92418" w:rsidR="00913115" w:rsidRPr="00A610EA" w:rsidRDefault="00B75BF2" w:rsidP="00913115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913115"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455</w:t>
            </w:r>
          </w:p>
        </w:tc>
      </w:tr>
      <w:tr w:rsidR="00913115" w:rsidRPr="00A610EA" w14:paraId="0B923D18" w14:textId="77777777" w:rsidTr="005814C7">
        <w:trPr>
          <w:cantSplit/>
        </w:trPr>
        <w:tc>
          <w:tcPr>
            <w:tcW w:w="3150" w:type="dxa"/>
          </w:tcPr>
          <w:p w14:paraId="463A9358" w14:textId="0876C561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510F">
              <w:rPr>
                <w:rFonts w:asciiTheme="majorBidi" w:hAnsiTheme="majorBidi"/>
                <w:sz w:val="30"/>
                <w:szCs w:val="30"/>
                <w:cs/>
              </w:rPr>
              <w:t>ภาษีงวดก่อนที่</w:t>
            </w:r>
            <w:r w:rsidRPr="00C614E2">
              <w:rPr>
                <w:rFonts w:asciiTheme="majorBidi" w:hAnsiTheme="majorBidi"/>
                <w:sz w:val="28"/>
                <w:szCs w:val="28"/>
                <w:cs/>
              </w:rPr>
              <w:t>บันทึก</w:t>
            </w:r>
            <w:r w:rsidRPr="005F510F">
              <w:rPr>
                <w:rFonts w:asciiTheme="majorBidi" w:hAnsiTheme="majorBidi"/>
                <w:sz w:val="30"/>
                <w:szCs w:val="30"/>
                <w:cs/>
              </w:rPr>
              <w:t>ต่ำไป</w:t>
            </w:r>
            <w:r w:rsidR="00957BDD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957BDD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957BDD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341" w:type="dxa"/>
          </w:tcPr>
          <w:p w14:paraId="50336C76" w14:textId="16345D5B" w:rsidR="00913115" w:rsidRPr="00AE402A" w:rsidRDefault="00AE402A" w:rsidP="00913115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40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202</w:t>
            </w:r>
            <w:r w:rsidRPr="00AE40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5FD4CE5F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1FDF4BF" w14:textId="5B728BF1" w:rsidR="00913115" w:rsidRDefault="00B75BF2" w:rsidP="00913115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06A2FBE3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35A5E54C" w14:textId="7F2E14F4" w:rsidR="00913115" w:rsidRPr="00A610EA" w:rsidRDefault="005275FA" w:rsidP="00913115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202</w:t>
            </w:r>
            <w:r w:rsidRPr="0052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85A5710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CCACFC9" w14:textId="20109BCB" w:rsidR="00913115" w:rsidRPr="009623E4" w:rsidRDefault="00B75BF2" w:rsidP="00913115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</w:p>
        </w:tc>
      </w:tr>
      <w:tr w:rsidR="00913115" w:rsidRPr="00422B3A" w14:paraId="147D9EC7" w14:textId="77777777" w:rsidTr="005814C7">
        <w:trPr>
          <w:cantSplit/>
        </w:trPr>
        <w:tc>
          <w:tcPr>
            <w:tcW w:w="3150" w:type="dxa"/>
          </w:tcPr>
          <w:p w14:paraId="712E3417" w14:textId="77777777" w:rsidR="00913115" w:rsidRPr="00422B3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1" w:type="dxa"/>
          </w:tcPr>
          <w:p w14:paraId="149150F1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5DAE753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59E9105A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dxa"/>
          </w:tcPr>
          <w:p w14:paraId="5D25252F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</w:tcPr>
          <w:p w14:paraId="751069C4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11B68169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18F60B4" w14:textId="77777777" w:rsidR="00913115" w:rsidRPr="00422B3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3115" w:rsidRPr="00A610EA" w14:paraId="4D6E8A27" w14:textId="77777777" w:rsidTr="005814C7">
        <w:trPr>
          <w:cantSplit/>
        </w:trPr>
        <w:tc>
          <w:tcPr>
            <w:tcW w:w="3150" w:type="dxa"/>
          </w:tcPr>
          <w:p w14:paraId="3240F36A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41" w:type="dxa"/>
          </w:tcPr>
          <w:p w14:paraId="00C6E90D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2" w:type="dxa"/>
          </w:tcPr>
          <w:p w14:paraId="69E74C65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9" w:type="dxa"/>
          </w:tcPr>
          <w:p w14:paraId="696AB321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66" w:type="dxa"/>
          </w:tcPr>
          <w:p w14:paraId="3D66E8A2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14:paraId="2FF75B0E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F6CF783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26024BF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115" w:rsidRPr="00A610EA" w14:paraId="4D0A4AB5" w14:textId="77777777" w:rsidTr="005814C7">
        <w:trPr>
          <w:cantSplit/>
        </w:trPr>
        <w:tc>
          <w:tcPr>
            <w:tcW w:w="3150" w:type="dxa"/>
          </w:tcPr>
          <w:p w14:paraId="24B6E10C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E44BE6" w14:textId="0B19A859" w:rsidR="00913115" w:rsidRPr="002C7A5B" w:rsidRDefault="00B75BF2" w:rsidP="00913115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AE402A" w:rsidRPr="00AE40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52" w:type="dxa"/>
          </w:tcPr>
          <w:p w14:paraId="4F40756B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6E572EB" w14:textId="53ECE3CC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943</w:t>
            </w:r>
            <w:r w:rsidRPr="00A80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5B769489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F2D2CA6" w14:textId="5C6D1D4B" w:rsidR="00913115" w:rsidRPr="00A610EA" w:rsidRDefault="00B75BF2" w:rsidP="00913115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5275FA" w:rsidRPr="0052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042</w:t>
            </w:r>
          </w:p>
        </w:tc>
        <w:tc>
          <w:tcPr>
            <w:tcW w:w="237" w:type="dxa"/>
          </w:tcPr>
          <w:p w14:paraId="3316D730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4A2215" w14:textId="1373BEAC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92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563</w:t>
            </w:r>
            <w:r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13115" w:rsidRPr="00A610EA" w14:paraId="0351CA7D" w14:textId="77777777" w:rsidTr="005814C7">
        <w:trPr>
          <w:cantSplit/>
        </w:trPr>
        <w:tc>
          <w:tcPr>
            <w:tcW w:w="3150" w:type="dxa"/>
          </w:tcPr>
          <w:p w14:paraId="1EE0DBBF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35AE7A2" w14:textId="49DCE1BD" w:rsidR="00913115" w:rsidRPr="002C7A5B" w:rsidRDefault="00B75BF2" w:rsidP="00913115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</w:t>
            </w:r>
            <w:r w:rsidR="00AE402A" w:rsidRPr="00AE40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52" w:type="dxa"/>
          </w:tcPr>
          <w:p w14:paraId="41750300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100E5FA" w14:textId="1315A96A" w:rsidR="00913115" w:rsidRPr="00A610EA" w:rsidRDefault="00B75BF2" w:rsidP="00913115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  <w:r w:rsidR="00913115" w:rsidRPr="00DA19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66" w:type="dxa"/>
          </w:tcPr>
          <w:p w14:paraId="5A836C87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90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EE76688" w14:textId="42F52D2B" w:rsidR="00913115" w:rsidRPr="00A610EA" w:rsidRDefault="00B75BF2" w:rsidP="00913115">
            <w:pPr>
              <w:pStyle w:val="30"/>
              <w:tabs>
                <w:tab w:val="clear" w:pos="360"/>
                <w:tab w:val="clear" w:pos="720"/>
                <w:tab w:val="decimal" w:pos="9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5275FA" w:rsidRPr="005275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840</w:t>
            </w:r>
          </w:p>
        </w:tc>
        <w:tc>
          <w:tcPr>
            <w:tcW w:w="237" w:type="dxa"/>
          </w:tcPr>
          <w:p w14:paraId="0E557A67" w14:textId="77777777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04572CD" w14:textId="06ECD0BE" w:rsidR="00913115" w:rsidRPr="00A610EA" w:rsidRDefault="00913115" w:rsidP="00913115">
            <w:pPr>
              <w:pStyle w:val="30"/>
              <w:tabs>
                <w:tab w:val="clear" w:pos="360"/>
                <w:tab w:val="clear" w:pos="720"/>
                <w:tab w:val="decimal" w:pos="92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106</w:t>
            </w:r>
            <w:r w:rsidRPr="008A2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3D1D0BC" w14:textId="0D1B8911" w:rsidR="00DE1144" w:rsidRPr="00422B3A" w:rsidRDefault="00DE1144" w:rsidP="001168AA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7"/>
        <w:gridCol w:w="178"/>
        <w:gridCol w:w="900"/>
        <w:gridCol w:w="180"/>
        <w:gridCol w:w="899"/>
        <w:gridCol w:w="180"/>
        <w:gridCol w:w="892"/>
        <w:gridCol w:w="8"/>
      </w:tblGrid>
      <w:tr w:rsidR="009805E5" w:rsidRPr="006B1100" w14:paraId="78C8A4A5" w14:textId="77777777" w:rsidTr="005814C7">
        <w:trPr>
          <w:gridAfter w:val="1"/>
          <w:wAfter w:w="8" w:type="dxa"/>
          <w:tblHeader/>
        </w:trPr>
        <w:tc>
          <w:tcPr>
            <w:tcW w:w="2880" w:type="dxa"/>
            <w:vAlign w:val="bottom"/>
          </w:tcPr>
          <w:p w14:paraId="0862B929" w14:textId="05F1CB5C" w:rsidR="009805E5" w:rsidRPr="006B1100" w:rsidRDefault="00DE1144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6386" w:type="dxa"/>
            <w:gridSpan w:val="11"/>
          </w:tcPr>
          <w:p w14:paraId="37F623D0" w14:textId="3086900B" w:rsidR="009805E5" w:rsidRPr="006B1100" w:rsidRDefault="009805E5" w:rsidP="0098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68AA" w:rsidRPr="006B1100" w14:paraId="29D0698B" w14:textId="77777777" w:rsidTr="005814C7">
        <w:trPr>
          <w:tblHeader/>
        </w:trPr>
        <w:tc>
          <w:tcPr>
            <w:tcW w:w="2880" w:type="dxa"/>
            <w:vMerge w:val="restart"/>
            <w:vAlign w:val="bottom"/>
          </w:tcPr>
          <w:p w14:paraId="119720F1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35433147"/>
          </w:p>
          <w:p w14:paraId="6DD77538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DB8E3F8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157" w:type="dxa"/>
            <w:gridSpan w:val="5"/>
            <w:tcBorders>
              <w:bottom w:val="single" w:sz="4" w:space="0" w:color="auto"/>
            </w:tcBorders>
          </w:tcPr>
          <w:p w14:paraId="390EA066" w14:textId="3FA76BB9" w:rsidR="001168AA" w:rsidRPr="006B1100" w:rsidRDefault="00B75BF2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12C33EA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6"/>
            <w:tcBorders>
              <w:bottom w:val="single" w:sz="4" w:space="0" w:color="auto"/>
            </w:tcBorders>
          </w:tcPr>
          <w:p w14:paraId="17D036BB" w14:textId="677A8EC1" w:rsidR="001168AA" w:rsidRPr="006B1100" w:rsidRDefault="00B75BF2" w:rsidP="001168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1168AA" w:rsidRPr="006B1100" w14:paraId="3F78A178" w14:textId="77777777" w:rsidTr="0010471A">
        <w:trPr>
          <w:tblHeader/>
        </w:trPr>
        <w:tc>
          <w:tcPr>
            <w:tcW w:w="2880" w:type="dxa"/>
            <w:vMerge/>
          </w:tcPr>
          <w:p w14:paraId="3B6DD506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92090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207047FA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8608C8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0B94A8" w14:textId="603795E8" w:rsidR="001168AA" w:rsidRPr="006B1100" w:rsidRDefault="005510C4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C96383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1168AA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52CD1F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93DACD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C3DE1B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3D07D00A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C4E4D3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8B60A5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1078CA8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9ABE678" w14:textId="41DD92E4" w:rsidR="001168AA" w:rsidRPr="006B1100" w:rsidRDefault="005510C4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C96383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B5507A" w14:textId="77777777" w:rsidR="001168AA" w:rsidRPr="006B1100" w:rsidRDefault="001168AA" w:rsidP="001168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0DD2BB7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FE2EBAF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168AA" w:rsidRPr="006B1100" w14:paraId="77C370E5" w14:textId="77777777" w:rsidTr="005814C7">
        <w:trPr>
          <w:gridAfter w:val="1"/>
          <w:wAfter w:w="8" w:type="dxa"/>
          <w:tblHeader/>
        </w:trPr>
        <w:tc>
          <w:tcPr>
            <w:tcW w:w="2880" w:type="dxa"/>
          </w:tcPr>
          <w:p w14:paraId="11D74D0B" w14:textId="77777777" w:rsidR="001168AA" w:rsidRPr="006B1100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6" w:type="dxa"/>
            <w:gridSpan w:val="11"/>
          </w:tcPr>
          <w:p w14:paraId="0BB34750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168AA" w:rsidRPr="006B1100" w14:paraId="4586F1D2" w14:textId="77777777" w:rsidTr="0010471A">
        <w:trPr>
          <w:cantSplit/>
        </w:trPr>
        <w:tc>
          <w:tcPr>
            <w:tcW w:w="2880" w:type="dxa"/>
          </w:tcPr>
          <w:p w14:paraId="1FCF012C" w14:textId="77777777" w:rsidR="001168AA" w:rsidRPr="006B1100" w:rsidRDefault="001168AA" w:rsidP="001168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6CB1C0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BF880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6A939F8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18F0D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379A2CB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6FAA5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AA6EEC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6E2B8E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B899591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3BB13E" w14:textId="77777777" w:rsidR="001168AA" w:rsidRPr="006B1100" w:rsidRDefault="001168AA" w:rsidP="001168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0B8200" w14:textId="77777777" w:rsidR="001168AA" w:rsidRPr="006B1100" w:rsidRDefault="001168AA" w:rsidP="001168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3115" w:rsidRPr="006B1100" w14:paraId="2338DE9A" w14:textId="77777777" w:rsidTr="0010471A">
        <w:trPr>
          <w:cantSplit/>
        </w:trPr>
        <w:tc>
          <w:tcPr>
            <w:tcW w:w="2880" w:type="dxa"/>
          </w:tcPr>
          <w:p w14:paraId="05D5ECEB" w14:textId="56B971AE" w:rsidR="00913115" w:rsidRPr="006B1100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EEAB7D" w14:textId="19969489" w:rsidR="00913115" w:rsidRPr="002C7A5B" w:rsidRDefault="00AE402A" w:rsidP="00870A93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E4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/>
              </w:rPr>
              <w:t>607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135DC7D" w14:textId="77777777" w:rsidR="00913115" w:rsidRPr="002C7A5B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586778" w14:textId="14435BBC" w:rsidR="00913115" w:rsidRPr="002C7A5B" w:rsidRDefault="00B75BF2" w:rsidP="00913115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vAlign w:val="bottom"/>
          </w:tcPr>
          <w:p w14:paraId="2C867269" w14:textId="77777777" w:rsidR="00913115" w:rsidRPr="002C7A5B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CDFFDE3" w14:textId="234D5AAF" w:rsidR="00913115" w:rsidRPr="002C7A5B" w:rsidRDefault="00775FBF" w:rsidP="00870A93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75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775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/>
              </w:rPr>
              <w:t>885</w:t>
            </w:r>
            <w:r w:rsidRPr="00775F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781BBBD6" w14:textId="77777777" w:rsidR="00913115" w:rsidRPr="006B1100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0200CB" w14:textId="2D07E6D8" w:rsidR="00913115" w:rsidRPr="0063014F" w:rsidRDefault="00913115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30"/>
                <w:lang w:val="en-US" w:bidi="th-TH"/>
              </w:rPr>
              <w:t>905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E555EB" w14:textId="77777777" w:rsidR="00913115" w:rsidRPr="006B1100" w:rsidRDefault="00913115" w:rsidP="009131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71E00F8" w14:textId="7B788F20" w:rsidR="00913115" w:rsidRPr="0063014F" w:rsidRDefault="00B75BF2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vAlign w:val="bottom"/>
          </w:tcPr>
          <w:p w14:paraId="351819D0" w14:textId="77777777" w:rsidR="00913115" w:rsidRPr="006B1100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A313BB" w14:textId="23DEA82D" w:rsidR="00913115" w:rsidRPr="0063014F" w:rsidRDefault="00913115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015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13115" w:rsidRPr="006B1100" w14:paraId="1846B21A" w14:textId="77777777" w:rsidTr="0010471A">
        <w:trPr>
          <w:cantSplit/>
        </w:trPr>
        <w:tc>
          <w:tcPr>
            <w:tcW w:w="2880" w:type="dxa"/>
          </w:tcPr>
          <w:p w14:paraId="64F7EB7D" w14:textId="30A2BBA3" w:rsidR="00913115" w:rsidRPr="006B1100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18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11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การตีราคาที่ดิน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2F5ABE" w14:textId="6C94C2FA" w:rsidR="00913115" w:rsidRPr="002C7A5B" w:rsidRDefault="00B75BF2" w:rsidP="00775F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80" w:type="dxa"/>
          </w:tcPr>
          <w:p w14:paraId="09B910B4" w14:textId="77777777" w:rsidR="00913115" w:rsidRPr="002C7A5B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08E21F" w14:textId="112C3F3E" w:rsidR="00913115" w:rsidRPr="002C7A5B" w:rsidRDefault="00775FBF" w:rsidP="00775FBF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5FB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Pr="00775FB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9D77BF3" w14:textId="77777777" w:rsidR="00913115" w:rsidRPr="002C7A5B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78B0CE5" w14:textId="38D85E93" w:rsidR="00913115" w:rsidRPr="002C7A5B" w:rsidRDefault="00B75BF2" w:rsidP="00775F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78" w:type="dxa"/>
          </w:tcPr>
          <w:p w14:paraId="0C7A8A1B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86FAD" w14:textId="01968A47" w:rsidR="00913115" w:rsidRPr="0063014F" w:rsidRDefault="00913115" w:rsidP="0091311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E0F713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DC58E93" w14:textId="4459292D" w:rsidR="00913115" w:rsidRPr="0063014F" w:rsidRDefault="00913115" w:rsidP="0091311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EFB89D3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1C68770" w14:textId="6F3A8E4C" w:rsidR="00913115" w:rsidRPr="0063014F" w:rsidRDefault="00913115" w:rsidP="0091311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115" w:rsidRPr="006B1100" w14:paraId="55AF79D8" w14:textId="77777777" w:rsidTr="00B84F2F">
        <w:trPr>
          <w:cantSplit/>
          <w:trHeight w:val="68"/>
        </w:trPr>
        <w:tc>
          <w:tcPr>
            <w:tcW w:w="2880" w:type="dxa"/>
          </w:tcPr>
          <w:p w14:paraId="6B2B54D4" w14:textId="77777777" w:rsidR="00913115" w:rsidRPr="006B1100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2A7F" w14:textId="0C36CC46" w:rsidR="00913115" w:rsidRPr="002C7A5B" w:rsidRDefault="00775FBF" w:rsidP="00870A93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244</w:t>
            </w: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905301D" w14:textId="77777777" w:rsidR="00913115" w:rsidRPr="002C7A5B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AA9F" w14:textId="238F9CCB" w:rsidR="00913115" w:rsidRPr="002C7A5B" w:rsidRDefault="00B75BF2" w:rsidP="00913115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80" w:type="dxa"/>
            <w:vAlign w:val="bottom"/>
          </w:tcPr>
          <w:p w14:paraId="18854053" w14:textId="77777777" w:rsidR="00913115" w:rsidRPr="002C7A5B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6A39" w14:textId="3B9C7DF3" w:rsidR="00913115" w:rsidRPr="002C7A5B" w:rsidRDefault="00775FBF" w:rsidP="00870A93">
            <w:pPr>
              <w:pStyle w:val="30"/>
              <w:tabs>
                <w:tab w:val="clear" w:pos="360"/>
                <w:tab w:val="clear" w:pos="720"/>
                <w:tab w:val="decimal" w:pos="647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595</w:t>
            </w:r>
            <w:r w:rsidRPr="00775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1054DDC8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D09AA" w14:textId="64FF8C07" w:rsidR="00913115" w:rsidRPr="006B1100" w:rsidRDefault="00913115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30"/>
                <w:lang w:val="en-US"/>
              </w:rPr>
              <w:t>905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EF88797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6749D" w14:textId="6A7AF934" w:rsidR="00913115" w:rsidRPr="006B1100" w:rsidRDefault="00B75BF2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vAlign w:val="bottom"/>
          </w:tcPr>
          <w:p w14:paraId="4E646CD2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FA08F" w14:textId="758FF3D7" w:rsidR="00913115" w:rsidRPr="006B1100" w:rsidRDefault="00913115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015</w:t>
            </w:r>
            <w:r w:rsidRPr="00A80B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bookmarkEnd w:id="2"/>
    </w:tbl>
    <w:p w14:paraId="4A51AFC1" w14:textId="625AC50E" w:rsidR="005510C4" w:rsidRPr="00422B3A" w:rsidRDefault="005510C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99"/>
        <w:gridCol w:w="971"/>
        <w:gridCol w:w="199"/>
        <w:gridCol w:w="971"/>
        <w:gridCol w:w="197"/>
        <w:gridCol w:w="883"/>
        <w:gridCol w:w="199"/>
        <w:gridCol w:w="881"/>
        <w:gridCol w:w="199"/>
        <w:gridCol w:w="881"/>
      </w:tblGrid>
      <w:tr w:rsidR="005E05B9" w:rsidRPr="006B1100" w14:paraId="32F5108A" w14:textId="77777777" w:rsidTr="0063014F">
        <w:trPr>
          <w:tblHeader/>
        </w:trPr>
        <w:tc>
          <w:tcPr>
            <w:tcW w:w="2700" w:type="dxa"/>
            <w:vAlign w:val="bottom"/>
          </w:tcPr>
          <w:p w14:paraId="4E2CDC20" w14:textId="0D9D1015" w:rsidR="005E05B9" w:rsidRPr="006B1100" w:rsidRDefault="006B1100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6570" w:type="dxa"/>
            <w:gridSpan w:val="11"/>
          </w:tcPr>
          <w:p w14:paraId="2A05936A" w14:textId="42220B28" w:rsidR="005E05B9" w:rsidRPr="006B1100" w:rsidRDefault="005E05B9" w:rsidP="00965A7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</w:t>
            </w:r>
            <w:r w:rsidR="006971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เงิน</w:t>
            </w: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5E05B9" w:rsidRPr="006B1100" w14:paraId="6CE48186" w14:textId="77777777" w:rsidTr="0063014F">
        <w:trPr>
          <w:tblHeader/>
        </w:trPr>
        <w:tc>
          <w:tcPr>
            <w:tcW w:w="2700" w:type="dxa"/>
            <w:vMerge w:val="restart"/>
            <w:vAlign w:val="bottom"/>
          </w:tcPr>
          <w:p w14:paraId="7E885F76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0C33032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B1CD197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4BA18F7B" w14:textId="5EBEF86C" w:rsidR="005E05B9" w:rsidRPr="006B1100" w:rsidRDefault="00B75BF2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7" w:type="dxa"/>
          </w:tcPr>
          <w:p w14:paraId="100A44D1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5"/>
            <w:tcBorders>
              <w:bottom w:val="single" w:sz="4" w:space="0" w:color="auto"/>
            </w:tcBorders>
          </w:tcPr>
          <w:p w14:paraId="74FEC550" w14:textId="2C8EDC63" w:rsidR="005E05B9" w:rsidRPr="006B1100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5E05B9" w:rsidRPr="006B1100" w14:paraId="221E5AE0" w14:textId="77777777" w:rsidTr="00F74EDD">
        <w:trPr>
          <w:tblHeader/>
        </w:trPr>
        <w:tc>
          <w:tcPr>
            <w:tcW w:w="2700" w:type="dxa"/>
            <w:vMerge/>
          </w:tcPr>
          <w:p w14:paraId="1549EE70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4D02CC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5712A38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vAlign w:val="bottom"/>
          </w:tcPr>
          <w:p w14:paraId="516D8594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1AA536F" w14:textId="63619F7A" w:rsidR="005E05B9" w:rsidRPr="006B1100" w:rsidRDefault="00D82568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5E05B9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2E4FACE8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1A90331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EC5083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7" w:type="dxa"/>
            <w:vAlign w:val="bottom"/>
          </w:tcPr>
          <w:p w14:paraId="03D95FAD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5381829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1403AC19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6BEDEE55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1DD1603" w14:textId="00FB30B1" w:rsidR="005E05B9" w:rsidRPr="006B1100" w:rsidRDefault="00D82568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  <w:r w:rsidR="005E05B9"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9" w:type="dxa"/>
            <w:tcBorders>
              <w:top w:val="single" w:sz="4" w:space="0" w:color="auto"/>
            </w:tcBorders>
            <w:vAlign w:val="bottom"/>
          </w:tcPr>
          <w:p w14:paraId="39A2308E" w14:textId="77777777" w:rsidR="005E05B9" w:rsidRPr="006B1100" w:rsidRDefault="005E05B9" w:rsidP="00965A7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E2D8BA8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4537E3A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5E05B9" w:rsidRPr="006B1100" w14:paraId="02AB8320" w14:textId="77777777" w:rsidTr="0063014F">
        <w:trPr>
          <w:tblHeader/>
        </w:trPr>
        <w:tc>
          <w:tcPr>
            <w:tcW w:w="2700" w:type="dxa"/>
          </w:tcPr>
          <w:p w14:paraId="01911B1F" w14:textId="77777777" w:rsidR="005E05B9" w:rsidRPr="006B1100" w:rsidRDefault="005E05B9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36CA1C46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B11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E05B9" w:rsidRPr="006B1100" w14:paraId="57A5C37B" w14:textId="77777777" w:rsidTr="00F74EDD">
        <w:trPr>
          <w:cantSplit/>
        </w:trPr>
        <w:tc>
          <w:tcPr>
            <w:tcW w:w="2700" w:type="dxa"/>
          </w:tcPr>
          <w:p w14:paraId="08D20B77" w14:textId="77777777" w:rsidR="005E05B9" w:rsidRPr="006B1100" w:rsidRDefault="005E05B9" w:rsidP="00965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11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D0E877B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317073CF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421799C0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E723484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E5576A9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4FB5E88B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0A6EA5A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6E79279B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8F145E4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1B131AEA" w14:textId="77777777" w:rsidR="005E05B9" w:rsidRPr="006B1100" w:rsidRDefault="005E05B9" w:rsidP="00965A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6FC49BD" w14:textId="77777777" w:rsidR="005E05B9" w:rsidRPr="006B1100" w:rsidRDefault="005E05B9" w:rsidP="00965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3115" w:rsidRPr="006B1100" w14:paraId="17B8000D" w14:textId="77777777" w:rsidTr="000A29F3">
        <w:trPr>
          <w:cantSplit/>
        </w:trPr>
        <w:tc>
          <w:tcPr>
            <w:tcW w:w="2700" w:type="dxa"/>
          </w:tcPr>
          <w:p w14:paraId="47D1F22B" w14:textId="6E4203FF" w:rsidR="00913115" w:rsidRPr="006B1100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Pr="006B1100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5C442606" w14:textId="2A278A9C" w:rsidR="00913115" w:rsidRPr="00AE402A" w:rsidRDefault="00AE402A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590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D739C2E" w14:textId="77777777" w:rsidR="00913115" w:rsidRPr="00AE402A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73B6F0C" w14:textId="3F73946B" w:rsidR="00913115" w:rsidRPr="00AE402A" w:rsidRDefault="00B75BF2" w:rsidP="00913115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BF2">
              <w:rPr>
                <w:rFonts w:asciiTheme="majorBidi" w:hAnsi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199" w:type="dxa"/>
            <w:vAlign w:val="bottom"/>
          </w:tcPr>
          <w:p w14:paraId="5E1FED22" w14:textId="77777777" w:rsidR="00913115" w:rsidRPr="00AE402A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9D92006" w14:textId="4CF98B09" w:rsidR="00913115" w:rsidRPr="00AE402A" w:rsidRDefault="00AE402A" w:rsidP="009131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872</w:t>
            </w:r>
            <w:r w:rsidRPr="00AE4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7" w:type="dxa"/>
            <w:vAlign w:val="bottom"/>
          </w:tcPr>
          <w:p w14:paraId="69AE4485" w14:textId="77777777" w:rsidR="00913115" w:rsidRPr="006B1100" w:rsidRDefault="00913115" w:rsidP="00913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8780F3" w14:textId="6AEB72C1" w:rsidR="00913115" w:rsidRPr="0063014F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458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326AD3ED" w14:textId="77777777" w:rsidR="00913115" w:rsidRPr="006B1100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7510948" w14:textId="285DC46D" w:rsidR="00913115" w:rsidRPr="006B1100" w:rsidRDefault="00B75BF2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75BF2">
              <w:rPr>
                <w:rFonts w:asciiTheme="majorBidi" w:hAnsiTheme="majorBidi"/>
                <w:sz w:val="28"/>
                <w:szCs w:val="28"/>
              </w:rPr>
              <w:t>1</w:t>
            </w:r>
            <w:r w:rsidR="00913115" w:rsidRPr="005F51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sz w:val="28"/>
                <w:szCs w:val="28"/>
              </w:rPr>
              <w:t>600</w:t>
            </w:r>
          </w:p>
        </w:tc>
        <w:tc>
          <w:tcPr>
            <w:tcW w:w="199" w:type="dxa"/>
            <w:vAlign w:val="bottom"/>
          </w:tcPr>
          <w:p w14:paraId="0ADDF55D" w14:textId="77777777" w:rsidR="00913115" w:rsidRPr="006B1100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01A9AF9" w14:textId="5B78E45F" w:rsidR="00913115" w:rsidRPr="0063014F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/>
                <w:sz w:val="28"/>
                <w:szCs w:val="30"/>
                <w:lang w:val="en-US" w:bidi="th-TH"/>
              </w:rPr>
            </w:pP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8"/>
                <w:szCs w:val="28"/>
                <w:lang w:val="en-US" w:bidi="th-TH"/>
              </w:rPr>
              <w:t>858</w:t>
            </w:r>
            <w:r w:rsidRPr="005F51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13115" w:rsidRPr="006B1100" w14:paraId="123071FC" w14:textId="77777777" w:rsidTr="00F74EDD">
        <w:trPr>
          <w:cantSplit/>
          <w:trHeight w:val="68"/>
        </w:trPr>
        <w:tc>
          <w:tcPr>
            <w:tcW w:w="2700" w:type="dxa"/>
          </w:tcPr>
          <w:p w14:paraId="25FA9F0F" w14:textId="77777777" w:rsidR="00913115" w:rsidRPr="006B1100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1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B4D792" w14:textId="159C98BE" w:rsidR="00913115" w:rsidRPr="00AE402A" w:rsidRDefault="00AE402A" w:rsidP="009131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590</w:t>
            </w: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26BEBCB4" w14:textId="77777777" w:rsidR="00913115" w:rsidRPr="00AE402A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7E5A15DC" w14:textId="2965B100" w:rsidR="00913115" w:rsidRPr="00AE402A" w:rsidRDefault="00B75BF2" w:rsidP="00913115">
            <w:pPr>
              <w:pStyle w:val="30"/>
              <w:tabs>
                <w:tab w:val="clear" w:pos="360"/>
                <w:tab w:val="clear" w:pos="720"/>
                <w:tab w:val="decimal" w:pos="732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199" w:type="dxa"/>
          </w:tcPr>
          <w:p w14:paraId="61059C45" w14:textId="77777777" w:rsidR="00913115" w:rsidRPr="00AE402A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8ECF1" w14:textId="75CA4EDE" w:rsidR="00913115" w:rsidRPr="00AE402A" w:rsidRDefault="00AE402A" w:rsidP="009131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872</w:t>
            </w:r>
            <w:r w:rsidRPr="00AE40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97" w:type="dxa"/>
          </w:tcPr>
          <w:p w14:paraId="1BB6A648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915CBA2" w14:textId="61117F7E" w:rsidR="00913115" w:rsidRPr="006B1100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458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9" w:type="dxa"/>
          </w:tcPr>
          <w:p w14:paraId="6431D786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7260911" w14:textId="6BAC4EEB" w:rsidR="00913115" w:rsidRPr="006B1100" w:rsidRDefault="00B75BF2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43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913115"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99" w:type="dxa"/>
          </w:tcPr>
          <w:p w14:paraId="3936C5C4" w14:textId="77777777" w:rsidR="00913115" w:rsidRPr="006B1100" w:rsidRDefault="00913115" w:rsidP="009131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054DBBF6" w14:textId="64E0DC1D" w:rsidR="00913115" w:rsidRPr="006B1100" w:rsidRDefault="00913115" w:rsidP="00913115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858</w:t>
            </w:r>
            <w:r w:rsidRPr="005F5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tbl>
      <w:tblPr>
        <w:tblpPr w:leftFromText="180" w:rightFromText="180" w:vertAnchor="text" w:tblpY="398"/>
        <w:tblW w:w="10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710"/>
        <w:gridCol w:w="241"/>
        <w:gridCol w:w="770"/>
        <w:gridCol w:w="236"/>
        <w:gridCol w:w="746"/>
        <w:gridCol w:w="244"/>
        <w:gridCol w:w="794"/>
        <w:gridCol w:w="241"/>
        <w:gridCol w:w="708"/>
        <w:gridCol w:w="236"/>
        <w:gridCol w:w="721"/>
        <w:gridCol w:w="240"/>
        <w:gridCol w:w="719"/>
        <w:gridCol w:w="236"/>
        <w:gridCol w:w="725"/>
        <w:gridCol w:w="6"/>
      </w:tblGrid>
      <w:tr w:rsidR="00DE1144" w:rsidRPr="00A610EA" w14:paraId="5B5C08A3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16B89F7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1" w:type="dxa"/>
            <w:gridSpan w:val="7"/>
            <w:shd w:val="clear" w:color="auto" w:fill="auto"/>
          </w:tcPr>
          <w:p w14:paraId="43C9C1B0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185EA5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585" w:type="dxa"/>
            <w:gridSpan w:val="7"/>
          </w:tcPr>
          <w:p w14:paraId="77F3B462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44" w:rsidRPr="00A610EA" w14:paraId="5D674811" w14:textId="77777777" w:rsidTr="00B016BC">
        <w:trPr>
          <w:gridAfter w:val="1"/>
          <w:wAfter w:w="6" w:type="dxa"/>
          <w:tblHeader/>
        </w:trPr>
        <w:tc>
          <w:tcPr>
            <w:tcW w:w="2697" w:type="dxa"/>
            <w:shd w:val="clear" w:color="auto" w:fill="auto"/>
          </w:tcPr>
          <w:p w14:paraId="74C44AED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1" w:type="dxa"/>
            <w:gridSpan w:val="3"/>
            <w:shd w:val="clear" w:color="auto" w:fill="auto"/>
          </w:tcPr>
          <w:p w14:paraId="297B4DA6" w14:textId="58E1461E" w:rsidR="00DE1144" w:rsidRPr="00A610EA" w:rsidRDefault="00B75BF2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A5EB457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1E39620C" w14:textId="56CC3590" w:rsidR="00DE1144" w:rsidRPr="00A610EA" w:rsidRDefault="00B75BF2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1A732454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4E45664F" w14:textId="79F2152F" w:rsidR="00DE1144" w:rsidRPr="00A610EA" w:rsidRDefault="00B75BF2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5772BC97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67B9C92A" w14:textId="0DC03B1D" w:rsidR="00DE1144" w:rsidRPr="00A610EA" w:rsidRDefault="00B75BF2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Cs/>
                <w:sz w:val="26"/>
                <w:szCs w:val="26"/>
              </w:rPr>
              <w:t>2565</w:t>
            </w:r>
          </w:p>
        </w:tc>
      </w:tr>
      <w:tr w:rsidR="00DE1144" w:rsidRPr="00A610EA" w14:paraId="286231E3" w14:textId="77777777" w:rsidTr="00B016BC">
        <w:trPr>
          <w:tblHeader/>
        </w:trPr>
        <w:tc>
          <w:tcPr>
            <w:tcW w:w="2697" w:type="dxa"/>
            <w:shd w:val="clear" w:color="auto" w:fill="auto"/>
          </w:tcPr>
          <w:p w14:paraId="5E449F06" w14:textId="77777777" w:rsidR="00DE1144" w:rsidRPr="00A610EA" w:rsidRDefault="00DE1144" w:rsidP="00B016B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</w:tcPr>
          <w:p w14:paraId="099583C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7ECE732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66E3FB4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2E8ED4B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83B278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F6289B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shd w:val="clear" w:color="auto" w:fill="auto"/>
          </w:tcPr>
          <w:p w14:paraId="72496547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4BF390D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4" w:type="dxa"/>
            <w:shd w:val="clear" w:color="auto" w:fill="auto"/>
          </w:tcPr>
          <w:p w14:paraId="36FC5CB3" w14:textId="77777777" w:rsidR="00DE1144" w:rsidRPr="00A610EA" w:rsidRDefault="00DE1144" w:rsidP="00B0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0A7D029E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8DA14B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15A1FA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97D1BB7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F9D115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7AF635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E81E80D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8B01B75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571A1E1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0010FE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CAF511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C286E34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3618C9B6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6FFF18AA" w14:textId="77777777" w:rsidR="00DE1144" w:rsidRPr="00A610EA" w:rsidRDefault="00DE1144" w:rsidP="00B016BC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3115" w:rsidRPr="00A610EA" w14:paraId="6A2E5C10" w14:textId="77777777" w:rsidTr="00B016BC">
        <w:tc>
          <w:tcPr>
            <w:tcW w:w="2697" w:type="dxa"/>
            <w:shd w:val="clear" w:color="auto" w:fill="auto"/>
          </w:tcPr>
          <w:p w14:paraId="5A209C51" w14:textId="77777777" w:rsidR="00913115" w:rsidRPr="00A610EA" w:rsidRDefault="00913115" w:rsidP="00913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กำไรก่อนภาษีเงินได้รวม</w:t>
            </w:r>
          </w:p>
        </w:tc>
        <w:tc>
          <w:tcPr>
            <w:tcW w:w="710" w:type="dxa"/>
            <w:shd w:val="clear" w:color="auto" w:fill="auto"/>
          </w:tcPr>
          <w:p w14:paraId="3019BAE0" w14:textId="77777777" w:rsidR="00913115" w:rsidRPr="002C7A5B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6622E8FB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bottom w:val="double" w:sz="4" w:space="0" w:color="auto"/>
            </w:tcBorders>
            <w:shd w:val="clear" w:color="auto" w:fill="auto"/>
          </w:tcPr>
          <w:p w14:paraId="6450DB92" w14:textId="55A96F7A" w:rsidR="00913115" w:rsidRPr="00775FBF" w:rsidRDefault="00B75BF2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174</w:t>
            </w:r>
            <w:r w:rsidR="00AE402A" w:rsidRPr="00775F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0D044995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shd w:val="clear" w:color="auto" w:fill="auto"/>
          </w:tcPr>
          <w:p w14:paraId="78878EED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038303FA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543C3442" w14:textId="743A1706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144</w:t>
            </w:r>
            <w:r w:rsidR="00913115" w:rsidRPr="00A80B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526</w:t>
            </w:r>
          </w:p>
        </w:tc>
        <w:tc>
          <w:tcPr>
            <w:tcW w:w="241" w:type="dxa"/>
            <w:tcBorders>
              <w:bottom w:val="nil"/>
            </w:tcBorders>
          </w:tcPr>
          <w:p w14:paraId="24ADA8C9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530F492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235ECE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1F8CF8B" w14:textId="413AF71B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107</w:t>
            </w:r>
            <w:r w:rsidR="006A7F1E" w:rsidRPr="006A7F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301</w:t>
            </w:r>
          </w:p>
        </w:tc>
        <w:tc>
          <w:tcPr>
            <w:tcW w:w="240" w:type="dxa"/>
            <w:tcBorders>
              <w:bottom w:val="nil"/>
            </w:tcBorders>
          </w:tcPr>
          <w:p w14:paraId="113EBEA6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F248DC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607406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174FC467" w14:textId="5A3351B6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113</w:t>
            </w:r>
            <w:r w:rsidR="00913115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199</w:t>
            </w:r>
          </w:p>
        </w:tc>
      </w:tr>
      <w:tr w:rsidR="00913115" w:rsidRPr="00A610EA" w14:paraId="2BCB4CCB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0F8EB7F1" w14:textId="77777777" w:rsidR="00913115" w:rsidRPr="00A610EA" w:rsidRDefault="00913115" w:rsidP="00913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71336221" w14:textId="1F8EFB56" w:rsidR="00913115" w:rsidRPr="00AE402A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B487410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996F32" w14:textId="14B7FF2D" w:rsidR="00913115" w:rsidRPr="00775FBF" w:rsidRDefault="00B75BF2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34</w:t>
            </w:r>
            <w:r w:rsidR="00AE402A" w:rsidRPr="00775F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895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B7B6C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CCAC928" w14:textId="5C720832" w:rsidR="00913115" w:rsidRPr="00A610EA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A93E517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C86A03" w14:textId="2FCB3F30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28</w:t>
            </w:r>
            <w:r w:rsidR="00913115"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905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97D9F1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990DF20" w14:textId="30D70BB7" w:rsidR="00913115" w:rsidRPr="00A610EA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C89A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72CA440D" w14:textId="4D13FC13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21</w:t>
            </w:r>
            <w:r w:rsidR="006A7F1E" w:rsidRPr="006A7F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460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A1AC3E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959BABC" w14:textId="39A3B4B1" w:rsidR="00913115" w:rsidRPr="00A610EA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5BF2">
              <w:rPr>
                <w:rFonts w:asciiTheme="majorBidi" w:hAnsiTheme="majorBidi"/>
                <w:sz w:val="26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5DB3EF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double" w:sz="4" w:space="0" w:color="auto"/>
              <w:bottom w:val="nil"/>
            </w:tcBorders>
          </w:tcPr>
          <w:p w14:paraId="3FCCB868" w14:textId="0EF745D6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22</w:t>
            </w:r>
            <w:r w:rsidR="00913115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640</w:t>
            </w:r>
          </w:p>
        </w:tc>
      </w:tr>
      <w:tr w:rsidR="00913115" w:rsidRPr="00A610EA" w14:paraId="3F774934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314DC783" w14:textId="77777777" w:rsidR="00913115" w:rsidRPr="00A610EA" w:rsidRDefault="00913115" w:rsidP="00913115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ตามสิทธิประโยชน์จาก</w:t>
            </w:r>
            <w:r w:rsidRPr="00A610E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FEBB62C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0B877B2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</w:tcPr>
          <w:p w14:paraId="03C9C1E9" w14:textId="77777777" w:rsidR="00913115" w:rsidRPr="00775FBF" w:rsidRDefault="00913115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7C0E24" w14:textId="77777777" w:rsidR="00AE402A" w:rsidRPr="00775FBF" w:rsidRDefault="00AE402A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11016E" w14:textId="4992D181" w:rsidR="002C7A5B" w:rsidRPr="00775FBF" w:rsidRDefault="00AE402A" w:rsidP="00AE402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75F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70BA25" w14:textId="77777777" w:rsidR="00913115" w:rsidRPr="00AE402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35A1E779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1F39D21E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085A8C40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14C322C2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6A7BA59E" w14:textId="403A85E8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301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8D9D67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7DC4DAF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9D278A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5B8F79A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995E0A" w14:textId="77777777" w:rsidR="006A7F1E" w:rsidRDefault="006A7F1E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8B326" w14:textId="04341F17" w:rsidR="006A7F1E" w:rsidRPr="00A610EA" w:rsidRDefault="006A7F1E" w:rsidP="006A7F1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B3D82AF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1CB5129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566B7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12800817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C304D7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E38D6" w14:textId="6A9EE24D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301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13115" w:rsidRPr="00A610EA" w14:paraId="48E77A71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39F96E68" w14:textId="77EC0DD5" w:rsidR="00913115" w:rsidRPr="00A610EA" w:rsidRDefault="00913115" w:rsidP="00913115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310D69AB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A9B8F73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</w:tcPr>
          <w:p w14:paraId="6CDB0FCF" w14:textId="740B914F" w:rsidR="00913115" w:rsidRPr="00775FBF" w:rsidRDefault="00AE402A" w:rsidP="00AE402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75F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FA5AA8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6174AC95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540DA9E4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2B3B80E6" w14:textId="28BFB27D" w:rsidR="00913115" w:rsidRDefault="00913115" w:rsidP="0091311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CCAEB4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B56FD3D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3E02CC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CFE2CB1" w14:textId="7B13304B" w:rsidR="00913115" w:rsidRDefault="006A7F1E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A7F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  <w:r w:rsidRPr="006A7F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200</w:t>
            </w:r>
            <w:r w:rsidRPr="006A7F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05614F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5F72F9D3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703A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</w:tcPr>
          <w:p w14:paraId="3184A62B" w14:textId="002FEA6F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13115" w:rsidRPr="00A610EA" w14:paraId="6DB6BBCE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5E40131A" w14:textId="77777777" w:rsidR="00913115" w:rsidRPr="00A610EA" w:rsidRDefault="00913115" w:rsidP="0091311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5B29A3A9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77874B7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13228705" w14:textId="3C179CA9" w:rsidR="00913115" w:rsidRPr="00775FBF" w:rsidRDefault="00B75BF2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="00AE402A" w:rsidRPr="00775F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EA28BEE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CDEFD62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01AB5CDE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26164FF8" w14:textId="14C05DBF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="00913115"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41" w:type="dxa"/>
            <w:tcBorders>
              <w:top w:val="nil"/>
            </w:tcBorders>
          </w:tcPr>
          <w:p w14:paraId="4106B417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39379C6A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7861F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6539B00" w14:textId="6E5C7564" w:rsidR="00913115" w:rsidRPr="00A610EA" w:rsidRDefault="006A7F1E" w:rsidP="0091311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206E070C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38112C1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5D5CBFF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75FFB459" w14:textId="1FEED26D" w:rsidR="00913115" w:rsidRPr="00A610EA" w:rsidRDefault="00913115" w:rsidP="006A7F1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115" w:rsidRPr="00A610EA" w14:paraId="2B716B7F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64FC93F" w14:textId="77777777" w:rsidR="00913115" w:rsidRPr="00A610EA" w:rsidRDefault="00913115" w:rsidP="0091311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DE82FA9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F791B99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04246EB7" w14:textId="6B8FDC9C" w:rsidR="00913115" w:rsidRPr="00775FBF" w:rsidRDefault="00775FBF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75FB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775F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109</w:t>
            </w:r>
            <w:r w:rsidRPr="00775FB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B80374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</w:tcPr>
          <w:p w14:paraId="2269299F" w14:textId="77777777" w:rsidR="00913115" w:rsidRPr="004A7693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76E803F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253AAF4E" w14:textId="26D7AF3C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529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7640293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C3A6EE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6E7D706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730BD7F" w14:textId="262221A1" w:rsidR="00913115" w:rsidRPr="00A610EA" w:rsidRDefault="001A6E30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037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03E29372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63F3BE1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2E8FACE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bottom w:val="nil"/>
            </w:tcBorders>
          </w:tcPr>
          <w:p w14:paraId="1EEAA966" w14:textId="56911EC8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524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13115" w:rsidRPr="00A610EA" w14:paraId="5459E1AB" w14:textId="77777777" w:rsidTr="00B016BC">
        <w:tc>
          <w:tcPr>
            <w:tcW w:w="2697" w:type="dxa"/>
            <w:tcBorders>
              <w:top w:val="nil"/>
            </w:tcBorders>
            <w:shd w:val="clear" w:color="auto" w:fill="auto"/>
          </w:tcPr>
          <w:p w14:paraId="16CC5BF8" w14:textId="552D069C" w:rsidR="00913115" w:rsidRPr="00A610EA" w:rsidRDefault="00913115" w:rsidP="0091311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ภาษีงวดก่อนที่บันทึกต่ำไป</w:t>
            </w:r>
            <w:r w:rsidR="005E784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E784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สูงไป</w:t>
            </w:r>
            <w:r w:rsidR="005E784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 w14:paraId="38F0EB4C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D7F90EA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nil"/>
            </w:tcBorders>
            <w:shd w:val="clear" w:color="auto" w:fill="auto"/>
          </w:tcPr>
          <w:p w14:paraId="71E70D5D" w14:textId="28181368" w:rsidR="00913115" w:rsidRPr="00775FBF" w:rsidRDefault="00AE402A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5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202</w:t>
            </w:r>
            <w:r w:rsidRPr="00775F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7F89701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</w:tcBorders>
            <w:shd w:val="clear" w:color="auto" w:fill="auto"/>
          </w:tcPr>
          <w:p w14:paraId="26C5E2B2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10969EA2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7D5069C4" w14:textId="168E353A" w:rsidR="00913115" w:rsidRPr="00A610EA" w:rsidRDefault="00B75BF2" w:rsidP="0091311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1" w:type="dxa"/>
            <w:tcBorders>
              <w:top w:val="nil"/>
            </w:tcBorders>
          </w:tcPr>
          <w:p w14:paraId="10F677E5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5A62510D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CC36C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1D5EBFC6" w14:textId="0CB94B3A" w:rsidR="00913115" w:rsidRDefault="006A7F1E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A7F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202</w:t>
            </w:r>
            <w:r w:rsidRPr="006A7F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56EFC0F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6CB43E9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EF91C9B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</w:tcBorders>
          </w:tcPr>
          <w:p w14:paraId="35CB53C8" w14:textId="5FD04A0D" w:rsidR="00913115" w:rsidRPr="00A610EA" w:rsidRDefault="00B75BF2" w:rsidP="0091311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</w:p>
        </w:tc>
      </w:tr>
      <w:tr w:rsidR="00913115" w:rsidRPr="00A610EA" w14:paraId="5B70CCA4" w14:textId="77777777" w:rsidTr="00B016BC">
        <w:tc>
          <w:tcPr>
            <w:tcW w:w="2697" w:type="dxa"/>
            <w:tcBorders>
              <w:top w:val="nil"/>
              <w:bottom w:val="nil"/>
            </w:tcBorders>
            <w:shd w:val="clear" w:color="auto" w:fill="auto"/>
          </w:tcPr>
          <w:p w14:paraId="323BE4B4" w14:textId="6F5DD191" w:rsidR="00913115" w:rsidRPr="00A610EA" w:rsidRDefault="00913115" w:rsidP="0091311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การกลับรายการภาษีเงินได้รอตัดบัญชีที่บันทึกไว้และอื่นๆ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18AC2" w14:textId="77777777" w:rsidR="00913115" w:rsidRPr="00AE402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1F50540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E5530" w14:textId="77777777" w:rsidR="00775FBF" w:rsidRPr="00775FBF" w:rsidRDefault="00775FBF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58AB4" w14:textId="72FD640D" w:rsidR="00AE402A" w:rsidRPr="00775FBF" w:rsidRDefault="00775FBF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75FB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775F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042</w:t>
            </w:r>
            <w:r w:rsidRPr="00775FB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D6E2A5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1CA2D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57761276" w14:textId="77777777" w:rsidR="00913115" w:rsidRPr="00A610EA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A2544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  <w:p w14:paraId="46197123" w14:textId="778A9A6F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A80B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10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914</w:t>
            </w:r>
            <w:r w:rsidRPr="00A80B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916203C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0DF7371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5C8121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527334DC" w14:textId="77777777" w:rsidR="001A6E30" w:rsidRDefault="001A6E30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95E6E" w14:textId="5019E76B" w:rsidR="006A7F1E" w:rsidRPr="00A610EA" w:rsidRDefault="001A6E30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181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A98731C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584C825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FF1E84" w14:textId="77777777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</w:tcBorders>
          </w:tcPr>
          <w:p w14:paraId="448AF4D6" w14:textId="77777777" w:rsidR="00913115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DF4542" w14:textId="6F423E8D" w:rsidR="00913115" w:rsidRPr="00A610EA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923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13115" w:rsidRPr="00A610EA" w14:paraId="2730FD12" w14:textId="77777777" w:rsidTr="00B016BC">
        <w:tc>
          <w:tcPr>
            <w:tcW w:w="2697" w:type="dxa"/>
            <w:tcBorders>
              <w:bottom w:val="nil"/>
            </w:tcBorders>
            <w:shd w:val="clear" w:color="auto" w:fill="auto"/>
          </w:tcPr>
          <w:p w14:paraId="11679D5A" w14:textId="77777777" w:rsidR="00913115" w:rsidRPr="00A610EA" w:rsidRDefault="00913115" w:rsidP="0091311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C3D24" w14:textId="5A6D2B87" w:rsidR="00913115" w:rsidRPr="00AE402A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9277CE" w14:textId="77777777" w:rsidR="00913115" w:rsidRPr="002C7A5B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AD8A0" w14:textId="1E8D870C" w:rsidR="00913115" w:rsidRPr="00775FBF" w:rsidRDefault="00B75BF2" w:rsidP="0091311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23</w:t>
            </w:r>
            <w:r w:rsidR="00AE402A" w:rsidRPr="00775F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255435" w14:textId="77777777" w:rsidR="00913115" w:rsidRPr="009F3A14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C462D" w14:textId="0E232AAB" w:rsidR="00913115" w:rsidRPr="009F3A14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0ABD0CC9" w14:textId="77777777" w:rsidR="00913115" w:rsidRPr="009F3A14" w:rsidRDefault="00913115" w:rsidP="0091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025BB" w14:textId="1D9773D3" w:rsidR="00913115" w:rsidRPr="009F3A14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14</w:t>
            </w:r>
            <w:r w:rsidR="00913115" w:rsidRPr="00DA19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851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7D43EF1" w14:textId="77777777" w:rsidR="00913115" w:rsidRPr="009F3A14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47F6C62" w14:textId="400F21FD" w:rsidR="00913115" w:rsidRPr="009F3A14" w:rsidRDefault="00B75BF2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6DB45C" w14:textId="77777777" w:rsidR="00913115" w:rsidRPr="009F3A14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6ACEF35" w14:textId="66BA9D93" w:rsidR="00913115" w:rsidRPr="009F3A14" w:rsidRDefault="00B75BF2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524720" w:rsidRPr="005247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61B087" w14:textId="77777777" w:rsidR="00913115" w:rsidRPr="009F3A14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5BDF094" w14:textId="1B5D1C57" w:rsidR="00913115" w:rsidRPr="009F3A14" w:rsidRDefault="00913115" w:rsidP="0091311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C326D3" w14:textId="77777777" w:rsidR="00913115" w:rsidRPr="009F3A14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B523F4" w14:textId="4AB8B288" w:rsidR="00913115" w:rsidRPr="009F3A14" w:rsidRDefault="00913115" w:rsidP="009131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106</w:t>
            </w:r>
            <w:r w:rsidRPr="002B3A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2ECD8E21" w14:textId="28132E56" w:rsidR="00DE1144" w:rsidRPr="00D53B3F" w:rsidRDefault="00DE114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28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828"/>
        <w:gridCol w:w="236"/>
        <w:gridCol w:w="775"/>
        <w:gridCol w:w="236"/>
        <w:gridCol w:w="754"/>
        <w:gridCol w:w="236"/>
        <w:gridCol w:w="737"/>
        <w:gridCol w:w="241"/>
        <w:gridCol w:w="647"/>
        <w:gridCol w:w="236"/>
        <w:gridCol w:w="721"/>
        <w:gridCol w:w="240"/>
        <w:gridCol w:w="754"/>
        <w:gridCol w:w="236"/>
        <w:gridCol w:w="728"/>
      </w:tblGrid>
      <w:tr w:rsidR="002C7281" w:rsidRPr="00A610EA" w14:paraId="07640A2A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723711A3" w14:textId="5E108F2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02" w:type="dxa"/>
            <w:gridSpan w:val="7"/>
            <w:shd w:val="clear" w:color="auto" w:fill="auto"/>
            <w:vAlign w:val="bottom"/>
          </w:tcPr>
          <w:p w14:paraId="45AC7C5F" w14:textId="5D64D181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52C208E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08E9AB7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281" w:rsidRPr="00A610EA" w14:paraId="53B4EFFC" w14:textId="77777777" w:rsidTr="001A593B">
        <w:trPr>
          <w:tblHeader/>
        </w:trPr>
        <w:tc>
          <w:tcPr>
            <w:tcW w:w="2682" w:type="dxa"/>
            <w:shd w:val="clear" w:color="auto" w:fill="auto"/>
          </w:tcPr>
          <w:p w14:paraId="23E6B27E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645A5F5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A07949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shd w:val="clear" w:color="auto" w:fill="auto"/>
          </w:tcPr>
          <w:p w14:paraId="0FDB7F55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72B08EB5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7A5FA3BF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219C91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18" w:type="dxa"/>
            <w:gridSpan w:val="3"/>
          </w:tcPr>
          <w:p w14:paraId="7244C7E1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2C7281" w:rsidRPr="00A610EA" w14:paraId="4DD816A4" w14:textId="77777777" w:rsidTr="006414D3">
        <w:trPr>
          <w:tblHeader/>
        </w:trPr>
        <w:tc>
          <w:tcPr>
            <w:tcW w:w="2682" w:type="dxa"/>
            <w:shd w:val="clear" w:color="auto" w:fill="auto"/>
          </w:tcPr>
          <w:p w14:paraId="5F676A17" w14:textId="7E2A75DB" w:rsidR="002C7281" w:rsidRPr="00A610EA" w:rsidRDefault="002C7281" w:rsidP="00CE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i/>
                <w:sz w:val="26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shd w:val="clear" w:color="auto" w:fill="auto"/>
          </w:tcPr>
          <w:p w14:paraId="1D5DE281" w14:textId="2FF1CD77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5C722CA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38E7481" w14:textId="1B6E39BC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B183986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6B63C083" w14:textId="2B2246AE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CDD6516" w14:textId="77777777" w:rsidR="002C7281" w:rsidRPr="00A610EA" w:rsidRDefault="002C7281" w:rsidP="0094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47BF4CE" w14:textId="203DA9D8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</w:tcPr>
          <w:p w14:paraId="226B4766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89ECF40" w14:textId="5F60A44C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4F8190C2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89B3965" w14:textId="26EB980D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</w:tcPr>
          <w:p w14:paraId="35F5A624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2BF393BD" w14:textId="7B08D594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3A777946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14745470" w14:textId="3AD48676" w:rsidR="002C7281" w:rsidRPr="00A610EA" w:rsidRDefault="00B75BF2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2C7281" w:rsidRPr="00A610EA" w14:paraId="13920954" w14:textId="77777777" w:rsidTr="001A593B">
        <w:trPr>
          <w:tblHeader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75E97621" w14:textId="77777777" w:rsidR="002C7281" w:rsidRPr="00A610EA" w:rsidRDefault="002C7281" w:rsidP="00940AD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5" w:type="dxa"/>
            <w:gridSpan w:val="15"/>
            <w:tcBorders>
              <w:bottom w:val="nil"/>
            </w:tcBorders>
            <w:shd w:val="clear" w:color="auto" w:fill="auto"/>
          </w:tcPr>
          <w:p w14:paraId="1865C70D" w14:textId="77777777" w:rsidR="002C7281" w:rsidRPr="00A610EA" w:rsidRDefault="002C7281" w:rsidP="00940AD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8704A" w:rsidRPr="00A610EA" w14:paraId="663C0CBE" w14:textId="77777777" w:rsidTr="006414D3">
        <w:trPr>
          <w:trHeight w:val="209"/>
        </w:trPr>
        <w:tc>
          <w:tcPr>
            <w:tcW w:w="2682" w:type="dxa"/>
            <w:tcBorders>
              <w:bottom w:val="nil"/>
            </w:tcBorders>
            <w:shd w:val="clear" w:color="auto" w:fill="auto"/>
          </w:tcPr>
          <w:p w14:paraId="647C998E" w14:textId="77777777" w:rsidR="00B8704A" w:rsidRPr="00A610EA" w:rsidRDefault="00B8704A" w:rsidP="00B8704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B1BC5B7" w14:textId="35FD998A" w:rsidR="00B8704A" w:rsidRPr="002C7A5B" w:rsidRDefault="00B75BF2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42</w:t>
            </w:r>
            <w:r w:rsidR="001A6E30" w:rsidRPr="001A6E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827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7CAAE4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30B4A327" w14:textId="0D99C22E" w:rsidR="00B8704A" w:rsidRPr="00A610EA" w:rsidRDefault="00B75BF2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44</w:t>
            </w:r>
            <w:r w:rsidR="00B8704A" w:rsidRPr="009D76B4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E3DD19" w14:textId="6C644ADE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CA5B7F5" w14:textId="362E861D" w:rsidR="00B8704A" w:rsidRPr="00AE402A" w:rsidRDefault="001A6E30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13</w:t>
            </w:r>
            <w:r w:rsidRPr="001A6E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184</w:t>
            </w:r>
            <w:r w:rsidRPr="001A6E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F34D5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bottom w:val="nil"/>
            </w:tcBorders>
            <w:shd w:val="clear" w:color="auto" w:fill="auto"/>
          </w:tcPr>
          <w:p w14:paraId="0CEA888D" w14:textId="4CF447BC" w:rsidR="00B8704A" w:rsidRPr="00A610EA" w:rsidRDefault="00B8704A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11</w:t>
            </w: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 w:bidi="th-TH"/>
              </w:rPr>
              <w:t>611</w:t>
            </w:r>
            <w:r w:rsidRPr="003772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C855367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DD6983" w14:textId="575EC109" w:rsidR="00B8704A" w:rsidRPr="00A610EA" w:rsidRDefault="00B75BF2" w:rsidP="00B870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15</w:t>
            </w:r>
            <w:r w:rsidR="001A6E30" w:rsidRPr="001A6E30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084</w:t>
            </w:r>
          </w:p>
        </w:tc>
        <w:tc>
          <w:tcPr>
            <w:tcW w:w="236" w:type="dxa"/>
            <w:tcBorders>
              <w:bottom w:val="nil"/>
            </w:tcBorders>
          </w:tcPr>
          <w:p w14:paraId="6625B149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0F3089" w14:textId="093814B2" w:rsidR="00B8704A" w:rsidRPr="00A610EA" w:rsidRDefault="00B75BF2" w:rsidP="00B8704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14</w:t>
            </w:r>
            <w:r w:rsidR="00B8704A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240" w:type="dxa"/>
            <w:tcBorders>
              <w:bottom w:val="nil"/>
            </w:tcBorders>
          </w:tcPr>
          <w:p w14:paraId="14C5CAA5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02FBCB60" w14:textId="5F6076C7" w:rsidR="00B8704A" w:rsidRPr="00A610EA" w:rsidRDefault="001A6E30" w:rsidP="00B8704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12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891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0B5D488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2AA710CB" w14:textId="64874F43" w:rsidR="00B8704A" w:rsidRPr="00A610EA" w:rsidRDefault="00B8704A" w:rsidP="00B8704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30"/>
                <w:lang w:val="en-US"/>
              </w:rPr>
              <w:t>410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8704A" w:rsidRPr="00A610EA" w14:paraId="35E4798D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28C1BC6D" w14:textId="77777777" w:rsidR="00B8704A" w:rsidRPr="00A610EA" w:rsidRDefault="00B8704A" w:rsidP="00B8704A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66E8D" w14:textId="16874611" w:rsidR="00B8704A" w:rsidRPr="002C7A5B" w:rsidRDefault="001A6E30" w:rsidP="00B8704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9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13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184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ABDF9B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E029E" w14:textId="4CC0A123" w:rsidR="00B8704A" w:rsidRPr="00A610EA" w:rsidRDefault="00B8704A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9D76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9D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611</w:t>
            </w:r>
            <w:r w:rsidRPr="009D76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A741EA" w14:textId="5E990F79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871AA" w14:textId="7E26D7BB" w:rsidR="00B8704A" w:rsidRPr="00AE402A" w:rsidRDefault="00B75BF2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13</w:t>
            </w:r>
            <w:r w:rsidR="001A6E30"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4D87C8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EFBC4" w14:textId="39F89367" w:rsidR="00B8704A" w:rsidRPr="00A610EA" w:rsidRDefault="00B75BF2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="00B8704A" w:rsidRPr="00377231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611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ED6EA3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29BA344A" w14:textId="72D56D71" w:rsidR="00B8704A" w:rsidRPr="00A610EA" w:rsidRDefault="001A6E30" w:rsidP="00B870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1A6E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12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891</w:t>
            </w:r>
            <w:r w:rsidRPr="001A6E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4C2E3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5656DAA" w14:textId="2A5B3812" w:rsidR="00B8704A" w:rsidRPr="00A610EA" w:rsidRDefault="00B8704A" w:rsidP="00B8704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2B3A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BF2" w:rsidRPr="00B75BF2">
              <w:rPr>
                <w:rFonts w:asciiTheme="majorBidi" w:hAnsiTheme="majorBidi"/>
                <w:sz w:val="26"/>
                <w:szCs w:val="26"/>
                <w:lang w:val="en-US"/>
              </w:rPr>
              <w:t>410</w:t>
            </w:r>
            <w:r w:rsidRPr="002B3A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2CB527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112E5AF5" w14:textId="75760C2E" w:rsidR="00B8704A" w:rsidRPr="00A610EA" w:rsidRDefault="00B75BF2" w:rsidP="00B8704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12</w:t>
            </w:r>
            <w:r w:rsidR="001A6E30" w:rsidRPr="001A6E30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891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642EEA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14:paraId="30688C8B" w14:textId="201E734F" w:rsidR="00B8704A" w:rsidRPr="00A610EA" w:rsidRDefault="00B75BF2" w:rsidP="00B8704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</w:rPr>
            </w:pPr>
            <w:r w:rsidRPr="00B75BF2">
              <w:rPr>
                <w:rFonts w:asciiTheme="majorBidi" w:hAnsiTheme="majorBidi"/>
                <w:sz w:val="26"/>
                <w:szCs w:val="26"/>
                <w:lang w:val="en-US"/>
              </w:rPr>
              <w:t>11</w:t>
            </w:r>
            <w:r w:rsidR="00B8704A" w:rsidRPr="002B3A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sz w:val="26"/>
                <w:szCs w:val="30"/>
                <w:lang w:val="en-US"/>
              </w:rPr>
              <w:t>410</w:t>
            </w:r>
          </w:p>
        </w:tc>
      </w:tr>
      <w:tr w:rsidR="00B8704A" w:rsidRPr="00A610EA" w14:paraId="3A330B1B" w14:textId="77777777" w:rsidTr="006414D3">
        <w:tc>
          <w:tcPr>
            <w:tcW w:w="2682" w:type="dxa"/>
            <w:tcBorders>
              <w:top w:val="nil"/>
              <w:bottom w:val="nil"/>
            </w:tcBorders>
            <w:shd w:val="clear" w:color="auto" w:fill="auto"/>
          </w:tcPr>
          <w:p w14:paraId="1917F3E3" w14:textId="68362BB0" w:rsidR="00B8704A" w:rsidRPr="00A610EA" w:rsidRDefault="00B8704A" w:rsidP="00B8704A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A610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EDCEE" w14:textId="77777777" w:rsidR="002C7A5B" w:rsidRPr="002C7A5B" w:rsidRDefault="002C7A5B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  <w:p w14:paraId="19D2F1DD" w14:textId="39D5CDD5" w:rsidR="00B8704A" w:rsidRPr="002C7A5B" w:rsidRDefault="00B75BF2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29</w:t>
            </w:r>
            <w:r w:rsidR="00AE402A" w:rsidRPr="00AE40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956641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6C21E" w14:textId="77777777" w:rsidR="00B8704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5410480B" w14:textId="1B99BBFD" w:rsidR="00B8704A" w:rsidRPr="00A610EA" w:rsidRDefault="00B75BF2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33</w:t>
            </w:r>
            <w:r w:rsidR="00B8704A" w:rsidRPr="000768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043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A8C1B0" w14:textId="30F3734B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2D5B" w14:textId="77777777" w:rsidR="002C7A5B" w:rsidRPr="00AE402A" w:rsidRDefault="002C7A5B" w:rsidP="00B8704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8B8062E" w14:textId="5E27C20C" w:rsidR="00B8704A" w:rsidRPr="00AE402A" w:rsidRDefault="00AE402A" w:rsidP="00AE402A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02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D1C8BC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66813" w14:textId="77777777" w:rsidR="00B8704A" w:rsidRDefault="00B8704A" w:rsidP="00B870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304A8D8" w14:textId="4E735906" w:rsidR="00B8704A" w:rsidRPr="00A610EA" w:rsidRDefault="00B8704A" w:rsidP="00E11CAC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CE416E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CF3CDD6" w14:textId="77777777" w:rsidR="00B8704A" w:rsidRDefault="00B8704A" w:rsidP="00B870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2D509243" w14:textId="51B9F3F1" w:rsidR="00E11CAC" w:rsidRPr="00A610EA" w:rsidRDefault="00B75BF2" w:rsidP="00B870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2</w:t>
            </w:r>
            <w:r w:rsidR="00E11CAC" w:rsidRPr="00E11C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7E830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8C5F137" w14:textId="77777777" w:rsidR="00B8704A" w:rsidRDefault="00B8704A" w:rsidP="00B8704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  <w:p w14:paraId="5A376DBD" w14:textId="28551818" w:rsidR="00B8704A" w:rsidRPr="00A610EA" w:rsidRDefault="00B75BF2" w:rsidP="00B8704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2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3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517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79C248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645C927" w14:textId="77777777" w:rsidR="00B8704A" w:rsidRDefault="00B8704A" w:rsidP="00B8704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3EC5514" w14:textId="0E42A27B" w:rsidR="00E11CAC" w:rsidRPr="00A610EA" w:rsidRDefault="00E11CAC" w:rsidP="00E11CAC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889E62" w14:textId="77777777" w:rsidR="00B8704A" w:rsidRPr="00A610EA" w:rsidRDefault="00B8704A" w:rsidP="00B870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3873AB3B" w14:textId="77777777" w:rsidR="00B8704A" w:rsidRDefault="00B8704A" w:rsidP="00B8704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F48F87" w14:textId="487CCE2D" w:rsidR="00B8704A" w:rsidRPr="00A610EA" w:rsidRDefault="00B8704A" w:rsidP="00B8704A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FF3161C" w14:textId="18C4791B" w:rsidR="00CC1009" w:rsidRDefault="00CC1009">
      <w:pPr>
        <w:rPr>
          <w:rFonts w:asciiTheme="majorBidi" w:hAnsiTheme="majorBidi" w:cstheme="majorBidi"/>
          <w:sz w:val="30"/>
          <w:szCs w:val="30"/>
        </w:rPr>
      </w:pPr>
    </w:p>
    <w:p w14:paraId="4466D182" w14:textId="77777777" w:rsidR="00CC1009" w:rsidRDefault="00CC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084228" w14:paraId="1F2D765C" w14:textId="77777777" w:rsidTr="0007508F">
        <w:trPr>
          <w:cantSplit/>
        </w:trPr>
        <w:tc>
          <w:tcPr>
            <w:tcW w:w="3960" w:type="dxa"/>
          </w:tcPr>
          <w:p w14:paraId="7C6C6BBB" w14:textId="5332A0BA" w:rsidR="00965A7B" w:rsidRPr="00084228" w:rsidRDefault="00965A7B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6DD912" w14:textId="77777777" w:rsidR="00965A7B" w:rsidRPr="00084228" w:rsidRDefault="00965A7B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168AA" w:rsidRPr="00084228" w14:paraId="508EA345" w14:textId="77777777" w:rsidTr="0007508F">
        <w:trPr>
          <w:cantSplit/>
        </w:trPr>
        <w:tc>
          <w:tcPr>
            <w:tcW w:w="3960" w:type="dxa"/>
          </w:tcPr>
          <w:p w14:paraId="2E2273B3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ABD706B" w14:textId="77777777" w:rsidR="001168AA" w:rsidRPr="00084228" w:rsidRDefault="001168AA" w:rsidP="001168AA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1168AA" w:rsidRPr="00084228" w14:paraId="01A37CB9" w14:textId="77777777" w:rsidTr="0007508F">
        <w:trPr>
          <w:cantSplit/>
        </w:trPr>
        <w:tc>
          <w:tcPr>
            <w:tcW w:w="3960" w:type="dxa"/>
            <w:vAlign w:val="bottom"/>
          </w:tcPr>
          <w:p w14:paraId="0B1A6536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EA9859D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87785F8" w14:textId="73DA3E6F" w:rsidR="001168AA" w:rsidRPr="00084228" w:rsidRDefault="00B75BF2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5B3BD5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1331D3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6B1E27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270A857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F6FA34" w14:textId="77777777" w:rsidR="001168AA" w:rsidRPr="00084228" w:rsidRDefault="001168AA" w:rsidP="001168A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7BE98C9B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9C40FEB" w14:textId="63A9FDAF" w:rsidR="001168AA" w:rsidRPr="00084228" w:rsidRDefault="00B75BF2" w:rsidP="001168A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68A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168AA" w:rsidRPr="00084228" w14:paraId="545BB7FE" w14:textId="77777777" w:rsidTr="0007508F">
        <w:trPr>
          <w:cantSplit/>
        </w:trPr>
        <w:tc>
          <w:tcPr>
            <w:tcW w:w="3960" w:type="dxa"/>
          </w:tcPr>
          <w:p w14:paraId="77F46A38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69BDC34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8AA" w:rsidRPr="00084228" w14:paraId="41A4BB65" w14:textId="77777777" w:rsidTr="0007508F">
        <w:trPr>
          <w:cantSplit/>
        </w:trPr>
        <w:tc>
          <w:tcPr>
            <w:tcW w:w="3960" w:type="dxa"/>
          </w:tcPr>
          <w:p w14:paraId="5DAE63EA" w14:textId="7D3EF0D9" w:rsidR="001168AA" w:rsidRPr="00084228" w:rsidRDefault="00B75BF2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5490" w:type="dxa"/>
            <w:gridSpan w:val="7"/>
          </w:tcPr>
          <w:p w14:paraId="063BDD48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68AA" w:rsidRPr="00084228" w14:paraId="232FB278" w14:textId="77777777" w:rsidTr="0007508F">
        <w:trPr>
          <w:cantSplit/>
        </w:trPr>
        <w:tc>
          <w:tcPr>
            <w:tcW w:w="3960" w:type="dxa"/>
          </w:tcPr>
          <w:p w14:paraId="67B5D9EC" w14:textId="77777777" w:rsidR="001168AA" w:rsidRPr="00084228" w:rsidRDefault="001168AA" w:rsidP="0011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761078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A62AE5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C7759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F79D03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4F76E6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D91243A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27BAA3" w14:textId="77777777" w:rsidR="001168AA" w:rsidRPr="00084228" w:rsidRDefault="001168AA" w:rsidP="001168A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084228" w14:paraId="5472C7FC" w14:textId="77777777" w:rsidTr="0007508F">
        <w:trPr>
          <w:cantSplit/>
        </w:trPr>
        <w:tc>
          <w:tcPr>
            <w:tcW w:w="3960" w:type="dxa"/>
          </w:tcPr>
          <w:p w14:paraId="77DE625C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2970492D" w14:textId="12388B40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283" w:type="dxa"/>
          </w:tcPr>
          <w:p w14:paraId="53B41099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EDA1D6" w14:textId="06CB2D82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608</w:t>
            </w:r>
            <w:r w:rsidRPr="00F376D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06669E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FAAB79" w14:textId="3C0806F4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2911CE5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40E522A" w14:textId="58C1E65E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177</w:t>
            </w:r>
          </w:p>
        </w:tc>
      </w:tr>
      <w:tr w:rsidR="00B8704A" w:rsidRPr="00084228" w14:paraId="33DDBB76" w14:textId="77777777" w:rsidTr="0007508F">
        <w:trPr>
          <w:cantSplit/>
        </w:trPr>
        <w:tc>
          <w:tcPr>
            <w:tcW w:w="3960" w:type="dxa"/>
          </w:tcPr>
          <w:p w14:paraId="526EE743" w14:textId="18D848B6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3AAD195" w14:textId="002A3D30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83" w:type="dxa"/>
          </w:tcPr>
          <w:p w14:paraId="4B36E53E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4056A7F" w14:textId="7C61079D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75BF2" w:rsidRPr="00B75BF2">
              <w:rPr>
                <w:rFonts w:asciiTheme="majorBidi" w:hAnsiTheme="majorBidi" w:hint="cs"/>
                <w:sz w:val="30"/>
                <w:szCs w:val="30"/>
                <w:lang w:val="en-US"/>
              </w:rPr>
              <w:t>413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ED33DFD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8FDE10F" w14:textId="4319A005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AFE799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D54A8D4" w14:textId="7493205D" w:rsidR="00B8704A" w:rsidRPr="00F376DA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 w:hint="cs"/>
                <w:sz w:val="30"/>
                <w:szCs w:val="30"/>
                <w:lang w:val="en-US"/>
              </w:rPr>
              <w:t>532</w:t>
            </w:r>
          </w:p>
        </w:tc>
      </w:tr>
      <w:tr w:rsidR="00B8704A" w:rsidRPr="00084228" w14:paraId="1B96F4BE" w14:textId="77777777" w:rsidTr="0007508F">
        <w:trPr>
          <w:cantSplit/>
        </w:trPr>
        <w:tc>
          <w:tcPr>
            <w:tcW w:w="3960" w:type="dxa"/>
          </w:tcPr>
          <w:p w14:paraId="5C6D6DD0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6D1ABD7F" w14:textId="77777777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E4916C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AB9F73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0AFA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E2E9DD0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6904D0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EA67A4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084228" w14:paraId="23979C33" w14:textId="77777777" w:rsidTr="0007508F">
        <w:trPr>
          <w:cantSplit/>
        </w:trPr>
        <w:tc>
          <w:tcPr>
            <w:tcW w:w="3960" w:type="dxa"/>
          </w:tcPr>
          <w:p w14:paraId="0937E1A9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3FD8D28E" w14:textId="0E2F2C46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B8704A"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283" w:type="dxa"/>
          </w:tcPr>
          <w:p w14:paraId="7C127A55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EC0C88" w14:textId="26492C1B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284" w:type="dxa"/>
          </w:tcPr>
          <w:p w14:paraId="59A9AEC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DA2B506" w14:textId="2F4A060E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283" w:type="dxa"/>
          </w:tcPr>
          <w:p w14:paraId="460791E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743164" w14:textId="69B22EC9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24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576</w:t>
            </w:r>
          </w:p>
        </w:tc>
      </w:tr>
      <w:tr w:rsidR="00B8704A" w:rsidRPr="00084228" w14:paraId="074A4076" w14:textId="77777777" w:rsidTr="0007508F">
        <w:trPr>
          <w:cantSplit/>
        </w:trPr>
        <w:tc>
          <w:tcPr>
            <w:tcW w:w="3960" w:type="dxa"/>
          </w:tcPr>
          <w:p w14:paraId="0A502653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3FDAF0CE" w14:textId="48862412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83" w:type="dxa"/>
          </w:tcPr>
          <w:p w14:paraId="4D54E095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38947C" w14:textId="3689F32E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467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1A54984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D021915" w14:textId="5DD31329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489031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482F45" w14:textId="64881C97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055</w:t>
            </w:r>
          </w:p>
        </w:tc>
      </w:tr>
      <w:tr w:rsidR="00B8704A" w:rsidRPr="00084228" w14:paraId="652C7F29" w14:textId="77777777" w:rsidTr="0007508F">
        <w:trPr>
          <w:cantSplit/>
        </w:trPr>
        <w:tc>
          <w:tcPr>
            <w:tcW w:w="3960" w:type="dxa"/>
          </w:tcPr>
          <w:p w14:paraId="4697B2E7" w14:textId="591387F2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44B71F0F" w14:textId="2E6EA0AA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83" w:type="dxa"/>
          </w:tcPr>
          <w:p w14:paraId="402F65C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5616421" w14:textId="5561591A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84" w:type="dxa"/>
          </w:tcPr>
          <w:p w14:paraId="344B2D1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30DA2CC" w14:textId="19B2CA0A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2B44F9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01EEA2" w14:textId="2FFC6292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211</w:t>
            </w:r>
          </w:p>
        </w:tc>
      </w:tr>
      <w:tr w:rsidR="00B8704A" w:rsidRPr="00084228" w14:paraId="4B70B24F" w14:textId="77777777" w:rsidTr="0007508F">
        <w:trPr>
          <w:cantSplit/>
        </w:trPr>
        <w:tc>
          <w:tcPr>
            <w:tcW w:w="3960" w:type="dxa"/>
          </w:tcPr>
          <w:p w14:paraId="79B8A8E5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C34581F" w14:textId="15225197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256BB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9A205C7" w14:textId="5995A1BA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84" w:type="dxa"/>
          </w:tcPr>
          <w:p w14:paraId="77C462E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413404A" w14:textId="7AFDB1A7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9620D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76964B" w14:textId="74F4E670" w:rsidR="00B8704A" w:rsidRPr="00084228" w:rsidRDefault="00B75BF2" w:rsidP="00F376D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873</w:t>
            </w:r>
          </w:p>
        </w:tc>
      </w:tr>
      <w:tr w:rsidR="00B8704A" w:rsidRPr="00084228" w14:paraId="208873DF" w14:textId="77777777" w:rsidTr="0007508F">
        <w:trPr>
          <w:cantSplit/>
        </w:trPr>
        <w:tc>
          <w:tcPr>
            <w:tcW w:w="3960" w:type="dxa"/>
          </w:tcPr>
          <w:p w14:paraId="77173E94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8B70A" w14:textId="363E5529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B8704A"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83" w:type="dxa"/>
          </w:tcPr>
          <w:p w14:paraId="1C22DD7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096E81D" w14:textId="46BD6044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089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85357C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5A824B" w14:textId="71955391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45743A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88AE03" w14:textId="6B17F8E0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F376DA"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403</w:t>
            </w:r>
          </w:p>
        </w:tc>
      </w:tr>
      <w:tr w:rsidR="00B8704A" w:rsidRPr="00084228" w14:paraId="47AA0754" w14:textId="77777777" w:rsidTr="0007508F">
        <w:trPr>
          <w:cantSplit/>
        </w:trPr>
        <w:tc>
          <w:tcPr>
            <w:tcW w:w="3960" w:type="dxa"/>
          </w:tcPr>
          <w:p w14:paraId="2DD1F021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F5EBB7" w14:textId="798554E3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B8704A" w:rsidRPr="00775F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83" w:type="dxa"/>
          </w:tcPr>
          <w:p w14:paraId="1A60C17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CEBDBD6" w14:textId="5875A934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549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F5D6B25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DE45271" w14:textId="3E23C48E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83" w:type="dxa"/>
          </w:tcPr>
          <w:p w14:paraId="4B3B9763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2B7EBE" w14:textId="2804ABD4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</w:t>
            </w:r>
            <w:r w:rsidR="00F376DA"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  <w:tr w:rsidR="00B8704A" w:rsidRPr="00093430" w14:paraId="56E6A0B5" w14:textId="77777777" w:rsidTr="0007508F">
        <w:trPr>
          <w:cantSplit/>
          <w:trHeight w:val="253"/>
        </w:trPr>
        <w:tc>
          <w:tcPr>
            <w:tcW w:w="3960" w:type="dxa"/>
          </w:tcPr>
          <w:p w14:paraId="60E80638" w14:textId="77777777" w:rsidR="00B8704A" w:rsidRPr="00093430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4370FA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521077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4EA9C7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5D41D91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57F418E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02C46B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B3622ED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704A" w:rsidRPr="00084228" w14:paraId="7923097C" w14:textId="77777777" w:rsidTr="0007508F">
        <w:trPr>
          <w:cantSplit/>
        </w:trPr>
        <w:tc>
          <w:tcPr>
            <w:tcW w:w="3960" w:type="dxa"/>
          </w:tcPr>
          <w:p w14:paraId="68B02BF3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92EE35" w14:textId="77777777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C9346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5ED3D3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537933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25D4ECD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A4EDE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48AD09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704A" w:rsidRPr="00084228" w14:paraId="64436E00" w14:textId="77777777" w:rsidTr="0007508F">
        <w:trPr>
          <w:cantSplit/>
        </w:trPr>
        <w:tc>
          <w:tcPr>
            <w:tcW w:w="3960" w:type="dxa"/>
          </w:tcPr>
          <w:p w14:paraId="502FC45F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538D40C2" w14:textId="6A46E6B1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953</w:t>
            </w: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FA40EB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7996D88" w14:textId="391A027A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500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40BE57B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76F68D0" w14:textId="0115E35B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14D83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B6A777" w14:textId="49B10C4A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453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084228" w14:paraId="3EC16969" w14:textId="77777777" w:rsidTr="0007508F">
        <w:trPr>
          <w:cantSplit/>
        </w:trPr>
        <w:tc>
          <w:tcPr>
            <w:tcW w:w="3960" w:type="dxa"/>
          </w:tcPr>
          <w:p w14:paraId="211B5D5B" w14:textId="5977BF85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31D94334" w14:textId="083140BE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775F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6F3DEE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4BA5866" w14:textId="4602D860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BDE01DD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FA8010" w14:textId="108408E7" w:rsidR="00B8704A" w:rsidRPr="00084228" w:rsidRDefault="00F376DA" w:rsidP="00F376D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73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0F943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FB50659" w14:textId="2864885D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731</w:t>
            </w:r>
            <w:r w:rsidRPr="00F37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084228" w14:paraId="4419478F" w14:textId="77777777" w:rsidTr="0007508F">
        <w:trPr>
          <w:cantSplit/>
        </w:trPr>
        <w:tc>
          <w:tcPr>
            <w:tcW w:w="3960" w:type="dxa"/>
          </w:tcPr>
          <w:p w14:paraId="078BDD02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AA387F" w14:textId="6A4EE7C1" w:rsidR="00B8704A" w:rsidRPr="00775FBF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5F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775F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611</w:t>
            </w:r>
            <w:r w:rsidRPr="00775F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C461E6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9092D15" w14:textId="06D74A89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0136C8C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8229C" w14:textId="538E557F" w:rsidR="00B8704A" w:rsidRPr="00084228" w:rsidRDefault="00F376DA" w:rsidP="00F376D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89475CA" w14:textId="77777777" w:rsidR="00B8704A" w:rsidRPr="00125C78" w:rsidRDefault="00B8704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277AC4A" w14:textId="1E3DD68F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  <w:r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8704A" w:rsidRPr="00093430" w14:paraId="05FB2557" w14:textId="77777777" w:rsidTr="0007508F">
        <w:trPr>
          <w:cantSplit/>
        </w:trPr>
        <w:tc>
          <w:tcPr>
            <w:tcW w:w="3960" w:type="dxa"/>
          </w:tcPr>
          <w:p w14:paraId="18DB0708" w14:textId="77777777" w:rsidR="00B8704A" w:rsidRPr="00093430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96C5D" w14:textId="38A2DA3F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FAEF6F0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6443626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DE0515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75AFB9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6E335C9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9310DF" w14:textId="77777777" w:rsidR="00B8704A" w:rsidRPr="00093430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704A" w:rsidRPr="00084228" w14:paraId="11DAABB7" w14:textId="77777777" w:rsidTr="0007508F">
        <w:trPr>
          <w:cantSplit/>
        </w:trPr>
        <w:tc>
          <w:tcPr>
            <w:tcW w:w="3960" w:type="dxa"/>
          </w:tcPr>
          <w:p w14:paraId="0ED4246B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5DDFB" w14:textId="494C3F42" w:rsidR="00B8704A" w:rsidRPr="00775FBF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</w:t>
            </w:r>
            <w:r w:rsidR="00B8704A" w:rsidRPr="00775F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83" w:type="dxa"/>
          </w:tcPr>
          <w:p w14:paraId="59A1E07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22D1FDB" w14:textId="36351470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82BDA3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605385" w14:textId="0530E86D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83" w:type="dxa"/>
          </w:tcPr>
          <w:p w14:paraId="2B70C45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02A4D0D" w14:textId="0CC7FEBF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</w:t>
            </w:r>
            <w:r w:rsidR="00F376DA" w:rsidRPr="00F37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</w:tr>
    </w:tbl>
    <w:p w14:paraId="5ED337EB" w14:textId="7374F81A" w:rsidR="00CC1009" w:rsidRDefault="00CC1009">
      <w:pPr>
        <w:rPr>
          <w:rFonts w:asciiTheme="majorBidi" w:hAnsiTheme="majorBidi" w:cstheme="majorBidi"/>
          <w:sz w:val="30"/>
          <w:szCs w:val="30"/>
        </w:rPr>
      </w:pPr>
    </w:p>
    <w:p w14:paraId="695EF734" w14:textId="77777777" w:rsidR="00CC1009" w:rsidRDefault="00CC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084228" w14:paraId="27556F81" w14:textId="77777777" w:rsidTr="006060A2">
        <w:trPr>
          <w:cantSplit/>
        </w:trPr>
        <w:tc>
          <w:tcPr>
            <w:tcW w:w="3960" w:type="dxa"/>
          </w:tcPr>
          <w:p w14:paraId="18EB0C92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C4DFFA7" w14:textId="77777777" w:rsidR="00B8704A" w:rsidRPr="00084228" w:rsidRDefault="00B8704A" w:rsidP="006060A2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8704A" w:rsidRPr="00084228" w14:paraId="7524B6FF" w14:textId="77777777" w:rsidTr="006060A2">
        <w:trPr>
          <w:cantSplit/>
        </w:trPr>
        <w:tc>
          <w:tcPr>
            <w:tcW w:w="3960" w:type="dxa"/>
          </w:tcPr>
          <w:p w14:paraId="13A3666E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E9D5722" w14:textId="77777777" w:rsidR="00B8704A" w:rsidRPr="00084228" w:rsidRDefault="00B8704A" w:rsidP="006060A2">
            <w:pPr>
              <w:pStyle w:val="3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084228" w14:paraId="3E93731B" w14:textId="77777777" w:rsidTr="006060A2">
        <w:trPr>
          <w:cantSplit/>
        </w:trPr>
        <w:tc>
          <w:tcPr>
            <w:tcW w:w="3960" w:type="dxa"/>
            <w:vAlign w:val="bottom"/>
          </w:tcPr>
          <w:p w14:paraId="1C8D5A63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5D14447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8356076" w14:textId="09EE6104" w:rsidR="00B8704A" w:rsidRPr="00084228" w:rsidRDefault="00B75BF2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C274B2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903A4CE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D6725D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CEE3977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1F88B5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06CC78F9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49AD8A" w14:textId="2B5AB213" w:rsidR="00B8704A" w:rsidRPr="00084228" w:rsidRDefault="00B75BF2" w:rsidP="006060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084228" w14:paraId="5875E36C" w14:textId="77777777" w:rsidTr="006060A2">
        <w:trPr>
          <w:cantSplit/>
        </w:trPr>
        <w:tc>
          <w:tcPr>
            <w:tcW w:w="3960" w:type="dxa"/>
          </w:tcPr>
          <w:p w14:paraId="39B3A2E8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B7D7ECA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084228" w14:paraId="7662B8D8" w14:textId="77777777" w:rsidTr="006060A2">
        <w:trPr>
          <w:cantSplit/>
        </w:trPr>
        <w:tc>
          <w:tcPr>
            <w:tcW w:w="3960" w:type="dxa"/>
          </w:tcPr>
          <w:p w14:paraId="3DA2907C" w14:textId="5CC25C4C" w:rsidR="00B8704A" w:rsidRPr="00084228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5490" w:type="dxa"/>
            <w:gridSpan w:val="7"/>
          </w:tcPr>
          <w:p w14:paraId="208DAE41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084228" w14:paraId="2B4E4C3F" w14:textId="77777777" w:rsidTr="006060A2">
        <w:trPr>
          <w:cantSplit/>
        </w:trPr>
        <w:tc>
          <w:tcPr>
            <w:tcW w:w="3960" w:type="dxa"/>
          </w:tcPr>
          <w:p w14:paraId="445A3061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2FEC11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4296F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A6C5D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FFCA5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F01C57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0154F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825C04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084228" w14:paraId="5515AA62" w14:textId="77777777" w:rsidTr="006060A2">
        <w:trPr>
          <w:cantSplit/>
        </w:trPr>
        <w:tc>
          <w:tcPr>
            <w:tcW w:w="3960" w:type="dxa"/>
          </w:tcPr>
          <w:p w14:paraId="75CFDF4C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42B65012" w14:textId="5ACA25A1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83" w:type="dxa"/>
          </w:tcPr>
          <w:p w14:paraId="672AA28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9A9BC4E" w14:textId="18E26234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84" w:type="dxa"/>
          </w:tcPr>
          <w:p w14:paraId="2FA9DD1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92C22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32DFD2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6556522" w14:textId="166470BD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785</w:t>
            </w:r>
          </w:p>
        </w:tc>
      </w:tr>
      <w:tr w:rsidR="00B8704A" w:rsidRPr="00084228" w14:paraId="5C7CA09C" w14:textId="77777777" w:rsidTr="006060A2">
        <w:trPr>
          <w:cantSplit/>
        </w:trPr>
        <w:tc>
          <w:tcPr>
            <w:tcW w:w="3960" w:type="dxa"/>
          </w:tcPr>
          <w:p w14:paraId="3B36540F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E4390DA" w14:textId="39828652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084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283" w:type="dxa"/>
          </w:tcPr>
          <w:p w14:paraId="7118C705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980420" w14:textId="55AE5EDD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85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477</w:t>
            </w:r>
            <w:r w:rsidRPr="0007685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08E31C77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BC7B6B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B9F1F0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3833B0A" w14:textId="47E08E3B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945</w:t>
            </w:r>
          </w:p>
        </w:tc>
      </w:tr>
      <w:tr w:rsidR="00B8704A" w:rsidRPr="00084228" w14:paraId="524222D7" w14:textId="77777777" w:rsidTr="006060A2">
        <w:trPr>
          <w:cantSplit/>
        </w:trPr>
        <w:tc>
          <w:tcPr>
            <w:tcW w:w="3960" w:type="dxa"/>
          </w:tcPr>
          <w:p w14:paraId="342A606E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58C23B0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E60021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3D182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D55EC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A299E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F69B3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9AE641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084228" w14:paraId="026538A4" w14:textId="77777777" w:rsidTr="006060A2">
        <w:trPr>
          <w:cantSplit/>
        </w:trPr>
        <w:tc>
          <w:tcPr>
            <w:tcW w:w="3960" w:type="dxa"/>
          </w:tcPr>
          <w:p w14:paraId="4E3F6833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18D3B0D" w14:textId="2D87C798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B8704A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83" w:type="dxa"/>
          </w:tcPr>
          <w:p w14:paraId="521F495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54DBD44" w14:textId="3E010CBC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B8704A"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84" w:type="dxa"/>
          </w:tcPr>
          <w:p w14:paraId="62629CB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C21F49C" w14:textId="779D151E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3DB1FB5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004C778" w14:textId="76F41E97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</w:t>
            </w:r>
            <w:r w:rsidR="00B8704A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770</w:t>
            </w:r>
          </w:p>
        </w:tc>
      </w:tr>
      <w:tr w:rsidR="00B8704A" w:rsidRPr="00084228" w14:paraId="3180C4CD" w14:textId="77777777" w:rsidTr="006060A2">
        <w:trPr>
          <w:cantSplit/>
        </w:trPr>
        <w:tc>
          <w:tcPr>
            <w:tcW w:w="3960" w:type="dxa"/>
          </w:tcPr>
          <w:p w14:paraId="003A8A61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170" w:type="dxa"/>
          </w:tcPr>
          <w:p w14:paraId="60DB5174" w14:textId="20A13521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83" w:type="dxa"/>
          </w:tcPr>
          <w:p w14:paraId="58D0B20A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94B1095" w14:textId="6F3704E9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116</w:t>
            </w:r>
            <w:r w:rsidRPr="00076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FC8140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9B3FEBF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940A87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8B0D0F" w14:textId="3A822AFB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522</w:t>
            </w:r>
          </w:p>
        </w:tc>
      </w:tr>
      <w:tr w:rsidR="00B8704A" w:rsidRPr="00084228" w14:paraId="61A4049A" w14:textId="77777777" w:rsidTr="006060A2">
        <w:trPr>
          <w:cantSplit/>
        </w:trPr>
        <w:tc>
          <w:tcPr>
            <w:tcW w:w="3960" w:type="dxa"/>
          </w:tcPr>
          <w:p w14:paraId="340AC9D6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1CEDD6A9" w14:textId="20ED9C5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83" w:type="dxa"/>
          </w:tcPr>
          <w:p w14:paraId="6B50C28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44454B2" w14:textId="4109033E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</w:tcPr>
          <w:p w14:paraId="1C71F06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A21758A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0A7173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532318F" w14:textId="66FC2084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140</w:t>
            </w:r>
          </w:p>
        </w:tc>
      </w:tr>
      <w:tr w:rsidR="00B8704A" w:rsidRPr="00084228" w14:paraId="776584B8" w14:textId="77777777" w:rsidTr="006060A2">
        <w:trPr>
          <w:cantSplit/>
        </w:trPr>
        <w:tc>
          <w:tcPr>
            <w:tcW w:w="3960" w:type="dxa"/>
          </w:tcPr>
          <w:p w14:paraId="6C5176FD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0C4EA918" w14:textId="168F7D9B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283" w:type="dxa"/>
          </w:tcPr>
          <w:p w14:paraId="40B9C7D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233B5C8" w14:textId="38E1A5F4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4D1821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4795ECF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F3727F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04A61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704A" w:rsidRPr="00084228" w14:paraId="7919C103" w14:textId="77777777" w:rsidTr="006060A2">
        <w:trPr>
          <w:cantSplit/>
        </w:trPr>
        <w:tc>
          <w:tcPr>
            <w:tcW w:w="3960" w:type="dxa"/>
          </w:tcPr>
          <w:p w14:paraId="0CA16D0D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135E9" w14:textId="4264C00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B8704A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83" w:type="dxa"/>
          </w:tcPr>
          <w:p w14:paraId="05DDE93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D49887A" w14:textId="473EA503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045</w:t>
            </w:r>
          </w:p>
        </w:tc>
        <w:tc>
          <w:tcPr>
            <w:tcW w:w="284" w:type="dxa"/>
          </w:tcPr>
          <w:p w14:paraId="7905767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19E1A9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96E82E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FA070F1" w14:textId="2DA7A56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B8704A"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492</w:t>
            </w:r>
          </w:p>
        </w:tc>
      </w:tr>
      <w:tr w:rsidR="00B8704A" w:rsidRPr="00084228" w14:paraId="5178EDF8" w14:textId="77777777" w:rsidTr="006060A2">
        <w:trPr>
          <w:cantSplit/>
        </w:trPr>
        <w:tc>
          <w:tcPr>
            <w:tcW w:w="3960" w:type="dxa"/>
          </w:tcPr>
          <w:p w14:paraId="6C0E8CD8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E24F2" w14:textId="60F2C155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32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431</w:t>
            </w:r>
          </w:p>
        </w:tc>
        <w:tc>
          <w:tcPr>
            <w:tcW w:w="283" w:type="dxa"/>
          </w:tcPr>
          <w:p w14:paraId="3C1C0FB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B948580" w14:textId="2EB0EB09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="00B8704A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84" w:type="dxa"/>
          </w:tcPr>
          <w:p w14:paraId="2BD2500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E55C050" w14:textId="58443C9D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7ABFA2B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4D31929" w14:textId="7FEE30D3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B8704A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</w:tr>
      <w:tr w:rsidR="00B8704A" w:rsidRPr="00BB5949" w14:paraId="434E07DE" w14:textId="77777777" w:rsidTr="006060A2">
        <w:trPr>
          <w:cantSplit/>
          <w:trHeight w:val="253"/>
        </w:trPr>
        <w:tc>
          <w:tcPr>
            <w:tcW w:w="3960" w:type="dxa"/>
          </w:tcPr>
          <w:p w14:paraId="274E2627" w14:textId="77777777" w:rsidR="00B8704A" w:rsidRPr="00BB5949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A5E96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AAB9815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3F60D35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51659134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08067C2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9195E96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D4E638D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8704A" w:rsidRPr="00084228" w14:paraId="18343A94" w14:textId="77777777" w:rsidTr="006060A2">
        <w:trPr>
          <w:cantSplit/>
        </w:trPr>
        <w:tc>
          <w:tcPr>
            <w:tcW w:w="3960" w:type="dxa"/>
          </w:tcPr>
          <w:p w14:paraId="23909C01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BD895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B4B74B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8C8CE9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AAB6A4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D18E85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F95C3B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F83392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704A" w:rsidRPr="00084228" w14:paraId="2D10109B" w14:textId="77777777" w:rsidTr="006060A2">
        <w:trPr>
          <w:cantSplit/>
        </w:trPr>
        <w:tc>
          <w:tcPr>
            <w:tcW w:w="3960" w:type="dxa"/>
          </w:tcPr>
          <w:p w14:paraId="26B7F63E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A6E5E05" w14:textId="32CF75F6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563</w:t>
            </w:r>
            <w:r w:rsidRPr="000842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7719DA2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5D3F3FF" w14:textId="52C319AC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390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445D0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CB16B6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D72E99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776FFD" w14:textId="5F31A693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953</w:t>
            </w:r>
            <w:r w:rsidRPr="00324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084228" w14:paraId="135408B8" w14:textId="77777777" w:rsidTr="006060A2">
        <w:trPr>
          <w:cantSplit/>
        </w:trPr>
        <w:tc>
          <w:tcPr>
            <w:tcW w:w="3960" w:type="dxa"/>
          </w:tcPr>
          <w:p w14:paraId="5C59E006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1170" w:type="dxa"/>
          </w:tcPr>
          <w:p w14:paraId="7EF43E96" w14:textId="5D4A113F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B11FCB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19255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BBA563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68B680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D23D1B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30C075" w14:textId="5D95F061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125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084228" w14:paraId="08CF7EB9" w14:textId="77777777" w:rsidTr="006060A2">
        <w:trPr>
          <w:cantSplit/>
        </w:trPr>
        <w:tc>
          <w:tcPr>
            <w:tcW w:w="3960" w:type="dxa"/>
          </w:tcPr>
          <w:p w14:paraId="19DF47DF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D5055D" w14:textId="6449885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221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83B81F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F60859" w14:textId="4C0D328F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390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2AAFE8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4F40DE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1C58CD1" w14:textId="77777777" w:rsidR="00B8704A" w:rsidRPr="00125C7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2B8061E" w14:textId="69727594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611</w:t>
            </w:r>
            <w:r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8704A" w:rsidRPr="00BB5949" w14:paraId="26C0304C" w14:textId="77777777" w:rsidTr="006060A2">
        <w:trPr>
          <w:cantSplit/>
        </w:trPr>
        <w:tc>
          <w:tcPr>
            <w:tcW w:w="3960" w:type="dxa"/>
          </w:tcPr>
          <w:p w14:paraId="1B3D402C" w14:textId="77777777" w:rsidR="00B8704A" w:rsidRPr="00BB5949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D39DF8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2C5FFF99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DD5583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3B2686FD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0157040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61802702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C6556D0" w14:textId="77777777" w:rsidR="00B8704A" w:rsidRPr="00BB5949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8704A" w:rsidRPr="00084228" w14:paraId="6BC0B8BD" w14:textId="77777777" w:rsidTr="006060A2">
        <w:trPr>
          <w:cantSplit/>
        </w:trPr>
        <w:tc>
          <w:tcPr>
            <w:tcW w:w="3960" w:type="dxa"/>
          </w:tcPr>
          <w:p w14:paraId="36099912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4209A1" w14:textId="7A882892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23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210</w:t>
            </w:r>
          </w:p>
        </w:tc>
        <w:tc>
          <w:tcPr>
            <w:tcW w:w="283" w:type="dxa"/>
          </w:tcPr>
          <w:p w14:paraId="657820E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C933FB1" w14:textId="4E1BF351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  <w:r w:rsidR="00B8704A" w:rsidRPr="003247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84" w:type="dxa"/>
          </w:tcPr>
          <w:p w14:paraId="47FF5A3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2A34E5EB" w14:textId="6A234C9E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4A653E7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91A29C2" w14:textId="28AA6549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</w:t>
            </w:r>
            <w:r w:rsidR="00B8704A" w:rsidRPr="00125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14:paraId="0CF7C8F8" w14:textId="18E59755" w:rsidR="00B8704A" w:rsidRDefault="00B8704A"/>
    <w:p w14:paraId="3AEB4510" w14:textId="6EC53E97" w:rsidR="00B8704A" w:rsidRDefault="00B8704A"/>
    <w:p w14:paraId="69C44316" w14:textId="77777777" w:rsidR="00CF50E5" w:rsidRDefault="00CF50E5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965A7B" w:rsidRPr="00A610EA" w14:paraId="0F7043EF" w14:textId="77777777" w:rsidTr="0007508F">
        <w:trPr>
          <w:cantSplit/>
          <w:tblHeader/>
        </w:trPr>
        <w:tc>
          <w:tcPr>
            <w:tcW w:w="3960" w:type="dxa"/>
          </w:tcPr>
          <w:p w14:paraId="1253C87C" w14:textId="6596EB0D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33EE8A8" w14:textId="77777777" w:rsidR="00965A7B" w:rsidRPr="00084228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5A7B" w:rsidRPr="00A610EA" w14:paraId="75444059" w14:textId="77777777" w:rsidTr="0007508F">
        <w:trPr>
          <w:cantSplit/>
          <w:tblHeader/>
        </w:trPr>
        <w:tc>
          <w:tcPr>
            <w:tcW w:w="3960" w:type="dxa"/>
          </w:tcPr>
          <w:p w14:paraId="60EAE590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E75B8EE" w14:textId="77777777" w:rsidR="00965A7B" w:rsidRPr="00084228" w:rsidRDefault="00965A7B" w:rsidP="003E44BE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965A7B" w:rsidRPr="00A610EA" w14:paraId="76A2F9FB" w14:textId="77777777" w:rsidTr="0007508F">
        <w:trPr>
          <w:cantSplit/>
          <w:tblHeader/>
        </w:trPr>
        <w:tc>
          <w:tcPr>
            <w:tcW w:w="3960" w:type="dxa"/>
            <w:vAlign w:val="bottom"/>
          </w:tcPr>
          <w:p w14:paraId="566597E2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2809531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E83557" w14:textId="1FC42742" w:rsidR="00965A7B" w:rsidRPr="00084228" w:rsidRDefault="00B75BF2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5341D2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110C863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E47986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716D162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6B9649" w14:textId="77777777" w:rsidR="00965A7B" w:rsidRPr="00084228" w:rsidRDefault="00965A7B" w:rsidP="003E44BE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77147C2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DAC421" w14:textId="7E227CC1" w:rsidR="00965A7B" w:rsidRPr="00084228" w:rsidRDefault="00B75BF2" w:rsidP="003E44BE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65A7B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65A7B" w:rsidRPr="00A610EA" w14:paraId="49B56AED" w14:textId="77777777" w:rsidTr="0007508F">
        <w:trPr>
          <w:cantSplit/>
          <w:tblHeader/>
        </w:trPr>
        <w:tc>
          <w:tcPr>
            <w:tcW w:w="3960" w:type="dxa"/>
          </w:tcPr>
          <w:p w14:paraId="655D03C6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66AADB" w14:textId="77777777" w:rsidR="00965A7B" w:rsidRPr="00084228" w:rsidRDefault="00965A7B" w:rsidP="003E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A7B" w:rsidRPr="00A610EA" w14:paraId="0A6BB7E8" w14:textId="77777777" w:rsidTr="0007508F">
        <w:trPr>
          <w:cantSplit/>
        </w:trPr>
        <w:tc>
          <w:tcPr>
            <w:tcW w:w="3960" w:type="dxa"/>
          </w:tcPr>
          <w:p w14:paraId="4FD3D7FE" w14:textId="092835C9" w:rsidR="00965A7B" w:rsidRPr="00084228" w:rsidRDefault="00B75BF2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5490" w:type="dxa"/>
            <w:gridSpan w:val="7"/>
          </w:tcPr>
          <w:p w14:paraId="0D121992" w14:textId="77777777" w:rsidR="00965A7B" w:rsidRPr="00084228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5A7B" w:rsidRPr="00A610EA" w14:paraId="65DBD568" w14:textId="77777777" w:rsidTr="0007508F">
        <w:trPr>
          <w:cantSplit/>
        </w:trPr>
        <w:tc>
          <w:tcPr>
            <w:tcW w:w="3960" w:type="dxa"/>
          </w:tcPr>
          <w:p w14:paraId="617AE5CB" w14:textId="77777777" w:rsidR="00965A7B" w:rsidRPr="00084228" w:rsidRDefault="00965A7B" w:rsidP="0096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2CE8486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7BED21D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E8F5650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BEF023F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5F3CB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D68279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35819A1" w14:textId="77777777" w:rsidR="00965A7B" w:rsidRPr="00084228" w:rsidRDefault="00965A7B" w:rsidP="00965A7B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A610EA" w14:paraId="28974533" w14:textId="77777777" w:rsidTr="0007508F">
        <w:trPr>
          <w:cantSplit/>
        </w:trPr>
        <w:tc>
          <w:tcPr>
            <w:tcW w:w="3960" w:type="dxa"/>
          </w:tcPr>
          <w:p w14:paraId="3D96DF28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FFBDC58" w14:textId="1777D0D0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283" w:type="dxa"/>
          </w:tcPr>
          <w:p w14:paraId="5C40FB80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FD4E0B" w14:textId="7EE3CE0D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594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7A7CF1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BC0900E" w14:textId="1B1EC24F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56335B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116689" w14:textId="5C974E03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118</w:t>
            </w:r>
          </w:p>
        </w:tc>
      </w:tr>
      <w:tr w:rsidR="00B8704A" w:rsidRPr="00A610EA" w14:paraId="68FF8656" w14:textId="77777777" w:rsidTr="0007508F">
        <w:trPr>
          <w:cantSplit/>
        </w:trPr>
        <w:tc>
          <w:tcPr>
            <w:tcW w:w="3960" w:type="dxa"/>
          </w:tcPr>
          <w:p w14:paraId="4E468E8B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3D73C3F" w14:textId="5AA65240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2EF6E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C20634" w14:textId="39AE3C24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74EB7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979B700" w14:textId="6C45F13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6E707D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DE3E0F" w14:textId="5243B76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A610EA" w14:paraId="413F0B36" w14:textId="77777777" w:rsidTr="0007508F">
        <w:trPr>
          <w:cantSplit/>
        </w:trPr>
        <w:tc>
          <w:tcPr>
            <w:tcW w:w="3960" w:type="dxa"/>
          </w:tcPr>
          <w:p w14:paraId="2DD1769F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57C08DD9" w14:textId="18B4BACA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83" w:type="dxa"/>
          </w:tcPr>
          <w:p w14:paraId="110EA0B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394381" w14:textId="0EFCD856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7A5D36"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84" w:type="dxa"/>
          </w:tcPr>
          <w:p w14:paraId="24DFABB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3CA7AA5" w14:textId="024D6F06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79CFE18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0B22B3" w14:textId="07566265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7A5D36"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070</w:t>
            </w:r>
          </w:p>
        </w:tc>
      </w:tr>
      <w:tr w:rsidR="007A5D36" w:rsidRPr="00A610EA" w14:paraId="1C50FEC3" w14:textId="77777777" w:rsidTr="00040E6A">
        <w:trPr>
          <w:cantSplit/>
        </w:trPr>
        <w:tc>
          <w:tcPr>
            <w:tcW w:w="3960" w:type="dxa"/>
          </w:tcPr>
          <w:p w14:paraId="7B5A1673" w14:textId="77777777" w:rsidR="007A5D36" w:rsidRPr="00084228" w:rsidRDefault="007A5D36" w:rsidP="0004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A1C2706" w14:textId="0705901E" w:rsidR="007A5D36" w:rsidRPr="00084228" w:rsidRDefault="007A5D36" w:rsidP="00040E6A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511E4BA" w14:textId="77777777" w:rsidR="007A5D36" w:rsidRPr="00084228" w:rsidRDefault="007A5D36" w:rsidP="00040E6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A807B5B" w14:textId="262A2420" w:rsidR="007A5D36" w:rsidRPr="00084228" w:rsidRDefault="00B75BF2" w:rsidP="007A5D3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84" w:type="dxa"/>
          </w:tcPr>
          <w:p w14:paraId="7E0905FB" w14:textId="77777777" w:rsidR="007A5D36" w:rsidRPr="00084228" w:rsidRDefault="007A5D36" w:rsidP="00040E6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B3769AB" w14:textId="7B76709D" w:rsidR="007A5D36" w:rsidRPr="00084228" w:rsidRDefault="007A5D36" w:rsidP="00040E6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7DD85C8" w14:textId="77777777" w:rsidR="007A5D36" w:rsidRPr="00084228" w:rsidRDefault="007A5D36" w:rsidP="00040E6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862407E" w14:textId="7E7EFE19" w:rsidR="007A5D36" w:rsidRPr="00084228" w:rsidRDefault="00B75BF2" w:rsidP="007A5D36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896</w:t>
            </w:r>
          </w:p>
        </w:tc>
      </w:tr>
      <w:tr w:rsidR="00B8704A" w:rsidRPr="00A610EA" w14:paraId="1FFEAE87" w14:textId="77777777" w:rsidTr="0007508F">
        <w:trPr>
          <w:cantSplit/>
        </w:trPr>
        <w:tc>
          <w:tcPr>
            <w:tcW w:w="3960" w:type="dxa"/>
          </w:tcPr>
          <w:p w14:paraId="1DC05087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DE0F13" w14:textId="00B17F7B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83" w:type="dxa"/>
          </w:tcPr>
          <w:p w14:paraId="62F54968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0DFE35" w14:textId="3C3051AC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5D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561</w:t>
            </w:r>
            <w:r w:rsidRPr="007A5D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EDE38E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E38F2DE" w14:textId="599F5206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49CA147A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8806063" w14:textId="263EC734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</w:t>
            </w:r>
            <w:r w:rsidR="007A5D36"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084</w:t>
            </w:r>
          </w:p>
        </w:tc>
      </w:tr>
      <w:tr w:rsidR="00B8704A" w:rsidRPr="00CF50E5" w14:paraId="3572C112" w14:textId="77777777" w:rsidTr="0007508F">
        <w:trPr>
          <w:cantSplit/>
        </w:trPr>
        <w:tc>
          <w:tcPr>
            <w:tcW w:w="3960" w:type="dxa"/>
          </w:tcPr>
          <w:p w14:paraId="087A2E7D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622CA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816DC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95C852A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6D865B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DC832B1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4D7DDB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BE1EDF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704A" w:rsidRPr="00A610EA" w14:paraId="22A41CA2" w14:textId="77777777" w:rsidTr="0007508F">
        <w:trPr>
          <w:cantSplit/>
        </w:trPr>
        <w:tc>
          <w:tcPr>
            <w:tcW w:w="3960" w:type="dxa"/>
          </w:tcPr>
          <w:p w14:paraId="0E65AD0E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DAC999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118C6BA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530BAC94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01E896B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</w:tcPr>
          <w:p w14:paraId="52EAA200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0E55CAB3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</w:tcPr>
          <w:p w14:paraId="0C4DE05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8704A" w:rsidRPr="00A610EA" w14:paraId="6F053526" w14:textId="77777777" w:rsidTr="0007508F">
        <w:trPr>
          <w:cantSplit/>
        </w:trPr>
        <w:tc>
          <w:tcPr>
            <w:tcW w:w="3960" w:type="dxa"/>
          </w:tcPr>
          <w:p w14:paraId="0CEB4115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382C6805" w14:textId="2961C8FB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752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A9F53CC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D5E73A0" w14:textId="59F698F6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481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B86BC02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AE76E5E" w14:textId="23891CF2" w:rsidR="00B8704A" w:rsidRPr="00084228" w:rsidRDefault="00F376DA" w:rsidP="00B8704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81FD9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4EA63D8" w14:textId="46877924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233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A610EA" w14:paraId="725E7B40" w14:textId="77777777" w:rsidTr="0007508F">
        <w:trPr>
          <w:cantSplit/>
        </w:trPr>
        <w:tc>
          <w:tcPr>
            <w:tcW w:w="3960" w:type="dxa"/>
          </w:tcPr>
          <w:p w14:paraId="6F19C4DA" w14:textId="1154ABEE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AA1C865" w14:textId="75A23BBE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B91A56E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D844586" w14:textId="6DEBED78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C1A58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3B74B0" w14:textId="0F021420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F87228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4049DD" w14:textId="47063683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7A5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A610EA" w14:paraId="4A5F1211" w14:textId="77777777" w:rsidTr="0007508F">
        <w:trPr>
          <w:cantSplit/>
        </w:trPr>
        <w:tc>
          <w:tcPr>
            <w:tcW w:w="3960" w:type="dxa"/>
          </w:tcPr>
          <w:p w14:paraId="5338CDB8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38DD97" w14:textId="448E7303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410</w:t>
            </w: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199CA3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3EF6A15" w14:textId="6A917226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481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2C59A1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1B65FB8" w14:textId="7AF9F424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82E21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42995A8" w14:textId="6CAA9AC3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891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8704A" w:rsidRPr="00084228" w14:paraId="0389166D" w14:textId="77777777" w:rsidTr="0007508F">
        <w:trPr>
          <w:cantSplit/>
        </w:trPr>
        <w:tc>
          <w:tcPr>
            <w:tcW w:w="3960" w:type="dxa"/>
          </w:tcPr>
          <w:p w14:paraId="3C44ED51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511FC8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323D0FF4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B99C460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050F94AF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7B02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4BD92F3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BB3265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8704A" w:rsidRPr="00A610EA" w14:paraId="12883AE4" w14:textId="77777777" w:rsidTr="0007508F">
        <w:trPr>
          <w:cantSplit/>
        </w:trPr>
        <w:tc>
          <w:tcPr>
            <w:tcW w:w="3960" w:type="dxa"/>
          </w:tcPr>
          <w:p w14:paraId="3D2DFCE2" w14:textId="77777777" w:rsidR="00B8704A" w:rsidRPr="00084228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B472A" w14:textId="1C8AE1D4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83" w:type="dxa"/>
          </w:tcPr>
          <w:p w14:paraId="6AF5E0A9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5B89B64" w14:textId="6BD2DE9F" w:rsidR="00B8704A" w:rsidRPr="00084228" w:rsidRDefault="007A5D36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042</w:t>
            </w:r>
            <w:r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62E5007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79C0EA64" w14:textId="4162EB11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83" w:type="dxa"/>
          </w:tcPr>
          <w:p w14:paraId="78ECF3F6" w14:textId="77777777" w:rsidR="00B8704A" w:rsidRPr="00084228" w:rsidRDefault="00B8704A" w:rsidP="00B8704A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5582B77" w14:textId="6781DDA9" w:rsidR="00B8704A" w:rsidRPr="00084228" w:rsidRDefault="00B75BF2" w:rsidP="00B8704A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7A5D36" w:rsidRPr="007A5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</w:p>
        </w:tc>
      </w:tr>
    </w:tbl>
    <w:p w14:paraId="00DC35C0" w14:textId="19400ABA" w:rsidR="00084228" w:rsidRPr="00B8704A" w:rsidRDefault="0008422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83"/>
        <w:gridCol w:w="1157"/>
        <w:gridCol w:w="284"/>
        <w:gridCol w:w="1156"/>
        <w:gridCol w:w="283"/>
        <w:gridCol w:w="1157"/>
      </w:tblGrid>
      <w:tr w:rsidR="00B8704A" w:rsidRPr="00A610EA" w14:paraId="49DB9CA1" w14:textId="77777777" w:rsidTr="006060A2">
        <w:trPr>
          <w:cantSplit/>
          <w:tblHeader/>
        </w:trPr>
        <w:tc>
          <w:tcPr>
            <w:tcW w:w="3960" w:type="dxa"/>
          </w:tcPr>
          <w:p w14:paraId="31CB85EF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7DDFA63" w14:textId="77777777" w:rsidR="00B8704A" w:rsidRPr="00084228" w:rsidRDefault="00B8704A" w:rsidP="006060A2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704A" w:rsidRPr="00A610EA" w14:paraId="0661DD38" w14:textId="77777777" w:rsidTr="006060A2">
        <w:trPr>
          <w:cantSplit/>
          <w:tblHeader/>
        </w:trPr>
        <w:tc>
          <w:tcPr>
            <w:tcW w:w="3960" w:type="dxa"/>
          </w:tcPr>
          <w:p w14:paraId="09149F36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CA278" w14:textId="77777777" w:rsidR="00B8704A" w:rsidRPr="00084228" w:rsidRDefault="00B8704A" w:rsidP="006060A2">
            <w:pPr>
              <w:pStyle w:val="3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0842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B8704A" w:rsidRPr="00A610EA" w14:paraId="69C7CDDA" w14:textId="77777777" w:rsidTr="006060A2">
        <w:trPr>
          <w:cantSplit/>
          <w:tblHeader/>
        </w:trPr>
        <w:tc>
          <w:tcPr>
            <w:tcW w:w="3960" w:type="dxa"/>
            <w:vAlign w:val="bottom"/>
          </w:tcPr>
          <w:p w14:paraId="73705820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7F1B8F7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F51A097" w14:textId="07787169" w:rsidR="00B8704A" w:rsidRPr="00084228" w:rsidRDefault="00B75BF2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1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98A97ED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4F3151F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7E1EAE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D6BB993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BB175E" w14:textId="77777777" w:rsidR="00B8704A" w:rsidRPr="00084228" w:rsidRDefault="00B8704A" w:rsidP="006060A2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5C7C3841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486FDEA" w14:textId="6CEDEE3A" w:rsidR="00B8704A" w:rsidRPr="00084228" w:rsidRDefault="00B75BF2" w:rsidP="006060A2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8704A" w:rsidRPr="00A610EA" w14:paraId="4497D69E" w14:textId="77777777" w:rsidTr="006060A2">
        <w:trPr>
          <w:cantSplit/>
          <w:tblHeader/>
        </w:trPr>
        <w:tc>
          <w:tcPr>
            <w:tcW w:w="3960" w:type="dxa"/>
          </w:tcPr>
          <w:p w14:paraId="313107DA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1070000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4A" w:rsidRPr="00A610EA" w14:paraId="61B7FC14" w14:textId="77777777" w:rsidTr="006060A2">
        <w:trPr>
          <w:cantSplit/>
        </w:trPr>
        <w:tc>
          <w:tcPr>
            <w:tcW w:w="3960" w:type="dxa"/>
          </w:tcPr>
          <w:p w14:paraId="10114457" w14:textId="04DC7F24" w:rsidR="00B8704A" w:rsidRPr="00084228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5490" w:type="dxa"/>
            <w:gridSpan w:val="7"/>
          </w:tcPr>
          <w:p w14:paraId="01778863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8704A" w:rsidRPr="00A610EA" w14:paraId="7D7B65CB" w14:textId="77777777" w:rsidTr="006060A2">
        <w:trPr>
          <w:cantSplit/>
        </w:trPr>
        <w:tc>
          <w:tcPr>
            <w:tcW w:w="3960" w:type="dxa"/>
          </w:tcPr>
          <w:p w14:paraId="6A4E7B5B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FDF538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9483D1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91A29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18825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24DB9B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DBA25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6EEAD4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A610EA" w14:paraId="71F00639" w14:textId="77777777" w:rsidTr="006060A2">
        <w:trPr>
          <w:cantSplit/>
        </w:trPr>
        <w:tc>
          <w:tcPr>
            <w:tcW w:w="3960" w:type="dxa"/>
          </w:tcPr>
          <w:p w14:paraId="01FD227F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67211E74" w14:textId="57CAF175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83" w:type="dxa"/>
          </w:tcPr>
          <w:p w14:paraId="7C9A2A7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15B543F" w14:textId="2B9943C5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84" w:type="dxa"/>
          </w:tcPr>
          <w:p w14:paraId="67BBC00A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8C3209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0C61C5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3A2D7E" w14:textId="0A1347B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712</w:t>
            </w:r>
          </w:p>
        </w:tc>
      </w:tr>
      <w:tr w:rsidR="00B8704A" w:rsidRPr="00A610EA" w14:paraId="549C8293" w14:textId="77777777" w:rsidTr="006060A2">
        <w:trPr>
          <w:cantSplit/>
        </w:trPr>
        <w:tc>
          <w:tcPr>
            <w:tcW w:w="3960" w:type="dxa"/>
          </w:tcPr>
          <w:p w14:paraId="202BB58A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47E03A4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60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028E37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BAB9ACF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5EC8B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C473B0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3B10D0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4DC57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A610EA" w14:paraId="6EDB2F05" w14:textId="77777777" w:rsidTr="006060A2">
        <w:trPr>
          <w:cantSplit/>
        </w:trPr>
        <w:tc>
          <w:tcPr>
            <w:tcW w:w="3960" w:type="dxa"/>
          </w:tcPr>
          <w:p w14:paraId="134A2B47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F6B0F86" w14:textId="0696FC99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3" w:type="dxa"/>
          </w:tcPr>
          <w:p w14:paraId="693F3B2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CD3F34" w14:textId="2205C9DA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84" w:type="dxa"/>
          </w:tcPr>
          <w:p w14:paraId="11FE874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C98A361" w14:textId="7B1394AB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36C0B25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987191D" w14:textId="73B8B60B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B8704A"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215</w:t>
            </w:r>
          </w:p>
        </w:tc>
      </w:tr>
      <w:tr w:rsidR="00B8704A" w:rsidRPr="00A610EA" w14:paraId="49A36C89" w14:textId="77777777" w:rsidTr="006060A2">
        <w:trPr>
          <w:cantSplit/>
        </w:trPr>
        <w:tc>
          <w:tcPr>
            <w:tcW w:w="3960" w:type="dxa"/>
          </w:tcPr>
          <w:p w14:paraId="69A7C993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ED08DB" w14:textId="2D3464BD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1</w:t>
            </w:r>
            <w:r w:rsidR="00B8704A"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391</w:t>
            </w:r>
          </w:p>
        </w:tc>
        <w:tc>
          <w:tcPr>
            <w:tcW w:w="283" w:type="dxa"/>
          </w:tcPr>
          <w:p w14:paraId="7479AE7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263309" w14:textId="5C295077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84" w:type="dxa"/>
          </w:tcPr>
          <w:p w14:paraId="0380E891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366C5BE" w14:textId="594EB25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18BCACF1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94365C1" w14:textId="12B1448E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B8704A" w:rsidRPr="00A610EA" w14:paraId="48C09120" w14:textId="77777777" w:rsidTr="006060A2">
        <w:trPr>
          <w:cantSplit/>
        </w:trPr>
        <w:tc>
          <w:tcPr>
            <w:tcW w:w="3960" w:type="dxa"/>
          </w:tcPr>
          <w:p w14:paraId="10CE5BD3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A55EF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7E38A46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5E082DF4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7AD7D35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</w:tcPr>
          <w:p w14:paraId="44D47BF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26A3886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</w:tcPr>
          <w:p w14:paraId="6AB54FBA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8704A" w:rsidRPr="00A610EA" w14:paraId="667C5652" w14:textId="77777777" w:rsidTr="006060A2">
        <w:trPr>
          <w:cantSplit/>
        </w:trPr>
        <w:tc>
          <w:tcPr>
            <w:tcW w:w="3960" w:type="dxa"/>
          </w:tcPr>
          <w:p w14:paraId="79AC1D36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AE9A67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50A3006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1853A14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5B5FC2B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</w:tcPr>
          <w:p w14:paraId="03BCD13A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8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7DB3582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</w:tcPr>
          <w:p w14:paraId="64492E2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8704A" w:rsidRPr="00A610EA" w14:paraId="7A322D99" w14:textId="77777777" w:rsidTr="006060A2">
        <w:trPr>
          <w:cantSplit/>
        </w:trPr>
        <w:tc>
          <w:tcPr>
            <w:tcW w:w="3960" w:type="dxa"/>
          </w:tcPr>
          <w:p w14:paraId="4B0884EB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0E01240" w14:textId="4B30FD4B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379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F28E3C9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EB77B3F" w14:textId="3742BC14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373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00008F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63AC23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6CFA97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7A4D954" w14:textId="337CEE09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752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A610EA" w14:paraId="2F864844" w14:textId="77777777" w:rsidTr="006060A2">
        <w:trPr>
          <w:cantSplit/>
        </w:trPr>
        <w:tc>
          <w:tcPr>
            <w:tcW w:w="3960" w:type="dxa"/>
          </w:tcPr>
          <w:p w14:paraId="720C4EB9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228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D35110E" w14:textId="6DD026A8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08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7DC3E0C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4524C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9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2A0DF0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097F4BE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094ECA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C485F8B" w14:textId="5C443669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  <w:lang w:val="en-US"/>
              </w:rPr>
              <w:t>658</w:t>
            </w:r>
            <w:r w:rsidRPr="002B3A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704A" w:rsidRPr="00A610EA" w14:paraId="669F360E" w14:textId="77777777" w:rsidTr="006060A2">
        <w:trPr>
          <w:cantSplit/>
        </w:trPr>
        <w:tc>
          <w:tcPr>
            <w:tcW w:w="3960" w:type="dxa"/>
          </w:tcPr>
          <w:p w14:paraId="4D8F25F4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AFE5E6" w14:textId="7DA81B9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9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037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2135D62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F22E40" w14:textId="75193743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373</w:t>
            </w: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4E5293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66A0268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507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EB462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BEFB928" w14:textId="590EAA8C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410</w:t>
            </w:r>
            <w:r w:rsidRPr="002B3A9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8704A" w:rsidRPr="00084228" w14:paraId="3D25ACFA" w14:textId="77777777" w:rsidTr="006060A2">
        <w:trPr>
          <w:cantSplit/>
        </w:trPr>
        <w:tc>
          <w:tcPr>
            <w:tcW w:w="3960" w:type="dxa"/>
          </w:tcPr>
          <w:p w14:paraId="04E9A11D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D689D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6E72A856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FB0E40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0028B2E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463A035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D05E0C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58C29A0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8704A" w:rsidRPr="00A610EA" w14:paraId="377A5896" w14:textId="77777777" w:rsidTr="006060A2">
        <w:trPr>
          <w:cantSplit/>
        </w:trPr>
        <w:tc>
          <w:tcPr>
            <w:tcW w:w="3960" w:type="dxa"/>
          </w:tcPr>
          <w:p w14:paraId="6969C218" w14:textId="77777777" w:rsidR="00B8704A" w:rsidRPr="00084228" w:rsidRDefault="00B8704A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47F34E" w14:textId="742185B9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7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>646</w:t>
            </w:r>
            <w:r w:rsidRPr="0008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84DAFFB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765164F" w14:textId="2C5F6F5A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84" w:type="dxa"/>
          </w:tcPr>
          <w:p w14:paraId="5C15C4B7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A288F86" w14:textId="7EE791EF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</w:tcPr>
          <w:p w14:paraId="1116E8DD" w14:textId="77777777" w:rsidR="00B8704A" w:rsidRPr="00084228" w:rsidRDefault="00B8704A" w:rsidP="006060A2">
            <w:pPr>
              <w:pStyle w:val="30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6F03051" w14:textId="2E0842A6" w:rsidR="00B8704A" w:rsidRPr="00084228" w:rsidRDefault="00B75BF2" w:rsidP="006060A2">
            <w:pPr>
              <w:pStyle w:val="30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B8704A" w:rsidRPr="002B3A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</w:tbl>
    <w:p w14:paraId="48E84348" w14:textId="116A0676" w:rsidR="00B8704A" w:rsidRPr="00B8704A" w:rsidRDefault="00B8704A">
      <w:pPr>
        <w:rPr>
          <w:rFonts w:asciiTheme="majorBidi" w:hAnsiTheme="majorBidi" w:cstheme="majorBidi"/>
          <w:sz w:val="30"/>
          <w:szCs w:val="30"/>
        </w:rPr>
      </w:pPr>
    </w:p>
    <w:p w14:paraId="7334A06B" w14:textId="11F072E0" w:rsidR="001168AA" w:rsidRPr="00A610EA" w:rsidRDefault="001168AA" w:rsidP="001168AA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กำไรต่อหุ้น</w:t>
      </w:r>
    </w:p>
    <w:p w14:paraId="44FB1538" w14:textId="77777777" w:rsidR="001168AA" w:rsidRPr="00660723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88"/>
        <w:gridCol w:w="1152"/>
      </w:tblGrid>
      <w:tr w:rsidR="009805E5" w:rsidRPr="00A610EA" w14:paraId="4DC1945F" w14:textId="77777777" w:rsidTr="0007508F">
        <w:tc>
          <w:tcPr>
            <w:tcW w:w="3960" w:type="dxa"/>
          </w:tcPr>
          <w:p w14:paraId="7F4CA189" w14:textId="77777777" w:rsidR="009805E5" w:rsidRPr="00A610EA" w:rsidRDefault="009805E5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F7860" w14:textId="79BD651F" w:rsidR="009805E5" w:rsidRPr="009805E5" w:rsidRDefault="009805E5" w:rsidP="009805E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9C7FA" w14:textId="77777777" w:rsidR="009805E5" w:rsidRPr="00A610EA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8F518B4" w14:textId="3D62338F" w:rsidR="009805E5" w:rsidRPr="00A610EA" w:rsidRDefault="009805E5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FDC" w:rsidRPr="00A610EA" w14:paraId="18A86350" w14:textId="77777777" w:rsidTr="0007508F">
        <w:tc>
          <w:tcPr>
            <w:tcW w:w="3960" w:type="dxa"/>
          </w:tcPr>
          <w:p w14:paraId="2382B864" w14:textId="41168E43" w:rsidR="00D17FDC" w:rsidRPr="00A610EA" w:rsidRDefault="00A56852" w:rsidP="009B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C725558" w14:textId="77777777" w:rsidR="009B4E11" w:rsidRDefault="009B4E11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8E89763" w14:textId="461DD945" w:rsidR="00D17FDC" w:rsidRPr="00A610EA" w:rsidRDefault="00B75BF2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04A09C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A003C" w14:textId="77777777" w:rsidR="009B4E11" w:rsidRDefault="009B4E11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52924CE0" w14:textId="62631B50" w:rsidR="00D17FDC" w:rsidRPr="00A610EA" w:rsidRDefault="00B75BF2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9BFCCC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2CBCE" w14:textId="77777777" w:rsidR="009B4E11" w:rsidRDefault="009B4E11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83E0CA0" w14:textId="280D4ECD" w:rsidR="00D17FDC" w:rsidRPr="00A610EA" w:rsidRDefault="00B75BF2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2F775342" w14:textId="77777777" w:rsidR="00D17FDC" w:rsidRPr="00A610EA" w:rsidRDefault="00D17FDC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63DB97" w14:textId="77777777" w:rsidR="009B4E11" w:rsidRDefault="009B4E11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FC1CB7E" w14:textId="663152CC" w:rsidR="00D17FDC" w:rsidRPr="00A610EA" w:rsidRDefault="00B75BF2" w:rsidP="00D17FD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17FDC" w:rsidRPr="00A610EA" w14:paraId="5AF3D99B" w14:textId="77777777" w:rsidTr="0007508F">
        <w:tc>
          <w:tcPr>
            <w:tcW w:w="3960" w:type="dxa"/>
          </w:tcPr>
          <w:p w14:paraId="0EF6B2EE" w14:textId="77777777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93B1726" w14:textId="64BE5482" w:rsidR="00D17FDC" w:rsidRPr="00A610EA" w:rsidRDefault="00D17FDC" w:rsidP="00D1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E47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="00E47D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="00AF48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704A" w:rsidRPr="00A610EA" w14:paraId="1BFB16C2" w14:textId="77777777" w:rsidTr="0007508F">
        <w:tc>
          <w:tcPr>
            <w:tcW w:w="3960" w:type="dxa"/>
            <w:vAlign w:val="bottom"/>
          </w:tcPr>
          <w:p w14:paraId="6EAD0471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052FD" w14:textId="7594C9C3" w:rsidR="00B8704A" w:rsidRPr="00A56852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145</w:t>
            </w:r>
            <w:r w:rsidR="009B4E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70" w:type="dxa"/>
            <w:vAlign w:val="bottom"/>
          </w:tcPr>
          <w:p w14:paraId="01CCC281" w14:textId="77777777" w:rsidR="00B8704A" w:rsidRPr="00A56852" w:rsidRDefault="00B8704A" w:rsidP="00B8704A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4E7574" w14:textId="087F9052" w:rsidR="00B8704A" w:rsidRPr="00A56852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125</w:t>
            </w:r>
            <w:r w:rsidR="00B8704A" w:rsidRPr="00A56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07FCAB87" w14:textId="77777777" w:rsidR="00B8704A" w:rsidRPr="00A56852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DE09F3" w14:textId="77777777" w:rsidR="00B8704A" w:rsidRPr="00A56852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6B54B9" w14:textId="41D4492A" w:rsidR="00A56852" w:rsidRPr="00A56852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105</w:t>
            </w:r>
            <w:r w:rsidR="00A56852" w:rsidRPr="00A56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288" w:type="dxa"/>
          </w:tcPr>
          <w:p w14:paraId="369E01B2" w14:textId="77777777" w:rsidR="00B8704A" w:rsidRPr="00A56852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7FA51BA" w14:textId="77777777" w:rsidR="00B8704A" w:rsidRPr="00A56852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B3D4E4" w14:textId="46A6EE36" w:rsidR="00B8704A" w:rsidRPr="00A56852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115</w:t>
            </w:r>
            <w:r w:rsidR="00B8704A" w:rsidRPr="00A56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305</w:t>
            </w:r>
          </w:p>
        </w:tc>
      </w:tr>
      <w:tr w:rsidR="00B8704A" w:rsidRPr="00BB5949" w14:paraId="5AF738FB" w14:textId="77777777" w:rsidTr="0007508F">
        <w:tc>
          <w:tcPr>
            <w:tcW w:w="3960" w:type="dxa"/>
            <w:vAlign w:val="bottom"/>
          </w:tcPr>
          <w:p w14:paraId="629FE75C" w14:textId="77777777" w:rsidR="00B8704A" w:rsidRPr="00BB5949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7B99E0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CAFDF7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7DD388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28EA57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B2CE98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</w:tcPr>
          <w:p w14:paraId="65AC5F87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0D9B4BB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8704A" w:rsidRPr="00A610EA" w14:paraId="35A4B5A7" w14:textId="77777777" w:rsidTr="0007508F">
        <w:tc>
          <w:tcPr>
            <w:tcW w:w="3960" w:type="dxa"/>
          </w:tcPr>
          <w:p w14:paraId="7A7244FB" w14:textId="513D743F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CCD5253" w14:textId="77777777" w:rsidR="00B8704A" w:rsidRPr="00A610E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C030F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6E262D" w14:textId="77777777" w:rsidR="00B8704A" w:rsidRPr="00A610E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B4A03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1341BC" w14:textId="77777777" w:rsidR="00B8704A" w:rsidRPr="00A610E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FCDC8AC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986699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704A" w:rsidRPr="00A610EA" w14:paraId="13E2DC60" w14:textId="77777777" w:rsidTr="0007508F">
        <w:tc>
          <w:tcPr>
            <w:tcW w:w="3960" w:type="dxa"/>
            <w:vAlign w:val="bottom"/>
          </w:tcPr>
          <w:p w14:paraId="3862CBE7" w14:textId="6DDED4DA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41351CD5" w14:textId="4D6F1611" w:rsidR="00B8704A" w:rsidRPr="00A610EA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480</w:t>
            </w:r>
            <w:r w:rsidR="00400247" w:rsidRPr="0040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D9FEEE6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9CA706" w14:textId="6BCCDE7C" w:rsidR="00B8704A" w:rsidRPr="0024411E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B8704A" w:rsidRPr="00713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3C0773B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AAFB8F" w14:textId="73F78B56" w:rsidR="00B8704A" w:rsidRPr="003467D9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480</w:t>
            </w:r>
            <w:r w:rsidR="00400247" w:rsidRPr="0040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6F8170CB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3D0FF66" w14:textId="28B9173E" w:rsidR="00B8704A" w:rsidRPr="0019226A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8704A" w:rsidRPr="00713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B8704A" w:rsidRPr="00A610EA" w14:paraId="0AB63AEF" w14:textId="77777777" w:rsidTr="0007508F">
        <w:tc>
          <w:tcPr>
            <w:tcW w:w="3960" w:type="dxa"/>
            <w:vAlign w:val="bottom"/>
          </w:tcPr>
          <w:p w14:paraId="5B490683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</w:t>
            </w:r>
          </w:p>
        </w:tc>
        <w:tc>
          <w:tcPr>
            <w:tcW w:w="1170" w:type="dxa"/>
            <w:shd w:val="clear" w:color="auto" w:fill="auto"/>
          </w:tcPr>
          <w:p w14:paraId="1B8BB63F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B3C84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AD858B" w14:textId="77777777" w:rsidR="00B8704A" w:rsidRPr="0024411E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E90D6B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B4BF99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12748FD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280E38" w14:textId="77777777" w:rsidR="00B8704A" w:rsidRPr="0019226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04A" w:rsidRPr="00A610EA" w14:paraId="6CF0554D" w14:textId="77777777" w:rsidTr="00400247">
        <w:tc>
          <w:tcPr>
            <w:tcW w:w="3960" w:type="dxa"/>
            <w:vAlign w:val="bottom"/>
          </w:tcPr>
          <w:p w14:paraId="58177457" w14:textId="2683105F" w:rsidR="00B8704A" w:rsidRPr="00A610EA" w:rsidRDefault="00400247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="00B870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31</w:t>
            </w:r>
            <w:r w:rsidR="00B870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70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6D72139" w14:textId="484CBE4E" w:rsidR="00B8704A" w:rsidRPr="00A610EA" w:rsidRDefault="00400247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24599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D4D9C4" w14:textId="668E57A7" w:rsidR="00B8704A" w:rsidRPr="0024411E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2FB33694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41A7B5" w14:textId="432D91F9" w:rsidR="00B8704A" w:rsidRPr="003467D9" w:rsidRDefault="00400247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6CB795C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6FB9783" w14:textId="1FE2F094" w:rsidR="00B8704A" w:rsidRPr="0019226A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236</w:t>
            </w:r>
          </w:p>
        </w:tc>
      </w:tr>
      <w:tr w:rsidR="00B8704A" w:rsidRPr="00A610EA" w14:paraId="35D65670" w14:textId="77777777" w:rsidTr="00400247">
        <w:tc>
          <w:tcPr>
            <w:tcW w:w="3960" w:type="dxa"/>
            <w:vAlign w:val="bottom"/>
          </w:tcPr>
          <w:p w14:paraId="1B9E9CFC" w14:textId="68709A25" w:rsidR="00B8704A" w:rsidRDefault="00B8704A" w:rsidP="0040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0024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shd w:val="clear" w:color="auto" w:fill="auto"/>
          </w:tcPr>
          <w:p w14:paraId="2EF92C64" w14:textId="6EDA0583" w:rsidR="00B8704A" w:rsidRPr="000705BC" w:rsidRDefault="00660723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8BEB0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282EEB" w14:textId="75A72D0B" w:rsidR="00B8704A" w:rsidRPr="0024411E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444</w:t>
            </w:r>
            <w:r w:rsidR="00B8704A" w:rsidRPr="000D6AA0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269CC411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1A79B8" w14:textId="3D126E4C" w:rsidR="00B8704A" w:rsidRPr="000705BC" w:rsidRDefault="00660723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DBC74DC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1DC2724" w14:textId="3206EC79" w:rsidR="00B8704A" w:rsidRPr="0019226A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444</w:t>
            </w:r>
            <w:r w:rsidR="00B8704A" w:rsidRPr="000D6AA0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887</w:t>
            </w:r>
          </w:p>
        </w:tc>
      </w:tr>
      <w:tr w:rsidR="00400247" w:rsidRPr="00A610EA" w14:paraId="1C954029" w14:textId="77777777" w:rsidTr="00400247">
        <w:tc>
          <w:tcPr>
            <w:tcW w:w="3960" w:type="dxa"/>
            <w:vAlign w:val="bottom"/>
          </w:tcPr>
          <w:p w14:paraId="6280EC50" w14:textId="0F808E4C" w:rsidR="00400247" w:rsidRPr="007134B8" w:rsidRDefault="00400247" w:rsidP="0040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</w:t>
            </w:r>
          </w:p>
        </w:tc>
        <w:tc>
          <w:tcPr>
            <w:tcW w:w="1170" w:type="dxa"/>
            <w:shd w:val="clear" w:color="auto" w:fill="auto"/>
          </w:tcPr>
          <w:p w14:paraId="06F6A869" w14:textId="77777777" w:rsidR="00400247" w:rsidRPr="000705BC" w:rsidRDefault="00400247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77479" w14:textId="77777777" w:rsidR="00400247" w:rsidRPr="00A610EA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2C25DE" w14:textId="77777777" w:rsidR="00400247" w:rsidRPr="00BB7775" w:rsidRDefault="00400247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B57C4F" w14:textId="77777777" w:rsidR="00400247" w:rsidRPr="003467D9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6EA130" w14:textId="77777777" w:rsidR="00400247" w:rsidRPr="000705BC" w:rsidRDefault="00400247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E2A9B03" w14:textId="77777777" w:rsidR="00400247" w:rsidRPr="003467D9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3897D36" w14:textId="77777777" w:rsidR="00400247" w:rsidRPr="00BB7775" w:rsidRDefault="00400247" w:rsidP="0040024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400247" w:rsidRPr="00A610EA" w14:paraId="2B32C037" w14:textId="77777777" w:rsidTr="00400247">
        <w:tc>
          <w:tcPr>
            <w:tcW w:w="3960" w:type="dxa"/>
            <w:vAlign w:val="bottom"/>
          </w:tcPr>
          <w:p w14:paraId="093A57AD" w14:textId="5EEC9F7F" w:rsidR="00400247" w:rsidRPr="007134B8" w:rsidRDefault="00400247" w:rsidP="0040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6" w:hanging="15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23675" w14:textId="06797D5D" w:rsidR="00400247" w:rsidRPr="000705BC" w:rsidRDefault="00B75BF2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660723" w:rsidRPr="00660723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6D2FD93A" w14:textId="77777777" w:rsidR="00400247" w:rsidRPr="00A610EA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AD8526" w14:textId="4428DB19" w:rsidR="00400247" w:rsidRPr="00BB7775" w:rsidRDefault="00660723" w:rsidP="0066072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D9DF0B" w14:textId="77777777" w:rsidR="00400247" w:rsidRPr="003467D9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4E737A" w14:textId="7085A4D0" w:rsidR="00400247" w:rsidRPr="000705BC" w:rsidRDefault="00B75BF2" w:rsidP="004002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660723" w:rsidRPr="00660723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438</w:t>
            </w:r>
          </w:p>
        </w:tc>
        <w:tc>
          <w:tcPr>
            <w:tcW w:w="288" w:type="dxa"/>
            <w:shd w:val="clear" w:color="auto" w:fill="auto"/>
          </w:tcPr>
          <w:p w14:paraId="07B0D7EE" w14:textId="77777777" w:rsidR="00400247" w:rsidRPr="003467D9" w:rsidRDefault="00400247" w:rsidP="0040024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587950" w14:textId="6E6A34A8" w:rsidR="00400247" w:rsidRPr="00BB7775" w:rsidRDefault="00660723" w:rsidP="0066072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8704A" w:rsidRPr="00A610EA" w14:paraId="33FECA3A" w14:textId="77777777" w:rsidTr="0007508F">
        <w:tc>
          <w:tcPr>
            <w:tcW w:w="3960" w:type="dxa"/>
            <w:vAlign w:val="bottom"/>
          </w:tcPr>
          <w:p w14:paraId="75DAE968" w14:textId="67F32B16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B75BF2" w:rsidRPr="00B75BF2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C162A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3928A0" w14:textId="6571ACC7" w:rsidR="00660723" w:rsidRPr="00A610EA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544</w:t>
            </w:r>
            <w:r w:rsidR="00660723" w:rsidRPr="0066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2DD8670E" w14:textId="77777777" w:rsidR="00B8704A" w:rsidRPr="00A610EA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89B60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F65143" w14:textId="6C0EA64A" w:rsidR="00B8704A" w:rsidRPr="003467D9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  <w:r w:rsidR="00B8704A" w:rsidRPr="000D6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419854A0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C30E1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F35D70" w14:textId="39E85D63" w:rsidR="00660723" w:rsidRPr="003467D9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544</w:t>
            </w:r>
            <w:r w:rsidR="00660723" w:rsidRPr="0066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88" w:type="dxa"/>
            <w:shd w:val="clear" w:color="auto" w:fill="auto"/>
          </w:tcPr>
          <w:p w14:paraId="125446F7" w14:textId="77777777" w:rsidR="00B8704A" w:rsidRPr="003467D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F3E87" w14:textId="77777777" w:rsidR="00B8704A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32AD3" w14:textId="034F7380" w:rsidR="00B8704A" w:rsidRPr="0019226A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447</w:t>
            </w:r>
            <w:r w:rsidR="00B8704A" w:rsidRPr="000D6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  <w:tr w:rsidR="00B8704A" w:rsidRPr="00BB5949" w14:paraId="3DD3A4F6" w14:textId="77777777" w:rsidTr="0007508F">
        <w:tc>
          <w:tcPr>
            <w:tcW w:w="3960" w:type="dxa"/>
            <w:vAlign w:val="bottom"/>
          </w:tcPr>
          <w:p w14:paraId="399CDCBD" w14:textId="77777777" w:rsidR="00B8704A" w:rsidRPr="00BB5949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CD2396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DB2508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288132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F1141C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9D51D1" w14:textId="77777777" w:rsidR="00B8704A" w:rsidRPr="00BB594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dxa"/>
            <w:shd w:val="clear" w:color="auto" w:fill="auto"/>
          </w:tcPr>
          <w:p w14:paraId="385868A9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32B3FBE7" w14:textId="77777777" w:rsidR="00B8704A" w:rsidRPr="00BB5949" w:rsidRDefault="00B8704A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8704A" w:rsidRPr="00A610EA" w14:paraId="25319A53" w14:textId="77777777" w:rsidTr="0007508F">
        <w:tc>
          <w:tcPr>
            <w:tcW w:w="3960" w:type="dxa"/>
            <w:vAlign w:val="bottom"/>
          </w:tcPr>
          <w:p w14:paraId="4C146713" w14:textId="417C3DD3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C31679" w14:textId="3CDD4E5F" w:rsidR="00B8704A" w:rsidRPr="00660723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0</w:t>
            </w:r>
            <w:r w:rsidR="006607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B75BF2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2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842003D" w14:textId="77777777" w:rsidR="00B8704A" w:rsidRPr="00A610EA" w:rsidRDefault="00B8704A" w:rsidP="00B8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0DA9" w14:textId="78D816C9" w:rsidR="00B8704A" w:rsidRPr="00DE32AF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</w:t>
            </w:r>
            <w:r w:rsidR="00B8704A" w:rsidRPr="00DE32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DE8DCA4" w14:textId="77777777" w:rsidR="00B8704A" w:rsidRPr="00DE32AF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56E05" w14:textId="0FA5CAF7" w:rsidR="00B8704A" w:rsidRPr="00DE32AF" w:rsidRDefault="00B75BF2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66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88" w:type="dxa"/>
            <w:shd w:val="clear" w:color="auto" w:fill="auto"/>
          </w:tcPr>
          <w:p w14:paraId="433AABFA" w14:textId="77777777" w:rsidR="00B8704A" w:rsidRPr="003467D9" w:rsidRDefault="00B8704A" w:rsidP="00B870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3CE480E5" w14:textId="53A928F9" w:rsidR="00B8704A" w:rsidRPr="003467D9" w:rsidRDefault="00B75BF2" w:rsidP="00B8704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</w:t>
            </w:r>
            <w:r w:rsidR="00B8704A" w:rsidRPr="00DE32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26</w:t>
            </w:r>
          </w:p>
        </w:tc>
      </w:tr>
    </w:tbl>
    <w:p w14:paraId="55E1F5B0" w14:textId="23B9B520" w:rsidR="004D3FF9" w:rsidRPr="003E44BE" w:rsidRDefault="004D3FF9" w:rsidP="00BF405E">
      <w:pPr>
        <w:pStyle w:val="Heading2"/>
        <w:tabs>
          <w:tab w:val="clear" w:pos="340"/>
        </w:tabs>
        <w:ind w:left="540" w:hanging="540"/>
      </w:pPr>
      <w:r w:rsidRPr="003E44BE">
        <w:rPr>
          <w:cs/>
        </w:rPr>
        <w:lastRenderedPageBreak/>
        <w:t>เงินปันผล</w:t>
      </w:r>
    </w:p>
    <w:p w14:paraId="5F3950C7" w14:textId="77777777" w:rsidR="003E44BE" w:rsidRPr="00FD54DD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D9B70E" w14:textId="38D739DA" w:rsidR="004D3FF9" w:rsidRPr="003E44BE" w:rsidRDefault="004D3FF9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44BE">
        <w:rPr>
          <w:rFonts w:asciiTheme="majorBidi" w:hAnsiTheme="majorBidi" w:cstheme="majorBidi"/>
          <w:sz w:val="30"/>
          <w:szCs w:val="30"/>
          <w:cs/>
        </w:rPr>
        <w:t>ผู้ถือหุ้นของกลุ่มบริษัทและบริษัทได้อนุมัติเงินปันผลดังต่อไปนี้</w:t>
      </w:r>
    </w:p>
    <w:p w14:paraId="33D33AF9" w14:textId="77777777" w:rsidR="003E44BE" w:rsidRPr="00FD54DD" w:rsidRDefault="003E44BE" w:rsidP="004D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980"/>
        <w:gridCol w:w="1800"/>
        <w:gridCol w:w="1278"/>
        <w:gridCol w:w="236"/>
        <w:gridCol w:w="1294"/>
      </w:tblGrid>
      <w:tr w:rsidR="004D3FF9" w:rsidRPr="00A610EA" w14:paraId="34B3F4C0" w14:textId="77777777" w:rsidTr="00FB281C">
        <w:trPr>
          <w:tblHeader/>
        </w:trPr>
        <w:tc>
          <w:tcPr>
            <w:tcW w:w="2610" w:type="dxa"/>
            <w:vAlign w:val="bottom"/>
          </w:tcPr>
          <w:p w14:paraId="3164B9F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03E6D5B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5F5F9DF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87FDA98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BF1E7B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A541480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6A36059" w14:textId="77777777" w:rsidR="004D3FF9" w:rsidRPr="00A610EA" w:rsidDel="00D43E7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3FF9" w:rsidRPr="00A610EA" w14:paraId="193702CF" w14:textId="77777777" w:rsidTr="00FB281C">
        <w:trPr>
          <w:tblHeader/>
        </w:trPr>
        <w:tc>
          <w:tcPr>
            <w:tcW w:w="2610" w:type="dxa"/>
          </w:tcPr>
          <w:p w14:paraId="76C128F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4E5770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7D425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662D83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ECDFBD" w14:textId="77777777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505E1C" w14:textId="5B29867D" w:rsidR="004D3FF9" w:rsidRPr="00A610EA" w:rsidRDefault="004D3FF9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623CF"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BBB" w:rsidRPr="00A610EA" w14:paraId="38A124D6" w14:textId="77777777" w:rsidTr="00FB281C">
        <w:tc>
          <w:tcPr>
            <w:tcW w:w="2610" w:type="dxa"/>
          </w:tcPr>
          <w:p w14:paraId="7CF296EA" w14:textId="1B5CB6F0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980" w:type="dxa"/>
          </w:tcPr>
          <w:p w14:paraId="01947A3C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220093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7CEAC3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46F43C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71480E2" w14:textId="77777777" w:rsidR="00C77BBB" w:rsidRPr="00A610EA" w:rsidRDefault="00C77BBB" w:rsidP="00E2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D4B4A" w:rsidRPr="00A610EA" w14:paraId="18367FB4" w14:textId="77777777" w:rsidTr="00FB281C">
        <w:tc>
          <w:tcPr>
            <w:tcW w:w="2610" w:type="dxa"/>
          </w:tcPr>
          <w:p w14:paraId="3A2B14E3" w14:textId="45F4A4EE" w:rsidR="002D4B4A" w:rsidRPr="00024EDB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4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21CD10FF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5311D9E2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6EE0855F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6697849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7385C38" w14:textId="77777777" w:rsidR="002D4B4A" w:rsidRPr="00A610EA" w:rsidRDefault="002D4B4A" w:rsidP="00CE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83DA5" w:rsidRPr="00A610EA" w14:paraId="223B51CB" w14:textId="77777777" w:rsidTr="006D03DF">
        <w:tc>
          <w:tcPr>
            <w:tcW w:w="2610" w:type="dxa"/>
            <w:shd w:val="clear" w:color="auto" w:fill="auto"/>
          </w:tcPr>
          <w:p w14:paraId="2D9BAD77" w14:textId="135F8BD5" w:rsidR="00F83DA5" w:rsidRPr="00F83DA5" w:rsidRDefault="00660723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0723">
              <w:rPr>
                <w:rFonts w:asciiTheme="majorBidi" w:hAnsi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85A7A5C" w14:textId="541DF1F1" w:rsidR="00F83DA5" w:rsidRPr="00F83DA5" w:rsidRDefault="00B75BF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27</w:t>
            </w:r>
            <w:r w:rsidR="00F83DA5" w:rsidRPr="00F83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072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F83DA5"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214E3E0" w14:textId="68E08D5F" w:rsidR="00F83DA5" w:rsidRPr="00A610EA" w:rsidRDefault="00660723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F83DA5"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0676FB05" w14:textId="2F04FAFA" w:rsidR="00F83DA5" w:rsidRPr="0024411E" w:rsidRDefault="00B75BF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010C0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1D889ED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D42AEDF" w14:textId="4E17D2DF" w:rsidR="00F83DA5" w:rsidRPr="009D5E41" w:rsidRDefault="00B75BF2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24</w:t>
            </w:r>
            <w:r w:rsidR="00010C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1C20DE45" w14:textId="77777777" w:rsidTr="006D03DF">
        <w:tc>
          <w:tcPr>
            <w:tcW w:w="2610" w:type="dxa"/>
          </w:tcPr>
          <w:p w14:paraId="6BA26556" w14:textId="4B402894" w:rsidR="00F83DA5" w:rsidRPr="00FB281C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81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FB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50167D71" w14:textId="6C2B3F73" w:rsidR="00F83DA5" w:rsidRPr="00FB281C" w:rsidRDefault="00B75BF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F83DA5" w:rsidRPr="00FB281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60723">
              <w:rPr>
                <w:rFonts w:asciiTheme="majorBidi" w:hAnsiTheme="majorBidi" w:hint="cs"/>
                <w:sz w:val="30"/>
                <w:szCs w:val="30"/>
                <w:cs/>
              </w:rPr>
              <w:t>สิงหาคม</w:t>
            </w:r>
            <w:r w:rsidR="00F83DA5"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9D732CB" w14:textId="39CBF3B4" w:rsidR="00F83DA5" w:rsidRPr="00FB281C" w:rsidRDefault="00660723" w:rsidP="00FB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FB281C"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1FC447F3" w14:textId="4F282E91" w:rsidR="00F83DA5" w:rsidRPr="0024411E" w:rsidRDefault="00B75BF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010C0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48090394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CDB177D" w14:textId="35D0738E" w:rsidR="00F83DA5" w:rsidRPr="009D5E41" w:rsidRDefault="00B75BF2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</w:t>
            </w:r>
            <w:r w:rsidR="00010C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F83DA5" w:rsidRPr="00A610EA" w14:paraId="3F72B8A6" w14:textId="77777777" w:rsidTr="006D03DF">
        <w:tc>
          <w:tcPr>
            <w:tcW w:w="2610" w:type="dxa"/>
          </w:tcPr>
          <w:p w14:paraId="5415851C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8A06D32" w14:textId="77777777" w:rsidR="00F83DA5" w:rsidRPr="00757F06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D89F1D4" w14:textId="77777777" w:rsidR="00F83DA5" w:rsidRPr="00786FA1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500F239D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D61074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422ADB" w14:textId="571FC936" w:rsidR="00F83DA5" w:rsidRPr="00024EDB" w:rsidRDefault="00B75BF2" w:rsidP="00F83D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  <w:r w:rsidR="00010C0F" w:rsidRPr="00024ED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5B3CD2" w:rsidRPr="00FD54DD" w14:paraId="272EBA0D" w14:textId="77777777" w:rsidTr="006060A2">
        <w:tc>
          <w:tcPr>
            <w:tcW w:w="2610" w:type="dxa"/>
          </w:tcPr>
          <w:p w14:paraId="559B4EB4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422723E9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1800" w:type="dxa"/>
          </w:tcPr>
          <w:p w14:paraId="72997749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1278" w:type="dxa"/>
          </w:tcPr>
          <w:p w14:paraId="04821CF7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236" w:type="dxa"/>
          </w:tcPr>
          <w:p w14:paraId="0E9DE382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1294" w:type="dxa"/>
          </w:tcPr>
          <w:p w14:paraId="5A2DB968" w14:textId="77777777" w:rsidR="005B3CD2" w:rsidRPr="00FD54DD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</w:tr>
      <w:tr w:rsidR="00C83EAD" w:rsidRPr="00A610EA" w14:paraId="5EEDA5D4" w14:textId="77777777" w:rsidTr="006060A2">
        <w:tc>
          <w:tcPr>
            <w:tcW w:w="2610" w:type="dxa"/>
          </w:tcPr>
          <w:p w14:paraId="3DC7B924" w14:textId="22795A55" w:rsidR="00C83EAD" w:rsidRPr="00024EDB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4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32166216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1FBDAED3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AE89D68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EB86EE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5EA444BB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C83EAD" w:rsidRPr="00A610EA" w14:paraId="36C9311E" w14:textId="77777777" w:rsidTr="006060A2">
        <w:tc>
          <w:tcPr>
            <w:tcW w:w="2610" w:type="dxa"/>
            <w:shd w:val="clear" w:color="auto" w:fill="auto"/>
          </w:tcPr>
          <w:p w14:paraId="5DFFA56F" w14:textId="0AABB7F9" w:rsidR="00C83EAD" w:rsidRPr="00F83DA5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 ปี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337A70FC" w14:textId="76A4B5AD" w:rsidR="00C83EAD" w:rsidRPr="00F83DA5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28</w:t>
            </w:r>
            <w:r w:rsidR="00C83E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3E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7B4D4F55" w14:textId="1A8D96C9" w:rsidR="00C83EAD" w:rsidRPr="00F83DA5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5FE95D46" w14:textId="352FCB50" w:rsidR="00C83EAD" w:rsidRPr="0024411E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C83EAD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6AC27C4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57E3BCE" w14:textId="0EB8EFAB" w:rsidR="00C83EAD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15</w:t>
            </w:r>
            <w:r w:rsidR="00C83EAD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C83EAD" w:rsidRPr="00A610EA" w14:paraId="572C57CC" w14:textId="77777777" w:rsidTr="006060A2">
        <w:tc>
          <w:tcPr>
            <w:tcW w:w="2610" w:type="dxa"/>
            <w:shd w:val="clear" w:color="auto" w:fill="auto"/>
          </w:tcPr>
          <w:p w14:paraId="5F6E1939" w14:textId="243B04B5" w:rsidR="00C83EAD" w:rsidRPr="00F83DA5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DCA8AEF" w14:textId="63F83F48" w:rsidR="00C83EAD" w:rsidRPr="00F83DA5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13</w:t>
            </w:r>
            <w:r w:rsidR="00C83EAD" w:rsidRPr="00F83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3EAD"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83EAD"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7E40A386" w14:textId="3E642866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83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10CE4E6F" w14:textId="35FD980A" w:rsidR="00C83EAD" w:rsidRPr="0024411E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</w:t>
            </w:r>
            <w:r w:rsidR="00C83EAD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5A3AA73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2CEEB7A" w14:textId="12EBA2A5" w:rsidR="00C83EAD" w:rsidRPr="009D5E41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</w:t>
            </w:r>
            <w:r w:rsidR="00C83EAD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C83EAD" w:rsidRPr="00A610EA" w14:paraId="5AC7CB7E" w14:textId="77777777" w:rsidTr="006060A2">
        <w:tc>
          <w:tcPr>
            <w:tcW w:w="2610" w:type="dxa"/>
          </w:tcPr>
          <w:p w14:paraId="5B311AF5" w14:textId="66C74E90" w:rsidR="00C83EAD" w:rsidRPr="00FB281C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81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FB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05E3FE6D" w14:textId="1C3CFADE" w:rsidR="00C83EAD" w:rsidRPr="00FB281C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C83EAD" w:rsidRPr="00FB281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83EAD"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 w:rsidR="00C83EAD"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6A451C6" w14:textId="0700BD07" w:rsidR="00C83EAD" w:rsidRPr="00FB281C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81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 w:rsidRPr="00FB281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38E1D8EB" w14:textId="5EF0EFD0" w:rsidR="00C83EAD" w:rsidRPr="0024411E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0</w:t>
            </w:r>
            <w:r w:rsidR="00C83EAD" w:rsidRPr="002441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4B4B8DDB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C8DE646" w14:textId="43B6F135" w:rsidR="00C83EAD" w:rsidRPr="009D5E41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54</w:t>
            </w:r>
            <w:r w:rsidR="00C83EAD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C83EAD" w:rsidRPr="00A610EA" w14:paraId="4E85E985" w14:textId="77777777" w:rsidTr="006060A2">
        <w:tc>
          <w:tcPr>
            <w:tcW w:w="2610" w:type="dxa"/>
          </w:tcPr>
          <w:p w14:paraId="3DD6863A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9E836A9" w14:textId="77777777" w:rsidR="00C83EAD" w:rsidRPr="00757F06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C85D833" w14:textId="77777777" w:rsidR="00C83EAD" w:rsidRPr="00786FA1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05C3D819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45FA11" w14:textId="77777777" w:rsidR="00C83EAD" w:rsidRPr="00A610EA" w:rsidRDefault="00C83EAD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89746DA" w14:textId="41B8C225" w:rsidR="00C83EAD" w:rsidRPr="00024EDB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94</w:t>
            </w:r>
            <w:r w:rsidR="00C83EAD" w:rsidRPr="00024ED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5B3CD2" w:rsidRPr="00FD54DD" w14:paraId="3B76A856" w14:textId="77777777" w:rsidTr="00FB281C">
        <w:tc>
          <w:tcPr>
            <w:tcW w:w="2610" w:type="dxa"/>
          </w:tcPr>
          <w:p w14:paraId="08375425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4DA3BF18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800" w:type="dxa"/>
          </w:tcPr>
          <w:p w14:paraId="1DE6E9A4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78" w:type="dxa"/>
          </w:tcPr>
          <w:p w14:paraId="3E9DFDF6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4E24A7D9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6F4815BB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</w:tr>
      <w:tr w:rsidR="00F83DA5" w:rsidRPr="00A610EA" w14:paraId="355358E3" w14:textId="77777777" w:rsidTr="00FB281C">
        <w:tc>
          <w:tcPr>
            <w:tcW w:w="2610" w:type="dxa"/>
          </w:tcPr>
          <w:p w14:paraId="03EE19EF" w14:textId="33933941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980" w:type="dxa"/>
          </w:tcPr>
          <w:p w14:paraId="60659A6C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E20EB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5AF7B0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D152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81101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CD2" w:rsidRPr="00A610EA" w14:paraId="199E5907" w14:textId="77777777" w:rsidTr="006060A2">
        <w:tc>
          <w:tcPr>
            <w:tcW w:w="2610" w:type="dxa"/>
          </w:tcPr>
          <w:p w14:paraId="781E7005" w14:textId="2FD1D6D6" w:rsidR="005B3CD2" w:rsidRPr="00024ED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4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42BC617C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F49AA7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DDD2E1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EFF640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C6E078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3CD2" w:rsidRPr="00A610EA" w14:paraId="76DAD8B4" w14:textId="77777777" w:rsidTr="006060A2">
        <w:tc>
          <w:tcPr>
            <w:tcW w:w="2610" w:type="dxa"/>
          </w:tcPr>
          <w:p w14:paraId="52AECCB1" w14:textId="46CAA2A7" w:rsidR="005B3CD2" w:rsidRPr="00AF4DB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E857F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6EF8D60" w14:textId="1FC1D70E" w:rsidR="005B3CD2" w:rsidRPr="006433D1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31</w:t>
            </w:r>
            <w:r w:rsidR="005B3CD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857F7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="005B3CD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F0F6500" w14:textId="495EEC61" w:rsidR="005B3CD2" w:rsidRPr="004D170F" w:rsidRDefault="00E857F7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0CA2BBFF" w14:textId="0AB5E183" w:rsidR="005B3CD2" w:rsidRPr="006433D1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5A12D703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CF82D5" w14:textId="4DEB3CD4" w:rsidR="005B3CD2" w:rsidRPr="006433D1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E857F7" w:rsidRPr="00E857F7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5B3CD2" w:rsidRPr="00A610EA" w14:paraId="13C8D2EF" w14:textId="77777777" w:rsidTr="006060A2">
        <w:tc>
          <w:tcPr>
            <w:tcW w:w="2610" w:type="dxa"/>
          </w:tcPr>
          <w:p w14:paraId="44B85B7D" w14:textId="4308C332" w:rsidR="005B3CD2" w:rsidRPr="00AF4DB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6F9AAC0A" w14:textId="77EE2748" w:rsidR="005B3CD2" w:rsidRPr="006433D1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13</w:t>
            </w:r>
            <w:r w:rsidR="005B3CD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B3CD2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BC6EF79" w14:textId="67B3B64B" w:rsidR="005B3CD2" w:rsidRPr="004D170F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39DDC7E7" w14:textId="50BE8EB4" w:rsidR="005B3CD2" w:rsidRPr="006433D1" w:rsidRDefault="00B75BF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0C4AC5AF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B8E791B" w14:textId="58E61E48" w:rsidR="005B3CD2" w:rsidRPr="006433D1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E577EB" w:rsidRPr="00E857F7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5B3CD2" w:rsidRPr="00A610EA" w14:paraId="2A94C3F2" w14:textId="77777777" w:rsidTr="006060A2">
        <w:tc>
          <w:tcPr>
            <w:tcW w:w="2610" w:type="dxa"/>
          </w:tcPr>
          <w:p w14:paraId="1A50D14D" w14:textId="77777777" w:rsidR="005B3CD2" w:rsidRPr="00AF4DB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dxa"/>
          </w:tcPr>
          <w:p w14:paraId="297A2C79" w14:textId="77777777" w:rsidR="005B3CD2" w:rsidRPr="00AF4DB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4F08EBF5" w14:textId="77777777" w:rsidR="005B3CD2" w:rsidRPr="00AF4DBB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2450F337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8F5D52" w14:textId="77777777" w:rsidR="005B3CD2" w:rsidRPr="00A610EA" w:rsidRDefault="005B3CD2" w:rsidP="006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6FBF28D" w14:textId="4CCBB36D" w:rsidR="005B3CD2" w:rsidRPr="00024EDB" w:rsidRDefault="00B75BF2" w:rsidP="006060A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35</w:t>
            </w:r>
            <w:r w:rsidR="00E577E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998</w:t>
            </w:r>
          </w:p>
        </w:tc>
      </w:tr>
      <w:tr w:rsidR="005B3CD2" w:rsidRPr="00FD54DD" w14:paraId="6265E42E" w14:textId="77777777" w:rsidTr="00FB281C">
        <w:tc>
          <w:tcPr>
            <w:tcW w:w="2610" w:type="dxa"/>
          </w:tcPr>
          <w:p w14:paraId="6ECE2C3B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7683D25C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800" w:type="dxa"/>
          </w:tcPr>
          <w:p w14:paraId="3A2A083C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78" w:type="dxa"/>
          </w:tcPr>
          <w:p w14:paraId="798AC687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5BEF15FD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E2B68F1" w14:textId="77777777" w:rsidR="005B3CD2" w:rsidRPr="00FD54DD" w:rsidRDefault="005B3CD2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</w:tr>
      <w:tr w:rsidR="00F83DA5" w:rsidRPr="00A610EA" w14:paraId="108B7428" w14:textId="77777777" w:rsidTr="00FB281C">
        <w:tc>
          <w:tcPr>
            <w:tcW w:w="2610" w:type="dxa"/>
          </w:tcPr>
          <w:p w14:paraId="293CCADD" w14:textId="6ED9C34D" w:rsidR="00F83DA5" w:rsidRPr="00024EDB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4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C3F3E7A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C9F05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37D4E58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336367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7953A9" w14:textId="77777777" w:rsidR="00F83DA5" w:rsidRPr="00A610EA" w:rsidRDefault="00F83DA5" w:rsidP="00F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D03DF" w:rsidRPr="00A610EA" w14:paraId="5BDBCE51" w14:textId="77777777" w:rsidTr="00FB281C">
        <w:tc>
          <w:tcPr>
            <w:tcW w:w="2610" w:type="dxa"/>
          </w:tcPr>
          <w:p w14:paraId="58212C20" w14:textId="6099220B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0BA6A49D" w14:textId="5DEAF285" w:rsidR="006D03DF" w:rsidRPr="00AF4DBB" w:rsidRDefault="00B75BF2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D03DF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305DE79" w14:textId="16C45810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63348DB7" w14:textId="061C6D80" w:rsidR="006D03DF" w:rsidRPr="00A610EA" w:rsidRDefault="00B75BF2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22D8370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185759" w14:textId="63F5206C" w:rsidR="006D03DF" w:rsidRPr="009D5E41" w:rsidRDefault="00B75BF2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D03DF" w:rsidRPr="00A610EA" w14:paraId="502E834D" w14:textId="77777777" w:rsidTr="00FB281C">
        <w:tc>
          <w:tcPr>
            <w:tcW w:w="2610" w:type="dxa"/>
          </w:tcPr>
          <w:p w14:paraId="722AEDBE" w14:textId="2E08ABEA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A009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73EF8496" w14:textId="34E94356" w:rsidR="006D03DF" w:rsidRPr="00AF4DBB" w:rsidRDefault="00B75BF2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D03DF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6BE645B" w14:textId="04817664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111CC643" w14:textId="1910D5CE" w:rsidR="006D03DF" w:rsidRPr="00A610EA" w:rsidRDefault="00B75BF2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7EEAB98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39A2FC" w14:textId="74A30683" w:rsidR="006D03DF" w:rsidRPr="009D5E41" w:rsidRDefault="00B75BF2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6D03DF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298BF1A4" w14:textId="77777777" w:rsidTr="00FB281C">
        <w:tc>
          <w:tcPr>
            <w:tcW w:w="2610" w:type="dxa"/>
          </w:tcPr>
          <w:p w14:paraId="6FD3EC4C" w14:textId="376DEFB7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301D1B8B" w14:textId="73BCA6A1" w:rsidR="0043191A" w:rsidRPr="00AF4DBB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7B667C1" w14:textId="790D99AF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5BB74329" w14:textId="1904A0E8" w:rsidR="0043191A" w:rsidRPr="00A610EA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209852E3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B0A3E3" w14:textId="78B974C8" w:rsidR="0043191A" w:rsidRPr="009D5E41" w:rsidRDefault="00B75BF2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59968416" w14:textId="77777777" w:rsidTr="00FB281C">
        <w:tc>
          <w:tcPr>
            <w:tcW w:w="2610" w:type="dxa"/>
          </w:tcPr>
          <w:p w14:paraId="177C4EC7" w14:textId="0693E4B4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6E6F5B2" w14:textId="5104BCA8" w:rsidR="0043191A" w:rsidRPr="00AF4DBB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56C797E" w14:textId="7DDBB5DE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1D7DA9B9" w14:textId="35F6BEB6" w:rsidR="0043191A" w:rsidRPr="00A610EA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78E4D49A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BD1333" w14:textId="3979AD01" w:rsidR="0043191A" w:rsidRPr="009D5E41" w:rsidRDefault="00B75BF2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33FAAD7B" w14:textId="77777777" w:rsidTr="00FB281C">
        <w:tc>
          <w:tcPr>
            <w:tcW w:w="2610" w:type="dxa"/>
          </w:tcPr>
          <w:p w14:paraId="0BBE32BF" w14:textId="6A58CC63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1AAD8A94" w14:textId="579BB50D" w:rsidR="0043191A" w:rsidRPr="00AF4DBB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 w:rsidRPr="004D170F">
              <w:rPr>
                <w:rFonts w:asciiTheme="majorBidi" w:hAnsiTheme="majorBidi"/>
                <w:sz w:val="30"/>
                <w:szCs w:val="30"/>
                <w:cs/>
              </w:rPr>
              <w:t xml:space="preserve"> กันยายน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EAA044B" w14:textId="6D308203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2B737163" w14:textId="3D97B09D" w:rsidR="0043191A" w:rsidRPr="00A610EA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6D1A907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44E1EA7" w14:textId="630333EA" w:rsidR="0043191A" w:rsidRPr="009D5E41" w:rsidRDefault="00B75BF2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43191A" w:rsidRPr="004D170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79DFBD18" w14:textId="77777777" w:rsidTr="002F0966">
        <w:tc>
          <w:tcPr>
            <w:tcW w:w="2610" w:type="dxa"/>
          </w:tcPr>
          <w:p w14:paraId="049D6881" w14:textId="76AFACE7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25BEBE49" w14:textId="44319832" w:rsidR="0043191A" w:rsidRPr="006433D1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196AA72" w14:textId="07D71A76" w:rsidR="0043191A" w:rsidRPr="004D170F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2C15AC89" w14:textId="3E104339" w:rsidR="0043191A" w:rsidRPr="006433D1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5688C46E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E4A6CC" w14:textId="54B6412A" w:rsidR="0043191A" w:rsidRPr="006433D1" w:rsidRDefault="00B75BF2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43191A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43191A" w:rsidRPr="00A610EA" w14:paraId="5DCFD342" w14:textId="77777777" w:rsidTr="002F0966">
        <w:tc>
          <w:tcPr>
            <w:tcW w:w="2610" w:type="dxa"/>
          </w:tcPr>
          <w:p w14:paraId="18BECA30" w14:textId="5218B8E9" w:rsidR="0043191A" w:rsidRPr="00AF4DBB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D1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6A5F51A0" w14:textId="0FC9731C" w:rsidR="0043191A" w:rsidRPr="006433D1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21</w:t>
            </w:r>
            <w:r w:rsidR="004319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3191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5CB5E2F" w14:textId="60223969" w:rsidR="0043191A" w:rsidRPr="004D170F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45E922F7" w14:textId="5A061A54" w:rsidR="0043191A" w:rsidRPr="006433D1" w:rsidRDefault="00B75BF2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43191A">
              <w:rPr>
                <w:rFonts w:asciiTheme="majorBidi" w:hAnsiTheme="majorBidi"/>
                <w:sz w:val="30"/>
                <w:szCs w:val="30"/>
              </w:rPr>
              <w:t>.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EF3B2B" w14:textId="77777777" w:rsidR="0043191A" w:rsidRPr="00A610EA" w:rsidRDefault="0043191A" w:rsidP="0043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BDA781" w14:textId="7C0D7733" w:rsidR="0043191A" w:rsidRPr="006433D1" w:rsidRDefault="00B75BF2" w:rsidP="004319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43191A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D03DF" w:rsidRPr="00A610EA" w14:paraId="24E13B72" w14:textId="77777777" w:rsidTr="002F0966">
        <w:tc>
          <w:tcPr>
            <w:tcW w:w="2610" w:type="dxa"/>
          </w:tcPr>
          <w:p w14:paraId="2550F7C1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dxa"/>
          </w:tcPr>
          <w:p w14:paraId="2E3D7BB5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7BFAB5E" w14:textId="77777777" w:rsidR="006D03DF" w:rsidRPr="00AF4DBB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5F1DFC1B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D722D" w14:textId="77777777" w:rsidR="006D03DF" w:rsidRPr="00A610EA" w:rsidRDefault="006D03DF" w:rsidP="006D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7F1DE12" w14:textId="415E15BE" w:rsidR="006D03DF" w:rsidRPr="000E091E" w:rsidRDefault="00B75BF2" w:rsidP="006D03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45</w:t>
            </w:r>
            <w:r w:rsidR="006D03DF" w:rsidRPr="000E091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424E5C87" w14:textId="117B3EE6" w:rsidR="00BF405E" w:rsidRPr="00E20A93" w:rsidRDefault="00BF405E" w:rsidP="00BF405E">
      <w:pPr>
        <w:pStyle w:val="Heading2"/>
        <w:tabs>
          <w:tab w:val="clear" w:pos="340"/>
        </w:tabs>
        <w:ind w:left="540" w:hanging="540"/>
        <w:rPr>
          <w:i/>
          <w:iCs/>
        </w:rPr>
      </w:pPr>
      <w:r w:rsidRPr="00E20A93">
        <w:rPr>
          <w:cs/>
        </w:rPr>
        <w:lastRenderedPageBreak/>
        <w:t>เครื่องมือทางการเงิน</w:t>
      </w:r>
    </w:p>
    <w:p w14:paraId="53408647" w14:textId="77777777" w:rsidR="00BF405E" w:rsidRPr="00391E7C" w:rsidRDefault="00BF405E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C2676" w14:textId="77777777" w:rsidR="0041081B" w:rsidRPr="009805E5" w:rsidRDefault="0041081B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805E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805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F447FE3" w14:textId="18011039" w:rsidR="009805E5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435A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D80CD5" w14:textId="77777777" w:rsidR="001435A4" w:rsidRPr="00391E7C" w:rsidRDefault="001435A4" w:rsidP="00980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9805E5" w14:paraId="3037DDE9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00655E5D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BE1CB0F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05E5" w14:paraId="7EC8AA57" w14:textId="77777777" w:rsidTr="00C81BAE">
        <w:trPr>
          <w:trHeight w:val="261"/>
          <w:tblHeader/>
        </w:trPr>
        <w:tc>
          <w:tcPr>
            <w:tcW w:w="5760" w:type="dxa"/>
            <w:vAlign w:val="bottom"/>
          </w:tcPr>
          <w:p w14:paraId="6A49053D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E5AEDF3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1672F42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E8CE8B7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14:paraId="6251A3CD" w14:textId="77777777" w:rsidTr="00C81BAE">
        <w:trPr>
          <w:trHeight w:val="261"/>
          <w:tblHeader/>
        </w:trPr>
        <w:tc>
          <w:tcPr>
            <w:tcW w:w="5760" w:type="dxa"/>
          </w:tcPr>
          <w:p w14:paraId="733BC12A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66E684F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A488DF" w14:textId="540DF0BE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723BB9D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0E13F64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6C49B27F" w14:textId="3B6B76DC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75BF2" w:rsidRPr="00B75BF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5E5" w14:paraId="154051DB" w14:textId="77777777" w:rsidTr="00C81BAE">
        <w:trPr>
          <w:trHeight w:val="261"/>
          <w:tblHeader/>
        </w:trPr>
        <w:tc>
          <w:tcPr>
            <w:tcW w:w="5760" w:type="dxa"/>
          </w:tcPr>
          <w:p w14:paraId="7105DE70" w14:textId="22D83381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9336F45" w14:textId="77777777" w:rsidR="009805E5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14:paraId="080E994A" w14:textId="77777777" w:rsidTr="00C81BAE">
        <w:trPr>
          <w:trHeight w:val="261"/>
        </w:trPr>
        <w:tc>
          <w:tcPr>
            <w:tcW w:w="5760" w:type="dxa"/>
          </w:tcPr>
          <w:p w14:paraId="18ED40BC" w14:textId="001A40F6" w:rsidR="00C81BAE" w:rsidRDefault="001435A4" w:rsidP="00C81B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3510" w:type="dxa"/>
            <w:gridSpan w:val="3"/>
          </w:tcPr>
          <w:p w14:paraId="60D9368D" w14:textId="77777777" w:rsidR="00C81BAE" w:rsidRDefault="00C81BAE" w:rsidP="00C81B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1BAE" w14:paraId="0382DE6E" w14:textId="77777777" w:rsidTr="00C81BAE">
        <w:trPr>
          <w:trHeight w:val="261"/>
        </w:trPr>
        <w:tc>
          <w:tcPr>
            <w:tcW w:w="5760" w:type="dxa"/>
            <w:hideMark/>
          </w:tcPr>
          <w:p w14:paraId="56EB6035" w14:textId="77777777" w:rsidR="00C81BAE" w:rsidRDefault="00C81BAE" w:rsidP="00C81B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D6AF4B" w14:textId="77777777" w:rsidR="00C81BAE" w:rsidRDefault="00C81BAE" w:rsidP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F8226" w14:textId="77777777" w:rsidR="00C81BAE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700C498" w14:textId="77777777" w:rsidR="00C81BAE" w:rsidRDefault="00C81BAE" w:rsidP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BAE" w14:paraId="2B12E333" w14:textId="77777777" w:rsidTr="00C81BAE">
        <w:trPr>
          <w:trHeight w:val="261"/>
        </w:trPr>
        <w:tc>
          <w:tcPr>
            <w:tcW w:w="5760" w:type="dxa"/>
            <w:hideMark/>
          </w:tcPr>
          <w:p w14:paraId="4E9BC1F4" w14:textId="77777777" w:rsidR="00C81BAE" w:rsidRDefault="00C81BAE" w:rsidP="00C81B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6C9CFC" w14:textId="26115367" w:rsidR="00C81BAE" w:rsidRPr="002C7A5B" w:rsidRDefault="00B75BF2" w:rsidP="00C81B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765761" w:rsidRPr="007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F463E" w14:textId="77777777" w:rsidR="00C81BAE" w:rsidRPr="002C7A5B" w:rsidRDefault="00C81BAE" w:rsidP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FC67211" w14:textId="40EF32D7" w:rsidR="00C81BAE" w:rsidRPr="002C7A5B" w:rsidRDefault="00B75BF2" w:rsidP="00C81B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278</w:t>
            </w:r>
            <w:r w:rsidR="00E33ADE" w:rsidRPr="00E33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B3CD2" w:rsidRPr="00391E7C" w14:paraId="016F44E8" w14:textId="77777777" w:rsidTr="006060A2">
        <w:trPr>
          <w:trHeight w:val="261"/>
        </w:trPr>
        <w:tc>
          <w:tcPr>
            <w:tcW w:w="5760" w:type="dxa"/>
          </w:tcPr>
          <w:p w14:paraId="2852E24C" w14:textId="77777777" w:rsidR="005B3CD2" w:rsidRPr="00391E7C" w:rsidRDefault="005B3CD2" w:rsidP="006060A2">
            <w:pPr>
              <w:ind w:left="-14" w:right="-90"/>
              <w:rPr>
                <w:rFonts w:ascii="Angsana New" w:hAnsi="Angsana New"/>
                <w:b/>
                <w:i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EC046F8" w14:textId="77777777" w:rsidR="005B3CD2" w:rsidRPr="00391E7C" w:rsidRDefault="005B3CD2" w:rsidP="006060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14:paraId="55CB71CA" w14:textId="77777777" w:rsidTr="006060A2">
        <w:trPr>
          <w:trHeight w:val="261"/>
        </w:trPr>
        <w:tc>
          <w:tcPr>
            <w:tcW w:w="5760" w:type="dxa"/>
          </w:tcPr>
          <w:p w14:paraId="7D628051" w14:textId="0F36AB74" w:rsidR="005B3CD2" w:rsidRDefault="001435A4" w:rsidP="006060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</w:tcPr>
          <w:p w14:paraId="46E18C2D" w14:textId="77777777" w:rsidR="005B3CD2" w:rsidRDefault="005B3CD2" w:rsidP="006060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14:paraId="3E27D254" w14:textId="77777777" w:rsidTr="006060A2">
        <w:trPr>
          <w:trHeight w:val="261"/>
        </w:trPr>
        <w:tc>
          <w:tcPr>
            <w:tcW w:w="5760" w:type="dxa"/>
            <w:hideMark/>
          </w:tcPr>
          <w:p w14:paraId="78D92B3F" w14:textId="77777777" w:rsidR="005B3CD2" w:rsidRDefault="005B3CD2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5CFA0F" w14:textId="77777777" w:rsidR="005B3CD2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1FA21" w14:textId="77777777" w:rsidR="005B3CD2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156DF3" w14:textId="77777777" w:rsidR="005B3CD2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14:paraId="5D840F53" w14:textId="77777777" w:rsidTr="006060A2">
        <w:trPr>
          <w:trHeight w:val="261"/>
        </w:trPr>
        <w:tc>
          <w:tcPr>
            <w:tcW w:w="5760" w:type="dxa"/>
            <w:hideMark/>
          </w:tcPr>
          <w:p w14:paraId="18BCAC32" w14:textId="77777777" w:rsidR="005B3CD2" w:rsidRDefault="005B3CD2" w:rsidP="006060A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26BF2D" w14:textId="0C7E1F37" w:rsidR="005B3CD2" w:rsidRDefault="00B75BF2" w:rsidP="006060A2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5B3CD2" w:rsidRPr="003C7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0DFFC" w14:textId="77777777" w:rsidR="005B3CD2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11DC10E" w14:textId="03AEB08C" w:rsidR="005B3CD2" w:rsidRDefault="00B75BF2" w:rsidP="006060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479</w:t>
            </w:r>
            <w:r w:rsidR="005B3CD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573</w:t>
            </w:r>
          </w:p>
        </w:tc>
      </w:tr>
    </w:tbl>
    <w:p w14:paraId="38160D3F" w14:textId="4106FA23" w:rsidR="005B3CD2" w:rsidRPr="00391E7C" w:rsidRDefault="005B3CD2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9805E5" w14:paraId="71442289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749731D9" w14:textId="348AB7EE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676037A8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5E5" w14:paraId="64060811" w14:textId="77777777" w:rsidTr="00F94A93">
        <w:trPr>
          <w:trHeight w:val="261"/>
          <w:tblHeader/>
        </w:trPr>
        <w:tc>
          <w:tcPr>
            <w:tcW w:w="5759" w:type="dxa"/>
            <w:vAlign w:val="bottom"/>
          </w:tcPr>
          <w:p w14:paraId="5DEDE14C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9E90072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AC2D51A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F762F6C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05E5" w14:paraId="3C40FD7F" w14:textId="77777777" w:rsidTr="00F94A93">
        <w:trPr>
          <w:trHeight w:val="261"/>
          <w:tblHeader/>
        </w:trPr>
        <w:tc>
          <w:tcPr>
            <w:tcW w:w="5759" w:type="dxa"/>
          </w:tcPr>
          <w:p w14:paraId="5670591A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F172DFC" w14:textId="77777777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4BF9D6" w14:textId="066FAFA6" w:rsidR="009805E5" w:rsidRDefault="0098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8BC3FB0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58E41E93" w14:textId="77777777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4275CCDC" w14:textId="2734AF3A" w:rsidR="009805E5" w:rsidRDefault="009805E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75BF2" w:rsidRPr="00B75B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805E5" w14:paraId="0D8502FE" w14:textId="77777777" w:rsidTr="00F94A93">
        <w:trPr>
          <w:trHeight w:val="261"/>
          <w:tblHeader/>
        </w:trPr>
        <w:tc>
          <w:tcPr>
            <w:tcW w:w="5759" w:type="dxa"/>
          </w:tcPr>
          <w:p w14:paraId="2449C85B" w14:textId="3FBB8F60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D980F05" w14:textId="77777777" w:rsidR="009805E5" w:rsidRDefault="009805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81BAE" w14:paraId="0DC0BC2B" w14:textId="77777777" w:rsidTr="001F6880">
        <w:trPr>
          <w:trHeight w:val="261"/>
        </w:trPr>
        <w:tc>
          <w:tcPr>
            <w:tcW w:w="5759" w:type="dxa"/>
          </w:tcPr>
          <w:p w14:paraId="3BE4F7A8" w14:textId="48849815" w:rsidR="00C81BAE" w:rsidRDefault="001435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FDC77D" w14:textId="77777777" w:rsidR="00C81BAE" w:rsidRDefault="00C81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DAEFFB" w14:textId="77777777" w:rsidR="00C81BAE" w:rsidRDefault="00C81BA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5356DC4" w14:textId="77777777" w:rsidR="00C81BAE" w:rsidRDefault="00C81BA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5E5" w14:paraId="5D7C559B" w14:textId="77777777" w:rsidTr="001F6880">
        <w:trPr>
          <w:trHeight w:val="261"/>
        </w:trPr>
        <w:tc>
          <w:tcPr>
            <w:tcW w:w="5759" w:type="dxa"/>
            <w:hideMark/>
          </w:tcPr>
          <w:p w14:paraId="42D08B63" w14:textId="77777777" w:rsidR="009805E5" w:rsidRDefault="0098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8028E2" w14:textId="77777777" w:rsidR="009805E5" w:rsidRDefault="009805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D50BA" w14:textId="77777777" w:rsidR="009805E5" w:rsidRDefault="009805E5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3FEB542" w14:textId="77777777" w:rsidR="009805E5" w:rsidRDefault="009805E5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880" w14:paraId="0E1ED9B2" w14:textId="77777777" w:rsidTr="001F6880">
        <w:trPr>
          <w:trHeight w:val="261"/>
        </w:trPr>
        <w:tc>
          <w:tcPr>
            <w:tcW w:w="5759" w:type="dxa"/>
            <w:hideMark/>
          </w:tcPr>
          <w:p w14:paraId="05ECF0BB" w14:textId="77777777" w:rsidR="001F6880" w:rsidRDefault="001F6880" w:rsidP="001F688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DBEC1B" w14:textId="012BF64B" w:rsidR="001F6880" w:rsidRDefault="00B75BF2" w:rsidP="001F6880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DAE2A" w14:textId="77777777" w:rsidR="001F6880" w:rsidRDefault="001F6880" w:rsidP="001F68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70F3988" w14:textId="31F8BB30" w:rsidR="001F6880" w:rsidRDefault="00B75BF2" w:rsidP="001F688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959</w:t>
            </w:r>
          </w:p>
        </w:tc>
      </w:tr>
      <w:tr w:rsidR="005B3CD2" w:rsidRPr="00391E7C" w14:paraId="7C8B5CDC" w14:textId="77777777" w:rsidTr="006060A2">
        <w:trPr>
          <w:trHeight w:val="261"/>
        </w:trPr>
        <w:tc>
          <w:tcPr>
            <w:tcW w:w="5759" w:type="dxa"/>
          </w:tcPr>
          <w:p w14:paraId="4CDA1D50" w14:textId="77777777" w:rsidR="005B3CD2" w:rsidRPr="00391E7C" w:rsidRDefault="005B3CD2" w:rsidP="006060A2">
            <w:pPr>
              <w:ind w:left="-14" w:right="-90"/>
              <w:rPr>
                <w:rFonts w:ascii="Angsana New" w:hAnsi="Angsana New"/>
                <w:b/>
                <w:i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6A3696A" w14:textId="77777777" w:rsidR="005B3CD2" w:rsidRPr="00391E7C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10022B" w14:textId="77777777" w:rsidR="005B3CD2" w:rsidRPr="00391E7C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F2FEC5C" w14:textId="77777777" w:rsidR="005B3CD2" w:rsidRPr="00391E7C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14:paraId="58F9BF5A" w14:textId="77777777" w:rsidTr="006060A2">
        <w:trPr>
          <w:trHeight w:val="261"/>
        </w:trPr>
        <w:tc>
          <w:tcPr>
            <w:tcW w:w="5759" w:type="dxa"/>
          </w:tcPr>
          <w:p w14:paraId="5D997D9A" w14:textId="0B21B385" w:rsidR="005B3CD2" w:rsidRDefault="001435A4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75BF2" w:rsidRPr="00B75BF2">
              <w:rPr>
                <w:rFonts w:ascii="Angsana New" w:hAnsi="Angsana New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7477FA" w14:textId="77777777" w:rsidR="005B3CD2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2B9566" w14:textId="77777777" w:rsidR="005B3CD2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A0F5342" w14:textId="77777777" w:rsidR="005B3CD2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14:paraId="72398070" w14:textId="77777777" w:rsidTr="006060A2">
        <w:trPr>
          <w:trHeight w:val="261"/>
        </w:trPr>
        <w:tc>
          <w:tcPr>
            <w:tcW w:w="5759" w:type="dxa"/>
            <w:hideMark/>
          </w:tcPr>
          <w:p w14:paraId="002EB844" w14:textId="77777777" w:rsidR="005B3CD2" w:rsidRDefault="005B3CD2" w:rsidP="006060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5FB0A4" w14:textId="77777777" w:rsidR="005B3CD2" w:rsidRDefault="005B3CD2" w:rsidP="006060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8564D" w14:textId="77777777" w:rsidR="005B3CD2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7E39E36" w14:textId="77777777" w:rsidR="005B3CD2" w:rsidRDefault="005B3CD2" w:rsidP="006060A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CD2" w14:paraId="2240CD16" w14:textId="77777777" w:rsidTr="006060A2">
        <w:trPr>
          <w:trHeight w:val="261"/>
        </w:trPr>
        <w:tc>
          <w:tcPr>
            <w:tcW w:w="5759" w:type="dxa"/>
            <w:hideMark/>
          </w:tcPr>
          <w:p w14:paraId="23014E96" w14:textId="77777777" w:rsidR="005B3CD2" w:rsidRDefault="005B3CD2" w:rsidP="006060A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309AC0" w14:textId="1907AE16" w:rsidR="005B3CD2" w:rsidRDefault="00B75BF2" w:rsidP="006060A2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D6B73" w14:textId="77777777" w:rsidR="005B3CD2" w:rsidRDefault="005B3CD2" w:rsidP="006060A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300015B" w14:textId="756C0FBB" w:rsidR="005B3CD2" w:rsidRDefault="00B75BF2" w:rsidP="006060A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305</w:t>
            </w:r>
            <w:r w:rsidR="005B3CD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/>
              </w:rPr>
              <w:t>577</w:t>
            </w:r>
          </w:p>
        </w:tc>
      </w:tr>
    </w:tbl>
    <w:p w14:paraId="5A27E21B" w14:textId="69AF3830" w:rsidR="00977299" w:rsidRDefault="0097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70CCB86" w14:textId="77777777" w:rsidR="00AE736F" w:rsidRPr="009721F5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40E8C3FF" w14:textId="77777777" w:rsidR="00AE736F" w:rsidRPr="009721F5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B3F244" w14:textId="0E4F5F22" w:rsidR="00AE736F" w:rsidRPr="009721F5" w:rsidRDefault="00AE736F" w:rsidP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B75BF2" w:rsidRPr="00B75BF2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7FE9FC56" w14:textId="4E826B06" w:rsidR="005B3CD2" w:rsidRDefault="005B3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55E7963" w14:textId="71475F82" w:rsidR="00BF405E" w:rsidRPr="00C81BAE" w:rsidRDefault="00BF405E" w:rsidP="00FE6DCA">
      <w:pPr>
        <w:pStyle w:val="ListParagraph"/>
        <w:numPr>
          <w:ilvl w:val="1"/>
          <w:numId w:val="22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BAE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46399A3" w14:textId="77777777" w:rsidR="00BF405E" w:rsidRPr="00A610EA" w:rsidRDefault="00BF405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02E8" w14:textId="0DC48F9B" w:rsidR="004976F0" w:rsidRPr="00CF50E5" w:rsidRDefault="004976F0" w:rsidP="004976F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CF50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6655234" w14:textId="3129A59F" w:rsidR="004976F0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5C38E91" w14:textId="77777777" w:rsidR="00E70C0E" w:rsidRPr="00CF50E5" w:rsidRDefault="00E70C0E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BF2DB" w14:textId="5E896A5B" w:rsidR="004976F0" w:rsidRPr="00CF50E5" w:rsidRDefault="004976F0" w:rsidP="004976F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CD16723" w14:textId="471A0498" w:rsidR="001B3BF3" w:rsidRDefault="001B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6659A0" w14:textId="77777777" w:rsidR="00F42BA9" w:rsidRDefault="00F4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67A95A" w14:textId="2DB2FB7B" w:rsidR="00B401F0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6600E" w:rsidRPr="00CF50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243BDB" w14:textId="77777777" w:rsidR="004268E1" w:rsidRPr="00CF50E5" w:rsidRDefault="004268E1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89EC4" w14:textId="578F9C09" w:rsidR="00B401F0" w:rsidRPr="00CF50E5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1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4F7A1B" w14:textId="77777777" w:rsidR="00B401F0" w:rsidRPr="00CF50E5" w:rsidRDefault="00B401F0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C1A6E" w14:textId="24896844" w:rsidR="00B401F0" w:rsidRPr="00CF50E5" w:rsidRDefault="00B401F0" w:rsidP="00C81B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A5E9F69" w14:textId="77777777" w:rsidR="00B401F0" w:rsidRPr="00CF50E5" w:rsidRDefault="00B401F0" w:rsidP="00B4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67ADA" w14:textId="14352EB3" w:rsidR="00B401F0" w:rsidRPr="00CF50E5" w:rsidRDefault="00B401F0" w:rsidP="00B401F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F50E5">
        <w:rPr>
          <w:rFonts w:asciiTheme="majorBidi" w:hAnsiTheme="majorBidi" w:cstheme="majorBidi"/>
          <w:sz w:val="30"/>
          <w:szCs w:val="30"/>
        </w:rPr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</w:t>
      </w:r>
      <w:proofErr w:type="gramStart"/>
      <w:r w:rsidRPr="00CF50E5">
        <w:rPr>
          <w:rFonts w:asciiTheme="majorBidi" w:hAnsiTheme="majorBidi" w:cstheme="majorBidi"/>
          <w:sz w:val="30"/>
          <w:szCs w:val="30"/>
        </w:rPr>
        <w:t>)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</w:p>
    <w:p w14:paraId="3873D2C4" w14:textId="77777777" w:rsidR="00B401F0" w:rsidRPr="00CF50E5" w:rsidRDefault="00B401F0" w:rsidP="00B401F0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D0F3D" w14:textId="5F8934F3" w:rsidR="004976F0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Pr="00CF50E5">
        <w:rPr>
          <w:rFonts w:asciiTheme="majorBidi" w:hAnsiTheme="majorBidi" w:cstheme="majorBidi" w:hint="cs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DC148B6" w14:textId="77777777" w:rsidR="00F42BA9" w:rsidRDefault="00F42BA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827A" w14:textId="40703044" w:rsidR="004976F0" w:rsidRPr="00CF50E5" w:rsidRDefault="00007339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ฝ่าย</w:t>
      </w:r>
      <w:r w:rsidR="004976F0" w:rsidRPr="00CF50E5">
        <w:rPr>
          <w:rFonts w:ascii="Angsana New" w:hAnsi="Angsana New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44372A">
        <w:rPr>
          <w:rFonts w:ascii="Angsana New" w:hAnsi="Angsana New"/>
          <w:sz w:val="30"/>
          <w:szCs w:val="30"/>
          <w:cs/>
        </w:rPr>
        <w:br/>
      </w:r>
      <w:r w:rsidR="004976F0" w:rsidRPr="00CF50E5">
        <w:rPr>
          <w:rFonts w:ascii="Angsana New" w:hAnsi="Angsana New"/>
          <w:sz w:val="30"/>
          <w:szCs w:val="30"/>
          <w:cs/>
        </w:rPr>
        <w:t>แต่ละรายก่อนที่</w:t>
      </w:r>
      <w:r w:rsidR="004976F0" w:rsidRPr="001077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 xml:space="preserve">จะเสนอระยะเวลาและเงื่อนไขทางการค้า </w:t>
      </w:r>
      <w:r w:rsidR="004976F0" w:rsidRPr="001077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976F0" w:rsidRPr="00CF50E5">
        <w:rPr>
          <w:rFonts w:ascii="Angsana New" w:hAnsi="Angsana New"/>
          <w:sz w:val="30"/>
          <w:szCs w:val="30"/>
          <w:cs/>
        </w:rPr>
        <w:t>จะทบทวนวงเงินยอดขาย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4976F0" w:rsidRPr="00CF50E5">
        <w:rPr>
          <w:rFonts w:ascii="Angsana New" w:hAnsi="Angsana New"/>
          <w:sz w:val="30"/>
          <w:szCs w:val="30"/>
          <w:cs/>
        </w:rPr>
        <w:t>กำหนดไว้สำหรับลูกค้าแต่ละรายเป็น</w:t>
      </w:r>
      <w:r>
        <w:rPr>
          <w:rFonts w:ascii="Angsana New" w:hAnsi="Angsana New" w:hint="cs"/>
          <w:sz w:val="30"/>
          <w:szCs w:val="30"/>
          <w:cs/>
        </w:rPr>
        <w:t>ประจำทุกปี</w:t>
      </w:r>
      <w:r w:rsidR="0056600E" w:rsidRPr="001077AA">
        <w:rPr>
          <w:rFonts w:ascii="Angsana New" w:hAnsi="Angsana New"/>
          <w:sz w:val="30"/>
          <w:szCs w:val="30"/>
        </w:rPr>
        <w:t xml:space="preserve"> </w:t>
      </w:r>
      <w:r w:rsidR="004976F0" w:rsidRPr="00CF50E5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</w:t>
      </w:r>
      <w:r w:rsidR="004976F0" w:rsidRPr="008B1295">
        <w:rPr>
          <w:rFonts w:asciiTheme="majorBidi" w:hAnsiTheme="majorBidi" w:cstheme="majorBidi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ฝ่าย</w:t>
      </w:r>
      <w:r w:rsidRPr="00CF50E5">
        <w:rPr>
          <w:rFonts w:ascii="Angsana New" w:hAnsi="Angsana New"/>
          <w:sz w:val="30"/>
          <w:szCs w:val="30"/>
          <w:cs/>
        </w:rPr>
        <w:t>บริหาร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52AE720A" w14:textId="77777777" w:rsidR="004976F0" w:rsidRPr="00CF50E5" w:rsidRDefault="004976F0" w:rsidP="004976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E056350" w14:textId="4EA8E3F9" w:rsidR="00844D32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 </w:t>
      </w:r>
      <w:r w:rsidR="007836E5">
        <w:rPr>
          <w:rFonts w:asciiTheme="majorBidi" w:hAnsiTheme="majorBidi" w:cstheme="majorBidi"/>
          <w:sz w:val="30"/>
          <w:szCs w:val="30"/>
          <w:cs/>
        </w:rPr>
        <w:br/>
      </w:r>
      <w:r w:rsidR="00007339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B75BF2" w:rsidRPr="00B75BF2">
        <w:rPr>
          <w:rFonts w:asciiTheme="majorBidi" w:hAnsiTheme="majorBidi"/>
          <w:sz w:val="30"/>
          <w:szCs w:val="30"/>
        </w:rPr>
        <w:t>90</w:t>
      </w:r>
      <w:r w:rsidR="00007339">
        <w:rPr>
          <w:rFonts w:asciiTheme="majorBidi" w:hAnsiTheme="majorBidi"/>
          <w:sz w:val="30"/>
          <w:szCs w:val="30"/>
        </w:rPr>
        <w:t xml:space="preserve"> - </w:t>
      </w:r>
      <w:r w:rsidR="00B75BF2" w:rsidRPr="00B75BF2">
        <w:rPr>
          <w:rFonts w:asciiTheme="majorBidi" w:hAnsiTheme="majorBidi"/>
          <w:sz w:val="30"/>
          <w:szCs w:val="30"/>
        </w:rPr>
        <w:t>180</w:t>
      </w:r>
      <w:r w:rsidR="00007339">
        <w:rPr>
          <w:rFonts w:asciiTheme="majorBidi" w:hAnsiTheme="majorBidi"/>
          <w:sz w:val="30"/>
          <w:szCs w:val="30"/>
        </w:rPr>
        <w:t xml:space="preserve"> </w:t>
      </w:r>
      <w:r w:rsidR="00007339">
        <w:rPr>
          <w:rFonts w:asciiTheme="majorBidi" w:hAnsiTheme="majorBidi" w:hint="cs"/>
          <w:sz w:val="30"/>
          <w:szCs w:val="30"/>
          <w:cs/>
        </w:rPr>
        <w:t>วัน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" w:name="_Hlk59433075"/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="00007339">
        <w:rPr>
          <w:rFonts w:asciiTheme="majorBidi" w:hAnsiTheme="majorBidi" w:cstheme="majorBidi"/>
          <w:sz w:val="30"/>
          <w:szCs w:val="30"/>
          <w:cs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bookmarkEnd w:id="3"/>
      <w:r w:rsidRPr="00CF50E5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</w:t>
      </w:r>
      <w:r w:rsidR="00007339">
        <w:rPr>
          <w:rFonts w:asciiTheme="majorBidi" w:hAnsiTheme="majorBidi" w:cstheme="majorBidi"/>
          <w:sz w:val="30"/>
          <w:szCs w:val="30"/>
          <w:cs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107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50E5">
        <w:rPr>
          <w:rFonts w:asciiTheme="majorBidi" w:hAnsiTheme="majorBidi" w:cstheme="majorBidi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0959BCCF" w14:textId="38AE33C8" w:rsidR="004976F0" w:rsidRPr="00CF50E5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6B8B9C" w14:textId="7409B23C" w:rsidR="004976F0" w:rsidRDefault="004976F0" w:rsidP="008B12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F50E5">
        <w:rPr>
          <w:rFonts w:ascii="Angsana New" w:hAnsi="Angsana New"/>
          <w:sz w:val="30"/>
          <w:szCs w:val="30"/>
          <w:cs/>
        </w:rPr>
        <w:t>ข้อมูล</w:t>
      </w:r>
      <w:r w:rsidRPr="008B1295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CF50E5">
        <w:rPr>
          <w:rFonts w:ascii="Angsana New" w:hAnsi="Angsana New"/>
          <w:sz w:val="30"/>
          <w:szCs w:val="30"/>
          <w:cs/>
        </w:rPr>
        <w:t xml:space="preserve">ลูกหนี้การค้าเปิดเผยในหมายเหตุข้อ </w:t>
      </w:r>
      <w:r w:rsidR="00B75BF2" w:rsidRPr="00B75BF2">
        <w:rPr>
          <w:rFonts w:ascii="Angsana New" w:hAnsi="Angsana New"/>
          <w:sz w:val="30"/>
          <w:szCs w:val="30"/>
        </w:rPr>
        <w:t>6</w:t>
      </w:r>
      <w:r w:rsidRPr="00CF50E5">
        <w:rPr>
          <w:rFonts w:ascii="Angsana New" w:hAnsi="Angsana New"/>
          <w:sz w:val="30"/>
          <w:szCs w:val="30"/>
        </w:rPr>
        <w:t xml:space="preserve"> </w:t>
      </w:r>
    </w:p>
    <w:p w14:paraId="0F8BA455" w14:textId="4E5BE89B" w:rsidR="007C0BDB" w:rsidRPr="00CF50E5" w:rsidRDefault="007C0BDB" w:rsidP="00C37F4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2</w:t>
      </w:r>
      <w:r w:rsidRPr="00CF50E5">
        <w:rPr>
          <w:rFonts w:asciiTheme="majorBidi" w:hAnsiTheme="majorBidi" w:cstheme="majorBidi"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2C0673" w14:textId="77777777" w:rsidR="007C0BDB" w:rsidRPr="00844D32" w:rsidRDefault="007C0BDB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844D32">
        <w:rPr>
          <w:rFonts w:asciiTheme="majorBidi" w:hAnsiTheme="majorBidi" w:cstheme="majorBidi"/>
          <w:sz w:val="22"/>
          <w:szCs w:val="22"/>
        </w:rPr>
        <w:tab/>
      </w:r>
    </w:p>
    <w:p w14:paraId="08B9F807" w14:textId="77777777" w:rsidR="004268E1" w:rsidRDefault="007C0BDB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4976F0" w:rsidRPr="00CF50E5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CF50E5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3AAB7D7" w14:textId="77777777" w:rsidR="004268E1" w:rsidRPr="00844D32" w:rsidRDefault="004268E1" w:rsidP="00BB5949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Cs w:val="22"/>
        </w:rPr>
      </w:pPr>
    </w:p>
    <w:p w14:paraId="58CFEECC" w14:textId="06610864" w:rsidR="007C0BDB" w:rsidRPr="00CF50E5" w:rsidRDefault="007C0BDB" w:rsidP="004268E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</w:rPr>
        <w:t>(</w:t>
      </w:r>
      <w:r w:rsidRPr="00CF50E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</w:t>
      </w:r>
      <w:r w:rsidRPr="00CF50E5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3</w:t>
      </w:r>
      <w:r w:rsidRPr="00CF50E5">
        <w:rPr>
          <w:rFonts w:asciiTheme="majorBidi" w:hAnsiTheme="majorBidi" w:cstheme="majorBidi"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3C08DC1B" w14:textId="77777777" w:rsidR="007C0BDB" w:rsidRPr="00844D32" w:rsidRDefault="007C0BDB" w:rsidP="007C0BDB">
      <w:pPr>
        <w:ind w:left="900"/>
        <w:jc w:val="both"/>
        <w:rPr>
          <w:rFonts w:asciiTheme="majorBidi" w:hAnsiTheme="majorBidi" w:cstheme="majorBidi"/>
          <w:sz w:val="22"/>
          <w:szCs w:val="22"/>
        </w:rPr>
      </w:pPr>
    </w:p>
    <w:p w14:paraId="3AF0C30A" w14:textId="384A00B1" w:rsidR="007C0BDB" w:rsidRPr="00CF50E5" w:rsidRDefault="007C0BDB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</w:p>
    <w:p w14:paraId="41771832" w14:textId="77777777" w:rsidR="0085477F" w:rsidRPr="00844D32" w:rsidRDefault="0085477F" w:rsidP="00C37F4A">
      <w:pPr>
        <w:tabs>
          <w:tab w:val="clear" w:pos="907"/>
          <w:tab w:val="left" w:pos="1080"/>
        </w:tabs>
        <w:ind w:left="1530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p w14:paraId="10E80D89" w14:textId="02008A2C" w:rsidR="007C0BDB" w:rsidRPr="00CF50E5" w:rsidRDefault="007C0BDB" w:rsidP="007C0BDB">
      <w:pPr>
        <w:pStyle w:val="ListParagraph"/>
        <w:ind w:left="900" w:hanging="450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2</w:t>
      </w:r>
      <w:r w:rsidRPr="00CF50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F50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CF50E5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315BEC4E" w14:textId="77777777" w:rsidR="007C0BDB" w:rsidRPr="00844D32" w:rsidRDefault="007C0BDB" w:rsidP="007C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853445" w14:textId="36F66749" w:rsidR="007C0BDB" w:rsidRPr="00CF50E5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F94A93">
        <w:rPr>
          <w:rFonts w:asciiTheme="majorBidi" w:hAnsiTheme="majorBidi" w:cstheme="majorBidi"/>
          <w:sz w:val="30"/>
          <w:szCs w:val="30"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732FCEE" w14:textId="77777777" w:rsidR="007C0BDB" w:rsidRPr="00844D32" w:rsidRDefault="007C0BDB" w:rsidP="007C0BDB">
      <w:pPr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1E0357" w14:textId="3740B3C5" w:rsidR="004976F0" w:rsidRDefault="007C0BDB" w:rsidP="007C0B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F50E5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Pr="00CF50E5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CF50E5">
        <w:rPr>
          <w:rFonts w:asciiTheme="majorBidi" w:hAnsiTheme="majorBidi" w:cstheme="majorBidi"/>
          <w:sz w:val="30"/>
          <w:szCs w:val="30"/>
        </w:rPr>
        <w:t xml:space="preserve"> </w:t>
      </w:r>
      <w:r w:rsidR="009F6169">
        <w:rPr>
          <w:rFonts w:asciiTheme="majorBidi" w:hAnsiTheme="majorBidi" w:cstheme="majorBidi"/>
          <w:sz w:val="30"/>
          <w:szCs w:val="30"/>
        </w:rPr>
        <w:br/>
      </w:r>
      <w:r w:rsidRPr="00CF50E5">
        <w:rPr>
          <w:rFonts w:asciiTheme="majorBidi" w:hAnsiTheme="majorBidi" w:cstheme="majorBidi"/>
          <w:sz w:val="30"/>
          <w:szCs w:val="30"/>
          <w:cs/>
        </w:rPr>
        <w:t>โดย</w:t>
      </w:r>
      <w:r w:rsidR="004976F0" w:rsidRPr="00CF50E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F50E5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</w:p>
    <w:p w14:paraId="1CEE7A16" w14:textId="57C0A889" w:rsidR="004976F0" w:rsidRPr="00844D32" w:rsidRDefault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7C0BDB" w:rsidRPr="00A610EA" w14:paraId="0364617B" w14:textId="77777777" w:rsidTr="006B1100">
        <w:trPr>
          <w:tblHeader/>
        </w:trPr>
        <w:tc>
          <w:tcPr>
            <w:tcW w:w="2345" w:type="dxa"/>
            <w:hideMark/>
          </w:tcPr>
          <w:p w14:paraId="56648206" w14:textId="1750254A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DD0DB9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0BDB" w:rsidRPr="00A610EA" w14:paraId="4775EB5B" w14:textId="77777777" w:rsidTr="006B1100">
        <w:trPr>
          <w:tblHeader/>
        </w:trPr>
        <w:tc>
          <w:tcPr>
            <w:tcW w:w="2345" w:type="dxa"/>
            <w:hideMark/>
          </w:tcPr>
          <w:p w14:paraId="3CFC550B" w14:textId="77777777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76B0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FB1B1D4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4EFFD40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C0BDB" w:rsidRPr="00A610EA" w14:paraId="4789779D" w14:textId="77777777" w:rsidTr="006B1100">
        <w:trPr>
          <w:tblHeader/>
        </w:trPr>
        <w:tc>
          <w:tcPr>
            <w:tcW w:w="2345" w:type="dxa"/>
            <w:vAlign w:val="bottom"/>
            <w:hideMark/>
          </w:tcPr>
          <w:p w14:paraId="11D2E198" w14:textId="229548A7" w:rsidR="007C0BDB" w:rsidRPr="00A610EA" w:rsidRDefault="007C0BDB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2254E65" w14:textId="77777777" w:rsidR="007C0BDB" w:rsidRPr="00A610EA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C3D7226" w14:textId="77777777" w:rsidR="007C0BDB" w:rsidRPr="00A610EA" w:rsidRDefault="007C0BDB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C510680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7B734F83" w14:textId="73210EF4" w:rsidR="007C0BDB" w:rsidRPr="00A610EA" w:rsidRDefault="007C0BDB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1BE4DE7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CBF4D64" w14:textId="3B776637" w:rsidR="007C0BDB" w:rsidRPr="00A610EA" w:rsidRDefault="007C0BDB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208D130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4E12CE" w14:textId="2B102B94" w:rsidR="007C0BDB" w:rsidRPr="00A610EA" w:rsidRDefault="007C0BDB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9341FAF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3FB054EA" w14:textId="792855BA" w:rsidR="007C0BDB" w:rsidRPr="00A610EA" w:rsidRDefault="007C0BDB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22CA"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AB674C4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74AA6249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0BDB" w:rsidRPr="00A610EA" w14:paraId="69B495A8" w14:textId="77777777" w:rsidTr="006B1100">
        <w:trPr>
          <w:tblHeader/>
        </w:trPr>
        <w:tc>
          <w:tcPr>
            <w:tcW w:w="2345" w:type="dxa"/>
          </w:tcPr>
          <w:p w14:paraId="7FBEADDA" w14:textId="77777777" w:rsidR="007C0BDB" w:rsidRPr="00A610EA" w:rsidRDefault="007C0BDB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51209302" w14:textId="77777777" w:rsidR="007C0BDB" w:rsidRPr="00A610EA" w:rsidRDefault="007C0BDB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E22CA"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976F0" w:rsidRPr="00A610EA" w14:paraId="5F5FFABD" w14:textId="77777777" w:rsidTr="002E7E21">
        <w:tc>
          <w:tcPr>
            <w:tcW w:w="2345" w:type="dxa"/>
          </w:tcPr>
          <w:p w14:paraId="4C9F37EC" w14:textId="2F8D2B41" w:rsidR="004976F0" w:rsidRPr="00A610EA" w:rsidRDefault="00B75BF2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6840" w:type="dxa"/>
            <w:gridSpan w:val="11"/>
          </w:tcPr>
          <w:p w14:paraId="133124DD" w14:textId="77777777" w:rsidR="004976F0" w:rsidRPr="00A610EA" w:rsidRDefault="004976F0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0BDB" w:rsidRPr="00A610EA" w14:paraId="2FE366E8" w14:textId="77777777" w:rsidTr="002E7E21">
        <w:tc>
          <w:tcPr>
            <w:tcW w:w="2345" w:type="dxa"/>
            <w:hideMark/>
          </w:tcPr>
          <w:p w14:paraId="4FDE3761" w14:textId="77777777" w:rsidR="007C0BDB" w:rsidRPr="00A610EA" w:rsidRDefault="007C0BDB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FF6CEA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021D54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02C14ED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62BBA23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690BC3D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23CBC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30EA90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3703A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61539B5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53D062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E3491" w14:textId="77777777" w:rsidR="007C0BDB" w:rsidRPr="00A610EA" w:rsidRDefault="007C0BDB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842" w:rsidRPr="00A610EA" w14:paraId="426B056D" w14:textId="77777777" w:rsidTr="002E7E21">
        <w:tc>
          <w:tcPr>
            <w:tcW w:w="2345" w:type="dxa"/>
            <w:hideMark/>
          </w:tcPr>
          <w:p w14:paraId="41EFB004" w14:textId="77777777" w:rsidR="00A86842" w:rsidRPr="00A610EA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23406C36" w14:textId="3E400C76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93</w:t>
            </w:r>
            <w:r w:rsidR="00A86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72" w:type="dxa"/>
          </w:tcPr>
          <w:p w14:paraId="79841686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611AC0" w14:textId="1B77DB36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93</w:t>
            </w:r>
            <w:r w:rsidR="0084069A" w:rsidRPr="0084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72" w:type="dxa"/>
          </w:tcPr>
          <w:p w14:paraId="374C0C32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B7CA8D6" w14:textId="320F8585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60F4D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E65FD06" w14:textId="1882053A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A8B95B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8DB9A5F" w14:textId="4F0F479A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BBDFED6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2E626CB" w14:textId="7D6CDB27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93</w:t>
            </w:r>
            <w:r w:rsidR="0084069A" w:rsidRPr="0084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</w:tr>
      <w:tr w:rsidR="00A86842" w:rsidRPr="00A610EA" w14:paraId="055EC107" w14:textId="77777777" w:rsidTr="002E7E21">
        <w:tc>
          <w:tcPr>
            <w:tcW w:w="2345" w:type="dxa"/>
            <w:hideMark/>
          </w:tcPr>
          <w:p w14:paraId="1EBBEB9C" w14:textId="77777777" w:rsidR="00A86842" w:rsidRPr="00A610EA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A4A7E50" w14:textId="39EBFC1C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96</w:t>
            </w:r>
            <w:r w:rsidR="00A86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  <w:tc>
          <w:tcPr>
            <w:tcW w:w="272" w:type="dxa"/>
          </w:tcPr>
          <w:p w14:paraId="06DC9736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7A1A56B" w14:textId="3801079F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96</w:t>
            </w:r>
            <w:r w:rsidR="00A86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  <w:tc>
          <w:tcPr>
            <w:tcW w:w="272" w:type="dxa"/>
          </w:tcPr>
          <w:p w14:paraId="6F53D98D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ECDF4B3" w14:textId="2EEA1834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31683F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8FE0D" w14:textId="65AF4BB8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B6DEF0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936918" w14:textId="10F8C0F7" w:rsidR="00A86842" w:rsidRPr="00A610EA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0337145" w14:textId="77777777" w:rsidR="00A86842" w:rsidRPr="00A610EA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08D3CB5" w14:textId="44316D1D" w:rsidR="00A86842" w:rsidRPr="00A610EA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96</w:t>
            </w:r>
            <w:r w:rsidR="00A86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</w:tr>
      <w:tr w:rsidR="00A86842" w:rsidRPr="008E2759" w14:paraId="09FB4FA1" w14:textId="77777777" w:rsidTr="002E7E21">
        <w:tc>
          <w:tcPr>
            <w:tcW w:w="2345" w:type="dxa"/>
          </w:tcPr>
          <w:p w14:paraId="1A1CB295" w14:textId="3DC5F3D8" w:rsidR="00A86842" w:rsidRPr="008E2759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7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9FBCB14" w14:textId="7C84F53C" w:rsidR="00A86842" w:rsidRPr="008E2759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84069A" w:rsidRPr="0084069A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  <w:tc>
          <w:tcPr>
            <w:tcW w:w="272" w:type="dxa"/>
          </w:tcPr>
          <w:p w14:paraId="2BAAAD03" w14:textId="77777777" w:rsidR="00A86842" w:rsidRPr="008E2759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BC1166" w14:textId="6BDE6D5F" w:rsidR="00A86842" w:rsidRPr="008E2759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84069A" w:rsidRPr="0084069A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  <w:tc>
          <w:tcPr>
            <w:tcW w:w="272" w:type="dxa"/>
          </w:tcPr>
          <w:p w14:paraId="42F45091" w14:textId="77777777" w:rsidR="00A86842" w:rsidRPr="008E2759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1C3B4B3" w14:textId="53F58CD4" w:rsidR="00A86842" w:rsidRPr="008E2759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811B1" w14:textId="77777777" w:rsidR="00A86842" w:rsidRPr="008E2759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CB84E6" w14:textId="0E288174" w:rsidR="00A86842" w:rsidRPr="008E2759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B63DFA" w14:textId="77777777" w:rsidR="00A86842" w:rsidRPr="008E2759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74722B" w14:textId="42FAE9DA" w:rsidR="00A86842" w:rsidRPr="008E2759" w:rsidRDefault="00A86842" w:rsidP="00A8684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4CA701" w14:textId="77777777" w:rsidR="00A86842" w:rsidRPr="008E2759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AF7A7F" w14:textId="373A6006" w:rsidR="00A86842" w:rsidRPr="008E2759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84069A" w:rsidRPr="0084069A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815</w:t>
            </w:r>
          </w:p>
        </w:tc>
      </w:tr>
      <w:tr w:rsidR="00A86842" w:rsidRPr="006E1E42" w14:paraId="19B3F829" w14:textId="77777777" w:rsidTr="002E7E21">
        <w:tc>
          <w:tcPr>
            <w:tcW w:w="2345" w:type="dxa"/>
            <w:hideMark/>
          </w:tcPr>
          <w:p w14:paraId="1F1FD1C8" w14:textId="77777777" w:rsidR="00A86842" w:rsidRPr="00A610EA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E7EBB34" w14:textId="0C8CF0A9" w:rsidR="00A86842" w:rsidRPr="002C7A5B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187</w:t>
            </w:r>
            <w:r w:rsidR="0084069A" w:rsidRPr="0084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146</w:t>
            </w:r>
          </w:p>
        </w:tc>
        <w:tc>
          <w:tcPr>
            <w:tcW w:w="272" w:type="dxa"/>
          </w:tcPr>
          <w:p w14:paraId="4EE07648" w14:textId="77777777" w:rsidR="00A86842" w:rsidRPr="002C7A5B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26A60AAB" w14:textId="0256C95B" w:rsidR="00A86842" w:rsidRPr="00A60865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144</w:t>
            </w:r>
            <w:r w:rsidR="000D227A" w:rsidRPr="000D22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773</w:t>
            </w:r>
          </w:p>
        </w:tc>
        <w:tc>
          <w:tcPr>
            <w:tcW w:w="272" w:type="dxa"/>
          </w:tcPr>
          <w:p w14:paraId="4AF41691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EDF56E6" w14:textId="5B9A7630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</w:t>
            </w:r>
            <w:r w:rsidR="00A60865" w:rsidRPr="006E1E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291568CF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53AE7C" w14:textId="6DDE5280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29</w:t>
            </w:r>
            <w:r w:rsidR="000D227A" w:rsidRPr="000D22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45599826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8D48B1" w14:textId="5A12E6D0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0D227A" w:rsidRPr="000D22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542</w:t>
            </w:r>
          </w:p>
        </w:tc>
        <w:tc>
          <w:tcPr>
            <w:tcW w:w="263" w:type="dxa"/>
          </w:tcPr>
          <w:p w14:paraId="142A8991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7D1E111" w14:textId="4F9710CA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197</w:t>
            </w:r>
            <w:r w:rsidR="006E1E42" w:rsidRPr="006E1E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214</w:t>
            </w:r>
          </w:p>
        </w:tc>
      </w:tr>
      <w:tr w:rsidR="00A86842" w:rsidRPr="00A610EA" w14:paraId="135281EC" w14:textId="77777777" w:rsidTr="002E7E21">
        <w:trPr>
          <w:trHeight w:val="119"/>
        </w:trPr>
        <w:tc>
          <w:tcPr>
            <w:tcW w:w="2345" w:type="dxa"/>
            <w:hideMark/>
          </w:tcPr>
          <w:p w14:paraId="2843EC1A" w14:textId="77777777" w:rsidR="00A86842" w:rsidRPr="00A56BD8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C5658E" w14:textId="63D93248" w:rsidR="00A86842" w:rsidRPr="002C7A5B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54</w:t>
            </w:r>
            <w:r w:rsidR="0084069A" w:rsidRPr="0084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  <w:tc>
          <w:tcPr>
            <w:tcW w:w="272" w:type="dxa"/>
            <w:vAlign w:val="bottom"/>
          </w:tcPr>
          <w:p w14:paraId="3FD5D6B2" w14:textId="77777777" w:rsidR="00A86842" w:rsidRPr="002C7A5B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099A49E7" w14:textId="5865A59B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26</w:t>
            </w:r>
            <w:r w:rsidR="00A332E7" w:rsidRPr="00A33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936</w:t>
            </w:r>
          </w:p>
        </w:tc>
        <w:tc>
          <w:tcPr>
            <w:tcW w:w="272" w:type="dxa"/>
            <w:vAlign w:val="bottom"/>
          </w:tcPr>
          <w:p w14:paraId="7F11D138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945B49" w14:textId="039E39B8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A332E7" w:rsidRPr="00A33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672</w:t>
            </w:r>
          </w:p>
        </w:tc>
        <w:tc>
          <w:tcPr>
            <w:tcW w:w="236" w:type="dxa"/>
            <w:vAlign w:val="bottom"/>
          </w:tcPr>
          <w:p w14:paraId="7B7EE8CA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B59574" w14:textId="100703C3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="00A332E7" w:rsidRPr="00A33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982</w:t>
            </w:r>
          </w:p>
        </w:tc>
        <w:tc>
          <w:tcPr>
            <w:tcW w:w="236" w:type="dxa"/>
            <w:vAlign w:val="bottom"/>
          </w:tcPr>
          <w:p w14:paraId="27335796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B3E42A" w14:textId="1652BBCC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A332E7" w:rsidRPr="00A332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160</w:t>
            </w:r>
          </w:p>
        </w:tc>
        <w:tc>
          <w:tcPr>
            <w:tcW w:w="263" w:type="dxa"/>
            <w:vAlign w:val="bottom"/>
          </w:tcPr>
          <w:p w14:paraId="4B4514D2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3C95FB" w14:textId="314AD527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59</w:t>
            </w:r>
            <w:r w:rsidR="001B4551" w:rsidRPr="001B45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750</w:t>
            </w:r>
          </w:p>
        </w:tc>
      </w:tr>
      <w:tr w:rsidR="00A86842" w:rsidRPr="00A610EA" w14:paraId="6BD16C23" w14:textId="77777777" w:rsidTr="00156FD3">
        <w:tc>
          <w:tcPr>
            <w:tcW w:w="2345" w:type="dxa"/>
          </w:tcPr>
          <w:p w14:paraId="5F4EF600" w14:textId="77777777" w:rsidR="00A86842" w:rsidRPr="00A610EA" w:rsidRDefault="00A86842" w:rsidP="00A868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51D6" w14:textId="02EE378C" w:rsidR="00A86842" w:rsidRPr="002C7A5B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495</w:t>
            </w:r>
            <w:r w:rsidR="0084069A" w:rsidRPr="0084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2" w:type="dxa"/>
          </w:tcPr>
          <w:p w14:paraId="059077E8" w14:textId="77777777" w:rsidR="00A86842" w:rsidRPr="002C7A5B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4A7D2" w14:textId="29752970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426</w:t>
            </w:r>
            <w:r w:rsidR="001B4551" w:rsidRPr="001B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72" w:type="dxa"/>
          </w:tcPr>
          <w:p w14:paraId="54B6E107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3BD29" w14:textId="7B333E44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1B4551" w:rsidRPr="001B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36" w:type="dxa"/>
          </w:tcPr>
          <w:p w14:paraId="69DC8BC8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B7935" w14:textId="36ECF66C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  <w:r w:rsidR="001B4551" w:rsidRPr="001B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14:paraId="0095C245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86A5" w14:textId="52C70E59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1B4551" w:rsidRPr="001B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63" w:type="dxa"/>
          </w:tcPr>
          <w:p w14:paraId="221C168D" w14:textId="77777777" w:rsidR="00A86842" w:rsidRPr="006E1E42" w:rsidRDefault="00A8684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9DD74" w14:textId="7DBE9887" w:rsidR="00A86842" w:rsidRPr="006E1E42" w:rsidRDefault="00B75BF2" w:rsidP="00A8684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511</w:t>
            </w:r>
            <w:r w:rsidR="001B4551" w:rsidRPr="001B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351</w:t>
            </w:r>
          </w:p>
        </w:tc>
      </w:tr>
      <w:tr w:rsidR="005B3CD2" w:rsidRPr="00A610EA" w14:paraId="3B1FDBA6" w14:textId="77777777" w:rsidTr="006060A2">
        <w:tc>
          <w:tcPr>
            <w:tcW w:w="2345" w:type="dxa"/>
          </w:tcPr>
          <w:p w14:paraId="51B5916F" w14:textId="2AC8790B" w:rsidR="005B3CD2" w:rsidRPr="00A610EA" w:rsidRDefault="00B75BF2" w:rsidP="006060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lastRenderedPageBreak/>
              <w:t>2565</w:t>
            </w:r>
          </w:p>
        </w:tc>
        <w:tc>
          <w:tcPr>
            <w:tcW w:w="6840" w:type="dxa"/>
            <w:gridSpan w:val="11"/>
          </w:tcPr>
          <w:p w14:paraId="3D993F58" w14:textId="77777777" w:rsidR="005B3CD2" w:rsidRPr="00A610EA" w:rsidRDefault="005B3CD2" w:rsidP="006060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B3CD2" w:rsidRPr="00A610EA" w14:paraId="034E3E45" w14:textId="77777777" w:rsidTr="006060A2">
        <w:tc>
          <w:tcPr>
            <w:tcW w:w="2345" w:type="dxa"/>
            <w:hideMark/>
          </w:tcPr>
          <w:p w14:paraId="503A507C" w14:textId="77777777" w:rsidR="005B3CD2" w:rsidRPr="00A610EA" w:rsidRDefault="005B3CD2" w:rsidP="006060A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82E9570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E27D535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92B4532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0A5B11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4547517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CCBFE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6CACAE8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6F508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830A12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7265065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3E71645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CD2" w:rsidRPr="00A610EA" w14:paraId="6C019CA5" w14:textId="77777777" w:rsidTr="006060A2">
        <w:tc>
          <w:tcPr>
            <w:tcW w:w="2345" w:type="dxa"/>
            <w:hideMark/>
          </w:tcPr>
          <w:p w14:paraId="6BB79170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C53749D" w14:textId="5F359A3A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169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272" w:type="dxa"/>
          </w:tcPr>
          <w:p w14:paraId="28ADB6C7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49C0FE" w14:textId="6331CFAB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169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272" w:type="dxa"/>
          </w:tcPr>
          <w:p w14:paraId="477D9BCD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8CEE4E9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308586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7F5F71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7D2BF9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0CB298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82C4177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4D860AD" w14:textId="4C73ECF6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169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</w:tr>
      <w:tr w:rsidR="005B3CD2" w:rsidRPr="00A610EA" w14:paraId="39CF00BD" w14:textId="77777777" w:rsidTr="006060A2">
        <w:tc>
          <w:tcPr>
            <w:tcW w:w="2345" w:type="dxa"/>
            <w:hideMark/>
          </w:tcPr>
          <w:p w14:paraId="14E350F1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FA4EFB6" w14:textId="10012DBC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152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  <w:tc>
          <w:tcPr>
            <w:tcW w:w="272" w:type="dxa"/>
          </w:tcPr>
          <w:p w14:paraId="258D01DE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D8D7917" w14:textId="0F8A2FD7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152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  <w:tc>
          <w:tcPr>
            <w:tcW w:w="272" w:type="dxa"/>
          </w:tcPr>
          <w:p w14:paraId="276B4039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8B8E84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E7468D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8A7EF1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34B6CD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558261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F77AE04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5B7CC8" w14:textId="721A82AC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152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896</w:t>
            </w:r>
          </w:p>
        </w:tc>
      </w:tr>
      <w:tr w:rsidR="005B3CD2" w:rsidRPr="008E2759" w14:paraId="67005049" w14:textId="77777777" w:rsidTr="006060A2">
        <w:tc>
          <w:tcPr>
            <w:tcW w:w="2345" w:type="dxa"/>
          </w:tcPr>
          <w:p w14:paraId="555C24B5" w14:textId="77777777" w:rsidR="005B3CD2" w:rsidRPr="008E2759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7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4AF9099F" w14:textId="5F6E3D10" w:rsidR="005B3CD2" w:rsidRPr="008E2759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92</w:t>
            </w:r>
            <w:r w:rsidR="005B3CD2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4EF2F8BF" w14:textId="77777777" w:rsidR="005B3CD2" w:rsidRPr="008E2759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A3D8503" w14:textId="0A3876F6" w:rsidR="005B3CD2" w:rsidRPr="008E2759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92</w:t>
            </w:r>
            <w:r w:rsidR="005B3CD2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0524A4D4" w14:textId="77777777" w:rsidR="005B3CD2" w:rsidRPr="008E2759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9D3F93C" w14:textId="77777777" w:rsidR="005B3CD2" w:rsidRPr="008E2759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0D50B0" w14:textId="77777777" w:rsidR="005B3CD2" w:rsidRPr="008E2759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DD13E8" w14:textId="77777777" w:rsidR="005B3CD2" w:rsidRPr="008E2759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5165F2" w14:textId="77777777" w:rsidR="005B3CD2" w:rsidRPr="008E2759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C0FDBC" w14:textId="77777777" w:rsidR="005B3CD2" w:rsidRPr="008E2759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D2E2D9" w14:textId="77777777" w:rsidR="005B3CD2" w:rsidRPr="008E2759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557899" w14:textId="14C7FFC0" w:rsidR="005B3CD2" w:rsidRPr="008E2759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92</w:t>
            </w:r>
            <w:r w:rsidR="005B3CD2" w:rsidRPr="00052B46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631</w:t>
            </w:r>
          </w:p>
        </w:tc>
      </w:tr>
      <w:tr w:rsidR="005B3CD2" w:rsidRPr="00A610EA" w14:paraId="2AAE1345" w14:textId="77777777" w:rsidTr="006060A2">
        <w:tc>
          <w:tcPr>
            <w:tcW w:w="2345" w:type="dxa"/>
            <w:hideMark/>
          </w:tcPr>
          <w:p w14:paraId="1214DE08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596A6C2" w14:textId="581954FA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310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664</w:t>
            </w:r>
          </w:p>
        </w:tc>
        <w:tc>
          <w:tcPr>
            <w:tcW w:w="272" w:type="dxa"/>
          </w:tcPr>
          <w:p w14:paraId="3F882FC0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669CB955" w14:textId="73AA3DC9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250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148</w:t>
            </w:r>
          </w:p>
        </w:tc>
        <w:tc>
          <w:tcPr>
            <w:tcW w:w="272" w:type="dxa"/>
          </w:tcPr>
          <w:p w14:paraId="257ED0E4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0D207A98" w14:textId="6206F025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34</w:t>
            </w:r>
            <w:r w:rsidR="005B3CD2" w:rsidRPr="00052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320BE2CD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0D089430" w14:textId="5BE21DAB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30</w:t>
            </w:r>
            <w:r w:rsidR="005B3CD2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14:paraId="1D29B461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63F9B6E4" w14:textId="3B3623AD" w:rsidR="005B3CD2" w:rsidRPr="004F3582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460</w:t>
            </w:r>
          </w:p>
        </w:tc>
        <w:tc>
          <w:tcPr>
            <w:tcW w:w="263" w:type="dxa"/>
          </w:tcPr>
          <w:p w14:paraId="7DEA37DE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</w:tcPr>
          <w:p w14:paraId="1D6E4732" w14:textId="4CA8F2B8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321</w:t>
            </w:r>
            <w:r w:rsidR="005B3CD2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</w:tr>
      <w:tr w:rsidR="005B3CD2" w:rsidRPr="00A610EA" w14:paraId="75AB9FE4" w14:textId="77777777" w:rsidTr="006060A2">
        <w:trPr>
          <w:trHeight w:val="119"/>
        </w:trPr>
        <w:tc>
          <w:tcPr>
            <w:tcW w:w="2345" w:type="dxa"/>
            <w:hideMark/>
          </w:tcPr>
          <w:p w14:paraId="73260A31" w14:textId="77777777" w:rsidR="005B3CD2" w:rsidRPr="00A56BD8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56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561E89F" w14:textId="6AF71949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64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057</w:t>
            </w:r>
          </w:p>
        </w:tc>
        <w:tc>
          <w:tcPr>
            <w:tcW w:w="272" w:type="dxa"/>
            <w:vAlign w:val="bottom"/>
          </w:tcPr>
          <w:p w14:paraId="6825E81D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1467DE6" w14:textId="56CAAA43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28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251</w:t>
            </w:r>
          </w:p>
        </w:tc>
        <w:tc>
          <w:tcPr>
            <w:tcW w:w="272" w:type="dxa"/>
            <w:vAlign w:val="bottom"/>
          </w:tcPr>
          <w:p w14:paraId="5858A078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B10F31C" w14:textId="6DA62E59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19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498</w:t>
            </w:r>
          </w:p>
        </w:tc>
        <w:tc>
          <w:tcPr>
            <w:tcW w:w="236" w:type="dxa"/>
            <w:vAlign w:val="bottom"/>
          </w:tcPr>
          <w:p w14:paraId="344B5902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A2616A" w14:textId="112339AF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611</w:t>
            </w:r>
          </w:p>
        </w:tc>
        <w:tc>
          <w:tcPr>
            <w:tcW w:w="236" w:type="dxa"/>
            <w:vAlign w:val="bottom"/>
          </w:tcPr>
          <w:p w14:paraId="7580087B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D242E1" w14:textId="5E0E9506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63" w:type="dxa"/>
            <w:vAlign w:val="bottom"/>
          </w:tcPr>
          <w:p w14:paraId="5C5C96AA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70CEB4C" w14:textId="3D0C33A9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71</w:t>
            </w:r>
            <w:r w:rsidR="005B3CD2" w:rsidRPr="00C6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240</w:t>
            </w:r>
          </w:p>
        </w:tc>
      </w:tr>
      <w:tr w:rsidR="005B3CD2" w:rsidRPr="00A610EA" w14:paraId="5B3AEF8A" w14:textId="77777777" w:rsidTr="006060A2">
        <w:tc>
          <w:tcPr>
            <w:tcW w:w="2345" w:type="dxa"/>
          </w:tcPr>
          <w:p w14:paraId="5421F380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75123" w14:textId="4D0765A4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789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2" w:type="dxa"/>
          </w:tcPr>
          <w:p w14:paraId="23408B2D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8008E" w14:textId="51BE5AFB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693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2" w:type="dxa"/>
          </w:tcPr>
          <w:p w14:paraId="5FAA452A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C4695" w14:textId="5912E468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53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36" w:type="dxa"/>
          </w:tcPr>
          <w:p w14:paraId="179C924E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57B72" w14:textId="15320253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48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36" w:type="dxa"/>
          </w:tcPr>
          <w:p w14:paraId="237DBEB3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99D4A" w14:textId="28E2D651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63" w:type="dxa"/>
          </w:tcPr>
          <w:p w14:paraId="4DE3E591" w14:textId="77777777" w:rsidR="005B3CD2" w:rsidRPr="00C65E0F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AC2AB" w14:textId="3C8C7748" w:rsidR="005B3CD2" w:rsidRPr="00C65E0F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807</w:t>
            </w:r>
            <w:r w:rsidR="005B3CD2" w:rsidRPr="00C65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760</w:t>
            </w:r>
          </w:p>
        </w:tc>
      </w:tr>
    </w:tbl>
    <w:p w14:paraId="48B2E227" w14:textId="119AC185" w:rsidR="005B3CD2" w:rsidRPr="00131CBD" w:rsidRDefault="005B3C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1E22CA" w:rsidRPr="00A610EA" w14:paraId="27E598C8" w14:textId="77777777" w:rsidTr="00C34700">
        <w:trPr>
          <w:tblHeader/>
        </w:trPr>
        <w:tc>
          <w:tcPr>
            <w:tcW w:w="2345" w:type="dxa"/>
            <w:hideMark/>
          </w:tcPr>
          <w:p w14:paraId="7E9A264D" w14:textId="5D9A125B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7ABC6117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2CA" w:rsidRPr="00A610EA" w14:paraId="294FE434" w14:textId="77777777" w:rsidTr="00C34700">
        <w:trPr>
          <w:tblHeader/>
        </w:trPr>
        <w:tc>
          <w:tcPr>
            <w:tcW w:w="2345" w:type="dxa"/>
            <w:hideMark/>
          </w:tcPr>
          <w:p w14:paraId="2E22FA03" w14:textId="77777777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E1843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558DA4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6227BB78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22CA" w:rsidRPr="00A610EA" w14:paraId="127C25E4" w14:textId="77777777" w:rsidTr="00C34700">
        <w:trPr>
          <w:tblHeader/>
        </w:trPr>
        <w:tc>
          <w:tcPr>
            <w:tcW w:w="2345" w:type="dxa"/>
            <w:vAlign w:val="bottom"/>
            <w:hideMark/>
          </w:tcPr>
          <w:p w14:paraId="78F27129" w14:textId="437CB3AC" w:rsidR="001E22CA" w:rsidRPr="00A610EA" w:rsidRDefault="001E22CA" w:rsidP="003F59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7EC1CAC" w14:textId="77777777" w:rsidR="001E22CA" w:rsidRPr="00A610EA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8149FD2" w14:textId="77777777" w:rsidR="001E22CA" w:rsidRPr="00A610EA" w:rsidRDefault="001E22CA" w:rsidP="003F599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A43EAA5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A8D8DFD" w14:textId="4E6B1BB9" w:rsidR="001E22CA" w:rsidRPr="00A610EA" w:rsidRDefault="001E22CA" w:rsidP="003F599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38CF8C7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230CA47" w14:textId="40D5E455" w:rsidR="001E22CA" w:rsidRPr="00A610EA" w:rsidRDefault="001E22CA" w:rsidP="003F599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CCD36C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0D7909B" w14:textId="66455318" w:rsidR="001E22CA" w:rsidRPr="00A610EA" w:rsidRDefault="001E22CA" w:rsidP="003F599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D350E4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DD318B7" w14:textId="4A1B84D8" w:rsidR="001E22CA" w:rsidRPr="00A610EA" w:rsidRDefault="001E22CA" w:rsidP="003F599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667EECF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1C415C3C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22CA" w:rsidRPr="00A610EA" w14:paraId="0D72854A" w14:textId="77777777" w:rsidTr="00C34700">
        <w:trPr>
          <w:tblHeader/>
        </w:trPr>
        <w:tc>
          <w:tcPr>
            <w:tcW w:w="2345" w:type="dxa"/>
          </w:tcPr>
          <w:p w14:paraId="3FC6693B" w14:textId="77777777" w:rsidR="001E22CA" w:rsidRPr="00A610EA" w:rsidRDefault="001E22CA" w:rsidP="003F599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39BFC843" w14:textId="77777777" w:rsidR="001E22CA" w:rsidRPr="00A610EA" w:rsidRDefault="001E22CA" w:rsidP="003F599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76F0" w:rsidRPr="00A610EA" w14:paraId="0562B883" w14:textId="77777777" w:rsidTr="00C34700">
        <w:tc>
          <w:tcPr>
            <w:tcW w:w="2345" w:type="dxa"/>
          </w:tcPr>
          <w:p w14:paraId="4C105C4D" w14:textId="36421331" w:rsidR="004976F0" w:rsidRPr="00A610EA" w:rsidRDefault="00B75BF2" w:rsidP="003F59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AB1C8B2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16D1C86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EBFB9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F0766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26BC6EB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BB10AC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27B4E28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22CCD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2D66E7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D168C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3EACC733" w14:textId="77777777" w:rsidR="004976F0" w:rsidRPr="00A610EA" w:rsidRDefault="004976F0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22CA" w:rsidRPr="00A610EA" w14:paraId="55AF8424" w14:textId="77777777" w:rsidTr="00C34700">
        <w:tc>
          <w:tcPr>
            <w:tcW w:w="2345" w:type="dxa"/>
            <w:hideMark/>
          </w:tcPr>
          <w:p w14:paraId="7D701E47" w14:textId="77777777" w:rsidR="001E22CA" w:rsidRPr="00A610EA" w:rsidRDefault="001E22CA" w:rsidP="0076089E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146850D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6B15E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C34BC2D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E23E217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1A55ABB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96919F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D6AD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95B8E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9A240F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D664C9C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6895CB92" w14:textId="77777777" w:rsidR="001E22CA" w:rsidRPr="00A610EA" w:rsidRDefault="001E22CA" w:rsidP="003F599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C7F" w:rsidRPr="00A610EA" w14:paraId="66DAB708" w14:textId="77777777" w:rsidTr="00C34700">
        <w:tc>
          <w:tcPr>
            <w:tcW w:w="2345" w:type="dxa"/>
            <w:hideMark/>
          </w:tcPr>
          <w:p w14:paraId="467E18AE" w14:textId="77777777" w:rsidR="003E0C7F" w:rsidRPr="00A610EA" w:rsidRDefault="003E0C7F" w:rsidP="003E0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E859324" w14:textId="7AC6BDD3" w:rsidR="003E0C7F" w:rsidRPr="00A610EA" w:rsidRDefault="00B75BF2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84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272" w:type="dxa"/>
          </w:tcPr>
          <w:p w14:paraId="156AB44E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93E14A" w14:textId="3BBDF611" w:rsidR="003E0C7F" w:rsidRPr="00A610EA" w:rsidRDefault="00B75BF2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84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272" w:type="dxa"/>
          </w:tcPr>
          <w:p w14:paraId="79369C43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F15A203" w14:textId="7CC6054A" w:rsidR="003E0C7F" w:rsidRPr="00A610EA" w:rsidRDefault="00AE736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F527AE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0008D7" w14:textId="53C5EB9B" w:rsidR="003E0C7F" w:rsidRPr="00A610EA" w:rsidRDefault="00AE736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5FF6A5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861046" w14:textId="6AEC7FBC" w:rsidR="003E0C7F" w:rsidRPr="00A610EA" w:rsidRDefault="00AE736F" w:rsidP="003E0C7F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D2B42B2" w14:textId="77777777" w:rsidR="003E0C7F" w:rsidRPr="00A610EA" w:rsidRDefault="003E0C7F" w:rsidP="003E0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AA6468" w14:textId="6757589A" w:rsidR="003E0C7F" w:rsidRPr="00A610EA" w:rsidRDefault="00B75BF2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84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</w:tr>
      <w:tr w:rsidR="007149F6" w:rsidRPr="00A610EA" w14:paraId="44F4AAE0" w14:textId="77777777" w:rsidTr="00C34700">
        <w:tc>
          <w:tcPr>
            <w:tcW w:w="2345" w:type="dxa"/>
          </w:tcPr>
          <w:p w14:paraId="234CDE68" w14:textId="78A66AD9" w:rsidR="007149F6" w:rsidRPr="007149F6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9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6FCF866" w14:textId="41112969" w:rsidR="007149F6" w:rsidRPr="007149F6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26</w:t>
            </w:r>
            <w:r w:rsidR="00AE736F" w:rsidRPr="00AE736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72" w:type="dxa"/>
          </w:tcPr>
          <w:p w14:paraId="41D238DF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8DC985B" w14:textId="31A88903" w:rsidR="007149F6" w:rsidRPr="007149F6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26</w:t>
            </w:r>
            <w:r w:rsidR="00AE736F" w:rsidRPr="00AE736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72" w:type="dxa"/>
          </w:tcPr>
          <w:p w14:paraId="01CDB0A1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AFDD499" w14:textId="31DC52EF" w:rsidR="007149F6" w:rsidRPr="007149F6" w:rsidRDefault="00AE736F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D1CFB3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9AF8A" w14:textId="6C666B99" w:rsidR="007149F6" w:rsidRPr="007149F6" w:rsidRDefault="00AE736F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700CBD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A56CB4" w14:textId="303AAD77" w:rsidR="007149F6" w:rsidRPr="007149F6" w:rsidRDefault="00AE736F" w:rsidP="007149F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C47F827" w14:textId="77777777" w:rsidR="007149F6" w:rsidRPr="007149F6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007C3F1" w14:textId="48E9A59E" w:rsidR="007149F6" w:rsidRPr="00AE736F" w:rsidRDefault="00B75BF2" w:rsidP="00AE73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26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</w:tr>
      <w:tr w:rsidR="007149F6" w:rsidRPr="00A610EA" w14:paraId="016A4852" w14:textId="77777777" w:rsidTr="00C34700">
        <w:tc>
          <w:tcPr>
            <w:tcW w:w="2345" w:type="dxa"/>
            <w:shd w:val="clear" w:color="auto" w:fill="auto"/>
            <w:hideMark/>
          </w:tcPr>
          <w:p w14:paraId="6FAC9228" w14:textId="77777777" w:rsidR="007149F6" w:rsidRPr="00D93208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93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A700A15" w14:textId="72A3A380" w:rsidR="007149F6" w:rsidRPr="00D93208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123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034</w:t>
            </w:r>
          </w:p>
        </w:tc>
        <w:tc>
          <w:tcPr>
            <w:tcW w:w="272" w:type="dxa"/>
            <w:shd w:val="clear" w:color="auto" w:fill="auto"/>
          </w:tcPr>
          <w:p w14:paraId="473FA3B7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F788662" w14:textId="27E6A586" w:rsidR="007149F6" w:rsidRPr="00D93208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113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420</w:t>
            </w:r>
          </w:p>
        </w:tc>
        <w:tc>
          <w:tcPr>
            <w:tcW w:w="272" w:type="dxa"/>
            <w:shd w:val="clear" w:color="auto" w:fill="auto"/>
          </w:tcPr>
          <w:p w14:paraId="7DC854CF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96A891B" w14:textId="2F0CEF0B" w:rsidR="007149F6" w:rsidRPr="00D93208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571A86AE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ADB20E" w14:textId="0F233809" w:rsidR="007149F6" w:rsidRPr="00D93208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751</w:t>
            </w:r>
          </w:p>
        </w:tc>
        <w:tc>
          <w:tcPr>
            <w:tcW w:w="236" w:type="dxa"/>
            <w:shd w:val="clear" w:color="auto" w:fill="auto"/>
          </w:tcPr>
          <w:p w14:paraId="35948BB1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BFDF84" w14:textId="49FC58B3" w:rsidR="007149F6" w:rsidRPr="008A201B" w:rsidRDefault="00AE736F" w:rsidP="008A201B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EE991B" w14:textId="77777777" w:rsidR="007149F6" w:rsidRPr="00D93208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9746597" w14:textId="3C6390F0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124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</w:tr>
      <w:tr w:rsidR="007149F6" w:rsidRPr="00A610EA" w14:paraId="5C043539" w14:textId="77777777" w:rsidTr="00C34700">
        <w:trPr>
          <w:trHeight w:val="119"/>
        </w:trPr>
        <w:tc>
          <w:tcPr>
            <w:tcW w:w="2345" w:type="dxa"/>
            <w:hideMark/>
          </w:tcPr>
          <w:p w14:paraId="65652C02" w14:textId="77777777" w:rsidR="007149F6" w:rsidRPr="00A610EA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55627BC" w14:textId="2E5018FA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33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671</w:t>
            </w:r>
          </w:p>
        </w:tc>
        <w:tc>
          <w:tcPr>
            <w:tcW w:w="272" w:type="dxa"/>
            <w:vAlign w:val="bottom"/>
          </w:tcPr>
          <w:p w14:paraId="053F48E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67DC1463" w14:textId="60C6BCE0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17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093</w:t>
            </w:r>
          </w:p>
        </w:tc>
        <w:tc>
          <w:tcPr>
            <w:tcW w:w="272" w:type="dxa"/>
            <w:vAlign w:val="bottom"/>
          </w:tcPr>
          <w:p w14:paraId="010717B3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0824D990" w14:textId="4B9679FB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  <w:tc>
          <w:tcPr>
            <w:tcW w:w="236" w:type="dxa"/>
            <w:vAlign w:val="bottom"/>
          </w:tcPr>
          <w:p w14:paraId="08BB314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05D0B41" w14:textId="3472523A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610</w:t>
            </w:r>
          </w:p>
        </w:tc>
        <w:tc>
          <w:tcPr>
            <w:tcW w:w="236" w:type="dxa"/>
            <w:vAlign w:val="bottom"/>
          </w:tcPr>
          <w:p w14:paraId="5C8571C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066AA11F" w14:textId="67217C6F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A332E7" w:rsidRPr="00A332E7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160</w:t>
            </w:r>
          </w:p>
        </w:tc>
        <w:tc>
          <w:tcPr>
            <w:tcW w:w="263" w:type="dxa"/>
            <w:vAlign w:val="bottom"/>
          </w:tcPr>
          <w:p w14:paraId="43B3D883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585E08C" w14:textId="43F6E275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37</w:t>
            </w:r>
            <w:r w:rsidR="001B4551" w:rsidRPr="001B4551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</w:tr>
      <w:tr w:rsidR="007149F6" w:rsidRPr="00A610EA" w14:paraId="2A3B49C3" w14:textId="77777777" w:rsidTr="00C34700">
        <w:tc>
          <w:tcPr>
            <w:tcW w:w="2345" w:type="dxa"/>
          </w:tcPr>
          <w:p w14:paraId="287AA7CC" w14:textId="77777777" w:rsidR="007149F6" w:rsidRPr="00A610EA" w:rsidRDefault="007149F6" w:rsidP="007149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3F9A8" w14:textId="13CDB7EE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268</w:t>
            </w:r>
            <w:r w:rsidR="00AE736F" w:rsidRPr="00AE7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2" w:type="dxa"/>
          </w:tcPr>
          <w:p w14:paraId="560D4C84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D3D6B" w14:textId="38E5332F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241</w:t>
            </w:r>
            <w:r w:rsidR="00AE736F" w:rsidRPr="00AE7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2" w:type="dxa"/>
          </w:tcPr>
          <w:p w14:paraId="636A0710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DDECE" w14:textId="564DB120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AE736F" w:rsidRPr="00AE7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36" w:type="dxa"/>
          </w:tcPr>
          <w:p w14:paraId="4479778D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C39AA" w14:textId="3E114120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="00AE736F" w:rsidRPr="00AE7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3B6CCF47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8AA30" w14:textId="3CFE4F4A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A332E7" w:rsidRPr="00A332E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63" w:type="dxa"/>
          </w:tcPr>
          <w:p w14:paraId="5C85EAA6" w14:textId="77777777" w:rsidR="007149F6" w:rsidRPr="00A610EA" w:rsidRDefault="007149F6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BBC6" w14:textId="05E228AA" w:rsidR="007149F6" w:rsidRPr="00A610EA" w:rsidRDefault="00B75BF2" w:rsidP="007149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274</w:t>
            </w:r>
            <w:r w:rsidR="001B4551" w:rsidRPr="001B455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63923D5A" w14:textId="77777777" w:rsidR="005B3CD2" w:rsidRDefault="005B3CD2"/>
    <w:p w14:paraId="747CC304" w14:textId="77777777" w:rsidR="00C34700" w:rsidRDefault="00C34700">
      <w: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2"/>
        <w:gridCol w:w="898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C34700" w:rsidRPr="00A610EA" w14:paraId="11298127" w14:textId="77777777" w:rsidTr="00545418">
        <w:trPr>
          <w:tblHeader/>
        </w:trPr>
        <w:tc>
          <w:tcPr>
            <w:tcW w:w="2345" w:type="dxa"/>
            <w:hideMark/>
          </w:tcPr>
          <w:p w14:paraId="5E9EA578" w14:textId="77777777" w:rsidR="00C34700" w:rsidRPr="00A610EA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73ED978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700" w:rsidRPr="00A610EA" w14:paraId="0E97CB7A" w14:textId="77777777" w:rsidTr="00545418">
        <w:trPr>
          <w:tblHeader/>
        </w:trPr>
        <w:tc>
          <w:tcPr>
            <w:tcW w:w="2345" w:type="dxa"/>
            <w:hideMark/>
          </w:tcPr>
          <w:p w14:paraId="004C5D42" w14:textId="77777777" w:rsidR="00C34700" w:rsidRPr="00A610EA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6746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60A80B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9"/>
            <w:vAlign w:val="bottom"/>
            <w:hideMark/>
          </w:tcPr>
          <w:p w14:paraId="101B9E62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34700" w:rsidRPr="00A610EA" w14:paraId="63BF60F4" w14:textId="77777777" w:rsidTr="00545418">
        <w:trPr>
          <w:tblHeader/>
        </w:trPr>
        <w:tc>
          <w:tcPr>
            <w:tcW w:w="2345" w:type="dxa"/>
            <w:vAlign w:val="bottom"/>
            <w:hideMark/>
          </w:tcPr>
          <w:p w14:paraId="7065D1CC" w14:textId="32564A0E" w:rsidR="00C34700" w:rsidRPr="00A610EA" w:rsidRDefault="00C34700" w:rsidP="005454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D2E6E15" w14:textId="77777777" w:rsidR="00C34700" w:rsidRPr="00A610EA" w:rsidRDefault="00C34700" w:rsidP="005454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941CF8E" w14:textId="77777777" w:rsidR="00C34700" w:rsidRPr="00A610EA" w:rsidRDefault="00C34700" w:rsidP="005454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C44FB3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1232936C" w14:textId="203A2DF0" w:rsidR="00C34700" w:rsidRPr="00A610EA" w:rsidRDefault="00C34700" w:rsidP="005454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4E406B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A0A2CD4" w14:textId="074FABB4" w:rsidR="00C34700" w:rsidRPr="00A610EA" w:rsidRDefault="00C34700" w:rsidP="005454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668055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4E560303" w14:textId="51AD84A9" w:rsidR="00C34700" w:rsidRPr="00A610EA" w:rsidRDefault="00C34700" w:rsidP="005454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4BE6487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2723721A" w14:textId="59307988" w:rsidR="00C34700" w:rsidRPr="00A610EA" w:rsidRDefault="00C34700" w:rsidP="005454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5DD07DF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  <w:hideMark/>
          </w:tcPr>
          <w:p w14:paraId="5B83A0DF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4700" w:rsidRPr="00A610EA" w14:paraId="7BE23950" w14:textId="77777777" w:rsidTr="00545418">
        <w:trPr>
          <w:tblHeader/>
        </w:trPr>
        <w:tc>
          <w:tcPr>
            <w:tcW w:w="2345" w:type="dxa"/>
          </w:tcPr>
          <w:p w14:paraId="3FF75798" w14:textId="77777777" w:rsidR="00C34700" w:rsidRPr="00A610EA" w:rsidRDefault="00C34700" w:rsidP="005454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0EE82BBA" w14:textId="77777777" w:rsidR="00C34700" w:rsidRPr="00A610EA" w:rsidRDefault="00C34700" w:rsidP="005454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700" w:rsidRPr="00A610EA" w14:paraId="27612284" w14:textId="77777777" w:rsidTr="006060A2">
        <w:tc>
          <w:tcPr>
            <w:tcW w:w="2345" w:type="dxa"/>
          </w:tcPr>
          <w:p w14:paraId="7DE54D3D" w14:textId="12A2829A" w:rsidR="00C34700" w:rsidRPr="00CF5364" w:rsidRDefault="00B75BF2" w:rsidP="006060A2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i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60D119C4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D650BD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8E44903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D1D692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521A11E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2EBBF7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9EDB1D3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B9CE1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E4A89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7210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5BAB93D" w14:textId="77777777" w:rsidR="00C34700" w:rsidRPr="00A610EA" w:rsidRDefault="00C34700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CD2" w:rsidRPr="00A610EA" w14:paraId="54E661BE" w14:textId="77777777" w:rsidTr="006060A2">
        <w:tc>
          <w:tcPr>
            <w:tcW w:w="2345" w:type="dxa"/>
            <w:hideMark/>
          </w:tcPr>
          <w:p w14:paraId="00952F4D" w14:textId="77777777" w:rsidR="005B3CD2" w:rsidRPr="00A610EA" w:rsidRDefault="005B3CD2" w:rsidP="006060A2">
            <w:pPr>
              <w:spacing w:line="240" w:lineRule="auto"/>
              <w:ind w:left="172" w:right="-24" w:hanging="1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64452EB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62DF92F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CBD502D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B9887E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9B621D0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3C12D0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AAA7EC5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E10CD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1675C06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541F398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E2B0EDE" w14:textId="77777777" w:rsidR="005B3CD2" w:rsidRPr="00A610EA" w:rsidRDefault="005B3CD2" w:rsidP="006060A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CD2" w:rsidRPr="00A610EA" w14:paraId="695407B3" w14:textId="77777777" w:rsidTr="006060A2">
        <w:tc>
          <w:tcPr>
            <w:tcW w:w="2345" w:type="dxa"/>
            <w:hideMark/>
          </w:tcPr>
          <w:p w14:paraId="2540A30C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BBBC1DA" w14:textId="1339B3C3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55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  <w:tc>
          <w:tcPr>
            <w:tcW w:w="272" w:type="dxa"/>
          </w:tcPr>
          <w:p w14:paraId="2D088E68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C4BE6D3" w14:textId="719F32C9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55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  <w:tc>
          <w:tcPr>
            <w:tcW w:w="272" w:type="dxa"/>
          </w:tcPr>
          <w:p w14:paraId="46E30B96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F4058A8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95CC5F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CE19DA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C282A7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91B454A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63E1535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C04642" w14:textId="67F7D2DB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55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</w:tr>
      <w:tr w:rsidR="005B3CD2" w:rsidRPr="00A610EA" w14:paraId="3F7C23A9" w14:textId="77777777" w:rsidTr="006060A2">
        <w:tc>
          <w:tcPr>
            <w:tcW w:w="2345" w:type="dxa"/>
            <w:hideMark/>
          </w:tcPr>
          <w:p w14:paraId="57B840EE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29FE1AC" w14:textId="2D7768DA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114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72" w:type="dxa"/>
          </w:tcPr>
          <w:p w14:paraId="5AA15CF3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B77AB78" w14:textId="2DD5AFD7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114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  <w:tc>
          <w:tcPr>
            <w:tcW w:w="272" w:type="dxa"/>
          </w:tcPr>
          <w:p w14:paraId="38FA0897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285535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59AF9E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CB30076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259452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EB7E561" w14:textId="77777777" w:rsidR="005B3CD2" w:rsidRPr="00A610EA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FE7A10B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9DE91" w14:textId="7A51F21E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114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264</w:t>
            </w:r>
          </w:p>
        </w:tc>
      </w:tr>
      <w:tr w:rsidR="005B3CD2" w:rsidRPr="00A610EA" w14:paraId="1B971901" w14:textId="77777777" w:rsidTr="006060A2">
        <w:tc>
          <w:tcPr>
            <w:tcW w:w="2345" w:type="dxa"/>
          </w:tcPr>
          <w:p w14:paraId="1870F312" w14:textId="77777777" w:rsidR="005B3CD2" w:rsidRPr="007149F6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9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4029C9DD" w14:textId="21B9D705" w:rsidR="005B3CD2" w:rsidRPr="007149F6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56</w:t>
            </w:r>
            <w:r w:rsidR="005B3CD2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  <w:tc>
          <w:tcPr>
            <w:tcW w:w="272" w:type="dxa"/>
          </w:tcPr>
          <w:p w14:paraId="1E31F256" w14:textId="77777777" w:rsidR="005B3CD2" w:rsidRPr="007149F6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2A98EB" w14:textId="0AB68B1D" w:rsidR="005B3CD2" w:rsidRPr="007149F6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56</w:t>
            </w:r>
            <w:r w:rsidR="005B3CD2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  <w:tc>
          <w:tcPr>
            <w:tcW w:w="272" w:type="dxa"/>
          </w:tcPr>
          <w:p w14:paraId="66395ABE" w14:textId="77777777" w:rsidR="005B3CD2" w:rsidRPr="007149F6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15B101A" w14:textId="77777777" w:rsidR="005B3CD2" w:rsidRPr="007149F6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85908E" w14:textId="77777777" w:rsidR="005B3CD2" w:rsidRPr="007149F6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80792FE" w14:textId="77777777" w:rsidR="005B3CD2" w:rsidRPr="007149F6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9EFA56" w14:textId="77777777" w:rsidR="005B3CD2" w:rsidRPr="007149F6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F66379" w14:textId="77777777" w:rsidR="005B3CD2" w:rsidRPr="007149F6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D52F592" w14:textId="77777777" w:rsidR="005B3CD2" w:rsidRPr="007149F6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A3A8FF" w14:textId="5AD08592" w:rsidR="005B3CD2" w:rsidRPr="009623E4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56</w:t>
            </w:r>
            <w:r w:rsidR="005B3CD2" w:rsidRPr="008A268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104</w:t>
            </w:r>
          </w:p>
        </w:tc>
      </w:tr>
      <w:tr w:rsidR="005B3CD2" w:rsidRPr="00A610EA" w14:paraId="7EF48752" w14:textId="77777777" w:rsidTr="006060A2">
        <w:tc>
          <w:tcPr>
            <w:tcW w:w="2345" w:type="dxa"/>
            <w:shd w:val="clear" w:color="auto" w:fill="auto"/>
            <w:hideMark/>
          </w:tcPr>
          <w:p w14:paraId="0EA6F117" w14:textId="77777777" w:rsidR="005B3CD2" w:rsidRPr="00D93208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93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57BBBE6" w14:textId="3CF44D34" w:rsidR="005B3CD2" w:rsidRPr="00D93208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250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054</w:t>
            </w:r>
          </w:p>
        </w:tc>
        <w:tc>
          <w:tcPr>
            <w:tcW w:w="272" w:type="dxa"/>
            <w:shd w:val="clear" w:color="auto" w:fill="auto"/>
          </w:tcPr>
          <w:p w14:paraId="66E43766" w14:textId="77777777" w:rsidR="005B3CD2" w:rsidRPr="00D93208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C2E43E2" w14:textId="3C78170D" w:rsidR="005B3CD2" w:rsidRPr="00D93208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221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687</w:t>
            </w:r>
          </w:p>
        </w:tc>
        <w:tc>
          <w:tcPr>
            <w:tcW w:w="272" w:type="dxa"/>
            <w:shd w:val="clear" w:color="auto" w:fill="auto"/>
          </w:tcPr>
          <w:p w14:paraId="75EF0A4B" w14:textId="77777777" w:rsidR="005B3CD2" w:rsidRPr="00D93208" w:rsidRDefault="005B3CD2" w:rsidP="006060A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6ACD3D" w14:textId="3769385C" w:rsidR="005B3CD2" w:rsidRPr="00D93208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21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014</w:t>
            </w:r>
          </w:p>
        </w:tc>
        <w:tc>
          <w:tcPr>
            <w:tcW w:w="236" w:type="dxa"/>
            <w:shd w:val="clear" w:color="auto" w:fill="auto"/>
          </w:tcPr>
          <w:p w14:paraId="12508FE1" w14:textId="77777777" w:rsidR="005B3CD2" w:rsidRPr="00D93208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AC61D0" w14:textId="2D309F5C" w:rsidR="005B3CD2" w:rsidRPr="00D93208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10</w:t>
            </w:r>
            <w:r w:rsidR="005B3CD2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6B312F71" w14:textId="77777777" w:rsidR="005B3CD2" w:rsidRPr="00D93208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8F5FBCF" w14:textId="77777777" w:rsidR="005B3CD2" w:rsidRPr="008A201B" w:rsidRDefault="005B3CD2" w:rsidP="006060A2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20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CA147B" w14:textId="77777777" w:rsidR="005B3CD2" w:rsidRPr="00D93208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6809C2F" w14:textId="46879FB3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253</w:t>
            </w:r>
            <w:r w:rsidR="005B3CD2" w:rsidRPr="008A201B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425</w:t>
            </w:r>
          </w:p>
        </w:tc>
      </w:tr>
      <w:tr w:rsidR="005B3CD2" w:rsidRPr="00A610EA" w14:paraId="4D424BC5" w14:textId="77777777" w:rsidTr="006060A2">
        <w:trPr>
          <w:trHeight w:val="119"/>
        </w:trPr>
        <w:tc>
          <w:tcPr>
            <w:tcW w:w="2345" w:type="dxa"/>
            <w:hideMark/>
          </w:tcPr>
          <w:p w14:paraId="05F8433D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03824BF" w14:textId="08E0EE27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42</w:t>
            </w:r>
            <w:r w:rsidR="005B3CD2" w:rsidRPr="008A2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988</w:t>
            </w:r>
          </w:p>
        </w:tc>
        <w:tc>
          <w:tcPr>
            <w:tcW w:w="272" w:type="dxa"/>
            <w:vAlign w:val="bottom"/>
          </w:tcPr>
          <w:p w14:paraId="24E685F6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3AADE84A" w14:textId="1EA39927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20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338</w:t>
            </w:r>
          </w:p>
        </w:tc>
        <w:tc>
          <w:tcPr>
            <w:tcW w:w="272" w:type="dxa"/>
            <w:vAlign w:val="bottom"/>
          </w:tcPr>
          <w:p w14:paraId="3CB52205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0BE6EA11" w14:textId="4BC50CCE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13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066</w:t>
            </w:r>
          </w:p>
        </w:tc>
        <w:tc>
          <w:tcPr>
            <w:tcW w:w="236" w:type="dxa"/>
            <w:vAlign w:val="bottom"/>
          </w:tcPr>
          <w:p w14:paraId="34AE5642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F2FF1C7" w14:textId="4A289BE2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9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  <w:vAlign w:val="bottom"/>
          </w:tcPr>
          <w:p w14:paraId="0D5B23EE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7C7E239F" w14:textId="0C9EB505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880</w:t>
            </w:r>
          </w:p>
        </w:tc>
        <w:tc>
          <w:tcPr>
            <w:tcW w:w="263" w:type="dxa"/>
            <w:vAlign w:val="bottom"/>
          </w:tcPr>
          <w:p w14:paraId="0E297384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7414007" w14:textId="0E7AA536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48</w:t>
            </w:r>
            <w:r w:rsidR="005B3CD2" w:rsidRPr="00E45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546</w:t>
            </w:r>
          </w:p>
        </w:tc>
      </w:tr>
      <w:tr w:rsidR="005B3CD2" w:rsidRPr="00A610EA" w14:paraId="39AE635A" w14:textId="77777777" w:rsidTr="006060A2">
        <w:tc>
          <w:tcPr>
            <w:tcW w:w="2345" w:type="dxa"/>
          </w:tcPr>
          <w:p w14:paraId="0361AEBE" w14:textId="77777777" w:rsidR="005B3CD2" w:rsidRPr="00A610EA" w:rsidRDefault="005B3CD2" w:rsidP="006060A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97142" w14:textId="439B7D9C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519</w:t>
            </w:r>
            <w:r w:rsidR="005B3CD2" w:rsidRPr="008A2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2" w:type="dxa"/>
          </w:tcPr>
          <w:p w14:paraId="2EFAE0B2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ADFD5" w14:textId="10520E90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468</w:t>
            </w:r>
            <w:r w:rsidR="005B3CD2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2" w:type="dxa"/>
          </w:tcPr>
          <w:p w14:paraId="0FB9E00C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F4E3" w14:textId="635C2685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34</w:t>
            </w:r>
            <w:r w:rsidR="005B3CD2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14:paraId="4CC3A213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D852D" w14:textId="77339565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19</w:t>
            </w:r>
            <w:r w:rsidR="005B3CD2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14:paraId="555AD3C2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8D19" w14:textId="1B426ED3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5B3CD2" w:rsidRPr="008A201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63" w:type="dxa"/>
          </w:tcPr>
          <w:p w14:paraId="3083C6D5" w14:textId="77777777" w:rsidR="005B3CD2" w:rsidRPr="00A610EA" w:rsidRDefault="005B3CD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FAF8C" w14:textId="13AD208B" w:rsidR="005B3CD2" w:rsidRPr="00A610EA" w:rsidRDefault="00B75BF2" w:rsidP="006060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528</w:t>
            </w:r>
            <w:r w:rsidR="005B3CD2" w:rsidRPr="00E45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303</w:t>
            </w:r>
          </w:p>
        </w:tc>
      </w:tr>
    </w:tbl>
    <w:p w14:paraId="3F898579" w14:textId="6CAF304D" w:rsidR="007C0BDB" w:rsidRDefault="007C0BDB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1D39710" w14:textId="1EEBDA8A" w:rsidR="001E22CA" w:rsidRPr="004976F0" w:rsidRDefault="001E22CA" w:rsidP="001E22CA">
      <w:pPr>
        <w:pStyle w:val="ListParagraph"/>
        <w:ind w:left="900" w:hanging="450"/>
        <w:rPr>
          <w:rFonts w:asciiTheme="majorBidi" w:hAnsiTheme="majorBidi" w:cstheme="majorBidi"/>
          <w:i/>
          <w:iCs/>
          <w:sz w:val="30"/>
          <w:szCs w:val="30"/>
        </w:rPr>
      </w:pPr>
      <w:r w:rsidRPr="004976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976F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976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3</w:t>
      </w:r>
      <w:r w:rsidRPr="004976F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976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D5700BB" w14:textId="77777777" w:rsidR="001E22CA" w:rsidRPr="00A610EA" w:rsidRDefault="001E22CA" w:rsidP="001E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3A6D3" w14:textId="6AB075DE" w:rsidR="001E22CA" w:rsidRDefault="004976F0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976F0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0EA6BBE3" w14:textId="77777777" w:rsidR="0030645F" w:rsidRDefault="0030645F" w:rsidP="0049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C33D2B4" w14:textId="7AEC9542" w:rsidR="001E22CA" w:rsidRPr="00A610EA" w:rsidRDefault="001E22CA" w:rsidP="001E22CA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</w:rPr>
        <w:t>(</w:t>
      </w:r>
      <w:r w:rsidRPr="00A610E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610EA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3</w:t>
      </w:r>
      <w:r w:rsidRPr="00A610EA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1</w:t>
      </w:r>
      <w:r w:rsidRPr="00A610EA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A610E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B272C5D" w14:textId="77777777" w:rsidR="001E22CA" w:rsidRPr="00C628CE" w:rsidRDefault="001E22C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3FE618F" w14:textId="7E09BDE3" w:rsidR="0030645F" w:rsidRDefault="002C44EA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  <w:cs/>
        </w:rPr>
      </w:pPr>
      <w:r w:rsidRPr="002C44EA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ผู้บริหารมีการติดตามความผันผวนของอัตราแลกเปลี่ยนอย่างใกล้ชิด หากพบว่ามีความผันผวนที่อาจส่งผลกระทบอย่างมีสาระสำคัญ กลุ่มบริษัทจะใช้สัญญาซื้อขายเงินตราต่างประเทศล่วงหน้าเป็นหลักเพื่อป้องกันความเสี่ยงดังกล่าว</w:t>
      </w:r>
    </w:p>
    <w:p w14:paraId="56C6A799" w14:textId="77777777" w:rsidR="0030645F" w:rsidRDefault="0030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91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66"/>
        <w:gridCol w:w="1264"/>
        <w:gridCol w:w="265"/>
        <w:gridCol w:w="1175"/>
        <w:gridCol w:w="261"/>
        <w:gridCol w:w="1179"/>
      </w:tblGrid>
      <w:tr w:rsidR="00F03133" w:rsidRPr="00A610EA" w14:paraId="7FDE9EAB" w14:textId="77777777" w:rsidTr="00990CCD">
        <w:trPr>
          <w:tblHeader/>
        </w:trPr>
        <w:tc>
          <w:tcPr>
            <w:tcW w:w="3240" w:type="dxa"/>
            <w:vAlign w:val="bottom"/>
          </w:tcPr>
          <w:p w14:paraId="0A686CC0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20BE71" w14:textId="77777777" w:rsidR="00F03133" w:rsidRPr="00A610EA" w:rsidRDefault="00F03133" w:rsidP="00990CCD">
            <w:pPr>
              <w:pStyle w:val="block"/>
              <w:spacing w:after="0" w:line="240" w:lineRule="auto"/>
              <w:ind w:left="0" w:right="-7" w:hanging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A36D3D5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5" w:type="dxa"/>
            <w:gridSpan w:val="3"/>
          </w:tcPr>
          <w:p w14:paraId="246989F7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3133" w:rsidRPr="00A610EA" w14:paraId="0E3B0E9D" w14:textId="77777777" w:rsidTr="00990CCD">
        <w:trPr>
          <w:tblHeader/>
        </w:trPr>
        <w:tc>
          <w:tcPr>
            <w:tcW w:w="3240" w:type="dxa"/>
            <w:vAlign w:val="bottom"/>
          </w:tcPr>
          <w:p w14:paraId="1A7A1370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8487957" w14:textId="36DFF8C2" w:rsidR="00F03133" w:rsidRPr="00A610EA" w:rsidRDefault="00B75BF2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6" w:type="dxa"/>
          </w:tcPr>
          <w:p w14:paraId="6F63EDA6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</w:tcPr>
          <w:p w14:paraId="67A0DA7C" w14:textId="26931409" w:rsidR="00F03133" w:rsidRPr="00A610EA" w:rsidRDefault="00B75BF2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5" w:type="dxa"/>
          </w:tcPr>
          <w:p w14:paraId="20EAB784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78F0F14" w14:textId="4585AB0E" w:rsidR="00F03133" w:rsidRPr="00A610EA" w:rsidRDefault="00B75BF2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1" w:type="dxa"/>
          </w:tcPr>
          <w:p w14:paraId="76426115" w14:textId="77777777" w:rsidR="00F03133" w:rsidRPr="00A610EA" w:rsidRDefault="00F03133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B935544" w14:textId="01944496" w:rsidR="00F03133" w:rsidRPr="00A610EA" w:rsidRDefault="00B75BF2" w:rsidP="00990CCD">
            <w:pPr>
              <w:pStyle w:val="block"/>
              <w:spacing w:after="0" w:line="240" w:lineRule="auto"/>
              <w:ind w:left="164" w:right="-7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F03133" w:rsidRPr="00A610EA" w14:paraId="7D2593D5" w14:textId="77777777" w:rsidTr="00990CCD">
        <w:trPr>
          <w:tblHeader/>
        </w:trPr>
        <w:tc>
          <w:tcPr>
            <w:tcW w:w="3240" w:type="dxa"/>
            <w:vAlign w:val="bottom"/>
            <w:hideMark/>
          </w:tcPr>
          <w:p w14:paraId="0AAC48B9" w14:textId="31186638" w:rsidR="00F03133" w:rsidRPr="00A610EA" w:rsidRDefault="00F03133" w:rsidP="00990CC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5BF2" w:rsidRPr="00B75BF2">
              <w:rPr>
                <w:rFonts w:asciiTheme="majorBidi" w:hAnsiTheme="majorBidi"/>
                <w:b/>
                <w:i/>
                <w:sz w:val="30"/>
                <w:szCs w:val="30"/>
              </w:rPr>
              <w:t>31</w:t>
            </w: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0E6E90B7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2B2761A" w14:textId="77777777" w:rsidR="00F03133" w:rsidRPr="00A610EA" w:rsidRDefault="00F03133" w:rsidP="00990CC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4" w:type="dxa"/>
            <w:hideMark/>
          </w:tcPr>
          <w:p w14:paraId="53699112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5" w:type="dxa"/>
          </w:tcPr>
          <w:p w14:paraId="13EF4046" w14:textId="77777777" w:rsidR="00F03133" w:rsidRPr="00A610EA" w:rsidRDefault="00F03133" w:rsidP="00990CC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818403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1" w:type="dxa"/>
          </w:tcPr>
          <w:p w14:paraId="6FB244F9" w14:textId="77777777" w:rsidR="00F03133" w:rsidRPr="00A610EA" w:rsidRDefault="00F03133" w:rsidP="00990CC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0CF527" w14:textId="77777777" w:rsidR="00F03133" w:rsidRPr="00A610EA" w:rsidRDefault="00F03133" w:rsidP="00990CCD">
            <w:pPr>
              <w:pStyle w:val="BodyText"/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F03133" w:rsidRPr="00A610EA" w14:paraId="026CB609" w14:textId="77777777" w:rsidTr="00990CCD">
        <w:tc>
          <w:tcPr>
            <w:tcW w:w="3240" w:type="dxa"/>
          </w:tcPr>
          <w:p w14:paraId="25A55B33" w14:textId="77777777" w:rsidR="00F03133" w:rsidRPr="00A610EA" w:rsidRDefault="00F03133" w:rsidP="00990C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3A88114" w14:textId="77777777" w:rsidR="00F03133" w:rsidRPr="00A610EA" w:rsidRDefault="00F03133" w:rsidP="00990CCD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190E" w:rsidRPr="00A610EA" w14:paraId="5A8F709D" w14:textId="77777777" w:rsidTr="00990CCD">
        <w:tc>
          <w:tcPr>
            <w:tcW w:w="3240" w:type="dxa"/>
            <w:hideMark/>
          </w:tcPr>
          <w:p w14:paraId="1F901B9D" w14:textId="77777777" w:rsidR="0086190E" w:rsidRPr="00A610EA" w:rsidRDefault="0086190E" w:rsidP="00861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76800D2F" w14:textId="12885DB0" w:rsidR="0086190E" w:rsidRPr="00A610EA" w:rsidRDefault="00B75BF2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10</w:t>
            </w:r>
            <w:r w:rsidR="00A86842" w:rsidRPr="00A86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66" w:type="dxa"/>
          </w:tcPr>
          <w:p w14:paraId="2986A8EE" w14:textId="77777777" w:rsidR="0086190E" w:rsidRPr="00A610EA" w:rsidRDefault="0086190E" w:rsidP="00861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4" w:type="dxa"/>
            <w:vAlign w:val="bottom"/>
          </w:tcPr>
          <w:p w14:paraId="2E0B78D2" w14:textId="792DF759" w:rsidR="0086190E" w:rsidRPr="00A610EA" w:rsidRDefault="00B75BF2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6190E" w:rsidRPr="002F09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65" w:type="dxa"/>
          </w:tcPr>
          <w:p w14:paraId="0926D946" w14:textId="77777777" w:rsidR="0086190E" w:rsidRPr="00A610EA" w:rsidRDefault="0086190E" w:rsidP="0086190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326A02C2" w14:textId="0507B2B5" w:rsidR="0086190E" w:rsidRPr="00A610EA" w:rsidRDefault="00AE736F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7F8AC63" w14:textId="77777777" w:rsidR="0086190E" w:rsidRPr="00A610EA" w:rsidRDefault="0086190E" w:rsidP="0086190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9" w:type="dxa"/>
            <w:vAlign w:val="bottom"/>
          </w:tcPr>
          <w:p w14:paraId="09FA18A0" w14:textId="7A8421F5" w:rsidR="0086190E" w:rsidRPr="00A610EA" w:rsidRDefault="0086190E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190E" w:rsidRPr="00A610EA" w14:paraId="7B3BCF4E" w14:textId="77777777" w:rsidTr="00990CCD">
        <w:tc>
          <w:tcPr>
            <w:tcW w:w="3240" w:type="dxa"/>
            <w:hideMark/>
          </w:tcPr>
          <w:p w14:paraId="54ED1B55" w14:textId="77777777" w:rsidR="0086190E" w:rsidRPr="00A610EA" w:rsidRDefault="0086190E" w:rsidP="0086190E">
            <w:pPr>
              <w:pStyle w:val="BodyText"/>
              <w:tabs>
                <w:tab w:val="clear" w:pos="2580"/>
              </w:tabs>
              <w:spacing w:after="0"/>
              <w:ind w:left="156" w:right="-112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E723C" w14:textId="605F3140" w:rsidR="0086190E" w:rsidRPr="00A610EA" w:rsidRDefault="00B75BF2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A86842" w:rsidRPr="00A86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66" w:type="dxa"/>
          </w:tcPr>
          <w:p w14:paraId="21B11FEC" w14:textId="77777777" w:rsidR="0086190E" w:rsidRPr="00A610EA" w:rsidRDefault="0086190E" w:rsidP="0086190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25616" w14:textId="3A08252B" w:rsidR="0086190E" w:rsidRPr="00A610EA" w:rsidRDefault="00B75BF2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86190E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74D4A0E" w14:textId="77777777" w:rsidR="0086190E" w:rsidRPr="00A610EA" w:rsidRDefault="0086190E" w:rsidP="0086190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1EE089" w14:textId="517C504B" w:rsidR="0086190E" w:rsidRPr="00A610EA" w:rsidRDefault="00AE736F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A98E5E0" w14:textId="77777777" w:rsidR="0086190E" w:rsidRPr="00A610EA" w:rsidRDefault="0086190E" w:rsidP="0086190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790D2" w14:textId="1B394E66" w:rsidR="0086190E" w:rsidRPr="00A610EA" w:rsidRDefault="0086190E" w:rsidP="0086190E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460389B" w14:textId="77777777" w:rsidR="00F03133" w:rsidRPr="00C628CE" w:rsidRDefault="00F03133" w:rsidP="00C628C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429F2EB6" w14:textId="754CC05B" w:rsidR="00B476B2" w:rsidRPr="00E20A93" w:rsidRDefault="00B476B2" w:rsidP="00E67BC2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20A93">
        <w:rPr>
          <w:rFonts w:asciiTheme="majorBidi" w:hAnsiTheme="majorBidi" w:cstheme="majorBidi"/>
          <w:sz w:val="30"/>
          <w:szCs w:val="30"/>
        </w:rPr>
        <w:t>(</w:t>
      </w:r>
      <w:r w:rsidRPr="00E20A9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20A93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3</w:t>
      </w:r>
      <w:r w:rsidRPr="00E20A93">
        <w:rPr>
          <w:rFonts w:asciiTheme="majorBidi" w:hAnsiTheme="majorBidi" w:cs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  <w:lang w:val="en-US"/>
        </w:rPr>
        <w:t>2</w:t>
      </w:r>
      <w:r w:rsidRPr="00E67BC2">
        <w:rPr>
          <w:rFonts w:asciiTheme="majorBidi" w:hAnsiTheme="majorBidi" w:cstheme="majorBidi"/>
          <w:sz w:val="30"/>
          <w:szCs w:val="30"/>
        </w:rPr>
        <w:t xml:space="preserve">) </w:t>
      </w:r>
      <w:r w:rsidRPr="00E20A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57517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FCFD966" w14:textId="77777777" w:rsidR="00B476B2" w:rsidRPr="000B1318" w:rsidRDefault="00B476B2" w:rsidP="00B476B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CBB0286" w14:textId="460DE87C" w:rsidR="002064F3" w:rsidRPr="002064F3" w:rsidRDefault="00C628CE" w:rsidP="00C81B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628CE">
        <w:rPr>
          <w:rFonts w:asciiTheme="majorBidi" w:hAnsi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</w:t>
      </w:r>
      <w:r>
        <w:rPr>
          <w:rFonts w:asciiTheme="majorBidi" w:hAnsiTheme="majorBidi"/>
          <w:sz w:val="30"/>
          <w:szCs w:val="30"/>
        </w:rPr>
        <w:br/>
      </w:r>
      <w:r w:rsidRPr="00C628CE">
        <w:rPr>
          <w:rFonts w:asciiTheme="majorBidi" w:hAnsiTheme="majorBidi"/>
          <w:i/>
          <w:iCs/>
          <w:sz w:val="30"/>
          <w:szCs w:val="30"/>
          <w:cs/>
        </w:rPr>
        <w:t xml:space="preserve">(ดูหมายเหตุข้อ 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12</w:t>
      </w:r>
      <w:r w:rsidRPr="00C628C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C628CE">
        <w:rPr>
          <w:rFonts w:asciiTheme="majorBidi" w:hAnsiTheme="majorBidi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อย่างไรก็ตาม ผู้บริหารมีหน้าที่ในการติดตามความผันผวนของอัตราดอกเบี้ยและพิจารณาหรือดำเนินการทบทวนสัญญาเงินกู้สำหรับอัตราดอกเบี้ยเมื่อมีข้อบ่งชี้ว่าความผันผวนของดอกเบี้ยอาจทำให้ค่าใช้จ่ายดอกเบี้ยของกลุ่มบริษัทมีการเปลี่ยนแปลงต่องบการเงินอย่างมีสาระสำคัญ</w:t>
      </w:r>
    </w:p>
    <w:p w14:paraId="27678942" w14:textId="16927B35" w:rsidR="00D20FB4" w:rsidRDefault="00D2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51093AB6" w14:textId="6A741E84" w:rsidR="00BF405E" w:rsidRPr="00A610EA" w:rsidRDefault="00BF405E" w:rsidP="00B476B2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การบริหารจัดการทุน</w:t>
      </w:r>
    </w:p>
    <w:p w14:paraId="3BB7E95E" w14:textId="77777777" w:rsidR="00E20A93" w:rsidRDefault="00E20A93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AFA85" w14:textId="4297D621" w:rsidR="00BF405E" w:rsidRPr="00A610EA" w:rsidRDefault="0056600E" w:rsidP="00BF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BF405E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BD9F7F" w14:textId="6DDC5E6F" w:rsidR="00CA7199" w:rsidRDefault="00CA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06581009" w14:textId="77777777" w:rsidR="00AE736F" w:rsidRDefault="00AE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C37CA03" w14:textId="7AAE2897" w:rsidR="00C3796C" w:rsidRDefault="00C3796C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>
        <w:rPr>
          <w:rFonts w:hint="cs"/>
          <w:cs/>
        </w:rPr>
        <w:lastRenderedPageBreak/>
        <w:t>ภาระผูก</w:t>
      </w:r>
      <w:r w:rsidRPr="00C3796C">
        <w:rPr>
          <w:rFonts w:cs="Angsana New"/>
          <w:cs/>
        </w:rPr>
        <w:t>พันกับบุคคลหรือกิจการที่ไม่เกี่ยวข้องกัน</w:t>
      </w:r>
    </w:p>
    <w:p w14:paraId="68053DA7" w14:textId="2C1B284E" w:rsidR="00C3796C" w:rsidRPr="009356B1" w:rsidRDefault="00C3796C" w:rsidP="00BD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261"/>
        <w:gridCol w:w="279"/>
        <w:gridCol w:w="1251"/>
        <w:gridCol w:w="243"/>
        <w:gridCol w:w="1368"/>
        <w:gridCol w:w="10"/>
      </w:tblGrid>
      <w:tr w:rsidR="00156FD3" w:rsidRPr="00A610EA" w14:paraId="34ECCFB6" w14:textId="77777777" w:rsidTr="007074C5">
        <w:trPr>
          <w:tblHeader/>
        </w:trPr>
        <w:tc>
          <w:tcPr>
            <w:tcW w:w="3150" w:type="dxa"/>
          </w:tcPr>
          <w:p w14:paraId="4E666993" w14:textId="77777777" w:rsidR="00156FD3" w:rsidRPr="00A610EA" w:rsidRDefault="00156FD3" w:rsidP="00B92B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FF2FAB5" w14:textId="7787B600" w:rsidR="00156FD3" w:rsidRPr="00156FD3" w:rsidRDefault="00156FD3" w:rsidP="0015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788F015" w14:textId="77777777" w:rsidR="00156FD3" w:rsidRPr="00A610EA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2" w:type="dxa"/>
            <w:gridSpan w:val="4"/>
          </w:tcPr>
          <w:p w14:paraId="3B6F390F" w14:textId="07FA6C47" w:rsidR="00156FD3" w:rsidRPr="00A610EA" w:rsidRDefault="00156FD3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1B58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C3796C" w:rsidRPr="00A610EA" w14:paraId="5B857C0B" w14:textId="77777777" w:rsidTr="00B92B71">
        <w:trPr>
          <w:tblHeader/>
        </w:trPr>
        <w:tc>
          <w:tcPr>
            <w:tcW w:w="3150" w:type="dxa"/>
          </w:tcPr>
          <w:p w14:paraId="7BE95C18" w14:textId="77777777" w:rsidR="00C3796C" w:rsidRPr="00A610EA" w:rsidRDefault="00C3796C" w:rsidP="00B92B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27F02E6" w14:textId="50E708E9" w:rsidR="00C3796C" w:rsidRPr="00A610EA" w:rsidRDefault="00B75BF2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9F06E7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8D87B1F" w14:textId="235D0603" w:rsidR="00C3796C" w:rsidRPr="00A610EA" w:rsidRDefault="00B75BF2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23F83EBD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8B907C" w14:textId="32E5B908" w:rsidR="00C3796C" w:rsidRPr="00A610EA" w:rsidRDefault="00B75BF2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5632A4E2" w14:textId="77777777" w:rsidR="00C3796C" w:rsidRPr="00A610EA" w:rsidRDefault="00C3796C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FEC6903" w14:textId="1C218C82" w:rsidR="00C3796C" w:rsidRPr="00A610EA" w:rsidRDefault="00B75BF2" w:rsidP="00B9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C3796C" w:rsidRPr="00A610EA" w14:paraId="09BF8468" w14:textId="77777777" w:rsidTr="00B92B71">
        <w:trPr>
          <w:gridAfter w:val="1"/>
          <w:wAfter w:w="10" w:type="dxa"/>
          <w:tblHeader/>
        </w:trPr>
        <w:tc>
          <w:tcPr>
            <w:tcW w:w="3150" w:type="dxa"/>
          </w:tcPr>
          <w:p w14:paraId="2AF497D3" w14:textId="77777777" w:rsidR="00C3796C" w:rsidRPr="00A610EA" w:rsidRDefault="00C3796C" w:rsidP="00B92B7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2" w:type="dxa"/>
            <w:gridSpan w:val="7"/>
          </w:tcPr>
          <w:p w14:paraId="04714DBA" w14:textId="77777777" w:rsidR="00C3796C" w:rsidRPr="00A610EA" w:rsidRDefault="00C3796C" w:rsidP="00B92B7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96C" w:rsidRPr="00A610EA" w14:paraId="0A03C7F0" w14:textId="77777777" w:rsidTr="00B92B71">
        <w:trPr>
          <w:trHeight w:val="335"/>
        </w:trPr>
        <w:tc>
          <w:tcPr>
            <w:tcW w:w="3150" w:type="dxa"/>
          </w:tcPr>
          <w:p w14:paraId="1347473A" w14:textId="77777777" w:rsidR="00C3796C" w:rsidRPr="00A610EA" w:rsidRDefault="00C3796C" w:rsidP="00B92B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30842D73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6327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78A8DC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1F2C3A8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0948E5AB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C9F784F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1CD74877" w14:textId="77777777" w:rsidR="00C3796C" w:rsidRPr="00A610EA" w:rsidRDefault="00C3796C" w:rsidP="00B9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B2C" w:rsidRPr="00A610EA" w14:paraId="0FFA1BC2" w14:textId="77777777" w:rsidTr="00755666">
        <w:trPr>
          <w:trHeight w:val="440"/>
        </w:trPr>
        <w:tc>
          <w:tcPr>
            <w:tcW w:w="3150" w:type="dxa"/>
          </w:tcPr>
          <w:p w14:paraId="1FE7D249" w14:textId="2F19A0A7" w:rsidR="00BC7B2C" w:rsidRPr="00A610EA" w:rsidRDefault="00BC7B2C" w:rsidP="00BC7B2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50" w:type="dxa"/>
          </w:tcPr>
          <w:p w14:paraId="1B7AF63D" w14:textId="24C938E7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BC7B2C" w:rsidRP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57455315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9912D10" w14:textId="48DEFEE8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8</w:t>
            </w:r>
            <w:r w:rsidR="00BC7B2C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279" w:type="dxa"/>
          </w:tcPr>
          <w:p w14:paraId="717A8FE2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5EEBF7A" w14:textId="3C92B7BD" w:rsidR="00BC7B2C" w:rsidRPr="00C000F0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7</w:t>
            </w:r>
            <w:r w:rsidR="00BC7B2C" w:rsidRP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  <w:tc>
          <w:tcPr>
            <w:tcW w:w="243" w:type="dxa"/>
          </w:tcPr>
          <w:p w14:paraId="33344DDD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89BE701" w14:textId="29BE8990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C7B2C" w:rsidRPr="00A610EA" w14:paraId="1B87B06F" w14:textId="77777777" w:rsidTr="00B92B71">
        <w:trPr>
          <w:trHeight w:val="440"/>
        </w:trPr>
        <w:tc>
          <w:tcPr>
            <w:tcW w:w="3150" w:type="dxa"/>
          </w:tcPr>
          <w:p w14:paraId="4E19F956" w14:textId="77777777" w:rsidR="00BC7B2C" w:rsidRPr="00A610EA" w:rsidRDefault="00BC7B2C" w:rsidP="00BC7B2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57F2617" w14:textId="0AD39E28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BC7B2C" w:rsidRP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09E535FF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5531DB" w14:textId="7DF5C128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  <w:tc>
          <w:tcPr>
            <w:tcW w:w="279" w:type="dxa"/>
          </w:tcPr>
          <w:p w14:paraId="14667D92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EC09CE" w14:textId="4C582081" w:rsidR="00BC7B2C" w:rsidRPr="00C000F0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BC7B2C" w:rsidRPr="00BC7B2C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  <w:tc>
          <w:tcPr>
            <w:tcW w:w="243" w:type="dxa"/>
          </w:tcPr>
          <w:p w14:paraId="0C40ED6B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1E0E396" w14:textId="1488ABD4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6</w:t>
            </w:r>
            <w:r w:rsid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</w:tr>
      <w:tr w:rsidR="00BC7B2C" w:rsidRPr="00A610EA" w14:paraId="5D227B47" w14:textId="77777777" w:rsidTr="00B92B71">
        <w:trPr>
          <w:trHeight w:val="440"/>
        </w:trPr>
        <w:tc>
          <w:tcPr>
            <w:tcW w:w="3150" w:type="dxa"/>
          </w:tcPr>
          <w:p w14:paraId="0C90B612" w14:textId="7CEF4734" w:rsidR="00BC7B2C" w:rsidRPr="00A610EA" w:rsidRDefault="00BC7B2C" w:rsidP="00BC7B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50" w:type="dxa"/>
          </w:tcPr>
          <w:p w14:paraId="26A599E5" w14:textId="601C1311" w:rsidR="00BC7B2C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A0DB95D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8CF017" w14:textId="16DE187D" w:rsidR="00BC7B2C" w:rsidRPr="009623E4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28E36AE3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78859B6" w14:textId="75DE0EED" w:rsidR="00BC7B2C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04E66D64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6FF59BE" w14:textId="1961B75D" w:rsidR="00BC7B2C" w:rsidRPr="009623E4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BC7B2C" w:rsidRPr="00A610EA" w14:paraId="68B89969" w14:textId="77777777" w:rsidTr="00B92B71">
        <w:trPr>
          <w:trHeight w:val="370"/>
        </w:trPr>
        <w:tc>
          <w:tcPr>
            <w:tcW w:w="3150" w:type="dxa"/>
          </w:tcPr>
          <w:p w14:paraId="3F885BFB" w14:textId="77777777" w:rsidR="00BC7B2C" w:rsidRPr="00A610EA" w:rsidRDefault="00BC7B2C" w:rsidP="00BC7B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3D74DD" w14:textId="67A775AD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BC7B2C" w:rsidRPr="00BC7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9B92377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E927CB2" w14:textId="2D207FE8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15</w:t>
            </w:r>
            <w:r w:rsidR="00BC7B2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9" w:type="dxa"/>
          </w:tcPr>
          <w:p w14:paraId="54C6AB27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4A0E5FC" w14:textId="0DDAFECC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BC7B2C" w:rsidRPr="00BC7B2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3" w:type="dxa"/>
          </w:tcPr>
          <w:p w14:paraId="0BA3E731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E8F2D5" w14:textId="372A55B0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="00BC7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793</w:t>
            </w:r>
          </w:p>
        </w:tc>
      </w:tr>
      <w:tr w:rsidR="00BC7B2C" w:rsidRPr="00A610EA" w14:paraId="3F27D8A5" w14:textId="77777777" w:rsidTr="00B92B71">
        <w:trPr>
          <w:trHeight w:val="197"/>
        </w:trPr>
        <w:tc>
          <w:tcPr>
            <w:tcW w:w="3150" w:type="dxa"/>
          </w:tcPr>
          <w:p w14:paraId="0C6171EF" w14:textId="77777777" w:rsidR="00BC7B2C" w:rsidRPr="00A610EA" w:rsidRDefault="00BC7B2C" w:rsidP="00BC7B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5C8B89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B29B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0DA1C1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031A7D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1C2227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56E57E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7AEFCDF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B2C" w:rsidRPr="00A610EA" w14:paraId="208B871A" w14:textId="77777777" w:rsidTr="00B92B71">
        <w:trPr>
          <w:trHeight w:val="197"/>
        </w:trPr>
        <w:tc>
          <w:tcPr>
            <w:tcW w:w="3150" w:type="dxa"/>
          </w:tcPr>
          <w:p w14:paraId="21B5C88C" w14:textId="77777777" w:rsidR="00BC7B2C" w:rsidRPr="00A610EA" w:rsidRDefault="00BC7B2C" w:rsidP="00BC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</w:tcPr>
          <w:p w14:paraId="55DB731B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BC140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F91AA6A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2436925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6F25729A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AA66B3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4632A909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B2C" w:rsidRPr="00A610EA" w14:paraId="61BAA6FB" w14:textId="77777777" w:rsidTr="006E0514">
        <w:trPr>
          <w:trHeight w:val="197"/>
        </w:trPr>
        <w:tc>
          <w:tcPr>
            <w:tcW w:w="3150" w:type="dxa"/>
          </w:tcPr>
          <w:p w14:paraId="37A5BFD1" w14:textId="77777777" w:rsidR="00BC7B2C" w:rsidRPr="00A610EA" w:rsidRDefault="00BC7B2C" w:rsidP="00BC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350" w:type="dxa"/>
            <w:shd w:val="clear" w:color="auto" w:fill="auto"/>
          </w:tcPr>
          <w:p w14:paraId="3D4336F9" w14:textId="77777777" w:rsidR="00BC7B2C" w:rsidRPr="00A86842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C9895" w14:textId="47037449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54</w:t>
            </w:r>
            <w:r w:rsidR="00BC7B2C" w:rsidRPr="00A868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1A366CF0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362C776" w14:textId="77777777" w:rsidR="00BC7B2C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F2C6D" w14:textId="27B9FB13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</w:t>
            </w:r>
            <w:r w:rsidR="00BC7B2C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622</w:t>
            </w:r>
          </w:p>
        </w:tc>
        <w:tc>
          <w:tcPr>
            <w:tcW w:w="279" w:type="dxa"/>
          </w:tcPr>
          <w:p w14:paraId="37081C4D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05E7ED7" w14:textId="77777777" w:rsidR="00BC7B2C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0C9E6" w14:textId="52BF2BFE" w:rsidR="00BC7B2C" w:rsidRPr="00D347E3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54</w:t>
            </w:r>
            <w:r w:rsidR="00BC7B2C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  <w:tc>
          <w:tcPr>
            <w:tcW w:w="243" w:type="dxa"/>
          </w:tcPr>
          <w:p w14:paraId="3E5E4BD4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59AC3EBA" w14:textId="77777777" w:rsidR="00BC7B2C" w:rsidRPr="00D347E3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1A098" w14:textId="379510FE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16</w:t>
            </w:r>
            <w:r w:rsidR="00BC7B2C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622</w:t>
            </w:r>
          </w:p>
        </w:tc>
      </w:tr>
      <w:tr w:rsidR="00BC7B2C" w:rsidRPr="00A610EA" w14:paraId="5ED85DB0" w14:textId="77777777" w:rsidTr="00D347E3">
        <w:trPr>
          <w:trHeight w:val="197"/>
        </w:trPr>
        <w:tc>
          <w:tcPr>
            <w:tcW w:w="3150" w:type="dxa"/>
          </w:tcPr>
          <w:p w14:paraId="0846245F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350" w:type="dxa"/>
            <w:shd w:val="clear" w:color="auto" w:fill="auto"/>
          </w:tcPr>
          <w:p w14:paraId="05EE06B0" w14:textId="3D0C9939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17834DEE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3515B96" w14:textId="6762F4FB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BC7B2C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  <w:tc>
          <w:tcPr>
            <w:tcW w:w="279" w:type="dxa"/>
          </w:tcPr>
          <w:p w14:paraId="03333ED8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FFEA488" w14:textId="0005D3A4" w:rsidR="00BC7B2C" w:rsidRPr="00D347E3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294</w:t>
            </w:r>
          </w:p>
        </w:tc>
        <w:tc>
          <w:tcPr>
            <w:tcW w:w="243" w:type="dxa"/>
          </w:tcPr>
          <w:p w14:paraId="46FADADD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0AB1885" w14:textId="071DCBE7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14</w:t>
            </w:r>
            <w:r w:rsidR="00BC7B2C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550</w:t>
            </w:r>
          </w:p>
        </w:tc>
      </w:tr>
      <w:tr w:rsidR="00BC7B2C" w:rsidRPr="00A610EA" w14:paraId="7EAB62EC" w14:textId="77777777" w:rsidTr="006E0514">
        <w:trPr>
          <w:trHeight w:val="197"/>
        </w:trPr>
        <w:tc>
          <w:tcPr>
            <w:tcW w:w="3150" w:type="dxa"/>
          </w:tcPr>
          <w:p w14:paraId="50A4DB20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shd w:val="clear" w:color="auto" w:fill="auto"/>
          </w:tcPr>
          <w:p w14:paraId="5F7742B3" w14:textId="4884DE4E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4</w:t>
            </w:r>
            <w:r w:rsidR="00BC7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  <w:shd w:val="clear" w:color="auto" w:fill="auto"/>
          </w:tcPr>
          <w:p w14:paraId="7D46B254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C343089" w14:textId="272EBB37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</w:t>
            </w:r>
            <w:r w:rsidR="00BC7B2C" w:rsidRPr="002F0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215</w:t>
            </w:r>
          </w:p>
        </w:tc>
        <w:tc>
          <w:tcPr>
            <w:tcW w:w="279" w:type="dxa"/>
          </w:tcPr>
          <w:p w14:paraId="1936C087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484BCD4" w14:textId="22DDDCA9" w:rsidR="00BC7B2C" w:rsidRPr="00D347E3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BC7B2C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998</w:t>
            </w:r>
          </w:p>
        </w:tc>
        <w:tc>
          <w:tcPr>
            <w:tcW w:w="243" w:type="dxa"/>
          </w:tcPr>
          <w:p w14:paraId="534CFD49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4B9DC56A" w14:textId="2CC6B4F7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="00BC7B2C" w:rsidRPr="00D34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</w:tr>
      <w:tr w:rsidR="00BC7B2C" w:rsidRPr="00A610EA" w14:paraId="43768B5A" w14:textId="77777777" w:rsidTr="00D347E3">
        <w:trPr>
          <w:trHeight w:val="197"/>
        </w:trPr>
        <w:tc>
          <w:tcPr>
            <w:tcW w:w="3150" w:type="dxa"/>
          </w:tcPr>
          <w:p w14:paraId="41A76CB5" w14:textId="77777777" w:rsidR="00BC7B2C" w:rsidRPr="00A610EA" w:rsidRDefault="00BC7B2C" w:rsidP="00BC7B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208A" w14:textId="6E9C8E5E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59</w:t>
            </w:r>
            <w:r w:rsidR="00BC7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1FA71E3C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F9DF0" w14:textId="5102A9FA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36</w:t>
            </w:r>
            <w:r w:rsidR="00BC7B2C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9" w:type="dxa"/>
          </w:tcPr>
          <w:p w14:paraId="489AFE97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D11A" w14:textId="1CFB6910" w:rsidR="00BC7B2C" w:rsidRPr="00D347E3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57</w:t>
            </w:r>
            <w:r w:rsidR="00BC7B2C" w:rsidRPr="00AE7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43" w:type="dxa"/>
          </w:tcPr>
          <w:p w14:paraId="2ED3C204" w14:textId="77777777" w:rsidR="00BC7B2C" w:rsidRPr="00A610EA" w:rsidRDefault="00BC7B2C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6D8C4" w14:textId="57C61826" w:rsidR="00BC7B2C" w:rsidRPr="00A610EA" w:rsidRDefault="00B75BF2" w:rsidP="00BC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BC7B2C" w:rsidRPr="002F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b/>
                <w:bCs/>
                <w:sz w:val="30"/>
                <w:szCs w:val="30"/>
              </w:rPr>
              <w:t>795</w:t>
            </w:r>
          </w:p>
        </w:tc>
      </w:tr>
    </w:tbl>
    <w:p w14:paraId="68978F28" w14:textId="77777777" w:rsidR="00670BB1" w:rsidRDefault="00670BB1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5808BEA7" w14:textId="39115285" w:rsidR="00C3796C" w:rsidRPr="00A610EA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</w:t>
      </w:r>
    </w:p>
    <w:p w14:paraId="6286FA49" w14:textId="77777777" w:rsidR="00C3796C" w:rsidRPr="00FC7016" w:rsidRDefault="00C3796C" w:rsidP="00F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</w:p>
    <w:p w14:paraId="0BCCBE7B" w14:textId="787313AA" w:rsidR="00C3796C" w:rsidRDefault="00C3796C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บริษัทมีหนังสือค้ำประกันที่ออกโดยสถาบันการเงินแห่งหนึ่งให้กับหน่วยงานรัฐบาลแห่งหนึ่ง สำหรับการใช้ไฟฟ้าเป็นจำนวนเงิน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4</w:t>
      </w:r>
      <w:r w:rsidR="002C7A5B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0</w:t>
      </w:r>
      <w:r w:rsidR="009A15D3">
        <w:rPr>
          <w:rFonts w:asciiTheme="majorBidi" w:hAnsiTheme="majorBidi" w:cstheme="majorBidi"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2</w:t>
      </w:r>
      <w:r w:rsidR="009F6169">
        <w:rPr>
          <w:rFonts w:asciiTheme="majorBidi" w:hAnsiTheme="majorBidi"/>
          <w:sz w:val="30"/>
          <w:szCs w:val="30"/>
        </w:rPr>
        <w:t>.</w:t>
      </w:r>
      <w:r w:rsidR="00B75BF2" w:rsidRPr="00B75BF2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15D3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="009C7412">
        <w:rPr>
          <w:rFonts w:asciiTheme="majorBidi" w:hAnsiTheme="majorBidi" w:cstheme="majorBidi"/>
          <w:sz w:val="30"/>
          <w:szCs w:val="30"/>
        </w:rPr>
        <w:br/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75BF2" w:rsidRPr="00B75BF2">
        <w:rPr>
          <w:rFonts w:asciiTheme="majorBidi" w:hAnsiTheme="majorBidi"/>
          <w:i/>
          <w:sz w:val="30"/>
          <w:szCs w:val="30"/>
        </w:rPr>
        <w:t>2565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5</w:t>
      </w:r>
      <w:r w:rsidR="0086190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iCs/>
          <w:sz w:val="30"/>
          <w:szCs w:val="30"/>
        </w:rPr>
        <w:t>2</w:t>
      </w:r>
      <w:r w:rsidR="009A15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A15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B75BF2" w:rsidRPr="00B75BF2">
        <w:rPr>
          <w:rFonts w:asciiTheme="majorBidi" w:hAnsiTheme="majorBidi"/>
          <w:i/>
          <w:sz w:val="30"/>
          <w:szCs w:val="30"/>
        </w:rPr>
        <w:t>1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5BF2" w:rsidRPr="00B75BF2">
        <w:rPr>
          <w:rFonts w:asciiTheme="majorBidi" w:hAnsiTheme="majorBidi"/>
          <w:i/>
          <w:sz w:val="30"/>
          <w:szCs w:val="30"/>
        </w:rPr>
        <w:t>6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9A15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D9FDE18" w14:textId="19180EAC" w:rsidR="008A201B" w:rsidRDefault="008A201B" w:rsidP="00C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66EF2665" w14:textId="77777777" w:rsidR="00E31EF2" w:rsidRDefault="00E31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A25565C" w14:textId="1E6799F4" w:rsidR="00B67F67" w:rsidRDefault="00C3796C" w:rsidP="00B67F67">
      <w:pPr>
        <w:pStyle w:val="Heading2"/>
        <w:tabs>
          <w:tab w:val="clear" w:pos="340"/>
        </w:tabs>
        <w:ind w:left="540" w:hanging="540"/>
      </w:pPr>
      <w:r w:rsidRPr="00A04BA3">
        <w:rPr>
          <w:rFonts w:hint="cs"/>
          <w:cs/>
        </w:rPr>
        <w:lastRenderedPageBreak/>
        <w:t>การจัดประเภทรายการใหม่</w:t>
      </w:r>
    </w:p>
    <w:p w14:paraId="0789F332" w14:textId="77777777" w:rsidR="0044372A" w:rsidRPr="004268E1" w:rsidRDefault="0044372A" w:rsidP="0044372A">
      <w:pPr>
        <w:rPr>
          <w:rFonts w:asciiTheme="majorBidi" w:hAnsiTheme="majorBidi" w:cstheme="majorBidi"/>
          <w:sz w:val="30"/>
          <w:szCs w:val="30"/>
        </w:rPr>
      </w:pPr>
    </w:p>
    <w:p w14:paraId="64D5FD9B" w14:textId="05598EC0" w:rsidR="00842921" w:rsidRPr="00A04BA3" w:rsidRDefault="00C3796C" w:rsidP="00AF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 w:rsidR="00B75BF2" w:rsidRPr="00B75BF2">
        <w:rPr>
          <w:rFonts w:asciiTheme="majorBidi" w:hAnsiTheme="majorBidi"/>
          <w:sz w:val="30"/>
          <w:szCs w:val="30"/>
        </w:rPr>
        <w:t>2565</w:t>
      </w:r>
      <w:r w:rsidRPr="00A04BA3">
        <w:rPr>
          <w:rFonts w:asciiTheme="majorBidi" w:hAnsiTheme="majorBidi" w:cstheme="majorBidi"/>
          <w:sz w:val="30"/>
          <w:szCs w:val="30"/>
        </w:rPr>
        <w:t xml:space="preserve"> 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>ได้มีการจัดประเภทร</w:t>
      </w:r>
      <w:r w:rsidR="00AF2E31" w:rsidRPr="00A04BA3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ยการใหม่เพื่อให้สอดคล้องกับการนำเสนองบการเงินปี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04BA3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7DDE414D" w14:textId="644B57B6" w:rsidR="002520CD" w:rsidRPr="004268E1" w:rsidRDefault="002520CD" w:rsidP="002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268E1">
        <w:rPr>
          <w:rFonts w:asciiTheme="majorBidi" w:hAnsiTheme="majorBidi" w:cstheme="majorBidi"/>
          <w:sz w:val="30"/>
          <w:szCs w:val="30"/>
          <w:highlight w:val="yellow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156FD3" w:rsidRPr="00786FA1" w14:paraId="63E97A9C" w14:textId="77777777" w:rsidTr="000D40E1">
        <w:tc>
          <w:tcPr>
            <w:tcW w:w="3240" w:type="dxa"/>
          </w:tcPr>
          <w:p w14:paraId="5761479E" w14:textId="77777777" w:rsidR="00156FD3" w:rsidRPr="0050146E" w:rsidRDefault="00156FD3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98EBCB0" w14:textId="425D14F9" w:rsidR="00156FD3" w:rsidRPr="0050146E" w:rsidRDefault="00156FD3" w:rsidP="001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1B58BD" w:rsidRPr="00501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3796C" w:rsidRPr="00786FA1" w14:paraId="6B4D7462" w14:textId="77777777" w:rsidTr="000D40E1">
        <w:tc>
          <w:tcPr>
            <w:tcW w:w="3240" w:type="dxa"/>
          </w:tcPr>
          <w:p w14:paraId="614CF966" w14:textId="77777777" w:rsidR="00C3796C" w:rsidRPr="0050146E" w:rsidRDefault="00C3796C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FE8A6A3" w14:textId="6625E003" w:rsidR="00C3796C" w:rsidRPr="0050146E" w:rsidRDefault="00B75BF2" w:rsidP="001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C3796C" w:rsidRPr="00786FA1" w14:paraId="05B006A9" w14:textId="77777777" w:rsidTr="000D40E1">
        <w:tc>
          <w:tcPr>
            <w:tcW w:w="3240" w:type="dxa"/>
          </w:tcPr>
          <w:p w14:paraId="1576C426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4F92B1" w14:textId="606B242F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FBB3C35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D01A806" w14:textId="549FAE8D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4397E83D" w14:textId="77777777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5B541F4" w14:textId="33BD22CE" w:rsidR="00C3796C" w:rsidRPr="0050146E" w:rsidRDefault="00C3796C" w:rsidP="00C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B58BD" w:rsidRPr="00786FA1" w14:paraId="42989A9D" w14:textId="77777777" w:rsidTr="000D40E1">
        <w:tc>
          <w:tcPr>
            <w:tcW w:w="3240" w:type="dxa"/>
          </w:tcPr>
          <w:p w14:paraId="4CFC2CC7" w14:textId="77777777" w:rsidR="001B58BD" w:rsidRPr="0050146E" w:rsidRDefault="001B58BD" w:rsidP="00252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5ED23DC5" w14:textId="17A7A1B7" w:rsidR="001B58BD" w:rsidRPr="0050146E" w:rsidRDefault="001B58BD" w:rsidP="001B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0D8" w:rsidRPr="00786FA1" w14:paraId="435C9B74" w14:textId="77777777" w:rsidTr="000D40E1">
        <w:tc>
          <w:tcPr>
            <w:tcW w:w="3240" w:type="dxa"/>
          </w:tcPr>
          <w:p w14:paraId="7763155D" w14:textId="1606D33D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014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90" w:type="dxa"/>
          </w:tcPr>
          <w:p w14:paraId="2F377CE8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BFAE50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A8F31B2" w14:textId="77777777" w:rsidR="00DB20D8" w:rsidRPr="0050146E" w:rsidRDefault="00DB20D8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2722C3F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118114D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0D8" w:rsidRPr="00786FA1" w14:paraId="2C6DA188" w14:textId="77777777" w:rsidTr="000D40E1">
        <w:tc>
          <w:tcPr>
            <w:tcW w:w="3240" w:type="dxa"/>
          </w:tcPr>
          <w:p w14:paraId="65CCA478" w14:textId="21CD6F0C" w:rsidR="00DB20D8" w:rsidRPr="0050146E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76CE6A11" w14:textId="46F81DC1" w:rsidR="00DB20D8" w:rsidRPr="0050146E" w:rsidRDefault="00AE736F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296</w:t>
            </w:r>
            <w:r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038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C807DB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FE25C28" w14:textId="37F8BF9D" w:rsidR="00DB20D8" w:rsidRPr="0050146E" w:rsidRDefault="00B75BF2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57</w:t>
            </w:r>
            <w:r w:rsidR="00AE736F" w:rsidRPr="00AE736F">
              <w:rPr>
                <w:rFonts w:asciiTheme="majorBidi" w:hAnsi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549</w:t>
            </w:r>
          </w:p>
        </w:tc>
        <w:tc>
          <w:tcPr>
            <w:tcW w:w="242" w:type="dxa"/>
          </w:tcPr>
          <w:p w14:paraId="29F6778C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F550A00" w14:textId="72EB3D17" w:rsidR="00DB20D8" w:rsidRPr="0050146E" w:rsidRDefault="00AE736F" w:rsidP="000D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1</w:t>
            </w:r>
            <w:r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238</w:t>
            </w:r>
            <w:r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489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20D8" w:rsidRPr="00786FA1" w14:paraId="0BF7A554" w14:textId="77777777" w:rsidTr="000D40E1">
        <w:tc>
          <w:tcPr>
            <w:tcW w:w="3240" w:type="dxa"/>
          </w:tcPr>
          <w:p w14:paraId="1498F3D3" w14:textId="2EE51562" w:rsidR="00DB20D8" w:rsidRPr="0050146E" w:rsidRDefault="0050146E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4ACEAC89" w14:textId="4B56282D" w:rsidR="00DB20D8" w:rsidRPr="0050146E" w:rsidRDefault="00B75BF2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595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088</w:t>
            </w:r>
          </w:p>
        </w:tc>
        <w:tc>
          <w:tcPr>
            <w:tcW w:w="236" w:type="dxa"/>
          </w:tcPr>
          <w:p w14:paraId="75BDD729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EF44678" w14:textId="7334CB83" w:rsidR="00DB20D8" w:rsidRPr="0050146E" w:rsidRDefault="00AE736F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57</w:t>
            </w:r>
            <w:r w:rsidRPr="00AE736F">
              <w:rPr>
                <w:rFonts w:asciiTheme="majorBidi" w:hAnsiTheme="majorBidi"/>
                <w:sz w:val="30"/>
                <w:szCs w:val="30"/>
              </w:rPr>
              <w:t>,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549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C4025C3" w14:textId="77777777" w:rsidR="00DB20D8" w:rsidRPr="0050146E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3F57E35" w14:textId="3112FF5C" w:rsidR="00DB20D8" w:rsidRPr="0050146E" w:rsidRDefault="00B75BF2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75BF2">
              <w:rPr>
                <w:rFonts w:asciiTheme="majorBidi" w:hAnsiTheme="majorBidi"/>
                <w:sz w:val="30"/>
                <w:szCs w:val="30"/>
              </w:rPr>
              <w:t>537</w:t>
            </w:r>
            <w:r w:rsidR="00AE736F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5BF2">
              <w:rPr>
                <w:rFonts w:asciiTheme="majorBidi" w:hAnsiTheme="majorBidi"/>
                <w:sz w:val="30"/>
                <w:szCs w:val="30"/>
              </w:rPr>
              <w:t>539</w:t>
            </w:r>
          </w:p>
        </w:tc>
      </w:tr>
      <w:tr w:rsidR="00DB20D8" w:rsidRPr="009F5177" w14:paraId="3C46953B" w14:textId="77777777" w:rsidTr="000D40E1">
        <w:tc>
          <w:tcPr>
            <w:tcW w:w="3240" w:type="dxa"/>
          </w:tcPr>
          <w:p w14:paraId="05C3EBF3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483F8452" w14:textId="23E3C4CB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7C41CB9" w14:textId="77777777" w:rsidR="00DB20D8" w:rsidRPr="00786FA1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98EC45E" w14:textId="7578476A" w:rsidR="00DB20D8" w:rsidRPr="0050146E" w:rsidRDefault="00AE736F" w:rsidP="000D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51017DA" w14:textId="77777777" w:rsidR="00DB20D8" w:rsidRPr="009F5177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56FC788" w14:textId="77777777" w:rsidR="00DB20D8" w:rsidRPr="009F5177" w:rsidRDefault="00DB20D8" w:rsidP="00DB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27C212E" w14:textId="6692549B" w:rsidR="001257C3" w:rsidRDefault="001257C3" w:rsidP="0084247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5E705B" w14:textId="7F21DBB3" w:rsidR="003021D7" w:rsidRPr="00CC3FC4" w:rsidRDefault="003021D7" w:rsidP="00CC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1D7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4626D21A" w14:textId="0491126D" w:rsidR="003021D7" w:rsidRPr="004268E1" w:rsidRDefault="003021D7" w:rsidP="00CC3FC4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C5F0D2" w14:textId="00D89051" w:rsidR="003021D7" w:rsidRPr="00EE3171" w:rsidRDefault="0044372A" w:rsidP="0044372A">
      <w:pPr>
        <w:pStyle w:val="Heading2"/>
        <w:tabs>
          <w:tab w:val="clear" w:pos="340"/>
        </w:tabs>
        <w:ind w:left="540" w:hanging="540"/>
      </w:pPr>
      <w:r w:rsidRPr="00EE3171">
        <w:rPr>
          <w:rFonts w:hint="cs"/>
          <w:cs/>
        </w:rPr>
        <w:t>เหตุการณ</w:t>
      </w:r>
      <w:r w:rsidR="00007CD8" w:rsidRPr="00EE3171">
        <w:rPr>
          <w:rFonts w:hint="cs"/>
          <w:cs/>
        </w:rPr>
        <w:t>์</w:t>
      </w:r>
      <w:r w:rsidRPr="00EE3171">
        <w:rPr>
          <w:rFonts w:hint="cs"/>
          <w:cs/>
        </w:rPr>
        <w:t>ภายหลังรอบระยะเวลาที่รายงาน</w:t>
      </w:r>
    </w:p>
    <w:p w14:paraId="0011D9C7" w14:textId="000814DD" w:rsidR="0044372A" w:rsidRPr="004268E1" w:rsidRDefault="0044372A" w:rsidP="004268E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229106" w14:textId="47CA9933" w:rsidR="00C65E0F" w:rsidRPr="0044372A" w:rsidRDefault="009C5AB5" w:rsidP="0044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1EF1">
        <w:rPr>
          <w:rFonts w:ascii="Angsana New" w:hAnsi="Angsana New"/>
          <w:sz w:val="30"/>
          <w:szCs w:val="30"/>
          <w:cs/>
        </w:rPr>
        <w:t>ในการประชุมคณะกรรมการบริษัท เมื่อวันที่</w:t>
      </w:r>
      <w:r w:rsidRPr="00CE1EF1">
        <w:rPr>
          <w:rFonts w:ascii="Angsana New" w:hAnsi="Angsana New"/>
          <w:sz w:val="30"/>
          <w:szCs w:val="30"/>
        </w:rPr>
        <w:t> </w:t>
      </w:r>
      <w:r w:rsidR="00B75BF2" w:rsidRPr="00B75BF2">
        <w:rPr>
          <w:rFonts w:ascii="Angsana New" w:hAnsi="Angsana New"/>
          <w:sz w:val="30"/>
          <w:szCs w:val="30"/>
        </w:rPr>
        <w:t>28</w:t>
      </w:r>
      <w:r w:rsidRPr="00CE1EF1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CE1EF1">
        <w:rPr>
          <w:rFonts w:ascii="Angsana New" w:hAnsi="Angsana New"/>
          <w:sz w:val="30"/>
          <w:szCs w:val="30"/>
        </w:rPr>
        <w:t> 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Pr="00CE1EF1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พิจารณาเห็นชอบและให้นำเสนอต่อที่ประชุมผู้ถือหุ้นเพื่อพิจารณาอนุมัติการจัดสรรกำไรสำหรับผลการดำเนินงานของบริษัท สำหรับรอบระยะเวลาบัญชีสิ้นสุด ณ วันที่ </w:t>
      </w:r>
      <w:r w:rsidR="00B75BF2" w:rsidRPr="00B75BF2">
        <w:rPr>
          <w:rFonts w:ascii="Angsana New" w:hAnsi="Angsana New"/>
          <w:sz w:val="30"/>
          <w:szCs w:val="30"/>
        </w:rPr>
        <w:t>31</w:t>
      </w:r>
      <w:r w:rsidRPr="00CE1E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75BF2" w:rsidRPr="00B75BF2">
        <w:rPr>
          <w:rFonts w:ascii="Angsana New" w:hAnsi="Angsana New"/>
          <w:sz w:val="30"/>
          <w:szCs w:val="30"/>
        </w:rPr>
        <w:t>2566</w:t>
      </w:r>
      <w:r w:rsidRPr="00CE1EF1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B75BF2" w:rsidRPr="00B75BF2">
        <w:rPr>
          <w:rFonts w:ascii="Angsana New" w:hAnsi="Angsana New"/>
          <w:sz w:val="30"/>
          <w:szCs w:val="30"/>
        </w:rPr>
        <w:t>0</w:t>
      </w:r>
      <w:r w:rsidRPr="00CE1EF1">
        <w:rPr>
          <w:rFonts w:ascii="Angsana New" w:hAnsi="Angsana New"/>
          <w:sz w:val="30"/>
          <w:szCs w:val="30"/>
          <w:cs/>
        </w:rPr>
        <w:t>.</w:t>
      </w:r>
      <w:r w:rsidR="00B75BF2" w:rsidRPr="00B75BF2">
        <w:rPr>
          <w:rFonts w:ascii="Angsana New" w:hAnsi="Angsana New"/>
          <w:sz w:val="30"/>
          <w:szCs w:val="30"/>
        </w:rPr>
        <w:t>07</w:t>
      </w:r>
      <w:r w:rsidRPr="00CE1EF1">
        <w:rPr>
          <w:rFonts w:ascii="Angsana New" w:hAnsi="Angsana New"/>
          <w:sz w:val="30"/>
          <w:szCs w:val="30"/>
          <w:cs/>
        </w:rPr>
        <w:t xml:space="preserve"> บาท เป็นจํานวนเงินทั้งสิ้น </w:t>
      </w:r>
      <w:r w:rsidR="00B75BF2" w:rsidRPr="00B75BF2">
        <w:rPr>
          <w:rFonts w:ascii="Angsana New" w:hAnsi="Angsana New"/>
          <w:sz w:val="30"/>
          <w:szCs w:val="30"/>
        </w:rPr>
        <w:t>42</w:t>
      </w:r>
      <w:r w:rsidRPr="00CE1EF1">
        <w:rPr>
          <w:rFonts w:ascii="Angsana New" w:hAnsi="Angsana New"/>
          <w:sz w:val="30"/>
          <w:szCs w:val="30"/>
          <w:cs/>
        </w:rPr>
        <w:t xml:space="preserve"> ล้านบาท โดยมีกําหนดจ่ายเงินปันผลภายใน</w:t>
      </w:r>
      <w:r w:rsidR="00B91967">
        <w:rPr>
          <w:rFonts w:ascii="Angsana New" w:hAnsi="Angsana New" w:hint="cs"/>
          <w:sz w:val="30"/>
          <w:szCs w:val="30"/>
          <w:cs/>
        </w:rPr>
        <w:t>เดือน</w:t>
      </w:r>
      <w:r w:rsidR="00DE60DC" w:rsidRPr="00CE1EF1">
        <w:rPr>
          <w:rFonts w:ascii="Angsana New" w:hAnsi="Angsana New" w:hint="cs"/>
          <w:sz w:val="30"/>
          <w:szCs w:val="30"/>
          <w:cs/>
        </w:rPr>
        <w:t>เมษายน</w:t>
      </w:r>
      <w:r w:rsidRPr="00CE1EF1"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2567</w:t>
      </w:r>
      <w:r w:rsidRPr="00CE1EF1">
        <w:rPr>
          <w:rFonts w:ascii="Angsana New" w:hAnsi="Angsana New"/>
          <w:sz w:val="30"/>
          <w:szCs w:val="30"/>
          <w:cs/>
        </w:rPr>
        <w:t xml:space="preserve"> </w:t>
      </w:r>
      <w:r w:rsidR="00C65E0F" w:rsidRPr="00CE1EF1">
        <w:rPr>
          <w:rFonts w:ascii="Angsana New" w:hAnsi="Angsana New"/>
          <w:sz w:val="30"/>
          <w:szCs w:val="30"/>
          <w:cs/>
        </w:rPr>
        <w:t>และการจัดสรรทุนสำรองตามกฎหมายเป็นจํานวนเงิน</w:t>
      </w:r>
      <w:r w:rsidR="0069522C" w:rsidRPr="00CE1EF1">
        <w:rPr>
          <w:rFonts w:ascii="Angsana New" w:hAnsi="Angsana New"/>
          <w:sz w:val="30"/>
          <w:szCs w:val="30"/>
        </w:rPr>
        <w:t xml:space="preserve"> </w:t>
      </w:r>
      <w:r w:rsidR="00B75BF2" w:rsidRPr="00B75BF2">
        <w:rPr>
          <w:rFonts w:ascii="Angsana New" w:hAnsi="Angsana New"/>
          <w:sz w:val="30"/>
          <w:szCs w:val="30"/>
        </w:rPr>
        <w:t>6</w:t>
      </w:r>
      <w:r w:rsidR="00C65E0F" w:rsidRPr="00CE1EF1">
        <w:rPr>
          <w:rFonts w:ascii="Angsana New" w:hAnsi="Angsana New"/>
          <w:sz w:val="30"/>
          <w:szCs w:val="30"/>
          <w:cs/>
        </w:rPr>
        <w:t xml:space="preserve"> ล้านบาท</w:t>
      </w:r>
    </w:p>
    <w:sectPr w:rsidR="00C65E0F" w:rsidRPr="0044372A" w:rsidSect="006A37E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0D25" w14:textId="77777777" w:rsidR="003741E4" w:rsidRDefault="003741E4" w:rsidP="004956B4">
      <w:r>
        <w:separator/>
      </w:r>
    </w:p>
  </w:endnote>
  <w:endnote w:type="continuationSeparator" w:id="0">
    <w:p w14:paraId="61FDFD5C" w14:textId="77777777" w:rsidR="003741E4" w:rsidRDefault="003741E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18494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66E2511" w14:textId="48531F7D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B75BF2" w:rsidRPr="00B75BF2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07373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2EC3F9C" w14:textId="326A062C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B75BF2" w:rsidRPr="00B75BF2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2C51017D" w14:textId="77777777" w:rsidR="006416A6" w:rsidRPr="00194D84" w:rsidRDefault="006416A6" w:rsidP="002D1665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8979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A95FD" w14:textId="3BC242E1" w:rsidR="006416A6" w:rsidRPr="00BB3A3B" w:rsidRDefault="006416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B3A3B">
          <w:rPr>
            <w:rFonts w:ascii="Angsana New" w:hAnsi="Angsana New"/>
            <w:sz w:val="30"/>
            <w:szCs w:val="30"/>
          </w:rPr>
          <w:fldChar w:fldCharType="begin"/>
        </w:r>
        <w:r w:rsidRPr="00BB3A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B3A3B">
          <w:rPr>
            <w:rFonts w:ascii="Angsana New" w:hAnsi="Angsana New"/>
            <w:sz w:val="30"/>
            <w:szCs w:val="30"/>
          </w:rPr>
          <w:fldChar w:fldCharType="separate"/>
        </w:r>
        <w:r w:rsidR="00B75BF2" w:rsidRPr="00B75BF2">
          <w:rPr>
            <w:rFonts w:ascii="Angsana New" w:hAnsi="Angsana New"/>
            <w:noProof/>
            <w:sz w:val="30"/>
            <w:szCs w:val="30"/>
          </w:rPr>
          <w:t>2</w:t>
        </w:r>
        <w:r w:rsidRPr="00BB3A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5388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CCA321" w14:textId="0B0963C4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75BF2" w:rsidRPr="00B75BF2">
          <w:rPr>
            <w:rFonts w:asciiTheme="majorBidi" w:hAnsiTheme="majorBidi"/>
            <w:noProof/>
            <w:sz w:val="30"/>
            <w:szCs w:val="30"/>
          </w:rPr>
          <w:t>4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F1E4D9D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75BF2" w:rsidRPr="00B75BF2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A7B5" w14:textId="77777777" w:rsidR="003741E4" w:rsidRDefault="003741E4" w:rsidP="004956B4">
      <w:r>
        <w:separator/>
      </w:r>
    </w:p>
  </w:footnote>
  <w:footnote w:type="continuationSeparator" w:id="0">
    <w:p w14:paraId="2A65C1FD" w14:textId="77777777" w:rsidR="003741E4" w:rsidRDefault="003741E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DBDE" w14:textId="6C1A7A3E" w:rsidR="001E3061" w:rsidRPr="001E3061" w:rsidRDefault="001E3061" w:rsidP="001E3061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  <w:r w:rsidR="00BB7775"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17E9C268" w14:textId="7E273871" w:rsidR="006416A6" w:rsidRPr="00C27993" w:rsidRDefault="006416A6" w:rsidP="001E306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B2426EF" w14:textId="7EFCE9BB" w:rsidR="00BB5949" w:rsidRDefault="006416A6" w:rsidP="00BB5949">
    <w:pPr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B75BF2" w:rsidRPr="00B75BF2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B75BF2" w:rsidRPr="00B75BF2">
      <w:rPr>
        <w:rFonts w:asciiTheme="majorBidi" w:hAnsiTheme="majorBidi"/>
        <w:b/>
        <w:sz w:val="32"/>
        <w:szCs w:val="30"/>
      </w:rPr>
      <w:t>2566</w:t>
    </w:r>
  </w:p>
  <w:p w14:paraId="3F97B0EB" w14:textId="4007ED37" w:rsidR="006416A6" w:rsidRDefault="006416A6" w:rsidP="00BB594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BB6E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53F18843" w14:textId="77777777" w:rsidR="006416A6" w:rsidRPr="00C27993" w:rsidRDefault="006416A6" w:rsidP="00FD384C">
    <w:pPr>
      <w:tabs>
        <w:tab w:val="clear" w:pos="227"/>
        <w:tab w:val="clear" w:pos="454"/>
      </w:tabs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68D9F1C" w14:textId="2F838241" w:rsid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B75BF2" w:rsidRPr="00B75BF2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B75BF2" w:rsidRPr="00B75BF2">
      <w:rPr>
        <w:rFonts w:asciiTheme="majorBidi" w:hAnsiTheme="majorBidi"/>
        <w:b/>
        <w:sz w:val="32"/>
        <w:szCs w:val="30"/>
      </w:rPr>
      <w:t>2566</w:t>
    </w:r>
  </w:p>
  <w:p w14:paraId="0D842D24" w14:textId="5B19598F" w:rsidR="006416A6" w:rsidRPr="00BB5949" w:rsidRDefault="006416A6" w:rsidP="00BB5949">
    <w:pPr>
      <w:tabs>
        <w:tab w:val="clear" w:pos="227"/>
        <w:tab w:val="clear" w:pos="454"/>
      </w:tabs>
      <w:rPr>
        <w:rFonts w:ascii="Angsana New" w:hAnsi="Angsana New"/>
        <w:b/>
        <w:bCs/>
      </w:rPr>
    </w:pP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  <w:r w:rsidRPr="00BB5949">
      <w:rPr>
        <w:rFonts w:ascii="Angsana New" w:hAnsi="Angsana New"/>
        <w:b/>
        <w:bCs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9D12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388D204E" w14:textId="77777777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91D290E" w14:textId="55FA3C94" w:rsidR="006416A6" w:rsidRPr="00C27993" w:rsidRDefault="006416A6" w:rsidP="00BB3A3B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B75BF2" w:rsidRPr="00B75BF2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B75BF2" w:rsidRPr="00B75BF2">
      <w:rPr>
        <w:rFonts w:asciiTheme="majorBidi" w:hAnsiTheme="majorBidi"/>
        <w:b/>
        <w:sz w:val="32"/>
        <w:szCs w:val="30"/>
      </w:rPr>
      <w:t>2566</w:t>
    </w:r>
  </w:p>
  <w:p w14:paraId="0EBCB3F6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F90A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0DCF39FB" w14:textId="77777777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1F000F0" w14:textId="0A7CF37C" w:rsidR="006416A6" w:rsidRPr="00C27993" w:rsidRDefault="006416A6" w:rsidP="008B7CE1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B75BF2" w:rsidRPr="00B75BF2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B75BF2" w:rsidRPr="00B75BF2">
      <w:rPr>
        <w:rFonts w:asciiTheme="majorBidi" w:hAnsiTheme="majorBidi"/>
        <w:b/>
        <w:sz w:val="32"/>
        <w:szCs w:val="30"/>
      </w:rPr>
      <w:t>2566</w:t>
    </w:r>
  </w:p>
  <w:p w14:paraId="4F60DE37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77AD" w14:textId="77777777" w:rsidR="00952BA5" w:rsidRPr="001E3061" w:rsidRDefault="00952BA5" w:rsidP="00952BA5">
    <w:pPr>
      <w:rPr>
        <w:rFonts w:asciiTheme="majorBidi" w:hAnsiTheme="majorBidi"/>
        <w:b/>
        <w:bCs/>
        <w:sz w:val="32"/>
        <w:szCs w:val="32"/>
      </w:rPr>
    </w:pPr>
    <w:r w:rsidRPr="001E3061">
      <w:rPr>
        <w:rFonts w:asciiTheme="majorBidi" w:hAnsiTheme="majorBidi"/>
        <w:b/>
        <w:bCs/>
        <w:sz w:val="32"/>
        <w:szCs w:val="32"/>
        <w:cs/>
      </w:rPr>
      <w:t xml:space="preserve">บริษัท บางกอกแล็ป แอนด์ คอสเมติค จำกัด (มหาชน) </w:t>
    </w:r>
  </w:p>
  <w:p w14:paraId="61043D1D" w14:textId="77777777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AA95E71" w14:textId="1557D184" w:rsidR="006416A6" w:rsidRPr="00C27993" w:rsidRDefault="006416A6" w:rsidP="00775CD8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B75BF2" w:rsidRPr="00B75BF2">
      <w:rPr>
        <w:rFonts w:asciiTheme="majorBidi" w:hAnsiTheme="majorBidi"/>
        <w:b/>
        <w:sz w:val="32"/>
        <w:szCs w:val="30"/>
      </w:rPr>
      <w:t>31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="00B75BF2" w:rsidRPr="00B75BF2">
      <w:rPr>
        <w:rFonts w:asciiTheme="majorBidi" w:hAnsiTheme="majorBidi"/>
        <w:b/>
        <w:sz w:val="32"/>
        <w:szCs w:val="30"/>
      </w:rPr>
      <w:t>2566</w:t>
    </w:r>
  </w:p>
  <w:p w14:paraId="4E991E3E" w14:textId="77777777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1270ADA6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20"/>
  </w:num>
  <w:num w:numId="12" w16cid:durableId="1145244353">
    <w:abstractNumId w:val="14"/>
  </w:num>
  <w:num w:numId="13" w16cid:durableId="1335957622">
    <w:abstractNumId w:val="24"/>
  </w:num>
  <w:num w:numId="14" w16cid:durableId="2088191719">
    <w:abstractNumId w:val="18"/>
  </w:num>
  <w:num w:numId="15" w16cid:durableId="632708645">
    <w:abstractNumId w:val="21"/>
  </w:num>
  <w:num w:numId="16" w16cid:durableId="1306087616">
    <w:abstractNumId w:val="25"/>
  </w:num>
  <w:num w:numId="17" w16cid:durableId="1982884457">
    <w:abstractNumId w:val="26"/>
  </w:num>
  <w:num w:numId="18" w16cid:durableId="1508247044">
    <w:abstractNumId w:val="16"/>
  </w:num>
  <w:num w:numId="19" w16cid:durableId="1121262425">
    <w:abstractNumId w:val="12"/>
  </w:num>
  <w:num w:numId="20" w16cid:durableId="1140150517">
    <w:abstractNumId w:val="17"/>
  </w:num>
  <w:num w:numId="21" w16cid:durableId="1826706128">
    <w:abstractNumId w:val="27"/>
  </w:num>
  <w:num w:numId="22" w16cid:durableId="122772016">
    <w:abstractNumId w:val="22"/>
  </w:num>
  <w:num w:numId="23" w16cid:durableId="488909234">
    <w:abstractNumId w:val="11"/>
  </w:num>
  <w:num w:numId="24" w16cid:durableId="1145589212">
    <w:abstractNumId w:val="23"/>
  </w:num>
  <w:num w:numId="25" w16cid:durableId="1496997483">
    <w:abstractNumId w:val="19"/>
  </w:num>
  <w:num w:numId="26" w16cid:durableId="2127115161">
    <w:abstractNumId w:val="17"/>
  </w:num>
  <w:num w:numId="27" w16cid:durableId="1182427700">
    <w:abstractNumId w:val="17"/>
  </w:num>
  <w:num w:numId="28" w16cid:durableId="588739911">
    <w:abstractNumId w:val="17"/>
  </w:num>
  <w:num w:numId="29" w16cid:durableId="657071575">
    <w:abstractNumId w:val="17"/>
  </w:num>
  <w:num w:numId="30" w16cid:durableId="784009293">
    <w:abstractNumId w:val="17"/>
  </w:num>
  <w:num w:numId="31" w16cid:durableId="510223946">
    <w:abstractNumId w:val="5"/>
  </w:num>
  <w:num w:numId="32" w16cid:durableId="1693189869">
    <w:abstractNumId w:val="13"/>
  </w:num>
  <w:num w:numId="33" w16cid:durableId="786892197">
    <w:abstractNumId w:val="10"/>
  </w:num>
  <w:num w:numId="34" w16cid:durableId="1177958697">
    <w:abstractNumId w:val="5"/>
  </w:num>
  <w:num w:numId="35" w16cid:durableId="1488008416">
    <w:abstractNumId w:val="5"/>
  </w:num>
  <w:num w:numId="36" w16cid:durableId="1797139584">
    <w:abstractNumId w:val="5"/>
  </w:num>
  <w:num w:numId="37" w16cid:durableId="864945126">
    <w:abstractNumId w:val="5"/>
  </w:num>
  <w:num w:numId="38" w16cid:durableId="459151884">
    <w:abstractNumId w:val="5"/>
  </w:num>
  <w:num w:numId="39" w16cid:durableId="606889400">
    <w:abstractNumId w:val="5"/>
  </w:num>
  <w:num w:numId="40" w16cid:durableId="1101414710">
    <w:abstractNumId w:val="5"/>
  </w:num>
  <w:num w:numId="41" w16cid:durableId="175886506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5D9"/>
    <w:rsid w:val="000036B5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0C0F"/>
    <w:rsid w:val="00011D4E"/>
    <w:rsid w:val="00011F0E"/>
    <w:rsid w:val="00012A97"/>
    <w:rsid w:val="0001397F"/>
    <w:rsid w:val="00013AEB"/>
    <w:rsid w:val="00013CDA"/>
    <w:rsid w:val="00013CF3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0386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53"/>
    <w:rsid w:val="0002407F"/>
    <w:rsid w:val="0002461E"/>
    <w:rsid w:val="00024AF0"/>
    <w:rsid w:val="00024B16"/>
    <w:rsid w:val="00024DB2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E8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3F17"/>
    <w:rsid w:val="000441CB"/>
    <w:rsid w:val="000442E1"/>
    <w:rsid w:val="000444A2"/>
    <w:rsid w:val="0004495D"/>
    <w:rsid w:val="00045E99"/>
    <w:rsid w:val="00046386"/>
    <w:rsid w:val="00047C68"/>
    <w:rsid w:val="00047D1B"/>
    <w:rsid w:val="000500CE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430"/>
    <w:rsid w:val="000938A2"/>
    <w:rsid w:val="00093B31"/>
    <w:rsid w:val="000945EE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251"/>
    <w:rsid w:val="000A332E"/>
    <w:rsid w:val="000A34B2"/>
    <w:rsid w:val="000A4EDC"/>
    <w:rsid w:val="000A50EA"/>
    <w:rsid w:val="000A53F1"/>
    <w:rsid w:val="000A5B9A"/>
    <w:rsid w:val="000A6343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5F25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2820"/>
    <w:rsid w:val="000E28BB"/>
    <w:rsid w:val="000E2C2C"/>
    <w:rsid w:val="000E3128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1BC5"/>
    <w:rsid w:val="000F21D9"/>
    <w:rsid w:val="000F25D6"/>
    <w:rsid w:val="000F2957"/>
    <w:rsid w:val="000F460E"/>
    <w:rsid w:val="000F4F7D"/>
    <w:rsid w:val="000F5654"/>
    <w:rsid w:val="000F59A0"/>
    <w:rsid w:val="000F5B5A"/>
    <w:rsid w:val="000F6FC8"/>
    <w:rsid w:val="000F717C"/>
    <w:rsid w:val="000F719F"/>
    <w:rsid w:val="000F71CF"/>
    <w:rsid w:val="000F72B9"/>
    <w:rsid w:val="00100A04"/>
    <w:rsid w:val="00100BFC"/>
    <w:rsid w:val="00101294"/>
    <w:rsid w:val="00101860"/>
    <w:rsid w:val="0010202E"/>
    <w:rsid w:val="0010265A"/>
    <w:rsid w:val="00102DF6"/>
    <w:rsid w:val="001034A9"/>
    <w:rsid w:val="00103934"/>
    <w:rsid w:val="001039CA"/>
    <w:rsid w:val="0010471A"/>
    <w:rsid w:val="001054E9"/>
    <w:rsid w:val="00105CB6"/>
    <w:rsid w:val="00106726"/>
    <w:rsid w:val="001077AA"/>
    <w:rsid w:val="001077C4"/>
    <w:rsid w:val="00107C7E"/>
    <w:rsid w:val="00107D5C"/>
    <w:rsid w:val="00107F27"/>
    <w:rsid w:val="00107F71"/>
    <w:rsid w:val="0011002C"/>
    <w:rsid w:val="00110E2B"/>
    <w:rsid w:val="0011352C"/>
    <w:rsid w:val="00114092"/>
    <w:rsid w:val="00114C99"/>
    <w:rsid w:val="00115345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2B"/>
    <w:rsid w:val="0013709D"/>
    <w:rsid w:val="00137100"/>
    <w:rsid w:val="0013776A"/>
    <w:rsid w:val="0014032C"/>
    <w:rsid w:val="001409EB"/>
    <w:rsid w:val="00140B2C"/>
    <w:rsid w:val="00140FB7"/>
    <w:rsid w:val="00141EA5"/>
    <w:rsid w:val="001421BF"/>
    <w:rsid w:val="00142550"/>
    <w:rsid w:val="00142CBE"/>
    <w:rsid w:val="001435A4"/>
    <w:rsid w:val="00143735"/>
    <w:rsid w:val="00144287"/>
    <w:rsid w:val="00144704"/>
    <w:rsid w:val="00144BC0"/>
    <w:rsid w:val="001459C9"/>
    <w:rsid w:val="001462F8"/>
    <w:rsid w:val="00146429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7C8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41CF"/>
    <w:rsid w:val="00164B8D"/>
    <w:rsid w:val="00164BB8"/>
    <w:rsid w:val="00164DD2"/>
    <w:rsid w:val="00165B40"/>
    <w:rsid w:val="00165C6B"/>
    <w:rsid w:val="001663B8"/>
    <w:rsid w:val="00166BFF"/>
    <w:rsid w:val="0016711F"/>
    <w:rsid w:val="00167612"/>
    <w:rsid w:val="00167812"/>
    <w:rsid w:val="00167FCA"/>
    <w:rsid w:val="0017000B"/>
    <w:rsid w:val="0017003E"/>
    <w:rsid w:val="00170231"/>
    <w:rsid w:val="0017035D"/>
    <w:rsid w:val="001706A6"/>
    <w:rsid w:val="00170BEA"/>
    <w:rsid w:val="00170CCA"/>
    <w:rsid w:val="0017118A"/>
    <w:rsid w:val="00171314"/>
    <w:rsid w:val="00171D05"/>
    <w:rsid w:val="00172656"/>
    <w:rsid w:val="001726A7"/>
    <w:rsid w:val="0017353E"/>
    <w:rsid w:val="0017360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315"/>
    <w:rsid w:val="0018073E"/>
    <w:rsid w:val="001808C6"/>
    <w:rsid w:val="00180B2F"/>
    <w:rsid w:val="00180D23"/>
    <w:rsid w:val="00181373"/>
    <w:rsid w:val="0018159A"/>
    <w:rsid w:val="00182643"/>
    <w:rsid w:val="001829C5"/>
    <w:rsid w:val="00182F32"/>
    <w:rsid w:val="00183146"/>
    <w:rsid w:val="001833E7"/>
    <w:rsid w:val="001833FE"/>
    <w:rsid w:val="00184878"/>
    <w:rsid w:val="00184E13"/>
    <w:rsid w:val="00185014"/>
    <w:rsid w:val="001853F3"/>
    <w:rsid w:val="00185C49"/>
    <w:rsid w:val="001861BF"/>
    <w:rsid w:val="001869D7"/>
    <w:rsid w:val="0018784F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93B"/>
    <w:rsid w:val="001A5B3F"/>
    <w:rsid w:val="001A6E30"/>
    <w:rsid w:val="001A7801"/>
    <w:rsid w:val="001B0271"/>
    <w:rsid w:val="001B03D7"/>
    <w:rsid w:val="001B10FE"/>
    <w:rsid w:val="001B11AE"/>
    <w:rsid w:val="001B1C98"/>
    <w:rsid w:val="001B1E7B"/>
    <w:rsid w:val="001B2C72"/>
    <w:rsid w:val="001B2EAA"/>
    <w:rsid w:val="001B32CB"/>
    <w:rsid w:val="001B330F"/>
    <w:rsid w:val="001B364C"/>
    <w:rsid w:val="001B3BF3"/>
    <w:rsid w:val="001B4551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A2D"/>
    <w:rsid w:val="001C6E3F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E04F0"/>
    <w:rsid w:val="001E078F"/>
    <w:rsid w:val="001E0B38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925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B23"/>
    <w:rsid w:val="00233402"/>
    <w:rsid w:val="002334F9"/>
    <w:rsid w:val="0023350A"/>
    <w:rsid w:val="00233D34"/>
    <w:rsid w:val="002341AB"/>
    <w:rsid w:val="00234567"/>
    <w:rsid w:val="00234B73"/>
    <w:rsid w:val="00235A63"/>
    <w:rsid w:val="00235BDD"/>
    <w:rsid w:val="00236473"/>
    <w:rsid w:val="00236B55"/>
    <w:rsid w:val="00237758"/>
    <w:rsid w:val="00240217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C40"/>
    <w:rsid w:val="00243EBF"/>
    <w:rsid w:val="0024411E"/>
    <w:rsid w:val="002441D2"/>
    <w:rsid w:val="002447E8"/>
    <w:rsid w:val="00244C57"/>
    <w:rsid w:val="00244C95"/>
    <w:rsid w:val="0024554A"/>
    <w:rsid w:val="0024624C"/>
    <w:rsid w:val="00246255"/>
    <w:rsid w:val="0024693E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793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699"/>
    <w:rsid w:val="002669DC"/>
    <w:rsid w:val="00266BA6"/>
    <w:rsid w:val="002674B5"/>
    <w:rsid w:val="00270C87"/>
    <w:rsid w:val="00270CFF"/>
    <w:rsid w:val="0027163A"/>
    <w:rsid w:val="00271F48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0909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8DC"/>
    <w:rsid w:val="002C7A5B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725"/>
    <w:rsid w:val="002E0B0E"/>
    <w:rsid w:val="002E10D2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055"/>
    <w:rsid w:val="002E595B"/>
    <w:rsid w:val="002E6D2E"/>
    <w:rsid w:val="002E6FC7"/>
    <w:rsid w:val="002E765B"/>
    <w:rsid w:val="002E7E21"/>
    <w:rsid w:val="002E7E73"/>
    <w:rsid w:val="002F0966"/>
    <w:rsid w:val="002F1148"/>
    <w:rsid w:val="002F1485"/>
    <w:rsid w:val="002F176A"/>
    <w:rsid w:val="002F1B11"/>
    <w:rsid w:val="002F1CD1"/>
    <w:rsid w:val="002F2BE2"/>
    <w:rsid w:val="002F3B73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3964"/>
    <w:rsid w:val="00305033"/>
    <w:rsid w:val="0030514E"/>
    <w:rsid w:val="003057D6"/>
    <w:rsid w:val="00305961"/>
    <w:rsid w:val="0030645F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3E8D"/>
    <w:rsid w:val="00324711"/>
    <w:rsid w:val="003261B9"/>
    <w:rsid w:val="0032679C"/>
    <w:rsid w:val="003271F2"/>
    <w:rsid w:val="0032733A"/>
    <w:rsid w:val="00327EB8"/>
    <w:rsid w:val="00330556"/>
    <w:rsid w:val="003306BC"/>
    <w:rsid w:val="003311E3"/>
    <w:rsid w:val="003318DF"/>
    <w:rsid w:val="003318F3"/>
    <w:rsid w:val="00331D8D"/>
    <w:rsid w:val="00332626"/>
    <w:rsid w:val="00332813"/>
    <w:rsid w:val="00332B1B"/>
    <w:rsid w:val="00332BA1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67D9"/>
    <w:rsid w:val="00346B19"/>
    <w:rsid w:val="00347023"/>
    <w:rsid w:val="003470F4"/>
    <w:rsid w:val="003475D5"/>
    <w:rsid w:val="00347686"/>
    <w:rsid w:val="00350BC9"/>
    <w:rsid w:val="003517E3"/>
    <w:rsid w:val="0035193A"/>
    <w:rsid w:val="00351C28"/>
    <w:rsid w:val="0035351B"/>
    <w:rsid w:val="0035359B"/>
    <w:rsid w:val="0035389F"/>
    <w:rsid w:val="003539F8"/>
    <w:rsid w:val="003540A0"/>
    <w:rsid w:val="0035496E"/>
    <w:rsid w:val="00354B6F"/>
    <w:rsid w:val="00354DED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B67"/>
    <w:rsid w:val="003702CD"/>
    <w:rsid w:val="0037092B"/>
    <w:rsid w:val="00370A28"/>
    <w:rsid w:val="00370AE7"/>
    <w:rsid w:val="003712D0"/>
    <w:rsid w:val="00371E1C"/>
    <w:rsid w:val="00373D15"/>
    <w:rsid w:val="003741E4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E7C"/>
    <w:rsid w:val="00391FA3"/>
    <w:rsid w:val="00391FBA"/>
    <w:rsid w:val="0039323E"/>
    <w:rsid w:val="003937CB"/>
    <w:rsid w:val="00393D8C"/>
    <w:rsid w:val="00394E13"/>
    <w:rsid w:val="00394EA3"/>
    <w:rsid w:val="00395B6B"/>
    <w:rsid w:val="003974D1"/>
    <w:rsid w:val="00397B46"/>
    <w:rsid w:val="00397E63"/>
    <w:rsid w:val="00397F91"/>
    <w:rsid w:val="003A06C7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54F"/>
    <w:rsid w:val="003A6631"/>
    <w:rsid w:val="003A6F06"/>
    <w:rsid w:val="003A7034"/>
    <w:rsid w:val="003A7194"/>
    <w:rsid w:val="003A72EA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3C6"/>
    <w:rsid w:val="003D7909"/>
    <w:rsid w:val="003D7D4A"/>
    <w:rsid w:val="003D7DFC"/>
    <w:rsid w:val="003E038C"/>
    <w:rsid w:val="003E0B8C"/>
    <w:rsid w:val="003E0C7F"/>
    <w:rsid w:val="003E0E93"/>
    <w:rsid w:val="003E0EA6"/>
    <w:rsid w:val="003E16AD"/>
    <w:rsid w:val="003E18A1"/>
    <w:rsid w:val="003E1B1F"/>
    <w:rsid w:val="003E1BD4"/>
    <w:rsid w:val="003E222F"/>
    <w:rsid w:val="003E2473"/>
    <w:rsid w:val="003E3497"/>
    <w:rsid w:val="003E36BC"/>
    <w:rsid w:val="003E44BE"/>
    <w:rsid w:val="003E50E4"/>
    <w:rsid w:val="003E5129"/>
    <w:rsid w:val="003E5F4F"/>
    <w:rsid w:val="003E67BA"/>
    <w:rsid w:val="003E6D54"/>
    <w:rsid w:val="003E718B"/>
    <w:rsid w:val="003E7419"/>
    <w:rsid w:val="003F1020"/>
    <w:rsid w:val="003F1420"/>
    <w:rsid w:val="003F159B"/>
    <w:rsid w:val="003F270C"/>
    <w:rsid w:val="003F279A"/>
    <w:rsid w:val="003F288C"/>
    <w:rsid w:val="003F42B8"/>
    <w:rsid w:val="003F4403"/>
    <w:rsid w:val="003F45BF"/>
    <w:rsid w:val="003F475A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400247"/>
    <w:rsid w:val="004006F3"/>
    <w:rsid w:val="00400711"/>
    <w:rsid w:val="0040125D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F0B"/>
    <w:rsid w:val="00411604"/>
    <w:rsid w:val="00411D3A"/>
    <w:rsid w:val="00412477"/>
    <w:rsid w:val="004124B7"/>
    <w:rsid w:val="004130C9"/>
    <w:rsid w:val="004132E7"/>
    <w:rsid w:val="004136B8"/>
    <w:rsid w:val="00413849"/>
    <w:rsid w:val="00413A63"/>
    <w:rsid w:val="00414946"/>
    <w:rsid w:val="004155F0"/>
    <w:rsid w:val="00415674"/>
    <w:rsid w:val="004157F2"/>
    <w:rsid w:val="00415B74"/>
    <w:rsid w:val="00416409"/>
    <w:rsid w:val="004169D0"/>
    <w:rsid w:val="004171D6"/>
    <w:rsid w:val="00417F0A"/>
    <w:rsid w:val="00420375"/>
    <w:rsid w:val="004209C5"/>
    <w:rsid w:val="004221DD"/>
    <w:rsid w:val="00422B3A"/>
    <w:rsid w:val="0042314F"/>
    <w:rsid w:val="0042343D"/>
    <w:rsid w:val="004243B2"/>
    <w:rsid w:val="00424E61"/>
    <w:rsid w:val="0042518D"/>
    <w:rsid w:val="0042537F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3750"/>
    <w:rsid w:val="00434C49"/>
    <w:rsid w:val="00434DCB"/>
    <w:rsid w:val="004358F5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13DB"/>
    <w:rsid w:val="0044167D"/>
    <w:rsid w:val="00441ED5"/>
    <w:rsid w:val="00442C17"/>
    <w:rsid w:val="00442CCC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C40"/>
    <w:rsid w:val="004613CD"/>
    <w:rsid w:val="0046154B"/>
    <w:rsid w:val="00461EA1"/>
    <w:rsid w:val="00462282"/>
    <w:rsid w:val="0046237B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4A11"/>
    <w:rsid w:val="00474B18"/>
    <w:rsid w:val="00474B36"/>
    <w:rsid w:val="004759EB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90216"/>
    <w:rsid w:val="004906D7"/>
    <w:rsid w:val="004906F0"/>
    <w:rsid w:val="0049094C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F38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DF6"/>
    <w:rsid w:val="004E1564"/>
    <w:rsid w:val="004E16B7"/>
    <w:rsid w:val="004E19BE"/>
    <w:rsid w:val="004E1EE7"/>
    <w:rsid w:val="004E2087"/>
    <w:rsid w:val="004E2633"/>
    <w:rsid w:val="004E27FA"/>
    <w:rsid w:val="004E2909"/>
    <w:rsid w:val="004E35FA"/>
    <w:rsid w:val="004E3964"/>
    <w:rsid w:val="004E3D6A"/>
    <w:rsid w:val="004E3E5E"/>
    <w:rsid w:val="004E4AE8"/>
    <w:rsid w:val="004E5068"/>
    <w:rsid w:val="004E51E3"/>
    <w:rsid w:val="004E57BE"/>
    <w:rsid w:val="004E5950"/>
    <w:rsid w:val="004E5EF6"/>
    <w:rsid w:val="004E62D8"/>
    <w:rsid w:val="004E7390"/>
    <w:rsid w:val="004E7A32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46A7"/>
    <w:rsid w:val="00505327"/>
    <w:rsid w:val="0050532F"/>
    <w:rsid w:val="0050538D"/>
    <w:rsid w:val="00505699"/>
    <w:rsid w:val="005060F7"/>
    <w:rsid w:val="0050746A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A66"/>
    <w:rsid w:val="00521F43"/>
    <w:rsid w:val="0052201E"/>
    <w:rsid w:val="00522576"/>
    <w:rsid w:val="0052290B"/>
    <w:rsid w:val="00522FA9"/>
    <w:rsid w:val="0052319E"/>
    <w:rsid w:val="005238A2"/>
    <w:rsid w:val="00523D5E"/>
    <w:rsid w:val="00523EB6"/>
    <w:rsid w:val="00523FA6"/>
    <w:rsid w:val="0052400F"/>
    <w:rsid w:val="00524720"/>
    <w:rsid w:val="00524AAD"/>
    <w:rsid w:val="00524B91"/>
    <w:rsid w:val="00525397"/>
    <w:rsid w:val="005255AF"/>
    <w:rsid w:val="005257FE"/>
    <w:rsid w:val="0052631D"/>
    <w:rsid w:val="00526354"/>
    <w:rsid w:val="00526A7B"/>
    <w:rsid w:val="00526A8C"/>
    <w:rsid w:val="005275FA"/>
    <w:rsid w:val="00527822"/>
    <w:rsid w:val="00527C49"/>
    <w:rsid w:val="00530330"/>
    <w:rsid w:val="005303A8"/>
    <w:rsid w:val="00531001"/>
    <w:rsid w:val="005313BD"/>
    <w:rsid w:val="005316C6"/>
    <w:rsid w:val="00531CCB"/>
    <w:rsid w:val="005329C5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64A0"/>
    <w:rsid w:val="00556AA3"/>
    <w:rsid w:val="00557DE7"/>
    <w:rsid w:val="00561301"/>
    <w:rsid w:val="005613D8"/>
    <w:rsid w:val="0056152C"/>
    <w:rsid w:val="005618FB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526A"/>
    <w:rsid w:val="0056600E"/>
    <w:rsid w:val="005665CE"/>
    <w:rsid w:val="00567048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5AAC"/>
    <w:rsid w:val="005760E2"/>
    <w:rsid w:val="0057634D"/>
    <w:rsid w:val="00576C17"/>
    <w:rsid w:val="00576E3A"/>
    <w:rsid w:val="0057739D"/>
    <w:rsid w:val="005775E3"/>
    <w:rsid w:val="00577639"/>
    <w:rsid w:val="0058000D"/>
    <w:rsid w:val="00580A4D"/>
    <w:rsid w:val="00580CD7"/>
    <w:rsid w:val="00580E6C"/>
    <w:rsid w:val="00580F65"/>
    <w:rsid w:val="00581173"/>
    <w:rsid w:val="005814C7"/>
    <w:rsid w:val="00581DE0"/>
    <w:rsid w:val="005823D9"/>
    <w:rsid w:val="005826F4"/>
    <w:rsid w:val="00582B72"/>
    <w:rsid w:val="005843F2"/>
    <w:rsid w:val="005849EC"/>
    <w:rsid w:val="00585257"/>
    <w:rsid w:val="00585347"/>
    <w:rsid w:val="00585790"/>
    <w:rsid w:val="005857CE"/>
    <w:rsid w:val="00585C30"/>
    <w:rsid w:val="00586594"/>
    <w:rsid w:val="00586920"/>
    <w:rsid w:val="00586B2E"/>
    <w:rsid w:val="00586D55"/>
    <w:rsid w:val="00587BFD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3A5"/>
    <w:rsid w:val="005B3410"/>
    <w:rsid w:val="005B35A8"/>
    <w:rsid w:val="005B3CD2"/>
    <w:rsid w:val="005B444B"/>
    <w:rsid w:val="005B49C8"/>
    <w:rsid w:val="005B4A19"/>
    <w:rsid w:val="005B5109"/>
    <w:rsid w:val="005B5212"/>
    <w:rsid w:val="005B5ED6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98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96F"/>
    <w:rsid w:val="005E4ADB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382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A1"/>
    <w:rsid w:val="0060090F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53B2"/>
    <w:rsid w:val="00605DE3"/>
    <w:rsid w:val="00605EB1"/>
    <w:rsid w:val="00605FBE"/>
    <w:rsid w:val="00605FD5"/>
    <w:rsid w:val="006102F5"/>
    <w:rsid w:val="006109BD"/>
    <w:rsid w:val="00610B8B"/>
    <w:rsid w:val="0061116C"/>
    <w:rsid w:val="00611484"/>
    <w:rsid w:val="006115B8"/>
    <w:rsid w:val="006125D4"/>
    <w:rsid w:val="0061283E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E7B"/>
    <w:rsid w:val="00616F06"/>
    <w:rsid w:val="006172DC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F01"/>
    <w:rsid w:val="00622DFD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2FA"/>
    <w:rsid w:val="006437F7"/>
    <w:rsid w:val="00643C88"/>
    <w:rsid w:val="00643DAE"/>
    <w:rsid w:val="00644011"/>
    <w:rsid w:val="00644484"/>
    <w:rsid w:val="006455C4"/>
    <w:rsid w:val="00645764"/>
    <w:rsid w:val="00645B72"/>
    <w:rsid w:val="006460CE"/>
    <w:rsid w:val="00650986"/>
    <w:rsid w:val="00650BCF"/>
    <w:rsid w:val="00651DA4"/>
    <w:rsid w:val="006521AF"/>
    <w:rsid w:val="0065274D"/>
    <w:rsid w:val="00652AD9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CD9"/>
    <w:rsid w:val="00661EC1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5A8F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FA"/>
    <w:rsid w:val="00685353"/>
    <w:rsid w:val="00685444"/>
    <w:rsid w:val="00685557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385F"/>
    <w:rsid w:val="00694C07"/>
    <w:rsid w:val="00695205"/>
    <w:rsid w:val="0069522C"/>
    <w:rsid w:val="0069557D"/>
    <w:rsid w:val="0069570A"/>
    <w:rsid w:val="0069608E"/>
    <w:rsid w:val="00696692"/>
    <w:rsid w:val="00696783"/>
    <w:rsid w:val="006971B8"/>
    <w:rsid w:val="00697FD7"/>
    <w:rsid w:val="006A003F"/>
    <w:rsid w:val="006A0AC6"/>
    <w:rsid w:val="006A1206"/>
    <w:rsid w:val="006A154A"/>
    <w:rsid w:val="006A28B6"/>
    <w:rsid w:val="006A37E0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5A"/>
    <w:rsid w:val="006A7C85"/>
    <w:rsid w:val="006A7F1E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3C88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8"/>
    <w:rsid w:val="006E18F5"/>
    <w:rsid w:val="006E1900"/>
    <w:rsid w:val="006E1E42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216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F06"/>
    <w:rsid w:val="006F6F5D"/>
    <w:rsid w:val="006F6FE8"/>
    <w:rsid w:val="006F71AE"/>
    <w:rsid w:val="006F7893"/>
    <w:rsid w:val="006F7B62"/>
    <w:rsid w:val="007003A6"/>
    <w:rsid w:val="00700964"/>
    <w:rsid w:val="00700B8A"/>
    <w:rsid w:val="0070114E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843"/>
    <w:rsid w:val="00703AF7"/>
    <w:rsid w:val="00703D14"/>
    <w:rsid w:val="00704702"/>
    <w:rsid w:val="00704EDB"/>
    <w:rsid w:val="00705109"/>
    <w:rsid w:val="00705356"/>
    <w:rsid w:val="0070574B"/>
    <w:rsid w:val="007060D9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76E"/>
    <w:rsid w:val="00763935"/>
    <w:rsid w:val="00763CF8"/>
    <w:rsid w:val="00763F81"/>
    <w:rsid w:val="007647B7"/>
    <w:rsid w:val="00764BB2"/>
    <w:rsid w:val="00764F71"/>
    <w:rsid w:val="00765168"/>
    <w:rsid w:val="0076538C"/>
    <w:rsid w:val="00765761"/>
    <w:rsid w:val="007665CB"/>
    <w:rsid w:val="007667AD"/>
    <w:rsid w:val="00766960"/>
    <w:rsid w:val="007669CD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808"/>
    <w:rsid w:val="00791B11"/>
    <w:rsid w:val="00791BF7"/>
    <w:rsid w:val="007927E5"/>
    <w:rsid w:val="00792A38"/>
    <w:rsid w:val="00793201"/>
    <w:rsid w:val="007932D7"/>
    <w:rsid w:val="0079415A"/>
    <w:rsid w:val="007944B8"/>
    <w:rsid w:val="0079475A"/>
    <w:rsid w:val="00794A76"/>
    <w:rsid w:val="0079554C"/>
    <w:rsid w:val="00795701"/>
    <w:rsid w:val="0079580A"/>
    <w:rsid w:val="0079585F"/>
    <w:rsid w:val="00795B4C"/>
    <w:rsid w:val="00795CC3"/>
    <w:rsid w:val="00795E1B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D36"/>
    <w:rsid w:val="007A5F2C"/>
    <w:rsid w:val="007A61DF"/>
    <w:rsid w:val="007A63B1"/>
    <w:rsid w:val="007A6E65"/>
    <w:rsid w:val="007A717C"/>
    <w:rsid w:val="007A72BE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2E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8F3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60"/>
    <w:rsid w:val="007D4810"/>
    <w:rsid w:val="007D5000"/>
    <w:rsid w:val="007D52F9"/>
    <w:rsid w:val="007D5B8C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4BC8"/>
    <w:rsid w:val="007F5616"/>
    <w:rsid w:val="007F6176"/>
    <w:rsid w:val="007F635B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25A1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35AA"/>
    <w:rsid w:val="008138B5"/>
    <w:rsid w:val="00814408"/>
    <w:rsid w:val="00814881"/>
    <w:rsid w:val="00815E52"/>
    <w:rsid w:val="0081609A"/>
    <w:rsid w:val="008168B8"/>
    <w:rsid w:val="008168D4"/>
    <w:rsid w:val="00816D5F"/>
    <w:rsid w:val="00817501"/>
    <w:rsid w:val="00820221"/>
    <w:rsid w:val="00820C35"/>
    <w:rsid w:val="00820F2E"/>
    <w:rsid w:val="00820FBC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61B"/>
    <w:rsid w:val="00834A41"/>
    <w:rsid w:val="00835ACB"/>
    <w:rsid w:val="00836405"/>
    <w:rsid w:val="008370A7"/>
    <w:rsid w:val="0084059F"/>
    <w:rsid w:val="00840695"/>
    <w:rsid w:val="0084069A"/>
    <w:rsid w:val="0084076E"/>
    <w:rsid w:val="0084091D"/>
    <w:rsid w:val="0084167F"/>
    <w:rsid w:val="00841702"/>
    <w:rsid w:val="008422C3"/>
    <w:rsid w:val="00842472"/>
    <w:rsid w:val="00842921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C00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0A93"/>
    <w:rsid w:val="0087116F"/>
    <w:rsid w:val="00871E4A"/>
    <w:rsid w:val="008722D7"/>
    <w:rsid w:val="00872D9C"/>
    <w:rsid w:val="00873726"/>
    <w:rsid w:val="00874EEF"/>
    <w:rsid w:val="00875229"/>
    <w:rsid w:val="008756E1"/>
    <w:rsid w:val="00875ABB"/>
    <w:rsid w:val="00875AC9"/>
    <w:rsid w:val="00875BA5"/>
    <w:rsid w:val="00876431"/>
    <w:rsid w:val="0087789A"/>
    <w:rsid w:val="008778D6"/>
    <w:rsid w:val="00877948"/>
    <w:rsid w:val="00877D5C"/>
    <w:rsid w:val="00880D0C"/>
    <w:rsid w:val="00881033"/>
    <w:rsid w:val="008816A2"/>
    <w:rsid w:val="0088201B"/>
    <w:rsid w:val="00882DFE"/>
    <w:rsid w:val="00882E9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EF9"/>
    <w:rsid w:val="00890487"/>
    <w:rsid w:val="0089129A"/>
    <w:rsid w:val="0089152C"/>
    <w:rsid w:val="00891B3A"/>
    <w:rsid w:val="00891C05"/>
    <w:rsid w:val="00892859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F81"/>
    <w:rsid w:val="008A04E9"/>
    <w:rsid w:val="008A06C6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2EAB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CE1"/>
    <w:rsid w:val="008B7EF4"/>
    <w:rsid w:val="008C06FF"/>
    <w:rsid w:val="008C16FB"/>
    <w:rsid w:val="008C1775"/>
    <w:rsid w:val="008C2B2E"/>
    <w:rsid w:val="008C3B54"/>
    <w:rsid w:val="008C3CA3"/>
    <w:rsid w:val="008C3D3F"/>
    <w:rsid w:val="008C43E0"/>
    <w:rsid w:val="008C4605"/>
    <w:rsid w:val="008C47BA"/>
    <w:rsid w:val="008C4C73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1C15"/>
    <w:rsid w:val="008D243B"/>
    <w:rsid w:val="008D25D1"/>
    <w:rsid w:val="008D279F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6F99"/>
    <w:rsid w:val="008D74DA"/>
    <w:rsid w:val="008D79E4"/>
    <w:rsid w:val="008D7F68"/>
    <w:rsid w:val="008E0789"/>
    <w:rsid w:val="008E0D7D"/>
    <w:rsid w:val="008E0F89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F38"/>
    <w:rsid w:val="009070ED"/>
    <w:rsid w:val="009077EB"/>
    <w:rsid w:val="00907ED1"/>
    <w:rsid w:val="0091027C"/>
    <w:rsid w:val="00910A01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7C8"/>
    <w:rsid w:val="00913BCB"/>
    <w:rsid w:val="0091421E"/>
    <w:rsid w:val="009142F1"/>
    <w:rsid w:val="00914D33"/>
    <w:rsid w:val="009152DB"/>
    <w:rsid w:val="00915770"/>
    <w:rsid w:val="00915B2D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221A"/>
    <w:rsid w:val="009426BF"/>
    <w:rsid w:val="00942DC2"/>
    <w:rsid w:val="0094306B"/>
    <w:rsid w:val="00943311"/>
    <w:rsid w:val="00943FCE"/>
    <w:rsid w:val="009446A4"/>
    <w:rsid w:val="00944DD7"/>
    <w:rsid w:val="009462D5"/>
    <w:rsid w:val="009473DF"/>
    <w:rsid w:val="0094774F"/>
    <w:rsid w:val="00947AB9"/>
    <w:rsid w:val="00947ED6"/>
    <w:rsid w:val="0095006A"/>
    <w:rsid w:val="00950471"/>
    <w:rsid w:val="00950E3A"/>
    <w:rsid w:val="0095268B"/>
    <w:rsid w:val="009526F7"/>
    <w:rsid w:val="00952933"/>
    <w:rsid w:val="00952BA5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60171"/>
    <w:rsid w:val="00960F14"/>
    <w:rsid w:val="00961205"/>
    <w:rsid w:val="009614D1"/>
    <w:rsid w:val="009615C4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299"/>
    <w:rsid w:val="009773BD"/>
    <w:rsid w:val="009777D6"/>
    <w:rsid w:val="009805E5"/>
    <w:rsid w:val="00980ED6"/>
    <w:rsid w:val="00980FC4"/>
    <w:rsid w:val="009812EE"/>
    <w:rsid w:val="009813A6"/>
    <w:rsid w:val="009817C3"/>
    <w:rsid w:val="009822EB"/>
    <w:rsid w:val="0098260C"/>
    <w:rsid w:val="0098314B"/>
    <w:rsid w:val="0098367B"/>
    <w:rsid w:val="00983E2E"/>
    <w:rsid w:val="00984C05"/>
    <w:rsid w:val="00984CF0"/>
    <w:rsid w:val="0098552B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988"/>
    <w:rsid w:val="009B0483"/>
    <w:rsid w:val="009B07AC"/>
    <w:rsid w:val="009B0D36"/>
    <w:rsid w:val="009B12E3"/>
    <w:rsid w:val="009B1424"/>
    <w:rsid w:val="009B283C"/>
    <w:rsid w:val="009B2ECE"/>
    <w:rsid w:val="009B32A7"/>
    <w:rsid w:val="009B33AA"/>
    <w:rsid w:val="009B3DC3"/>
    <w:rsid w:val="009B4010"/>
    <w:rsid w:val="009B445D"/>
    <w:rsid w:val="009B471B"/>
    <w:rsid w:val="009B4E11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E4"/>
    <w:rsid w:val="009C6CF7"/>
    <w:rsid w:val="009C707C"/>
    <w:rsid w:val="009C707E"/>
    <w:rsid w:val="009C7412"/>
    <w:rsid w:val="009D2EC4"/>
    <w:rsid w:val="009D2F84"/>
    <w:rsid w:val="009D441D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4A04"/>
    <w:rsid w:val="009E4AE7"/>
    <w:rsid w:val="009E4BA1"/>
    <w:rsid w:val="009E4E34"/>
    <w:rsid w:val="009E559E"/>
    <w:rsid w:val="009E656D"/>
    <w:rsid w:val="009E6682"/>
    <w:rsid w:val="009E6A02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69"/>
    <w:rsid w:val="009F61C9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0960"/>
    <w:rsid w:val="00A013C3"/>
    <w:rsid w:val="00A015A1"/>
    <w:rsid w:val="00A01678"/>
    <w:rsid w:val="00A0228B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6804"/>
    <w:rsid w:val="00A068B0"/>
    <w:rsid w:val="00A06ED7"/>
    <w:rsid w:val="00A06FD3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59"/>
    <w:rsid w:val="00A15924"/>
    <w:rsid w:val="00A167CD"/>
    <w:rsid w:val="00A169DE"/>
    <w:rsid w:val="00A16D17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833"/>
    <w:rsid w:val="00A25B26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2E7"/>
    <w:rsid w:val="00A337FA"/>
    <w:rsid w:val="00A34553"/>
    <w:rsid w:val="00A35088"/>
    <w:rsid w:val="00A35361"/>
    <w:rsid w:val="00A35CCE"/>
    <w:rsid w:val="00A35DC8"/>
    <w:rsid w:val="00A35EFA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852"/>
    <w:rsid w:val="00A56BD8"/>
    <w:rsid w:val="00A57085"/>
    <w:rsid w:val="00A57322"/>
    <w:rsid w:val="00A57475"/>
    <w:rsid w:val="00A5780B"/>
    <w:rsid w:val="00A57EA6"/>
    <w:rsid w:val="00A606DB"/>
    <w:rsid w:val="00A60865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AD7"/>
    <w:rsid w:val="00A700E0"/>
    <w:rsid w:val="00A703F7"/>
    <w:rsid w:val="00A705E6"/>
    <w:rsid w:val="00A71BC3"/>
    <w:rsid w:val="00A71BFF"/>
    <w:rsid w:val="00A71E68"/>
    <w:rsid w:val="00A72061"/>
    <w:rsid w:val="00A72902"/>
    <w:rsid w:val="00A736BB"/>
    <w:rsid w:val="00A73B44"/>
    <w:rsid w:val="00A73F7C"/>
    <w:rsid w:val="00A742BE"/>
    <w:rsid w:val="00A746EC"/>
    <w:rsid w:val="00A74F75"/>
    <w:rsid w:val="00A75471"/>
    <w:rsid w:val="00A75924"/>
    <w:rsid w:val="00A76C8B"/>
    <w:rsid w:val="00A76FDB"/>
    <w:rsid w:val="00A772D8"/>
    <w:rsid w:val="00A774B5"/>
    <w:rsid w:val="00A778E2"/>
    <w:rsid w:val="00A77BD3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842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A7A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BE"/>
    <w:rsid w:val="00AB7B44"/>
    <w:rsid w:val="00AC1E78"/>
    <w:rsid w:val="00AC2242"/>
    <w:rsid w:val="00AC25E0"/>
    <w:rsid w:val="00AC2613"/>
    <w:rsid w:val="00AC2791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2A"/>
    <w:rsid w:val="00AE40FC"/>
    <w:rsid w:val="00AE49F5"/>
    <w:rsid w:val="00AE4F6F"/>
    <w:rsid w:val="00AE539A"/>
    <w:rsid w:val="00AE5F48"/>
    <w:rsid w:val="00AE5FCC"/>
    <w:rsid w:val="00AE60FD"/>
    <w:rsid w:val="00AE6ACA"/>
    <w:rsid w:val="00AE6EBC"/>
    <w:rsid w:val="00AE736F"/>
    <w:rsid w:val="00AE76C2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4DBB"/>
    <w:rsid w:val="00AF539E"/>
    <w:rsid w:val="00AF5EF1"/>
    <w:rsid w:val="00AF676A"/>
    <w:rsid w:val="00AF70E1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C82"/>
    <w:rsid w:val="00B0410D"/>
    <w:rsid w:val="00B04FD9"/>
    <w:rsid w:val="00B051FF"/>
    <w:rsid w:val="00B05787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4F79"/>
    <w:rsid w:val="00B25731"/>
    <w:rsid w:val="00B257D2"/>
    <w:rsid w:val="00B26930"/>
    <w:rsid w:val="00B26D10"/>
    <w:rsid w:val="00B27267"/>
    <w:rsid w:val="00B3014A"/>
    <w:rsid w:val="00B3027A"/>
    <w:rsid w:val="00B30AD0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64B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FAE"/>
    <w:rsid w:val="00B56FE7"/>
    <w:rsid w:val="00B5788A"/>
    <w:rsid w:val="00B57A70"/>
    <w:rsid w:val="00B60443"/>
    <w:rsid w:val="00B60A3B"/>
    <w:rsid w:val="00B60E37"/>
    <w:rsid w:val="00B612BA"/>
    <w:rsid w:val="00B617B1"/>
    <w:rsid w:val="00B618EF"/>
    <w:rsid w:val="00B61B50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2126"/>
    <w:rsid w:val="00B72E1A"/>
    <w:rsid w:val="00B73662"/>
    <w:rsid w:val="00B7402B"/>
    <w:rsid w:val="00B74C19"/>
    <w:rsid w:val="00B74F0A"/>
    <w:rsid w:val="00B75BF2"/>
    <w:rsid w:val="00B76C80"/>
    <w:rsid w:val="00B76FF5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04A"/>
    <w:rsid w:val="00B874AA"/>
    <w:rsid w:val="00B878C9"/>
    <w:rsid w:val="00B90209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CB2"/>
    <w:rsid w:val="00B95E16"/>
    <w:rsid w:val="00B9606E"/>
    <w:rsid w:val="00B965B8"/>
    <w:rsid w:val="00B96613"/>
    <w:rsid w:val="00B9688F"/>
    <w:rsid w:val="00B9772A"/>
    <w:rsid w:val="00B97931"/>
    <w:rsid w:val="00BA03CE"/>
    <w:rsid w:val="00BA0781"/>
    <w:rsid w:val="00BA0DE0"/>
    <w:rsid w:val="00BA0EB0"/>
    <w:rsid w:val="00BA3558"/>
    <w:rsid w:val="00BA3B56"/>
    <w:rsid w:val="00BA431D"/>
    <w:rsid w:val="00BA451D"/>
    <w:rsid w:val="00BA5138"/>
    <w:rsid w:val="00BA528B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775"/>
    <w:rsid w:val="00BB790E"/>
    <w:rsid w:val="00BC0308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15B"/>
    <w:rsid w:val="00BC7439"/>
    <w:rsid w:val="00BC7B2C"/>
    <w:rsid w:val="00BC7B3D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7C6"/>
    <w:rsid w:val="00BD4975"/>
    <w:rsid w:val="00BD4BE8"/>
    <w:rsid w:val="00BD54FC"/>
    <w:rsid w:val="00BD584A"/>
    <w:rsid w:val="00BD5B1A"/>
    <w:rsid w:val="00BD5E7D"/>
    <w:rsid w:val="00BD6992"/>
    <w:rsid w:val="00BD6E5E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E1A"/>
    <w:rsid w:val="00BE1E6B"/>
    <w:rsid w:val="00BE21CD"/>
    <w:rsid w:val="00BE30EA"/>
    <w:rsid w:val="00BE3279"/>
    <w:rsid w:val="00BE353F"/>
    <w:rsid w:val="00BE4729"/>
    <w:rsid w:val="00BE56AA"/>
    <w:rsid w:val="00BE6DC7"/>
    <w:rsid w:val="00BE7FC8"/>
    <w:rsid w:val="00BF076B"/>
    <w:rsid w:val="00BF1192"/>
    <w:rsid w:val="00BF2557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63C8"/>
    <w:rsid w:val="00BF6623"/>
    <w:rsid w:val="00BF72BE"/>
    <w:rsid w:val="00BF7BED"/>
    <w:rsid w:val="00BF7C87"/>
    <w:rsid w:val="00C000F0"/>
    <w:rsid w:val="00C00C36"/>
    <w:rsid w:val="00C00D92"/>
    <w:rsid w:val="00C016D2"/>
    <w:rsid w:val="00C01AA8"/>
    <w:rsid w:val="00C01C3E"/>
    <w:rsid w:val="00C01E4F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4FF"/>
    <w:rsid w:val="00C07D35"/>
    <w:rsid w:val="00C07DEA"/>
    <w:rsid w:val="00C07F18"/>
    <w:rsid w:val="00C10428"/>
    <w:rsid w:val="00C10E62"/>
    <w:rsid w:val="00C111AA"/>
    <w:rsid w:val="00C1212B"/>
    <w:rsid w:val="00C12376"/>
    <w:rsid w:val="00C12931"/>
    <w:rsid w:val="00C13C8B"/>
    <w:rsid w:val="00C15C29"/>
    <w:rsid w:val="00C15E2B"/>
    <w:rsid w:val="00C16AD9"/>
    <w:rsid w:val="00C16E53"/>
    <w:rsid w:val="00C17526"/>
    <w:rsid w:val="00C175A9"/>
    <w:rsid w:val="00C2009D"/>
    <w:rsid w:val="00C2071D"/>
    <w:rsid w:val="00C2077E"/>
    <w:rsid w:val="00C20C85"/>
    <w:rsid w:val="00C21819"/>
    <w:rsid w:val="00C21930"/>
    <w:rsid w:val="00C21AD8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700"/>
    <w:rsid w:val="00C3470F"/>
    <w:rsid w:val="00C34A24"/>
    <w:rsid w:val="00C3512C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B18"/>
    <w:rsid w:val="00C62BA4"/>
    <w:rsid w:val="00C63034"/>
    <w:rsid w:val="00C63088"/>
    <w:rsid w:val="00C63371"/>
    <w:rsid w:val="00C63CCC"/>
    <w:rsid w:val="00C63D59"/>
    <w:rsid w:val="00C64900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0010"/>
    <w:rsid w:val="00C713C5"/>
    <w:rsid w:val="00C7175B"/>
    <w:rsid w:val="00C7245A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308"/>
    <w:rsid w:val="00C81518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5618"/>
    <w:rsid w:val="00C8566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7199"/>
    <w:rsid w:val="00CA7C70"/>
    <w:rsid w:val="00CA7F5B"/>
    <w:rsid w:val="00CB03B0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EF1"/>
    <w:rsid w:val="00CE2108"/>
    <w:rsid w:val="00CE2A81"/>
    <w:rsid w:val="00CE3772"/>
    <w:rsid w:val="00CE3F72"/>
    <w:rsid w:val="00CE404E"/>
    <w:rsid w:val="00CE417B"/>
    <w:rsid w:val="00CE4470"/>
    <w:rsid w:val="00CE4C53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64"/>
    <w:rsid w:val="00CF53E4"/>
    <w:rsid w:val="00CF547C"/>
    <w:rsid w:val="00CF55DA"/>
    <w:rsid w:val="00CF5DFC"/>
    <w:rsid w:val="00CF5F30"/>
    <w:rsid w:val="00CF6757"/>
    <w:rsid w:val="00CF6CAC"/>
    <w:rsid w:val="00CF6F6E"/>
    <w:rsid w:val="00CF75F8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52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62A9"/>
    <w:rsid w:val="00D46336"/>
    <w:rsid w:val="00D46902"/>
    <w:rsid w:val="00D4691E"/>
    <w:rsid w:val="00D4718D"/>
    <w:rsid w:val="00D4755A"/>
    <w:rsid w:val="00D475D3"/>
    <w:rsid w:val="00D47C20"/>
    <w:rsid w:val="00D50470"/>
    <w:rsid w:val="00D50619"/>
    <w:rsid w:val="00D5130F"/>
    <w:rsid w:val="00D52606"/>
    <w:rsid w:val="00D52D9C"/>
    <w:rsid w:val="00D52F92"/>
    <w:rsid w:val="00D53715"/>
    <w:rsid w:val="00D53B3F"/>
    <w:rsid w:val="00D54BAC"/>
    <w:rsid w:val="00D55140"/>
    <w:rsid w:val="00D5535D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6DC2"/>
    <w:rsid w:val="00D66DEB"/>
    <w:rsid w:val="00D67B8F"/>
    <w:rsid w:val="00D70D07"/>
    <w:rsid w:val="00D7243E"/>
    <w:rsid w:val="00D72897"/>
    <w:rsid w:val="00D728F8"/>
    <w:rsid w:val="00D72B4B"/>
    <w:rsid w:val="00D73462"/>
    <w:rsid w:val="00D73BC7"/>
    <w:rsid w:val="00D74023"/>
    <w:rsid w:val="00D74560"/>
    <w:rsid w:val="00D7476B"/>
    <w:rsid w:val="00D7527C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1543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997"/>
    <w:rsid w:val="00DA21C7"/>
    <w:rsid w:val="00DA25C9"/>
    <w:rsid w:val="00DA2927"/>
    <w:rsid w:val="00DA2B28"/>
    <w:rsid w:val="00DA3836"/>
    <w:rsid w:val="00DA3B6E"/>
    <w:rsid w:val="00DA4C06"/>
    <w:rsid w:val="00DA6723"/>
    <w:rsid w:val="00DA6DF7"/>
    <w:rsid w:val="00DA7699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91D"/>
    <w:rsid w:val="00DB2F87"/>
    <w:rsid w:val="00DB2FE9"/>
    <w:rsid w:val="00DB3363"/>
    <w:rsid w:val="00DB3CC2"/>
    <w:rsid w:val="00DB3F3B"/>
    <w:rsid w:val="00DB49DA"/>
    <w:rsid w:val="00DB4A48"/>
    <w:rsid w:val="00DB4ED9"/>
    <w:rsid w:val="00DB5856"/>
    <w:rsid w:val="00DB5E61"/>
    <w:rsid w:val="00DB63CE"/>
    <w:rsid w:val="00DB6585"/>
    <w:rsid w:val="00DB671E"/>
    <w:rsid w:val="00DC01A2"/>
    <w:rsid w:val="00DC051C"/>
    <w:rsid w:val="00DC06D2"/>
    <w:rsid w:val="00DC0CF7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DAF"/>
    <w:rsid w:val="00DD2267"/>
    <w:rsid w:val="00DD282B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46E"/>
    <w:rsid w:val="00DF2C3D"/>
    <w:rsid w:val="00DF3956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808"/>
    <w:rsid w:val="00E15A23"/>
    <w:rsid w:val="00E15A4A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C81"/>
    <w:rsid w:val="00E22DE3"/>
    <w:rsid w:val="00E23698"/>
    <w:rsid w:val="00E238DD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5CCE"/>
    <w:rsid w:val="00E35CD0"/>
    <w:rsid w:val="00E3660F"/>
    <w:rsid w:val="00E36DDC"/>
    <w:rsid w:val="00E37133"/>
    <w:rsid w:val="00E37B10"/>
    <w:rsid w:val="00E404FE"/>
    <w:rsid w:val="00E415EA"/>
    <w:rsid w:val="00E41B4D"/>
    <w:rsid w:val="00E41C5B"/>
    <w:rsid w:val="00E42842"/>
    <w:rsid w:val="00E42E00"/>
    <w:rsid w:val="00E42E61"/>
    <w:rsid w:val="00E4307A"/>
    <w:rsid w:val="00E44248"/>
    <w:rsid w:val="00E443B9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824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3E3"/>
    <w:rsid w:val="00E574D5"/>
    <w:rsid w:val="00E577EB"/>
    <w:rsid w:val="00E57804"/>
    <w:rsid w:val="00E57FF8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73A6"/>
    <w:rsid w:val="00E67911"/>
    <w:rsid w:val="00E67BC2"/>
    <w:rsid w:val="00E67F55"/>
    <w:rsid w:val="00E70416"/>
    <w:rsid w:val="00E70552"/>
    <w:rsid w:val="00E708BD"/>
    <w:rsid w:val="00E70C0E"/>
    <w:rsid w:val="00E70F43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22B2"/>
    <w:rsid w:val="00E82637"/>
    <w:rsid w:val="00E82F13"/>
    <w:rsid w:val="00E83758"/>
    <w:rsid w:val="00E83C52"/>
    <w:rsid w:val="00E8410E"/>
    <w:rsid w:val="00E8453E"/>
    <w:rsid w:val="00E84C5D"/>
    <w:rsid w:val="00E852FF"/>
    <w:rsid w:val="00E857F7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DC8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2111"/>
    <w:rsid w:val="00EB2138"/>
    <w:rsid w:val="00EB2D77"/>
    <w:rsid w:val="00EB2F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44C0"/>
    <w:rsid w:val="00EC5594"/>
    <w:rsid w:val="00EC55F5"/>
    <w:rsid w:val="00EC6864"/>
    <w:rsid w:val="00EC6936"/>
    <w:rsid w:val="00EC69CB"/>
    <w:rsid w:val="00EC7021"/>
    <w:rsid w:val="00EC7473"/>
    <w:rsid w:val="00EC794A"/>
    <w:rsid w:val="00ED0016"/>
    <w:rsid w:val="00ED0847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24E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3A4"/>
    <w:rsid w:val="00F114CF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0B6"/>
    <w:rsid w:val="00F213EC"/>
    <w:rsid w:val="00F214B7"/>
    <w:rsid w:val="00F21672"/>
    <w:rsid w:val="00F21C3A"/>
    <w:rsid w:val="00F21F46"/>
    <w:rsid w:val="00F22B83"/>
    <w:rsid w:val="00F232E8"/>
    <w:rsid w:val="00F2345C"/>
    <w:rsid w:val="00F239C7"/>
    <w:rsid w:val="00F240CA"/>
    <w:rsid w:val="00F243E9"/>
    <w:rsid w:val="00F24505"/>
    <w:rsid w:val="00F246E7"/>
    <w:rsid w:val="00F248D9"/>
    <w:rsid w:val="00F24E80"/>
    <w:rsid w:val="00F251F7"/>
    <w:rsid w:val="00F2550F"/>
    <w:rsid w:val="00F26102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38B"/>
    <w:rsid w:val="00F52464"/>
    <w:rsid w:val="00F53035"/>
    <w:rsid w:val="00F537D6"/>
    <w:rsid w:val="00F5430D"/>
    <w:rsid w:val="00F553CA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60728"/>
    <w:rsid w:val="00F60744"/>
    <w:rsid w:val="00F6129B"/>
    <w:rsid w:val="00F6138A"/>
    <w:rsid w:val="00F61983"/>
    <w:rsid w:val="00F61A00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54A"/>
    <w:rsid w:val="00F74EDD"/>
    <w:rsid w:val="00F7619F"/>
    <w:rsid w:val="00F7658B"/>
    <w:rsid w:val="00F769F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2E42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D5B"/>
    <w:rsid w:val="00F862CA"/>
    <w:rsid w:val="00F865EF"/>
    <w:rsid w:val="00F86A7F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15E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D0C"/>
    <w:rsid w:val="00FB5947"/>
    <w:rsid w:val="00FB59BC"/>
    <w:rsid w:val="00FB5B09"/>
    <w:rsid w:val="00FB6265"/>
    <w:rsid w:val="00FB6A57"/>
    <w:rsid w:val="00FB6AB3"/>
    <w:rsid w:val="00FB6F17"/>
    <w:rsid w:val="00FB7462"/>
    <w:rsid w:val="00FB7534"/>
    <w:rsid w:val="00FB76BE"/>
    <w:rsid w:val="00FB7A1C"/>
    <w:rsid w:val="00FB7BCF"/>
    <w:rsid w:val="00FB7BE6"/>
    <w:rsid w:val="00FC08FE"/>
    <w:rsid w:val="00FC0E24"/>
    <w:rsid w:val="00FC1E21"/>
    <w:rsid w:val="00FC2CAC"/>
    <w:rsid w:val="00FC2CCD"/>
    <w:rsid w:val="00FC3091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327"/>
    <w:rsid w:val="00FE13FE"/>
    <w:rsid w:val="00FE18DA"/>
    <w:rsid w:val="00FE2153"/>
    <w:rsid w:val="00FE25FC"/>
    <w:rsid w:val="00FE2AB5"/>
    <w:rsid w:val="00FE36C0"/>
    <w:rsid w:val="00FE390E"/>
    <w:rsid w:val="00FE399A"/>
    <w:rsid w:val="00FE3C41"/>
    <w:rsid w:val="00FE58DF"/>
    <w:rsid w:val="00FE61F8"/>
    <w:rsid w:val="00FE6A52"/>
    <w:rsid w:val="00FE6DCA"/>
    <w:rsid w:val="00FE7592"/>
    <w:rsid w:val="00FF010B"/>
    <w:rsid w:val="00FF0456"/>
    <w:rsid w:val="00FF0A7D"/>
    <w:rsid w:val="00FF1238"/>
    <w:rsid w:val="00FF15BB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C919C-2821-4E7B-8A84-E8BC2D9B1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3105</TotalTime>
  <Pages>1</Pages>
  <Words>10825</Words>
  <Characters>61708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Supakpen, Somudorn</cp:lastModifiedBy>
  <cp:revision>314</cp:revision>
  <cp:lastPrinted>2024-02-26T06:32:00Z</cp:lastPrinted>
  <dcterms:created xsi:type="dcterms:W3CDTF">2023-02-15T04:29:00Z</dcterms:created>
  <dcterms:modified xsi:type="dcterms:W3CDTF">2024-02-28T02:24:00Z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