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D155E17" w:rsidR="00804175" w:rsidRPr="00732BC3" w:rsidRDefault="00804175" w:rsidP="00E93302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732BC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732BC3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="00E93302">
        <w:rPr>
          <w:rFonts w:asciiTheme="majorBidi" w:hAnsiTheme="majorBidi" w:cstheme="majorBidi" w:hint="cs"/>
          <w:b w:val="0"/>
          <w:bCs/>
          <w:sz w:val="28"/>
          <w:szCs w:val="28"/>
          <w:cs/>
          <w:lang w:bidi="th-TH"/>
        </w:rPr>
        <w:t xml:space="preserve">    </w:t>
      </w:r>
      <w:r w:rsidRPr="00732BC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732BC3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53E8626" w14:textId="50DBC852" w:rsidR="00831431" w:rsidRPr="002E088A" w:rsidRDefault="00831431" w:rsidP="00A64D4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ข้อมูลทั่วไป</w:t>
      </w:r>
    </w:p>
    <w:p w14:paraId="3CBD4A71" w14:textId="5C62CC25" w:rsidR="007D2B7F" w:rsidRPr="00732BC3" w:rsidRDefault="00804175" w:rsidP="00A64D4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732BC3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  <w:r w:rsidR="00A64D41" w:rsidRPr="00732BC3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4967C262" w14:textId="4429E7E2" w:rsidR="0064296C" w:rsidRPr="00732BC3" w:rsidRDefault="001943FB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="00134EB2" w:rsidRPr="00732BC3">
        <w:rPr>
          <w:rFonts w:asciiTheme="majorBidi" w:hAnsiTheme="majorBidi" w:cstheme="majorBidi"/>
          <w:sz w:val="28"/>
          <w:szCs w:val="28"/>
          <w:lang w:val="en-US" w:bidi="th-TH"/>
        </w:rPr>
        <w:t>2019</w:t>
      </w:r>
      <w:r w:rsidRPr="00732BC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  <w:lang w:val="en-US" w:bidi="th-TH"/>
        </w:rPr>
        <w:t>(</w:t>
      </w:r>
      <w:r w:rsidRPr="00732BC3">
        <w:rPr>
          <w:rFonts w:asciiTheme="majorBidi" w:hAnsiTheme="majorBidi" w:cstheme="majorBidi"/>
          <w:sz w:val="28"/>
          <w:szCs w:val="28"/>
          <w:lang w:val="en-US" w:bidi="th-TH"/>
        </w:rPr>
        <w:t>C</w:t>
      </w:r>
      <w:r w:rsidR="00417B7B">
        <w:rPr>
          <w:rFonts w:asciiTheme="majorBidi" w:hAnsiTheme="majorBidi" w:cstheme="majorBidi"/>
          <w:sz w:val="28"/>
          <w:szCs w:val="28"/>
          <w:lang w:val="en-US" w:bidi="th-TH"/>
        </w:rPr>
        <w:t>OVID</w:t>
      </w:r>
      <w:r w:rsidRPr="00732BC3">
        <w:rPr>
          <w:rFonts w:asciiTheme="majorBidi" w:hAnsiTheme="majorBidi" w:cstheme="majorBidi"/>
          <w:sz w:val="28"/>
          <w:szCs w:val="28"/>
          <w:cs/>
          <w:lang w:val="en-US" w:bidi="th-TH"/>
        </w:rPr>
        <w:t>-</w:t>
      </w:r>
      <w:r w:rsidRPr="00732BC3"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 w:rsidRPr="00732BC3">
        <w:rPr>
          <w:rFonts w:asciiTheme="majorBidi" w:hAnsiTheme="majorBidi" w:cstheme="majorBidi"/>
          <w:sz w:val="28"/>
          <w:szCs w:val="28"/>
          <w:cs/>
          <w:lang w:val="en-US" w:bidi="th-TH"/>
        </w:rPr>
        <w:t>)</w:t>
      </w:r>
    </w:p>
    <w:p w14:paraId="0A80F595" w14:textId="51BCA610" w:rsidR="0064296C" w:rsidRPr="00732BC3" w:rsidRDefault="00D678F2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</w:t>
      </w:r>
      <w:r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ของสินทรัพย์</w:t>
      </w:r>
      <w:r w:rsidR="002374A5"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ทางการเงิน</w:t>
      </w:r>
      <w:r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และหนี้สิน</w:t>
      </w:r>
      <w:r w:rsidR="002374A5"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ทางการเงิน</w:t>
      </w:r>
    </w:p>
    <w:p w14:paraId="0D92F540" w14:textId="0E6E06F0" w:rsidR="0064296C" w:rsidRPr="00732BC3" w:rsidRDefault="00D678F2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การดำรงเงินกองทุน</w:t>
      </w:r>
    </w:p>
    <w:p w14:paraId="6155D605" w14:textId="3FDD103D" w:rsidR="0064296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เงินลงทุนสุทธิ</w:t>
      </w:r>
    </w:p>
    <w:p w14:paraId="1EC4C456" w14:textId="27F7E2B3" w:rsidR="002E088A" w:rsidRPr="00732BC3" w:rsidRDefault="002E088A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เงินลงทุนในบริษัทย่อยสุทธิ</w:t>
      </w:r>
    </w:p>
    <w:p w14:paraId="17C14B93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5896009B" w14:textId="0AF4C455" w:rsidR="0064296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</w:t>
      </w:r>
    </w:p>
    <w:p w14:paraId="6B1CA2EE" w14:textId="6E73C8AF" w:rsidR="002E088A" w:rsidRPr="00732BC3" w:rsidRDefault="002E088A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ตราสารหนี้ที่ออกและเงินกู้ยืม</w:t>
      </w:r>
    </w:p>
    <w:p w14:paraId="4B546724" w14:textId="7BB39EC0" w:rsidR="0064296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34DE262F" w14:textId="2CA83E87" w:rsidR="00194C7F" w:rsidRPr="00901B79" w:rsidRDefault="00194C7F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ใบสำคัญ</w:t>
      </w:r>
      <w:r w:rsidR="00880BF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แสดง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สิทธิที่จะซื้อหุ้นสามัญ</w:t>
      </w:r>
    </w:p>
    <w:p w14:paraId="4D7388C0" w14:textId="14B62611" w:rsidR="00BE1330" w:rsidRPr="00732BC3" w:rsidRDefault="00BE1330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การจ่ายโดยใช้หุ้นเป็นเกณฑ์</w:t>
      </w:r>
    </w:p>
    <w:p w14:paraId="24A3120C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0A4C9435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หนี้สินที่อาจเกิดขึ้นในภายหน้า</w:t>
      </w:r>
    </w:p>
    <w:p w14:paraId="7510B474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FD2E340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ผลประโยชน์อื่นที่จ่ายแก่กรรมการและผู้มีอำนาจในการจัดการ</w:t>
      </w:r>
    </w:p>
    <w:p w14:paraId="2F4A3B59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ส่วนงานดำเนินงาน</w:t>
      </w:r>
    </w:p>
    <w:p w14:paraId="0790848B" w14:textId="76584F6F" w:rsidR="0064296C" w:rsidRPr="00194C7F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eastAsia="AngsanaNew" w:hAnsiTheme="majorBidi" w:cstheme="majorBidi"/>
          <w:sz w:val="28"/>
          <w:szCs w:val="28"/>
          <w:cs/>
          <w:lang w:eastAsia="en-GB" w:bidi="th-TH"/>
        </w:rPr>
        <w:t>กำไรต่อหุ้น</w:t>
      </w:r>
    </w:p>
    <w:p w14:paraId="6007CD67" w14:textId="5B06C3DF" w:rsidR="00804175" w:rsidRPr="00461B37" w:rsidRDefault="00A54BEE" w:rsidP="00461B3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  <w:r w:rsidR="00804175" w:rsidRPr="00461B3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732BC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732BC3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6FDB51E0" w:rsidR="00804175" w:rsidRPr="00732BC3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</w:t>
      </w:r>
      <w:r w:rsidR="0010284B" w:rsidRPr="00732BC3">
        <w:rPr>
          <w:rFonts w:asciiTheme="majorBidi" w:hAnsiTheme="majorBidi" w:cstheme="majorBidi"/>
          <w:sz w:val="28"/>
          <w:szCs w:val="28"/>
          <w:cs/>
        </w:rPr>
        <w:t>ธนาคาร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47453">
        <w:rPr>
          <w:rFonts w:asciiTheme="majorBidi" w:hAnsiTheme="majorBidi" w:cstheme="majorBidi"/>
          <w:sz w:val="28"/>
          <w:szCs w:val="28"/>
        </w:rPr>
        <w:t xml:space="preserve"> 13</w:t>
      </w:r>
      <w:r w:rsidR="00AD5FA7">
        <w:rPr>
          <w:rFonts w:asciiTheme="majorBidi" w:hAnsiTheme="majorBidi" w:cstheme="majorBidi" w:hint="cs"/>
          <w:sz w:val="28"/>
          <w:szCs w:val="28"/>
        </w:rPr>
        <w:t xml:space="preserve"> </w:t>
      </w:r>
      <w:r w:rsidR="00AD5FA7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AD5F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3A77" w:rsidRPr="007F3A77">
        <w:rPr>
          <w:rFonts w:asciiTheme="majorBidi" w:hAnsiTheme="majorBidi" w:cstheme="majorBidi"/>
          <w:sz w:val="28"/>
          <w:szCs w:val="28"/>
        </w:rPr>
        <w:t>2566</w:t>
      </w:r>
    </w:p>
    <w:p w14:paraId="75C2EBFE" w14:textId="77777777" w:rsidR="00804175" w:rsidRPr="00732BC3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4B62980" w14:textId="25FE22CC" w:rsidR="00831431" w:rsidRDefault="00831431" w:rsidP="00A67A8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ข้อมูลทั่วไป</w:t>
      </w:r>
    </w:p>
    <w:p w14:paraId="6818721E" w14:textId="6B47546F" w:rsidR="00831431" w:rsidRPr="002E088A" w:rsidRDefault="00831431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5848D" w14:textId="387F9252" w:rsidR="00831431" w:rsidRDefault="00831431" w:rsidP="008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ธนาคารไทยเครดิต จำกัด (มหาชน) (เดิมชื่อ ธนาคารไทยเครดิต เพื่อรายย่อย จำกัด (มหาชน)</w:t>
      </w:r>
      <w:r w:rsidR="00CD5222">
        <w:rPr>
          <w:rFonts w:asciiTheme="majorBidi" w:hAnsiTheme="majorBidi" w:cstheme="majorBidi"/>
          <w:sz w:val="28"/>
          <w:szCs w:val="28"/>
        </w:rPr>
        <w:t>)</w:t>
      </w:r>
      <w:r w:rsidR="00E8645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(ธนาคาร) เป็นนิติบุคคลที่จัดตั้งขึ้นในประเทศไทย สำนักงานใหญ่ตั้งอยู่ที่อาคารไทยประกันชีวิต เลขที่ </w:t>
      </w:r>
      <w:r>
        <w:rPr>
          <w:rFonts w:asciiTheme="majorBidi" w:hAnsiTheme="majorBidi" w:cstheme="majorBidi"/>
          <w:sz w:val="28"/>
          <w:szCs w:val="28"/>
        </w:rPr>
        <w:t xml:space="preserve">123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ถนนรัชดาภิเษก แขวงดินแดง เขตดินแดง กรุงเทพมหานคร </w:t>
      </w:r>
      <w:r>
        <w:rPr>
          <w:rFonts w:asciiTheme="majorBidi" w:hAnsiTheme="majorBidi" w:cstheme="majorBidi"/>
          <w:sz w:val="28"/>
          <w:szCs w:val="28"/>
        </w:rPr>
        <w:t>10400</w:t>
      </w:r>
    </w:p>
    <w:p w14:paraId="1458FE8D" w14:textId="61DF5446" w:rsidR="00831431" w:rsidRDefault="00831431" w:rsidP="008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B0F7AA" w14:textId="4FC03B7D" w:rsidR="00831431" w:rsidRDefault="00951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</w:t>
      </w:r>
      <w:r w:rsidR="00615721">
        <w:rPr>
          <w:rFonts w:asciiTheme="majorBidi" w:hAnsiTheme="majorBidi" w:cstheme="majorBidi" w:hint="cs"/>
          <w:sz w:val="28"/>
          <w:szCs w:val="28"/>
          <w:cs/>
        </w:rPr>
        <w:t>มื่อ</w:t>
      </w:r>
      <w:r w:rsidR="00831431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3330F5">
        <w:rPr>
          <w:rFonts w:asciiTheme="majorBidi" w:hAnsiTheme="majorBidi" w:cstheme="majorBidi"/>
          <w:sz w:val="28"/>
          <w:szCs w:val="28"/>
        </w:rPr>
        <w:t>17</w:t>
      </w:r>
      <w:r w:rsidR="00831431">
        <w:rPr>
          <w:rFonts w:asciiTheme="majorBidi" w:hAnsiTheme="majorBidi" w:cstheme="majorBidi"/>
          <w:sz w:val="28"/>
          <w:szCs w:val="28"/>
        </w:rPr>
        <w:t xml:space="preserve"> </w:t>
      </w:r>
      <w:r w:rsidR="003330F5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8314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31431">
        <w:rPr>
          <w:rFonts w:asciiTheme="majorBidi" w:hAnsiTheme="majorBidi" w:cstheme="majorBidi"/>
          <w:sz w:val="28"/>
          <w:szCs w:val="28"/>
        </w:rPr>
        <w:t xml:space="preserve">2566 </w:t>
      </w:r>
      <w:r w:rsidR="00072C12">
        <w:rPr>
          <w:rFonts w:asciiTheme="majorBidi" w:hAnsiTheme="majorBidi" w:cstheme="majorBidi" w:hint="cs"/>
          <w:sz w:val="28"/>
          <w:szCs w:val="28"/>
          <w:cs/>
        </w:rPr>
        <w:t>ธนาคารได้รับ</w:t>
      </w:r>
      <w:r w:rsidR="00B42D11">
        <w:rPr>
          <w:rFonts w:asciiTheme="majorBidi" w:hAnsiTheme="majorBidi" w:cstheme="majorBidi" w:hint="cs"/>
          <w:sz w:val="28"/>
          <w:szCs w:val="28"/>
          <w:cs/>
        </w:rPr>
        <w:t>ความเห็นชอบ</w:t>
      </w:r>
      <w:r w:rsidR="001B4FED">
        <w:rPr>
          <w:rFonts w:asciiTheme="majorBidi" w:hAnsiTheme="majorBidi" w:cstheme="majorBidi" w:hint="cs"/>
          <w:sz w:val="28"/>
          <w:szCs w:val="28"/>
          <w:cs/>
        </w:rPr>
        <w:t>จากกระทรวงการคลัง</w:t>
      </w:r>
      <w:r w:rsidR="00246F36">
        <w:rPr>
          <w:rFonts w:asciiTheme="majorBidi" w:hAnsiTheme="majorBidi" w:cstheme="majorBidi" w:hint="cs"/>
          <w:sz w:val="28"/>
          <w:szCs w:val="28"/>
          <w:cs/>
        </w:rPr>
        <w:t>ให้ยกระดับ</w:t>
      </w:r>
      <w:r w:rsidR="00294835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="00246F36">
        <w:rPr>
          <w:rFonts w:asciiTheme="majorBidi" w:hAnsiTheme="majorBidi" w:cstheme="majorBidi" w:hint="cs"/>
          <w:sz w:val="28"/>
          <w:szCs w:val="28"/>
          <w:cs/>
        </w:rPr>
        <w:t xml:space="preserve">ธนาคารพาณิชย์เพื่อรายย่อยเป็นธนาคารพาณิชย์ </w:t>
      </w:r>
      <w:r w:rsidR="00A70F8C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511636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511636">
        <w:rPr>
          <w:rFonts w:asciiTheme="majorBidi" w:hAnsiTheme="majorBidi" w:cstheme="majorBidi"/>
          <w:sz w:val="28"/>
          <w:szCs w:val="28"/>
        </w:rPr>
        <w:t xml:space="preserve">1 </w:t>
      </w:r>
      <w:r w:rsidR="00511636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511636">
        <w:rPr>
          <w:rFonts w:asciiTheme="majorBidi" w:hAnsiTheme="majorBidi" w:cstheme="majorBidi"/>
          <w:sz w:val="28"/>
          <w:szCs w:val="28"/>
        </w:rPr>
        <w:t xml:space="preserve">2566 </w:t>
      </w:r>
      <w:r w:rsidR="00A70F8C">
        <w:rPr>
          <w:rFonts w:asciiTheme="majorBidi" w:hAnsiTheme="majorBidi" w:cstheme="majorBidi" w:hint="cs"/>
          <w:sz w:val="28"/>
          <w:szCs w:val="28"/>
          <w:cs/>
        </w:rPr>
        <w:t>ธนาคารได้จดทะเบียนเปลี่ยนชื่อ</w:t>
      </w:r>
      <w:r w:rsidR="00511636">
        <w:rPr>
          <w:rFonts w:asciiTheme="majorBidi" w:hAnsiTheme="majorBidi" w:cstheme="majorBidi" w:hint="cs"/>
          <w:sz w:val="28"/>
          <w:szCs w:val="28"/>
          <w:cs/>
        </w:rPr>
        <w:t>กับกระทรวงพาณิชย์</w:t>
      </w:r>
      <w:r w:rsidR="00A70F8C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="00511636">
        <w:rPr>
          <w:rFonts w:asciiTheme="majorBidi" w:hAnsiTheme="majorBidi" w:cstheme="majorBidi" w:hint="cs"/>
          <w:sz w:val="28"/>
          <w:szCs w:val="28"/>
          <w:cs/>
        </w:rPr>
        <w:t>เดิมชื่อ</w:t>
      </w:r>
      <w:r w:rsidR="00A70F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F3F65">
        <w:rPr>
          <w:rFonts w:asciiTheme="majorBidi" w:hAnsiTheme="majorBidi" w:cstheme="majorBidi" w:hint="cs"/>
          <w:sz w:val="28"/>
          <w:szCs w:val="28"/>
          <w:cs/>
        </w:rPr>
        <w:t xml:space="preserve">“ธนาคารไทยเครดิต เพื่อรายย่อย จำกัด (มหาชน)” เป็น “ธนาคารไทยเครดิต จำกัด </w:t>
      </w:r>
      <w:r w:rsidR="00734B9C">
        <w:rPr>
          <w:rFonts w:asciiTheme="majorBidi" w:hAnsiTheme="majorBidi" w:cstheme="majorBidi"/>
          <w:sz w:val="28"/>
          <w:szCs w:val="28"/>
        </w:rPr>
        <w:t>(</w:t>
      </w:r>
      <w:r w:rsidR="000F3F65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="00734B9C">
        <w:rPr>
          <w:rFonts w:asciiTheme="majorBidi" w:hAnsiTheme="majorBidi" w:cstheme="majorBidi"/>
          <w:sz w:val="28"/>
          <w:szCs w:val="28"/>
        </w:rPr>
        <w:t>)</w:t>
      </w:r>
      <w:r w:rsidR="000F3F65">
        <w:rPr>
          <w:rFonts w:asciiTheme="majorBidi" w:hAnsiTheme="majorBidi" w:cstheme="majorBidi" w:hint="cs"/>
          <w:sz w:val="28"/>
          <w:szCs w:val="28"/>
          <w:cs/>
        </w:rPr>
        <w:t>”</w:t>
      </w:r>
      <w:r w:rsidR="007D541A">
        <w:rPr>
          <w:rFonts w:asciiTheme="majorBidi" w:hAnsiTheme="majorBidi" w:cstheme="majorBidi"/>
          <w:sz w:val="28"/>
          <w:szCs w:val="28"/>
        </w:rPr>
        <w:t xml:space="preserve"> </w:t>
      </w:r>
      <w:r w:rsidR="007D541A">
        <w:rPr>
          <w:rFonts w:asciiTheme="majorBidi" w:hAnsiTheme="majorBidi" w:cstheme="majorBidi" w:hint="cs"/>
          <w:sz w:val="28"/>
          <w:szCs w:val="28"/>
          <w:cs/>
        </w:rPr>
        <w:t>เพื่อรองรับการ</w:t>
      </w:r>
      <w:r w:rsidR="000C78CE">
        <w:rPr>
          <w:rFonts w:asciiTheme="majorBidi" w:hAnsiTheme="majorBidi" w:cstheme="majorBidi" w:hint="cs"/>
          <w:sz w:val="28"/>
          <w:szCs w:val="28"/>
          <w:cs/>
        </w:rPr>
        <w:t>เปลี่ยนแปลงข้างต้น</w:t>
      </w:r>
    </w:p>
    <w:p w14:paraId="24466B75" w14:textId="77777777" w:rsidR="00722696" w:rsidRPr="002E088A" w:rsidRDefault="00722696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CD1FC" w14:textId="242E37CA" w:rsidR="00804175" w:rsidRPr="00732BC3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732BC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111D1BCC" w:rsidR="00F808FC" w:rsidRPr="00732BC3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66464858"/>
      <w:r w:rsidRPr="00732BC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2BC3">
        <w:rPr>
          <w:rFonts w:asciiTheme="majorBidi" w:hAnsiTheme="majorBidi" w:cstheme="majorBidi"/>
          <w:sz w:val="28"/>
          <w:szCs w:val="28"/>
        </w:rPr>
        <w:t xml:space="preserve">34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4B7CA7" w:rsidRPr="00732BC3">
        <w:rPr>
          <w:rFonts w:asciiTheme="majorBidi" w:hAnsiTheme="majorBidi" w:cstheme="majorBidi"/>
          <w:sz w:val="28"/>
          <w:szCs w:val="28"/>
        </w:rPr>
        <w:br/>
      </w:r>
      <w:r w:rsidRPr="00732BC3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="0010284B" w:rsidRPr="00732BC3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</w:t>
      </w:r>
      <w:r w:rsidR="009C73F6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9C73F6" w:rsidRPr="00732BC3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</w:t>
      </w:r>
      <w:r w:rsidR="00D73712" w:rsidRPr="00732BC3">
        <w:rPr>
          <w:rFonts w:asciiTheme="majorBidi" w:hAnsiTheme="majorBidi" w:cstheme="majorBidi"/>
          <w:sz w:val="28"/>
          <w:szCs w:val="28"/>
          <w:cs/>
        </w:rPr>
        <w:t>หลักทรัพย์ที่เกี่ยวข้อง</w:t>
      </w:r>
      <w:r w:rsidR="0010284B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>ตลอดจนนำเสนอรายการในงบการเงินตามประกาศธนาคารแห่งประเทศไทยที่ สนส</w:t>
      </w:r>
      <w:r w:rsidR="00CA0187" w:rsidRPr="00732BC3">
        <w:rPr>
          <w:rFonts w:asciiTheme="majorBidi" w:hAnsiTheme="majorBidi" w:cstheme="majorBidi"/>
          <w:sz w:val="28"/>
          <w:szCs w:val="28"/>
        </w:rPr>
        <w:t>.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247A" w:rsidRPr="00732BC3">
        <w:rPr>
          <w:rFonts w:asciiTheme="majorBidi" w:hAnsiTheme="majorBidi" w:cstheme="majorBidi"/>
          <w:sz w:val="28"/>
          <w:szCs w:val="28"/>
        </w:rPr>
        <w:t>21/2561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BF247A" w:rsidRPr="00732BC3">
        <w:rPr>
          <w:rFonts w:asciiTheme="majorBidi" w:hAnsiTheme="majorBidi" w:cstheme="majorBidi"/>
          <w:sz w:val="28"/>
          <w:szCs w:val="28"/>
        </w:rPr>
        <w:t>31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BF247A" w:rsidRPr="00732BC3">
        <w:rPr>
          <w:rFonts w:asciiTheme="majorBidi" w:hAnsiTheme="majorBidi" w:cstheme="majorBidi"/>
          <w:sz w:val="28"/>
          <w:szCs w:val="28"/>
        </w:rPr>
        <w:t>2561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="00BF247A" w:rsidRPr="00732BC3">
        <w:rPr>
          <w:rFonts w:asciiTheme="majorBidi" w:hAnsiTheme="majorBidi" w:cstheme="majorBidi"/>
          <w:i/>
          <w:iCs/>
          <w:sz w:val="28"/>
          <w:szCs w:val="28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BF247A" w:rsidRPr="00732BC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0656F" w:rsidRPr="00732BC3">
        <w:rPr>
          <w:rFonts w:asciiTheme="majorBidi" w:hAnsiTheme="majorBidi" w:cstheme="majorBidi"/>
          <w:sz w:val="28"/>
          <w:szCs w:val="28"/>
          <w:cs/>
        </w:rPr>
        <w:t>รวมถึงปฏิบัติตามหนังสือเวียนที่ ธปท.ฝนส</w:t>
      </w:r>
      <w:r w:rsidR="00A0656F" w:rsidRPr="00732BC3">
        <w:rPr>
          <w:rFonts w:asciiTheme="majorBidi" w:hAnsiTheme="majorBidi" w:cstheme="majorBidi"/>
          <w:sz w:val="28"/>
          <w:szCs w:val="28"/>
        </w:rPr>
        <w:t>2.</w:t>
      </w:r>
      <w:r w:rsidR="00A0656F" w:rsidRPr="00732BC3">
        <w:rPr>
          <w:rFonts w:asciiTheme="majorBidi" w:hAnsiTheme="majorBidi" w:cstheme="majorBidi"/>
          <w:sz w:val="28"/>
          <w:szCs w:val="28"/>
          <w:cs/>
        </w:rPr>
        <w:t xml:space="preserve">ว. </w:t>
      </w:r>
      <w:r w:rsidR="00A0656F" w:rsidRPr="00732BC3">
        <w:rPr>
          <w:rFonts w:asciiTheme="majorBidi" w:hAnsiTheme="majorBidi" w:cstheme="majorBidi"/>
          <w:sz w:val="28"/>
          <w:szCs w:val="28"/>
        </w:rPr>
        <w:t xml:space="preserve">802/2564 </w:t>
      </w:r>
      <w:r w:rsidR="00A0656F" w:rsidRPr="00732BC3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A0656F" w:rsidRPr="00732BC3">
        <w:rPr>
          <w:rFonts w:asciiTheme="majorBidi" w:hAnsiTheme="majorBidi" w:cstheme="majorBidi"/>
          <w:sz w:val="28"/>
          <w:szCs w:val="28"/>
        </w:rPr>
        <w:t xml:space="preserve">3 </w:t>
      </w:r>
      <w:r w:rsidR="00A0656F" w:rsidRPr="00732BC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A0656F" w:rsidRPr="00732BC3">
        <w:rPr>
          <w:rFonts w:asciiTheme="majorBidi" w:hAnsiTheme="majorBidi" w:cstheme="majorBidi"/>
          <w:sz w:val="28"/>
          <w:szCs w:val="28"/>
        </w:rPr>
        <w:t xml:space="preserve">2564 </w:t>
      </w:r>
      <w:r w:rsidR="00A0656F" w:rsidRPr="00732BC3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A0656F" w:rsidRPr="00732BC3">
        <w:rPr>
          <w:rFonts w:asciiTheme="majorBidi" w:hAnsiTheme="majorBidi" w:cstheme="majorBidi"/>
          <w:i/>
          <w:iCs/>
          <w:sz w:val="28"/>
          <w:szCs w:val="28"/>
          <w:cs/>
        </w:rPr>
        <w:t>แนวทางการให้</w:t>
      </w:r>
      <w:r w:rsidR="002F1C13" w:rsidRPr="00732BC3">
        <w:rPr>
          <w:rFonts w:asciiTheme="majorBidi" w:hAnsiTheme="majorBidi" w:cstheme="majorBidi"/>
          <w:i/>
          <w:iCs/>
          <w:sz w:val="28"/>
          <w:szCs w:val="28"/>
        </w:rPr>
        <w:br/>
      </w:r>
      <w:r w:rsidR="00A0656F" w:rsidRPr="00732BC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ความช่วยเหลือลูกหนี้ที่ได้รับผลกระทบจากโรคติดเชื้อไวรัสโคโรนา </w:t>
      </w:r>
      <w:r w:rsidR="00A0656F" w:rsidRPr="00732BC3">
        <w:rPr>
          <w:rFonts w:asciiTheme="majorBidi" w:hAnsiTheme="majorBidi" w:cstheme="majorBidi"/>
          <w:i/>
          <w:iCs/>
          <w:sz w:val="28"/>
          <w:szCs w:val="28"/>
        </w:rPr>
        <w:t>2019 (</w:t>
      </w:r>
      <w:r w:rsidR="00A0656F" w:rsidRPr="00732BC3">
        <w:rPr>
          <w:rFonts w:asciiTheme="majorBidi" w:hAnsiTheme="majorBidi" w:cstheme="majorBidi"/>
          <w:i/>
          <w:iCs/>
          <w:sz w:val="28"/>
          <w:szCs w:val="28"/>
          <w:cs/>
        </w:rPr>
        <w:t>มาตรการแก้หนี้อย่างยั่งยืน)</w:t>
      </w:r>
      <w:r w:rsidR="00A0656F" w:rsidRPr="00732BC3">
        <w:rPr>
          <w:rFonts w:asciiTheme="majorBidi" w:hAnsiTheme="majorBidi" w:cstheme="majorBidi"/>
          <w:sz w:val="28"/>
          <w:szCs w:val="28"/>
          <w:cs/>
        </w:rPr>
        <w:t xml:space="preserve"> โดยสาระสำคัญของหนังสือเวียนดังกล่าวได้อธิบายไว้ในหมายเหตุข้อ </w:t>
      </w:r>
      <w:r w:rsidR="002E7319">
        <w:rPr>
          <w:rFonts w:asciiTheme="majorBidi" w:hAnsiTheme="majorBidi" w:cstheme="majorBidi"/>
          <w:sz w:val="28"/>
          <w:szCs w:val="28"/>
        </w:rPr>
        <w:t>3</w:t>
      </w:r>
      <w:r w:rsidR="00A0656F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</w:t>
      </w:r>
      <w:r w:rsidR="002F1C13" w:rsidRPr="00732BC3">
        <w:rPr>
          <w:rFonts w:asciiTheme="majorBidi" w:hAnsiTheme="majorBidi" w:cstheme="majorBidi"/>
          <w:sz w:val="28"/>
          <w:szCs w:val="28"/>
        </w:rPr>
        <w:br/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</w:t>
      </w:r>
      <w:r w:rsidR="00CA0187" w:rsidRPr="00732BC3">
        <w:rPr>
          <w:rFonts w:asciiTheme="majorBidi" w:hAnsiTheme="majorBidi" w:cstheme="majorBidi"/>
          <w:sz w:val="28"/>
          <w:szCs w:val="28"/>
          <w:cs/>
        </w:rPr>
        <w:t>ธนาคาร</w:t>
      </w:r>
      <w:r w:rsidR="00B97616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3E43C4" w:rsidRPr="00732BC3">
        <w:rPr>
          <w:rFonts w:asciiTheme="majorBidi" w:eastAsia="Calibri" w:hAnsiTheme="majorBidi" w:cstheme="majorBidi"/>
          <w:sz w:val="28"/>
          <w:szCs w:val="28"/>
        </w:rPr>
        <w:t>31</w:t>
      </w:r>
      <w:r w:rsidR="003E43C4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3E43C4"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205D64" w:rsidRPr="00732BC3">
        <w:rPr>
          <w:rFonts w:asciiTheme="majorBidi" w:eastAsia="Calibri" w:hAnsiTheme="majorBidi" w:cstheme="majorBidi"/>
          <w:sz w:val="28"/>
          <w:szCs w:val="28"/>
        </w:rPr>
        <w:t>2565</w:t>
      </w:r>
    </w:p>
    <w:p w14:paraId="67602EDE" w14:textId="77777777" w:rsidR="00804175" w:rsidRPr="00732BC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971D4" w14:textId="477D5AFD" w:rsidR="00927A47" w:rsidRPr="00732BC3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4B7CA7" w:rsidRPr="00732BC3">
        <w:rPr>
          <w:rFonts w:asciiTheme="majorBidi" w:hAnsiTheme="majorBidi" w:cstheme="majorBidi"/>
          <w:sz w:val="28"/>
          <w:szCs w:val="28"/>
        </w:rPr>
        <w:br/>
      </w:r>
      <w:r w:rsidRPr="00732BC3">
        <w:rPr>
          <w:rFonts w:asciiTheme="majorBidi" w:hAnsiTheme="majorBidi" w:cstheme="majorBidi"/>
          <w:sz w:val="28"/>
          <w:szCs w:val="28"/>
          <w:cs/>
        </w:rPr>
        <w:t>การบัญชีของ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>กลุ่</w:t>
      </w:r>
      <w:r w:rsidR="00BF247A" w:rsidRPr="00732BC3">
        <w:rPr>
          <w:rFonts w:asciiTheme="majorBidi" w:eastAsia="Calibri" w:hAnsiTheme="majorBidi" w:cstheme="majorBidi"/>
          <w:sz w:val="28"/>
          <w:szCs w:val="28"/>
          <w:cs/>
        </w:rPr>
        <w:t>มธนาคาร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</w:t>
      </w:r>
      <w:r w:rsidR="004638A5" w:rsidRPr="00732BC3">
        <w:rPr>
          <w:rFonts w:asciiTheme="majorBidi" w:hAnsiTheme="majorBidi" w:cstheme="majorBidi"/>
          <w:sz w:val="28"/>
          <w:szCs w:val="28"/>
          <w:cs/>
        </w:rPr>
        <w:t>ซึ่ง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bookmarkStart w:id="1" w:name="_Hlk99203210"/>
      <w:r w:rsidR="00456BC5" w:rsidRPr="00732BC3">
        <w:rPr>
          <w:rFonts w:asciiTheme="majorBidi" w:eastAsia="Calibri" w:hAnsiTheme="majorBidi" w:cstheme="majorBidi"/>
          <w:sz w:val="28"/>
          <w:szCs w:val="28"/>
        </w:rPr>
        <w:t>3</w:t>
      </w:r>
      <w:r w:rsidR="00195790" w:rsidRPr="00732BC3">
        <w:rPr>
          <w:rFonts w:asciiTheme="majorBidi" w:eastAsia="Calibri" w:hAnsiTheme="majorBidi" w:cstheme="majorBidi"/>
          <w:sz w:val="28"/>
          <w:szCs w:val="28"/>
        </w:rPr>
        <w:t>1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bookmarkEnd w:id="1"/>
      <w:r w:rsidR="00205D64" w:rsidRPr="00732BC3">
        <w:rPr>
          <w:rFonts w:asciiTheme="majorBidi" w:eastAsia="Calibri" w:hAnsiTheme="majorBidi" w:cstheme="majorBidi"/>
          <w:sz w:val="28"/>
          <w:szCs w:val="28"/>
        </w:rPr>
        <w:t>2565</w:t>
      </w:r>
    </w:p>
    <w:p w14:paraId="13BE869D" w14:textId="2E008E40" w:rsidR="00972A56" w:rsidRDefault="0097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DA1DAC7" w14:textId="0F5BA72F" w:rsidR="00D34CA4" w:rsidRPr="00732BC3" w:rsidRDefault="00D34CA4" w:rsidP="004F320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ผลกระทบจากการแพร่ระบาดของโรคติดเชื้อไวรัสโคโรนา</w:t>
      </w:r>
      <w:r w:rsidR="00B65D17" w:rsidRPr="00732BC3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="00B65D17"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2019 </w:t>
      </w:r>
      <w:r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(C</w:t>
      </w:r>
      <w:r w:rsidR="00B97616">
        <w:rPr>
          <w:rFonts w:asciiTheme="majorBidi" w:hAnsiTheme="majorBidi" w:cstheme="majorBidi"/>
          <w:sz w:val="28"/>
          <w:szCs w:val="28"/>
          <w:u w:val="none"/>
        </w:rPr>
        <w:t>OVID</w:t>
      </w:r>
      <w:r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-19)</w:t>
      </w:r>
    </w:p>
    <w:p w14:paraId="188DAE96" w14:textId="77777777" w:rsidR="002F0A22" w:rsidRPr="002E088A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  <w:highlight w:val="yellow"/>
        </w:rPr>
      </w:pPr>
    </w:p>
    <w:p w14:paraId="7E8F26B4" w14:textId="4311490C" w:rsidR="00345412" w:rsidRPr="00732BC3" w:rsidRDefault="00345412" w:rsidP="00345412">
      <w:pPr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ธนาคารแห่งประเทศไทย (</w:t>
      </w:r>
      <w:r w:rsidRPr="00732BC3">
        <w:rPr>
          <w:rFonts w:asciiTheme="majorBidi" w:hAnsiTheme="majorBidi" w:cstheme="majorBidi"/>
          <w:sz w:val="28"/>
          <w:szCs w:val="28"/>
        </w:rPr>
        <w:t>“</w:t>
      </w:r>
      <w:r w:rsidRPr="00732BC3">
        <w:rPr>
          <w:rFonts w:asciiTheme="majorBidi" w:hAnsiTheme="majorBidi" w:cstheme="majorBidi"/>
          <w:sz w:val="28"/>
          <w:szCs w:val="28"/>
          <w:cs/>
        </w:rPr>
        <w:t>ธปท</w:t>
      </w:r>
      <w:r w:rsidRPr="00732BC3">
        <w:rPr>
          <w:rFonts w:asciiTheme="majorBidi" w:hAnsiTheme="majorBidi" w:cstheme="majorBidi"/>
          <w:sz w:val="28"/>
          <w:szCs w:val="28"/>
        </w:rPr>
        <w:t>.”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732BC3">
        <w:rPr>
          <w:rFonts w:asciiTheme="majorBidi" w:hAnsiTheme="majorBidi" w:cstheme="majorBidi"/>
          <w:sz w:val="28"/>
          <w:szCs w:val="28"/>
          <w:cs/>
          <w:lang w:eastAsia="en-GB"/>
        </w:rPr>
        <w:t>ได้ออกหนังสือเวียนที่ ธปท</w:t>
      </w:r>
      <w:r w:rsidRPr="00732BC3">
        <w:rPr>
          <w:rFonts w:asciiTheme="majorBidi" w:hAnsiTheme="majorBidi" w:cstheme="majorBidi"/>
          <w:sz w:val="28"/>
          <w:szCs w:val="28"/>
          <w:lang w:eastAsia="en-GB"/>
        </w:rPr>
        <w:t>.</w:t>
      </w:r>
      <w:r w:rsidRPr="00732BC3">
        <w:rPr>
          <w:rFonts w:asciiTheme="majorBidi" w:hAnsiTheme="majorBidi" w:cstheme="majorBidi"/>
          <w:sz w:val="28"/>
          <w:szCs w:val="28"/>
          <w:cs/>
          <w:lang w:eastAsia="en-GB"/>
        </w:rPr>
        <w:t>ฝนส</w:t>
      </w:r>
      <w:r w:rsidRPr="00732BC3">
        <w:rPr>
          <w:rFonts w:asciiTheme="majorBidi" w:hAnsiTheme="majorBidi" w:cstheme="majorBidi"/>
          <w:sz w:val="28"/>
          <w:szCs w:val="28"/>
          <w:lang w:eastAsia="en-GB"/>
        </w:rPr>
        <w:t>2.</w:t>
      </w:r>
      <w:r w:rsidRPr="00732BC3">
        <w:rPr>
          <w:rFonts w:asciiTheme="majorBidi" w:hAnsiTheme="majorBidi" w:cstheme="majorBidi"/>
          <w:sz w:val="28"/>
          <w:szCs w:val="28"/>
          <w:cs/>
          <w:lang w:eastAsia="en-GB"/>
        </w:rPr>
        <w:t>ว</w:t>
      </w:r>
      <w:r w:rsidRPr="00732BC3">
        <w:rPr>
          <w:rFonts w:asciiTheme="majorBidi" w:hAnsiTheme="majorBidi" w:cstheme="majorBidi"/>
          <w:sz w:val="28"/>
          <w:szCs w:val="28"/>
          <w:lang w:eastAsia="en-GB"/>
        </w:rPr>
        <w:t>.</w:t>
      </w:r>
      <w:r w:rsidRPr="00732BC3">
        <w:rPr>
          <w:rFonts w:asciiTheme="majorBidi" w:hAnsiTheme="majorBidi" w:cstheme="majorBidi"/>
          <w:sz w:val="28"/>
          <w:szCs w:val="28"/>
          <w:cs/>
          <w:lang w:eastAsia="en-GB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lang w:eastAsia="en-GB"/>
        </w:rPr>
        <w:t xml:space="preserve">802/2564 </w:t>
      </w:r>
      <w:r w:rsidRPr="00732BC3">
        <w:rPr>
          <w:rFonts w:asciiTheme="majorBidi" w:hAnsiTheme="majorBidi" w:cstheme="majorBidi"/>
          <w:sz w:val="28"/>
          <w:szCs w:val="28"/>
          <w:cs/>
          <w:lang w:eastAsia="en-GB"/>
        </w:rPr>
        <w:t xml:space="preserve">ลงวันที่ </w:t>
      </w:r>
      <w:r w:rsidRPr="00732BC3">
        <w:rPr>
          <w:rFonts w:asciiTheme="majorBidi" w:hAnsiTheme="majorBidi" w:cstheme="majorBidi"/>
          <w:sz w:val="28"/>
          <w:szCs w:val="28"/>
          <w:lang w:eastAsia="en-GB"/>
        </w:rPr>
        <w:t xml:space="preserve">3 </w:t>
      </w:r>
      <w:r w:rsidRPr="00732BC3">
        <w:rPr>
          <w:rFonts w:asciiTheme="majorBidi" w:hAnsiTheme="majorBidi" w:cstheme="majorBidi"/>
          <w:sz w:val="28"/>
          <w:szCs w:val="28"/>
          <w:cs/>
          <w:lang w:eastAsia="en-GB"/>
        </w:rPr>
        <w:t xml:space="preserve">กันยายน </w:t>
      </w:r>
      <w:r w:rsidRPr="00732BC3">
        <w:rPr>
          <w:rFonts w:asciiTheme="majorBidi" w:hAnsiTheme="majorBidi" w:cstheme="majorBidi"/>
          <w:sz w:val="28"/>
          <w:szCs w:val="28"/>
          <w:lang w:eastAsia="en-GB"/>
        </w:rPr>
        <w:t xml:space="preserve">2564 </w:t>
      </w:r>
      <w:r w:rsidRPr="00732BC3">
        <w:rPr>
          <w:rFonts w:asciiTheme="majorBidi" w:hAnsiTheme="majorBidi" w:cstheme="majorBidi"/>
          <w:sz w:val="28"/>
          <w:szCs w:val="28"/>
          <w:cs/>
          <w:lang w:eastAsia="en-GB"/>
        </w:rPr>
        <w:t xml:space="preserve">เรื่อง </w:t>
      </w:r>
      <w:r w:rsidR="004B7CA7" w:rsidRPr="00732BC3">
        <w:rPr>
          <w:rFonts w:asciiTheme="majorBidi" w:hAnsiTheme="majorBidi" w:cstheme="majorBidi"/>
          <w:sz w:val="28"/>
          <w:szCs w:val="28"/>
          <w:lang w:eastAsia="en-GB"/>
        </w:rPr>
        <w:br/>
      </w:r>
      <w:r w:rsidRPr="00732BC3">
        <w:rPr>
          <w:rFonts w:asciiTheme="majorBidi" w:hAnsiTheme="majorBidi" w:cstheme="majorBidi"/>
          <w:i/>
          <w:iCs/>
          <w:sz w:val="28"/>
          <w:szCs w:val="28"/>
          <w:cs/>
          <w:lang w:eastAsia="en-GB"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Pr="00732BC3">
        <w:rPr>
          <w:rFonts w:asciiTheme="majorBidi" w:hAnsiTheme="majorBidi" w:cstheme="majorBidi"/>
          <w:i/>
          <w:iCs/>
          <w:sz w:val="28"/>
          <w:szCs w:val="28"/>
          <w:lang w:eastAsia="en-GB"/>
        </w:rPr>
        <w:t xml:space="preserve">2019 </w:t>
      </w:r>
      <w:r w:rsidRPr="00732BC3">
        <w:rPr>
          <w:rFonts w:asciiTheme="majorBidi" w:hAnsiTheme="majorBidi" w:cstheme="majorBidi"/>
          <w:i/>
          <w:iCs/>
          <w:sz w:val="28"/>
          <w:szCs w:val="28"/>
          <w:cs/>
          <w:lang w:eastAsia="en-GB"/>
        </w:rPr>
        <w:t xml:space="preserve">(มาตรการแก้หนี้อย่างยั่งยืน) </w:t>
      </w:r>
      <w:r w:rsidR="004B7CA7" w:rsidRPr="00732BC3">
        <w:rPr>
          <w:rFonts w:asciiTheme="majorBidi" w:hAnsiTheme="majorBidi" w:cstheme="majorBidi"/>
          <w:i/>
          <w:iCs/>
          <w:sz w:val="28"/>
          <w:szCs w:val="28"/>
          <w:lang w:eastAsia="en-GB"/>
        </w:rPr>
        <w:br/>
      </w:r>
      <w:r w:rsidRPr="00732BC3">
        <w:rPr>
          <w:rFonts w:asciiTheme="majorBidi" w:hAnsiTheme="majorBidi" w:cstheme="majorBidi"/>
          <w:sz w:val="28"/>
          <w:szCs w:val="28"/>
          <w:cs/>
          <w:lang w:eastAsia="en-GB"/>
        </w:rPr>
        <w:t>โดยมีสาระสำคัญดังนี้</w:t>
      </w:r>
    </w:p>
    <w:p w14:paraId="54CCC5F2" w14:textId="77777777" w:rsidR="00345412" w:rsidRPr="002E088A" w:rsidRDefault="00345412" w:rsidP="00345412">
      <w:pPr>
        <w:ind w:left="540"/>
        <w:jc w:val="thaiDistribute"/>
        <w:rPr>
          <w:rFonts w:asciiTheme="majorBidi" w:hAnsiTheme="majorBidi" w:cstheme="majorBidi"/>
          <w:sz w:val="24"/>
          <w:szCs w:val="24"/>
          <w:lang w:eastAsia="en-GB"/>
        </w:rPr>
      </w:pPr>
    </w:p>
    <w:p w14:paraId="4ED2A6CF" w14:textId="77777777" w:rsidR="00345412" w:rsidRPr="00732BC3" w:rsidRDefault="00345412" w:rsidP="00345412">
      <w:pPr>
        <w:pStyle w:val="ListParagraph"/>
        <w:numPr>
          <w:ilvl w:val="0"/>
          <w:numId w:val="6"/>
        </w:numPr>
        <w:tabs>
          <w:tab w:val="clear" w:pos="454"/>
          <w:tab w:val="clear" w:pos="680"/>
          <w:tab w:val="clear" w:pos="90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กำหนดแนวทางในการปรับปรุงโครงสร้างหนี้ระยะยาวอย่างยั่งยืน</w:t>
      </w:r>
    </w:p>
    <w:p w14:paraId="0256417F" w14:textId="77777777" w:rsidR="00345412" w:rsidRPr="00732BC3" w:rsidRDefault="00345412" w:rsidP="00345412">
      <w:pPr>
        <w:pStyle w:val="ListParagraph"/>
        <w:numPr>
          <w:ilvl w:val="0"/>
          <w:numId w:val="6"/>
        </w:numPr>
        <w:tabs>
          <w:tab w:val="clear" w:pos="454"/>
          <w:tab w:val="clear" w:pos="680"/>
          <w:tab w:val="clear" w:pos="90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ผ่อนปรนหลักเกณฑ์การประกอบธุรกิจบัตรเครดิต สินเชื่อส่วนบุคคลภายใต้การกำกับ และสินเชื่อส่วนบุคคลดิจิทัล เพื่อบรรเทาภาระการจ่ายชำระหนี้ ตลอดจนเพิ่มสภาพคล่องให้กับลูกหนี้ที่มีความสามารถในการชำระหนี้เป็นการชั่วคราว</w:t>
      </w:r>
    </w:p>
    <w:p w14:paraId="421B6700" w14:textId="77777777" w:rsidR="00345412" w:rsidRPr="00732BC3" w:rsidRDefault="00345412" w:rsidP="00345412">
      <w:pPr>
        <w:pStyle w:val="ListParagraph"/>
        <w:numPr>
          <w:ilvl w:val="0"/>
          <w:numId w:val="6"/>
        </w:numPr>
        <w:tabs>
          <w:tab w:val="clear" w:pos="454"/>
          <w:tab w:val="clear" w:pos="680"/>
          <w:tab w:val="clear" w:pos="90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กำหนดแนวทางการดำเนินการตามหลักเกณฑ์การจัดชั้นและการกันสำรองที่เกี่ยวกับการปรับปรุงโครงสร้างหนี้</w:t>
      </w:r>
    </w:p>
    <w:p w14:paraId="304B37E1" w14:textId="77777777" w:rsidR="00345412" w:rsidRPr="002E088A" w:rsidRDefault="00345412" w:rsidP="0034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0AB8B27" w14:textId="092C3937" w:rsidR="00345412" w:rsidRPr="00732BC3" w:rsidRDefault="00345412" w:rsidP="0034541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 xml:space="preserve">ภายใต้หนังสือเวียนฉบับนี้ กลุ่มธนาคารถือปฏิบัติตามแนวทางการดำเนินการตามหลักเกณฑ์การจัดชั้นและการกันสำรองที่เกี่ยวกับการปรับปรุงโครงสร้างหนี้ตั้งแต่วันที่ </w:t>
      </w:r>
      <w:r w:rsidRPr="00732BC3">
        <w:rPr>
          <w:rFonts w:asciiTheme="majorBidi" w:hAnsiTheme="majorBidi" w:cstheme="majorBidi"/>
          <w:sz w:val="28"/>
          <w:szCs w:val="28"/>
        </w:rPr>
        <w:t xml:space="preserve">1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32BC3">
        <w:rPr>
          <w:rFonts w:asciiTheme="majorBidi" w:hAnsiTheme="majorBidi" w:cstheme="majorBidi"/>
          <w:sz w:val="28"/>
          <w:szCs w:val="28"/>
        </w:rPr>
        <w:t xml:space="preserve">2565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732BC3">
        <w:rPr>
          <w:rFonts w:asciiTheme="majorBidi" w:hAnsiTheme="majorBidi" w:cstheme="majorBidi"/>
          <w:sz w:val="28"/>
          <w:szCs w:val="28"/>
        </w:rPr>
        <w:t xml:space="preserve">31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32BC3">
        <w:rPr>
          <w:rFonts w:asciiTheme="majorBidi" w:hAnsiTheme="majorBidi" w:cstheme="majorBidi"/>
          <w:sz w:val="28"/>
          <w:szCs w:val="28"/>
        </w:rPr>
        <w:t xml:space="preserve">2566 </w:t>
      </w:r>
      <w:r w:rsidRPr="00732BC3">
        <w:rPr>
          <w:rFonts w:asciiTheme="majorBidi" w:hAnsiTheme="majorBidi" w:cstheme="majorBidi"/>
          <w:sz w:val="28"/>
          <w:szCs w:val="28"/>
          <w:cs/>
        </w:rPr>
        <w:t>โดยหลักเกณฑ์การจัดชั้นและ</w:t>
      </w:r>
      <w:r w:rsidR="004B7CA7" w:rsidRPr="00732BC3">
        <w:rPr>
          <w:rFonts w:asciiTheme="majorBidi" w:hAnsiTheme="majorBidi" w:cstheme="majorBidi"/>
          <w:sz w:val="28"/>
          <w:szCs w:val="28"/>
        </w:rPr>
        <w:br/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การกันสำรองขึ้นอยู่กับวิธีการปรับปรุงโครงสร้างหนี้ ซึ่งสามารถจำแนกได้เป็น </w:t>
      </w:r>
      <w:r w:rsidRPr="00732BC3">
        <w:rPr>
          <w:rFonts w:asciiTheme="majorBidi" w:hAnsiTheme="majorBidi" w:cstheme="majorBidi"/>
          <w:sz w:val="28"/>
          <w:szCs w:val="28"/>
        </w:rPr>
        <w:t xml:space="preserve">2 </w:t>
      </w:r>
      <w:r w:rsidRPr="00732BC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05EC99E8" w14:textId="77777777" w:rsidR="00E75835" w:rsidRPr="002E088A" w:rsidRDefault="00E75835" w:rsidP="00345412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20"/>
        <w:gridCol w:w="5760"/>
      </w:tblGrid>
      <w:tr w:rsidR="00345412" w:rsidRPr="00732BC3" w14:paraId="7EACA6A2" w14:textId="77777777" w:rsidTr="00090C3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0063DE5" w14:textId="77777777" w:rsidR="00345412" w:rsidRPr="00732BC3" w:rsidRDefault="00345412" w:rsidP="00090C3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วิธีการปรับปรุงโครงสร้างหนี้</w:t>
            </w:r>
          </w:p>
        </w:tc>
        <w:tc>
          <w:tcPr>
            <w:tcW w:w="5760" w:type="dxa"/>
            <w:vAlign w:val="bottom"/>
          </w:tcPr>
          <w:p w14:paraId="6A815527" w14:textId="77777777" w:rsidR="00345412" w:rsidRPr="00732BC3" w:rsidRDefault="00345412" w:rsidP="00090C3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หลักเกณฑ์การจัดชั้นและกันสำรอง</w:t>
            </w:r>
          </w:p>
        </w:tc>
      </w:tr>
      <w:tr w:rsidR="00345412" w:rsidRPr="00732BC3" w14:paraId="76B39443" w14:textId="77777777" w:rsidTr="00090C3A">
        <w:trPr>
          <w:trHeight w:val="3818"/>
          <w:tblHeader/>
        </w:trPr>
        <w:tc>
          <w:tcPr>
            <w:tcW w:w="3420" w:type="dxa"/>
            <w:shd w:val="clear" w:color="auto" w:fill="auto"/>
          </w:tcPr>
          <w:p w14:paraId="4081A384" w14:textId="77777777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486AD2CC" w14:textId="77777777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25BFC4" w14:textId="77777777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3A8C02" w14:textId="77777777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19FF57" w14:textId="77777777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65ABE9" w14:textId="77777777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</w:tcPr>
          <w:p w14:paraId="2480D46D" w14:textId="49A91082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การปรับโครงสร้างหนี้แก่ลูกหนี้ที่ไม่ด้อยคุณภาพ (</w:t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</w:rPr>
              <w:t>Non NPL</w:t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</w:t>
            </w:r>
            <w:r w:rsidR="004B7CA7" w:rsidRPr="00732BC3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ความเสี่ยงด้านเครดิต (</w:t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</w:rPr>
              <w:t>stage 1</w:t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โดยพิจารณาแล้วเห็นว่าลูกหนี้สามารถปฏิบัติตามเงื่อนไขได้</w:t>
            </w:r>
          </w:p>
          <w:p w14:paraId="7D6217B6" w14:textId="77777777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  <w:tab w:val="left" w:pos="33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การปรับโครงสร้างหนี้แก่ลูกหนี้ด้อยคุณภาพ (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NPL)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stage 1)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ได้ หากสามารถชำระหนี้ติดต่อกัน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37349136" w14:textId="75EB212B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  <w:tab w:val="left" w:pos="33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3. </w:t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การใช้อัตราดอกเบี้ยที่แท้จริง (</w:t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Effective interest rate) </w:t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 ณ วันที่มี</w:t>
            </w:r>
            <w:r w:rsidR="004B7CA7" w:rsidRPr="00732BC3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732B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การเปลี่ยนแปลงเงื่อนไข </w:t>
            </w:r>
          </w:p>
        </w:tc>
      </w:tr>
      <w:tr w:rsidR="00345412" w:rsidRPr="00732BC3" w14:paraId="25F428D1" w14:textId="77777777" w:rsidTr="00090C3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24BD1C3" w14:textId="77777777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760" w:type="dxa"/>
            <w:vAlign w:val="bottom"/>
          </w:tcPr>
          <w:p w14:paraId="11BB16C3" w14:textId="77777777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ind w:left="249" w:hanging="2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  <w:p w14:paraId="5164E00D" w14:textId="77777777" w:rsidR="00345412" w:rsidRPr="00732BC3" w:rsidRDefault="00345412" w:rsidP="00090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2CEA874" w14:textId="77777777" w:rsidR="00345412" w:rsidRPr="002E088A" w:rsidRDefault="00345412" w:rsidP="0034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6D212B67" w14:textId="7D3A8D4B" w:rsidR="00345412" w:rsidRPr="00732BC3" w:rsidRDefault="00345412" w:rsidP="00F2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32BC3">
        <w:rPr>
          <w:rFonts w:asciiTheme="majorBidi" w:eastAsia="Calibri" w:hAnsiTheme="majorBidi" w:cstheme="majorBidi"/>
          <w:sz w:val="28"/>
          <w:szCs w:val="28"/>
          <w:cs/>
        </w:rPr>
        <w:t>ณ วันที่</w:t>
      </w:r>
      <w:r w:rsidR="00585136">
        <w:rPr>
          <w:rFonts w:asciiTheme="majorBidi" w:eastAsia="Calibri" w:hAnsiTheme="majorBidi" w:cstheme="majorBidi"/>
          <w:sz w:val="28"/>
          <w:szCs w:val="28"/>
        </w:rPr>
        <w:t xml:space="preserve"> 3</w:t>
      </w:r>
      <w:r w:rsidR="00AD5FA7">
        <w:rPr>
          <w:rFonts w:asciiTheme="majorBidi" w:eastAsia="Calibri" w:hAnsiTheme="majorBidi" w:cstheme="majorBidi" w:hint="cs"/>
          <w:sz w:val="28"/>
          <w:szCs w:val="28"/>
        </w:rPr>
        <w:t>0</w:t>
      </w:r>
      <w:r w:rsidR="00AD5FA7">
        <w:rPr>
          <w:rFonts w:asciiTheme="majorBidi" w:eastAsia="Calibri" w:hAnsiTheme="majorBidi" w:cstheme="majorBidi" w:hint="cs"/>
          <w:sz w:val="28"/>
          <w:szCs w:val="28"/>
          <w:cs/>
        </w:rPr>
        <w:t xml:space="preserve"> กันยายน </w:t>
      </w:r>
      <w:r w:rsidR="00585136">
        <w:rPr>
          <w:rFonts w:asciiTheme="majorBidi" w:eastAsia="Calibri" w:hAnsiTheme="majorBidi" w:cstheme="majorBidi"/>
          <w:sz w:val="28"/>
          <w:szCs w:val="28"/>
        </w:rPr>
        <w:t>25</w:t>
      </w:r>
      <w:r w:rsidRPr="00732BC3">
        <w:rPr>
          <w:rFonts w:asciiTheme="majorBidi" w:eastAsia="Calibri" w:hAnsiTheme="majorBidi" w:cstheme="majorBidi"/>
          <w:sz w:val="28"/>
          <w:szCs w:val="28"/>
        </w:rPr>
        <w:t>6</w:t>
      </w:r>
      <w:r w:rsidR="008579D2" w:rsidRPr="00732BC3">
        <w:rPr>
          <w:rFonts w:asciiTheme="majorBidi" w:eastAsia="Calibri" w:hAnsiTheme="majorBidi" w:cstheme="majorBidi"/>
          <w:sz w:val="28"/>
          <w:szCs w:val="28"/>
        </w:rPr>
        <w:t>6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 กลุ่มธนาคารให้ความช่วยเหลือ</w:t>
      </w:r>
      <w:r w:rsidR="00194C7F">
        <w:rPr>
          <w:rFonts w:asciiTheme="majorBidi" w:eastAsia="Calibri" w:hAnsiTheme="majorBidi" w:cstheme="majorBidi" w:hint="cs"/>
          <w:sz w:val="28"/>
          <w:szCs w:val="28"/>
          <w:cs/>
        </w:rPr>
        <w:t xml:space="preserve">ตามแนวทางที่ระบุไว้ข้างต้น 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>โดยประมาณร้อยละ</w:t>
      </w:r>
      <w:r w:rsidR="008B597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25143D" w:rsidRPr="00A67A8E">
        <w:rPr>
          <w:rFonts w:asciiTheme="majorBidi" w:eastAsia="Calibri" w:hAnsiTheme="majorBidi" w:cstheme="majorBidi"/>
          <w:sz w:val="28"/>
          <w:szCs w:val="28"/>
        </w:rPr>
        <w:t>20.</w:t>
      </w:r>
      <w:r w:rsidR="000E6FC5">
        <w:rPr>
          <w:rFonts w:asciiTheme="majorBidi" w:eastAsia="Calibri" w:hAnsiTheme="majorBidi" w:cstheme="majorBidi"/>
          <w:sz w:val="28"/>
          <w:szCs w:val="28"/>
        </w:rPr>
        <w:t>0</w:t>
      </w:r>
      <w:r w:rsidR="008B597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05022">
        <w:rPr>
          <w:rFonts w:asciiTheme="majorBidi" w:eastAsia="Calibri" w:hAnsiTheme="majorBidi" w:cstheme="majorBidi"/>
          <w:sz w:val="28"/>
          <w:szCs w:val="28"/>
        </w:rPr>
        <w:br/>
      </w:r>
      <w:r w:rsidRPr="00732BC3">
        <w:rPr>
          <w:rFonts w:asciiTheme="majorBidi" w:eastAsia="Calibri" w:hAnsiTheme="majorBidi" w:cstheme="majorBidi"/>
          <w:i/>
          <w:iCs/>
          <w:sz w:val="28"/>
          <w:szCs w:val="28"/>
        </w:rPr>
        <w:t>(</w:t>
      </w:r>
      <w:r w:rsidR="00194C7F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31 </w:t>
      </w:r>
      <w:r w:rsidR="00194C7F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ธันวาคม</w:t>
      </w:r>
      <w:r w:rsidR="00AD5FA7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194C7F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2565: </w:t>
      </w:r>
      <w:r w:rsidRPr="00732BC3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ร้อยละ </w:t>
      </w:r>
      <w:r w:rsidR="00F742A0">
        <w:rPr>
          <w:rFonts w:asciiTheme="majorBidi" w:eastAsia="Calibri" w:hAnsiTheme="majorBidi" w:cstheme="majorBidi"/>
          <w:i/>
          <w:iCs/>
          <w:sz w:val="28"/>
          <w:szCs w:val="28"/>
        </w:rPr>
        <w:t>20.3</w:t>
      </w:r>
      <w:r w:rsidRPr="00732BC3">
        <w:rPr>
          <w:rFonts w:asciiTheme="majorBidi" w:eastAsia="Calibri" w:hAnsiTheme="majorBidi" w:cstheme="majorBidi"/>
          <w:i/>
          <w:iCs/>
          <w:sz w:val="28"/>
          <w:szCs w:val="28"/>
          <w:cs/>
        </w:rPr>
        <w:t>)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 ของมูลค่าตามบัญชีขั้นต้นของเงินให้สินเชื่อ</w:t>
      </w:r>
    </w:p>
    <w:p w14:paraId="2C8AF047" w14:textId="0CA3922A" w:rsidR="00345412" w:rsidRDefault="00345412" w:rsidP="0034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A2B18B1" w14:textId="76581256" w:rsidR="00A12937" w:rsidRDefault="00A12937" w:rsidP="0034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BC4711E" w14:textId="77777777" w:rsidR="00A12937" w:rsidRPr="002E088A" w:rsidRDefault="00A12937" w:rsidP="0034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CE515E3" w14:textId="72525A4D" w:rsidR="00D31D7C" w:rsidRDefault="00345412" w:rsidP="002E0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lastRenderedPageBreak/>
        <w:t xml:space="preserve">ผู้บริหารพิจารณาผลกระทบต่อสินทรัพย์ทางการเงิน โดยพิจารณาจากข้อมูลปัจจุบัน และผลกระทบที่เป็นไปได้จากการประมาณการผลขาดทุนด้านเครดิตที่คาดว่าจะเกิดขึ้นในเบื้องต้น ณ วันที่ </w:t>
      </w:r>
      <w:r w:rsidRPr="00732BC3">
        <w:rPr>
          <w:rFonts w:asciiTheme="majorBidi" w:hAnsiTheme="majorBidi" w:cstheme="majorBidi"/>
          <w:sz w:val="28"/>
          <w:szCs w:val="28"/>
        </w:rPr>
        <w:t>3</w:t>
      </w:r>
      <w:r w:rsidR="00AD5FA7">
        <w:rPr>
          <w:rFonts w:asciiTheme="majorBidi" w:hAnsiTheme="majorBidi" w:cstheme="majorBidi"/>
          <w:sz w:val="28"/>
          <w:szCs w:val="28"/>
        </w:rPr>
        <w:t>0</w:t>
      </w:r>
      <w:r w:rsidR="008579D2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AD5FA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8579D2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</w:rPr>
        <w:t>256</w:t>
      </w:r>
      <w:r w:rsidR="008579D2" w:rsidRPr="00732BC3">
        <w:rPr>
          <w:rFonts w:asciiTheme="majorBidi" w:hAnsiTheme="majorBidi" w:cstheme="majorBidi"/>
          <w:sz w:val="28"/>
          <w:szCs w:val="28"/>
        </w:rPr>
        <w:t>6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732BC3">
        <w:rPr>
          <w:rFonts w:asciiTheme="majorBidi" w:hAnsiTheme="majorBidi" w:cstheme="majorBidi"/>
          <w:sz w:val="28"/>
          <w:szCs w:val="28"/>
        </w:rPr>
        <w:t xml:space="preserve">31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32BC3">
        <w:rPr>
          <w:rFonts w:asciiTheme="majorBidi" w:hAnsiTheme="majorBidi" w:cstheme="majorBidi"/>
          <w:sz w:val="28"/>
          <w:szCs w:val="28"/>
        </w:rPr>
        <w:t>256</w:t>
      </w:r>
      <w:r w:rsidR="008579D2" w:rsidRPr="00732BC3">
        <w:rPr>
          <w:rFonts w:asciiTheme="majorBidi" w:hAnsiTheme="majorBidi" w:cstheme="majorBidi"/>
          <w:sz w:val="28"/>
          <w:szCs w:val="28"/>
        </w:rPr>
        <w:t>5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ผู้บริหารพิจารณารับรู้ผลขาดทุนด้านเครดิตที่คาดว่าจะเกิดขึ้นเพิ่มเติม (</w:t>
      </w:r>
      <w:r w:rsidRPr="00732BC3">
        <w:rPr>
          <w:rFonts w:asciiTheme="majorBidi" w:hAnsiTheme="majorBidi" w:cstheme="majorBidi"/>
          <w:sz w:val="28"/>
          <w:szCs w:val="28"/>
        </w:rPr>
        <w:t xml:space="preserve">Management overlay) </w:t>
      </w:r>
      <w:r w:rsidRPr="00732BC3">
        <w:rPr>
          <w:rFonts w:asciiTheme="majorBidi" w:hAnsiTheme="majorBidi" w:cstheme="majorBidi"/>
          <w:sz w:val="28"/>
          <w:szCs w:val="28"/>
          <w:cs/>
        </w:rPr>
        <w:t>โดยเฉพาะอย่างยิ่งสำหรับลูกหนี้ที่อยู่ภายใต้มาตรการการให้ความช่วยเหลือ</w:t>
      </w:r>
    </w:p>
    <w:p w14:paraId="5C5F3F52" w14:textId="77777777" w:rsidR="00110D15" w:rsidRPr="00732BC3" w:rsidRDefault="00110D15" w:rsidP="002E0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ED186EB" w14:textId="7246B17F" w:rsidR="005173F5" w:rsidRPr="00A67A8E" w:rsidRDefault="004D25B8" w:rsidP="005173F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2" w:name="_Hlk147845578"/>
      <w:r w:rsidRPr="002E088A">
        <w:rPr>
          <w:rFonts w:asciiTheme="majorBidi" w:hAnsiTheme="majorBidi" w:cstheme="majorBidi"/>
          <w:sz w:val="28"/>
          <w:szCs w:val="28"/>
          <w:u w:val="none"/>
          <w:cs/>
        </w:rPr>
        <w:t>มูลค่ายุติธรรมของ</w:t>
      </w:r>
      <w:r w:rsidRPr="002E088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</w:t>
      </w:r>
      <w:r w:rsidR="00550D77" w:rsidRPr="002E088A">
        <w:rPr>
          <w:rFonts w:asciiTheme="majorBidi" w:hAnsiTheme="majorBidi" w:cstheme="majorBidi"/>
          <w:sz w:val="28"/>
          <w:szCs w:val="28"/>
          <w:u w:val="none"/>
          <w:cs/>
        </w:rPr>
        <w:t>ทางการเงิน</w:t>
      </w:r>
      <w:r w:rsidRPr="002E088A">
        <w:rPr>
          <w:rFonts w:asciiTheme="majorBidi" w:hAnsiTheme="majorBidi" w:cstheme="majorBidi"/>
          <w:sz w:val="28"/>
          <w:szCs w:val="28"/>
          <w:u w:val="none"/>
          <w:cs/>
        </w:rPr>
        <w:t>และหนี้สิน</w:t>
      </w:r>
      <w:r w:rsidR="00550D77" w:rsidRPr="002E088A">
        <w:rPr>
          <w:rFonts w:asciiTheme="majorBidi" w:hAnsiTheme="majorBidi" w:cstheme="majorBidi"/>
          <w:sz w:val="28"/>
          <w:szCs w:val="28"/>
          <w:u w:val="none"/>
          <w:cs/>
        </w:rPr>
        <w:t>ทางการเงิน</w:t>
      </w:r>
      <w:bookmarkEnd w:id="2"/>
    </w:p>
    <w:p w14:paraId="4AFF74DF" w14:textId="77777777" w:rsidR="004D25B8" w:rsidRPr="00732BC3" w:rsidRDefault="004D25B8" w:rsidP="004D25B8">
      <w:pPr>
        <w:pStyle w:val="BodyText"/>
        <w:spacing w:after="0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453362A2" w14:textId="77777777" w:rsidR="004D25B8" w:rsidRPr="00732BC3" w:rsidRDefault="004D25B8" w:rsidP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32BC3">
        <w:rPr>
          <w:rFonts w:asciiTheme="majorBidi" w:hAnsiTheme="majorBidi" w:cstheme="majorBidi"/>
          <w:bCs/>
          <w:sz w:val="28"/>
          <w:szCs w:val="28"/>
        </w:rPr>
        <w:tab/>
      </w:r>
      <w:r w:rsidRPr="00732BC3">
        <w:rPr>
          <w:rFonts w:asciiTheme="majorBidi" w:hAnsiTheme="majorBidi" w:cstheme="majorBidi"/>
          <w:bCs/>
          <w:sz w:val="28"/>
          <w:szCs w:val="28"/>
        </w:rPr>
        <w:tab/>
      </w:r>
      <w:r w:rsidRPr="00732BC3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มูลค่าตามบัญชีและมูลค่ายุติธรรม</w:t>
      </w:r>
    </w:p>
    <w:p w14:paraId="5F5BAF9A" w14:textId="77777777" w:rsidR="004D25B8" w:rsidRPr="00732BC3" w:rsidRDefault="004D25B8" w:rsidP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2783DB76" w14:textId="7524A69D" w:rsidR="004D25B8" w:rsidRPr="00732BC3" w:rsidRDefault="004D25B8" w:rsidP="0018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6A38926" w14:textId="77777777" w:rsidR="00E46873" w:rsidRPr="00732BC3" w:rsidRDefault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  <w:sectPr w:rsidR="00E46873" w:rsidRPr="00732BC3" w:rsidSect="007648DB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  <w:r w:rsidRPr="00732BC3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9"/>
        <w:gridCol w:w="178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53"/>
        <w:gridCol w:w="200"/>
        <w:gridCol w:w="1170"/>
      </w:tblGrid>
      <w:tr w:rsidR="003354E3" w:rsidRPr="00A962B9" w14:paraId="2CE0D871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3FFAFD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3097AC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6DB7526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354E3" w:rsidRPr="00A962B9" w14:paraId="2CE8D64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8DC2252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401D714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448F108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3F78CD5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1869C64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54E3" w:rsidRPr="00A962B9" w14:paraId="453B0053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B705F7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10C437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E85B64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AF820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C79F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1069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7090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5320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005A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138A7BD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42BD8A8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C78F37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4721684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7A99D3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71004C3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3379F8D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94CE00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3354E3" w:rsidRPr="00A962B9" w14:paraId="56BA953E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3884832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E466A0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E5F3DE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76D798B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09B83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ECB77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477E38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4C1D4F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B146238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3808F1A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4A2BA8C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7F69F9B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B55B17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85BF8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431178B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1050895B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CB2141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3354E3" w:rsidRPr="00A962B9" w14:paraId="4D5B7819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EFC5D5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295A91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028408E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1E567F4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75E90B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E2312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85082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39594B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C77CA5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0A9B120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A0E57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2D76E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5236F07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0B3740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1F75E00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200" w:type="dxa"/>
          </w:tcPr>
          <w:p w14:paraId="081FE64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AD0F53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</w:tr>
      <w:tr w:rsidR="003354E3" w:rsidRPr="00A962B9" w14:paraId="436C63F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91B375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427D44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7707C4C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001481A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DBE8D4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3DC93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5BFDF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3F2BE5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1FDE94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54EC0BC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E8DE00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23D993D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6D086FD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77B7B72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5DF9BBB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00" w:type="dxa"/>
          </w:tcPr>
          <w:p w14:paraId="50A33B0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211BD2A2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54E3" w:rsidRPr="00A962B9" w14:paraId="3CD8E8FE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043259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B06C4B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6DB466C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354E3" w:rsidRPr="00A962B9" w14:paraId="5C4D6D7D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86F315C" w14:textId="48C3477E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 xml:space="preserve">30 </w:t>
            </w:r>
            <w:r w:rsidR="003E0FB8">
              <w:rPr>
                <w:rFonts w:asciiTheme="majorBidi" w:eastAsia="AngsanaNew" w:hAnsiTheme="majorBidi" w:cstheme="majorBidi" w:hint="cs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>กันยายน</w:t>
            </w: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 </w:t>
            </w: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862" w:type="dxa"/>
            <w:vAlign w:val="bottom"/>
          </w:tcPr>
          <w:p w14:paraId="0CC5958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3052BBD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86BBC24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81D79AE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D208CA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DA7FB89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0697B8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B5C6A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D940814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306F40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CDA29E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7E43F98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688CE6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7F235DC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02091EC1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ED7FD2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354E3" w:rsidRPr="00A962B9" w14:paraId="5D2251A8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16E28DB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1A22283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B6E54F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2BF9440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AA73E61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10F4F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E938160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D71631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7B393B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34F67B2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849FAA5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2163C2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0FCDED3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FFCF3DB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6240309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E9533A1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EA8CA4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354E3" w:rsidRPr="00FC33FE" w14:paraId="1BC4A3BE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08A39152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สินทรัพย์อนุพันธ์</w:t>
            </w:r>
          </w:p>
        </w:tc>
        <w:tc>
          <w:tcPr>
            <w:tcW w:w="862" w:type="dxa"/>
            <w:vAlign w:val="bottom"/>
          </w:tcPr>
          <w:p w14:paraId="060AB0DD" w14:textId="51152108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32FB8FE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8D8D6A5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1AF40C5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54B4A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BA485CD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ADD66C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07DBFA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98EF17D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BD34949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AF5F8A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9F1323C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210070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7E1A9DF4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E2A8E9A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AD989E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261B" w:rsidRPr="00FC33FE" w14:paraId="1FFF9CB7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1CA684B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01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br/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2D0FEEE5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B733AD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32713A14" w14:textId="3842FB11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161,688</w:t>
            </w:r>
          </w:p>
        </w:tc>
        <w:tc>
          <w:tcPr>
            <w:tcW w:w="180" w:type="dxa"/>
          </w:tcPr>
          <w:p w14:paraId="3CCDE1D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15CCC84" w14:textId="65ECF468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1EC9A2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2A11FC" w14:textId="4E693423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100CAFC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780899" w14:textId="3502144F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161,688</w:t>
            </w:r>
          </w:p>
        </w:tc>
        <w:tc>
          <w:tcPr>
            <w:tcW w:w="181" w:type="dxa"/>
          </w:tcPr>
          <w:p w14:paraId="75EEDAB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CFBCDB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1E50F96C" w14:textId="12C15989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37D67AC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2CFE5C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7C5FE37B" w14:textId="704F8EF4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161,688</w:t>
            </w:r>
          </w:p>
        </w:tc>
        <w:tc>
          <w:tcPr>
            <w:tcW w:w="180" w:type="dxa"/>
          </w:tcPr>
          <w:p w14:paraId="05A6DD5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BC8F7A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559C5B70" w14:textId="61BCEB56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6A6CC3C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D2EF72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56128831" w14:textId="09A2A855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161,688</w:t>
            </w:r>
          </w:p>
        </w:tc>
      </w:tr>
      <w:tr w:rsidR="000C261B" w:rsidRPr="00FC33FE" w14:paraId="716F03FA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C2BD4F3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28953829" w14:textId="1A45D5B8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205" w:type="dxa"/>
          </w:tcPr>
          <w:p w14:paraId="7F98341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1437B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BAA58F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250F9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5D415B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51924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65793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7E93C5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9BD3A1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694AD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168B11B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85F4FF2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B8AC98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76635A3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883BE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261B" w:rsidRPr="00FC33FE" w14:paraId="5433AD8A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AF87FB6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3A48468E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01C77C79" w14:textId="0EBF986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FEDAF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823FC1F" w14:textId="67466994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002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8C046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92E1A1" w14:textId="134D3B85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AE6A60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7BE110" w14:textId="14F10E3F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002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243</w:t>
            </w:r>
          </w:p>
        </w:tc>
        <w:tc>
          <w:tcPr>
            <w:tcW w:w="181" w:type="dxa"/>
          </w:tcPr>
          <w:p w14:paraId="0475F52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C4AF146" w14:textId="7EBC51D0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16D9E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1B34E95" w14:textId="199B8AFB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002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36DAA32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7CB15CF6" w14:textId="7F2F80BE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3B48551C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F5E3DE" w14:textId="5C6AF6C0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002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243</w:t>
            </w:r>
          </w:p>
        </w:tc>
      </w:tr>
      <w:tr w:rsidR="000C261B" w:rsidRPr="00FC33FE" w14:paraId="40239E9E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D956491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473FFBEC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7CB06020" w14:textId="0E891C2A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64B23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3150AB2" w14:textId="3D0A26C3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48230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74D7FB" w14:textId="497DE6D3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8E652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CAEF51" w14:textId="7E0CFA46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181" w:type="dxa"/>
          </w:tcPr>
          <w:p w14:paraId="214BDD1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66D1C42" w14:textId="52EA5686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E2019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62FF9A" w14:textId="03063FB4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F48E5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0C0464F6" w14:textId="21C69AE2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200" w:type="dxa"/>
          </w:tcPr>
          <w:p w14:paraId="1FA1F94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E5C0D6" w14:textId="5B30964F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</w:tr>
      <w:tr w:rsidR="000C261B" w:rsidRPr="00FC33FE" w14:paraId="6FFD15A3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188FB2D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F18B6C6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2228CA6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EACB9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790E30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6168F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04B03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EE8D15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4B412FB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B49043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B34AF4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F3591F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52D4962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65053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F8646A2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7D50700B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E742D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261B" w:rsidRPr="00FC33FE" w14:paraId="532FB08A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B3409FF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7670582C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4EF3765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0F9FE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B753E0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D94A8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0C77B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5A093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214DD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0B4F5EC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94B220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264F80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68AFE3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D46E16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34369A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C389E6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21CFD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261B" w:rsidRPr="00FC33FE" w14:paraId="0DF71852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7948FDF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496053E0" w14:textId="32CFAC51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0F7E8781" w14:textId="72034D1B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4210C2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2DBCEB2" w14:textId="03B2010B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9541A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0580D7" w14:textId="5EDEBCC4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530</w:t>
            </w:r>
          </w:p>
        </w:tc>
        <w:tc>
          <w:tcPr>
            <w:tcW w:w="180" w:type="dxa"/>
          </w:tcPr>
          <w:p w14:paraId="102C6D4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6A21D4" w14:textId="21FC86C5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530</w:t>
            </w:r>
          </w:p>
        </w:tc>
        <w:tc>
          <w:tcPr>
            <w:tcW w:w="181" w:type="dxa"/>
          </w:tcPr>
          <w:p w14:paraId="69A0895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EC1F22C" w14:textId="6FCAE5B1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1746FD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AF2FCCB" w14:textId="55DAA4FF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644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158</w:t>
            </w:r>
          </w:p>
        </w:tc>
        <w:tc>
          <w:tcPr>
            <w:tcW w:w="180" w:type="dxa"/>
          </w:tcPr>
          <w:p w14:paraId="06D8DD5B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8B09066" w14:textId="3FF8A17B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38A0769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F16686" w14:textId="4057B32A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644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158</w:t>
            </w:r>
          </w:p>
        </w:tc>
      </w:tr>
      <w:tr w:rsidR="000C261B" w:rsidRPr="00FC33FE" w14:paraId="26BEFEA3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B6CBC28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757B3779" w14:textId="48EFF4B3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130C2135" w14:textId="7F813708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362B8A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D52ED09" w14:textId="1B2939E0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5C2A3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CD5A4E" w14:textId="179E058B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23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720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134</w:t>
            </w:r>
          </w:p>
        </w:tc>
        <w:tc>
          <w:tcPr>
            <w:tcW w:w="180" w:type="dxa"/>
          </w:tcPr>
          <w:p w14:paraId="6C0E044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C6FC7E" w14:textId="24475DB2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23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720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134</w:t>
            </w:r>
          </w:p>
        </w:tc>
        <w:tc>
          <w:tcPr>
            <w:tcW w:w="181" w:type="dxa"/>
          </w:tcPr>
          <w:p w14:paraId="1CD172C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A2CD94B" w14:textId="60E231FB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98D10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298285A" w14:textId="60A44C7D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712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716</w:t>
            </w:r>
          </w:p>
        </w:tc>
        <w:tc>
          <w:tcPr>
            <w:tcW w:w="180" w:type="dxa"/>
          </w:tcPr>
          <w:p w14:paraId="4250D59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21FEED5" w14:textId="1A173D3E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0" w:type="dxa"/>
          </w:tcPr>
          <w:p w14:paraId="0E1A327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0E5426" w14:textId="0895213C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712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716</w:t>
            </w:r>
          </w:p>
        </w:tc>
      </w:tr>
      <w:tr w:rsidR="000C261B" w:rsidRPr="00A962B9" w14:paraId="42EDF925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083B7BF9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6D0FC13E" w14:textId="69E0F2A9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107553CC" w14:textId="5C28A6A1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01C7EB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03628DE" w14:textId="1E8D524C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CAA63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5669FD" w14:textId="2E9ADEFD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2,606,080</w:t>
            </w:r>
          </w:p>
        </w:tc>
        <w:tc>
          <w:tcPr>
            <w:tcW w:w="180" w:type="dxa"/>
          </w:tcPr>
          <w:p w14:paraId="5B2CCDA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D94E3C" w14:textId="06695E4A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2,606,080</w:t>
            </w:r>
          </w:p>
        </w:tc>
        <w:tc>
          <w:tcPr>
            <w:tcW w:w="181" w:type="dxa"/>
          </w:tcPr>
          <w:p w14:paraId="0B9B4F3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03A5DF2" w14:textId="1352F036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A3307D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2C1D29F" w14:textId="6FD60B5A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BA0B1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C47FEFE" w14:textId="017E5D55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2,461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431</w:t>
            </w:r>
          </w:p>
        </w:tc>
        <w:tc>
          <w:tcPr>
            <w:tcW w:w="200" w:type="dxa"/>
          </w:tcPr>
          <w:p w14:paraId="610E3282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B49611" w14:textId="67CF2D10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2,461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431</w:t>
            </w:r>
          </w:p>
        </w:tc>
      </w:tr>
    </w:tbl>
    <w:p w14:paraId="4F97ED24" w14:textId="12717032" w:rsidR="008579D2" w:rsidRPr="00732BC3" w:rsidRDefault="008579D2">
      <w:pPr>
        <w:rPr>
          <w:rFonts w:asciiTheme="majorBidi" w:hAnsiTheme="majorBidi" w:cstheme="majorBidi"/>
        </w:rPr>
      </w:pPr>
    </w:p>
    <w:p w14:paraId="24E9FA25" w14:textId="5DE1FDF3" w:rsidR="00F2140E" w:rsidRPr="00732BC3" w:rsidRDefault="00F2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732BC3">
        <w:rPr>
          <w:rFonts w:asciiTheme="majorBidi" w:hAnsiTheme="majorBidi" w:cstheme="majorBidi"/>
          <w:cs/>
        </w:rPr>
        <w:br w:type="page"/>
      </w:r>
    </w:p>
    <w:tbl>
      <w:tblPr>
        <w:tblW w:w="142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6"/>
        <w:gridCol w:w="869"/>
        <w:gridCol w:w="1413"/>
        <w:gridCol w:w="179"/>
        <w:gridCol w:w="1361"/>
        <w:gridCol w:w="181"/>
        <w:gridCol w:w="1364"/>
        <w:gridCol w:w="182"/>
        <w:gridCol w:w="1363"/>
        <w:gridCol w:w="181"/>
        <w:gridCol w:w="1350"/>
        <w:gridCol w:w="181"/>
        <w:gridCol w:w="1358"/>
        <w:gridCol w:w="181"/>
        <w:gridCol w:w="1365"/>
      </w:tblGrid>
      <w:tr w:rsidR="00F2140E" w:rsidRPr="00732BC3" w14:paraId="39D8010C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4FCC40D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7FFA1C95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590" w:type="dxa"/>
            <w:gridSpan w:val="13"/>
            <w:shd w:val="clear" w:color="auto" w:fill="auto"/>
            <w:vAlign w:val="bottom"/>
          </w:tcPr>
          <w:p w14:paraId="3927759E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2140E" w:rsidRPr="00732BC3" w14:paraId="14865761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2EACEA40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3AA35844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446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DF954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26D2D014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00854A77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2140E" w:rsidRPr="00732BC3" w14:paraId="5AF79469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0D2D4CC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333A49B3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A20F8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FBBFD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B8FFB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D6F7D6E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92BB85B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D4C5B43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7556223B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46C2C3F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1" w:type="dxa"/>
          </w:tcPr>
          <w:p w14:paraId="44EA1546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3EF498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</w:tcPr>
          <w:p w14:paraId="013A6714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8912768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</w:tcPr>
          <w:p w14:paraId="33A1A304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F2140E" w:rsidRPr="00732BC3" w14:paraId="555F981E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70576AE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57A6D8B0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D3ABDC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74DB2E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B095FC2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1AB6C9F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</w:tcPr>
          <w:p w14:paraId="4872CCC1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725DC68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028568E3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3157D8B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1" w:type="dxa"/>
          </w:tcPr>
          <w:p w14:paraId="7A7E165C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22CC899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</w:tcPr>
          <w:p w14:paraId="1B18751E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451CA15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</w:tcPr>
          <w:p w14:paraId="20C2345D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F2140E" w:rsidRPr="00732BC3" w14:paraId="1C80BEA2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F5BA9EA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A9248E2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02B588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FAFB6B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28C2FFC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7719908A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</w:tcPr>
          <w:p w14:paraId="2ACAEE9A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46305626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4765BF3B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25660297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</w:tcPr>
          <w:p w14:paraId="557E319F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654287A3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49" w:type="dxa"/>
          </w:tcPr>
          <w:p w14:paraId="445A611D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5A4C7AC3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6" w:type="dxa"/>
          </w:tcPr>
          <w:p w14:paraId="430E73E4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2140E" w:rsidRPr="00732BC3" w14:paraId="08FA001A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21E074C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50ABC2A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590" w:type="dxa"/>
            <w:gridSpan w:val="13"/>
            <w:shd w:val="clear" w:color="auto" w:fill="auto"/>
            <w:vAlign w:val="bottom"/>
          </w:tcPr>
          <w:p w14:paraId="27E14AA9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2140E" w:rsidRPr="00732BC3" w14:paraId="0B725BA4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9E29C97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 xml:space="preserve">31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ธันวาคม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059E4113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3331EE4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34D203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469BE58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7B7F62E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476C361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D6452CC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2CC91D4C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75C78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537339A3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6770EA4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07956B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FF5EC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04E2CA2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2140E" w:rsidRPr="00732BC3" w14:paraId="0D36A11E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D3266C3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14:paraId="519D2BEB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5AAB17D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067B717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5E7CD6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8C0301B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002320F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F473069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3918E025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A5BC788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E0268F2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D81032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1961BC2B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7C736B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2264B9BF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2140E" w:rsidRPr="00732BC3" w14:paraId="7AA4744C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3CFAF61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4" w:type="dxa"/>
            <w:vAlign w:val="bottom"/>
          </w:tcPr>
          <w:p w14:paraId="5187C78C" w14:textId="2D02A34D" w:rsidR="00F2140E" w:rsidRPr="00732BC3" w:rsidRDefault="00012D2D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FF1F3F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5EA87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8721C12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CABD0E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679289E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118305B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2803EFAC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0E6071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5496A96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2EE2399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74D8611F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12D979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6A2DD07E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2140E" w:rsidRPr="00732BC3" w14:paraId="7FEDA3AC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20E717C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4" w:type="dxa"/>
            <w:vAlign w:val="bottom"/>
          </w:tcPr>
          <w:p w14:paraId="4F246ED9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3BD5BA4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2,920,309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717021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4E77BC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8365D2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0EE5E071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2,920,309</w:t>
            </w:r>
          </w:p>
        </w:tc>
        <w:tc>
          <w:tcPr>
            <w:tcW w:w="181" w:type="dxa"/>
          </w:tcPr>
          <w:p w14:paraId="23DFF68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6201DB68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4B055C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65199FCB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2,920,309</w:t>
            </w:r>
          </w:p>
        </w:tc>
        <w:tc>
          <w:tcPr>
            <w:tcW w:w="180" w:type="dxa"/>
          </w:tcPr>
          <w:p w14:paraId="231414E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54719EF4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5EBDEB8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64CBF7C8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2,920,309</w:t>
            </w:r>
          </w:p>
        </w:tc>
      </w:tr>
      <w:tr w:rsidR="00F2140E" w:rsidRPr="00732BC3" w14:paraId="40388AE8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AACEC87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4" w:type="dxa"/>
            <w:vAlign w:val="bottom"/>
          </w:tcPr>
          <w:p w14:paraId="36FAD860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04BB2D7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18C564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859344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137E61C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188387E2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2,441</w:t>
            </w:r>
          </w:p>
        </w:tc>
        <w:tc>
          <w:tcPr>
            <w:tcW w:w="181" w:type="dxa"/>
          </w:tcPr>
          <w:p w14:paraId="0900961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768996B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766C498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5C90A90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B03E2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684DB0F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2,441</w:t>
            </w:r>
          </w:p>
        </w:tc>
        <w:tc>
          <w:tcPr>
            <w:tcW w:w="180" w:type="dxa"/>
          </w:tcPr>
          <w:p w14:paraId="0789E5AC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503C9BF9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2,441</w:t>
            </w:r>
          </w:p>
        </w:tc>
      </w:tr>
      <w:tr w:rsidR="00F2140E" w:rsidRPr="00732BC3" w14:paraId="514ED8F7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435ABE4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A1019DA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6BC99BC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629D75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E3F7B6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6D04F7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45645192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49A1FB6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17BF6282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432E374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4F4CA4E4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A5EB12B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DBF9F81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B56EC62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40B7413F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2140E" w:rsidRPr="00732BC3" w14:paraId="20492DDB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8E655B8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17735374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E555A4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7597DB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94F97A2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D78EB0F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42DE63AF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8A3041E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50E1E10B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4833D4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39D2EEA4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C19CA3D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34707CFF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A781FC5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4D67C04D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2140E" w:rsidRPr="00732BC3" w14:paraId="6BB8C4D3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270E2E8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4" w:type="dxa"/>
            <w:vAlign w:val="bottom"/>
          </w:tcPr>
          <w:p w14:paraId="2FBDA889" w14:textId="50961C73" w:rsidR="00F2140E" w:rsidRPr="00732BC3" w:rsidRDefault="00F2140E" w:rsidP="002A4B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9F769D6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A3F6F5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445E209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113,444,149</w:t>
            </w:r>
          </w:p>
        </w:tc>
        <w:tc>
          <w:tcPr>
            <w:tcW w:w="180" w:type="dxa"/>
          </w:tcPr>
          <w:p w14:paraId="07FD1C42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1431D12B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113,444,149</w:t>
            </w:r>
          </w:p>
        </w:tc>
        <w:tc>
          <w:tcPr>
            <w:tcW w:w="181" w:type="dxa"/>
          </w:tcPr>
          <w:p w14:paraId="56321325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4" w:type="dxa"/>
          </w:tcPr>
          <w:p w14:paraId="5A1558F1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0201F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681280ED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113,767,216</w:t>
            </w:r>
          </w:p>
        </w:tc>
        <w:tc>
          <w:tcPr>
            <w:tcW w:w="180" w:type="dxa"/>
          </w:tcPr>
          <w:p w14:paraId="28E8EB47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9" w:type="dxa"/>
          </w:tcPr>
          <w:p w14:paraId="0A96C8B4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59E66EC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6" w:type="dxa"/>
          </w:tcPr>
          <w:p w14:paraId="38DF5B27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113,767,216</w:t>
            </w:r>
          </w:p>
        </w:tc>
      </w:tr>
      <w:tr w:rsidR="00F2140E" w:rsidRPr="00732BC3" w14:paraId="7FD88FB9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2A63D4CE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4" w:type="dxa"/>
            <w:vAlign w:val="bottom"/>
          </w:tcPr>
          <w:p w14:paraId="52E7A9F1" w14:textId="29CE5B3E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C6F6AD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630109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62BC049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11,398,479</w:t>
            </w:r>
          </w:p>
        </w:tc>
        <w:tc>
          <w:tcPr>
            <w:tcW w:w="180" w:type="dxa"/>
          </w:tcPr>
          <w:p w14:paraId="377CA0D6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4333164C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11,398,479</w:t>
            </w:r>
          </w:p>
        </w:tc>
        <w:tc>
          <w:tcPr>
            <w:tcW w:w="181" w:type="dxa"/>
          </w:tcPr>
          <w:p w14:paraId="19EB324F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6EF5CC39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A8AA81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6FA2042E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11,394,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227</w:t>
            </w:r>
          </w:p>
        </w:tc>
        <w:tc>
          <w:tcPr>
            <w:tcW w:w="180" w:type="dxa"/>
          </w:tcPr>
          <w:p w14:paraId="3587597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47EF9ED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646C394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53C9CD5F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11,394,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227</w:t>
            </w:r>
          </w:p>
        </w:tc>
      </w:tr>
      <w:tr w:rsidR="00F2140E" w:rsidRPr="00732BC3" w14:paraId="64E93CB7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20EA0B9" w14:textId="7777777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4" w:type="dxa"/>
            <w:vAlign w:val="bottom"/>
          </w:tcPr>
          <w:p w14:paraId="76389E10" w14:textId="6C8F2FD7" w:rsidR="00F2140E" w:rsidRPr="00732BC3" w:rsidRDefault="00F2140E" w:rsidP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514C93D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792C1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89C21E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889,930</w:t>
            </w:r>
          </w:p>
        </w:tc>
        <w:tc>
          <w:tcPr>
            <w:tcW w:w="180" w:type="dxa"/>
          </w:tcPr>
          <w:p w14:paraId="18CC73D5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768463C1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889,930</w:t>
            </w:r>
          </w:p>
        </w:tc>
        <w:tc>
          <w:tcPr>
            <w:tcW w:w="181" w:type="dxa"/>
          </w:tcPr>
          <w:p w14:paraId="4FF3D7D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58ACA008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844AF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B3BD8F0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1FE63DA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4974FD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756,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276</w:t>
            </w:r>
          </w:p>
        </w:tc>
        <w:tc>
          <w:tcPr>
            <w:tcW w:w="180" w:type="dxa"/>
          </w:tcPr>
          <w:p w14:paraId="381A0319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58F5B337" w14:textId="77777777" w:rsidR="00F2140E" w:rsidRPr="00732BC3" w:rsidRDefault="00F2140E" w:rsidP="00F2140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756,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276</w:t>
            </w:r>
          </w:p>
        </w:tc>
      </w:tr>
    </w:tbl>
    <w:p w14:paraId="41D84013" w14:textId="201EF67D" w:rsidR="008579D2" w:rsidRPr="00732BC3" w:rsidRDefault="008579D2">
      <w:pPr>
        <w:rPr>
          <w:rFonts w:asciiTheme="majorBidi" w:hAnsiTheme="majorBidi" w:cstheme="majorBidi"/>
        </w:rPr>
      </w:pPr>
    </w:p>
    <w:p w14:paraId="5EE2EE3A" w14:textId="77777777" w:rsidR="00F2140E" w:rsidRPr="00732BC3" w:rsidRDefault="00F2140E">
      <w:pPr>
        <w:rPr>
          <w:rFonts w:asciiTheme="majorBidi" w:hAnsiTheme="majorBidi" w:cstheme="majorBidi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5"/>
        <w:gridCol w:w="182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73"/>
        <w:gridCol w:w="180"/>
        <w:gridCol w:w="1170"/>
      </w:tblGrid>
      <w:tr w:rsidR="009A7BCC" w:rsidRPr="00A962B9" w14:paraId="1B13353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5E0F2FE" w14:textId="6D89E9AC" w:rsidR="009A7BCC" w:rsidRPr="00831431" w:rsidRDefault="004D25B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732BC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62" w:type="dxa"/>
            <w:vAlign w:val="bottom"/>
          </w:tcPr>
          <w:p w14:paraId="21D69B8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4119EFD9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A7BCC" w:rsidRPr="00A962B9" w14:paraId="4E833310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AEC7F1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6DD3F9C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78224D7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57039A89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404C69CA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A7BCC" w:rsidRPr="00A962B9" w14:paraId="0CC8370B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A4ACDF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42CD79A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FC15A4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7B148B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0203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01E7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CADB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3E0349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4D93A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5A25C2C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5AF5CE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8D1F9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38015A3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6EDD315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0CC798D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3EF2C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9F590F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9A7BCC" w:rsidRPr="00A962B9" w14:paraId="3B7825D1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7F4618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754DA12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E2B2DD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198AED5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1BF369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9CE8A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95832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FD4E95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607E88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5871231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075B25B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C2651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2AE445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280443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4DC531C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11312D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3C72F8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9A7BCC" w:rsidRPr="00A962B9" w14:paraId="4A831034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B4F847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049A86C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731523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7A2AE9B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B55932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CFB58D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18C453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D48147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144F52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6D7D217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47AE08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9054BC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4B38E0F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1A5A9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6E13037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A77C7B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034894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9A7BCC" w:rsidRPr="00A962B9" w14:paraId="4AD201A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2111899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8D717A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2EB3404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2DB6B39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515B8F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65021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0F097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6EA3E5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36781D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54EC682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0C64543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0000B195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35A9598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3CDD477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100AC42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0813903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71906079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A7BCC" w:rsidRPr="00A962B9" w14:paraId="37E66D54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595917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05FA9ED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7AAC1D2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A7BCC" w:rsidRPr="00A962B9" w14:paraId="53C59EF1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DFD108D" w14:textId="4B6E03D0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3</w:t>
            </w: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 xml:space="preserve">0 </w:t>
            </w:r>
            <w:r w:rsidR="00DD3EF3">
              <w:rPr>
                <w:rFonts w:asciiTheme="majorBidi" w:eastAsia="AngsanaNew" w:hAnsiTheme="majorBidi" w:cstheme="majorBidi" w:hint="cs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>กันยายน</w:t>
            </w: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 </w:t>
            </w: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 w:rsidRPr="0083143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862" w:type="dxa"/>
            <w:vAlign w:val="bottom"/>
          </w:tcPr>
          <w:p w14:paraId="1070AD5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DB5C9D4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20C95D8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7DD526A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AF8946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31F0F6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BF5DF7D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8B9B3F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0CF9BC0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796E2C1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285BCF6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FAF01B5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7E15C83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BA6ECAC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DD26F95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0F6C96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A7BCC" w:rsidRPr="00A962B9" w14:paraId="26AECC51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F6F657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4F95090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3886095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EE0474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32DA530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927147A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4977B2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C81A64D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D5D27B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9F891EC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002F163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F336F5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C904699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F11D26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0DF7EBD0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1E3618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0E2503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A7BCC" w:rsidRPr="00FC33FE" w14:paraId="199E7878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AE10C4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สินทรัพย์อนุพันธ์</w:t>
            </w:r>
          </w:p>
        </w:tc>
        <w:tc>
          <w:tcPr>
            <w:tcW w:w="862" w:type="dxa"/>
            <w:vAlign w:val="bottom"/>
          </w:tcPr>
          <w:p w14:paraId="46A1CDC0" w14:textId="4AFB1B53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485F082E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0C9A6DB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312C060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16B1226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A3F0A1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3532C80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DF0670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F06CBA8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2BFC520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1FA0EFA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11D690E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0542EEE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78992910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6C94B64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5E097B" w14:textId="77777777" w:rsidR="009A7BCC" w:rsidRPr="00831431" w:rsidRDefault="009A7BC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261B" w:rsidRPr="00FC33FE" w14:paraId="159A3C15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F8063B1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br/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2B7D5DCF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B11146B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0384A63E" w14:textId="3949235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161,688</w:t>
            </w:r>
          </w:p>
        </w:tc>
        <w:tc>
          <w:tcPr>
            <w:tcW w:w="180" w:type="dxa"/>
          </w:tcPr>
          <w:p w14:paraId="12EA5C6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3E7F159" w14:textId="45DD8B9C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422CEE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695402" w14:textId="5F41B2B1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1C8988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8F8D85" w14:textId="7671140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161,688</w:t>
            </w:r>
          </w:p>
        </w:tc>
        <w:tc>
          <w:tcPr>
            <w:tcW w:w="181" w:type="dxa"/>
          </w:tcPr>
          <w:p w14:paraId="2934D61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B1A47A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6B056E8F" w14:textId="6A3CB0DB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6F427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559A8E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2955E803" w14:textId="4BB0D273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161,688</w:t>
            </w:r>
          </w:p>
        </w:tc>
        <w:tc>
          <w:tcPr>
            <w:tcW w:w="180" w:type="dxa"/>
          </w:tcPr>
          <w:p w14:paraId="5FB27C9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986524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  <w:p w14:paraId="5D620A2A" w14:textId="110F5918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2CC34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D9A56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714C4259" w14:textId="7CAAC59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161,688</w:t>
            </w:r>
          </w:p>
        </w:tc>
      </w:tr>
      <w:tr w:rsidR="000C261B" w:rsidRPr="00FC33FE" w14:paraId="1932794E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8FFACE5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6398C107" w14:textId="0BE25B35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205" w:type="dxa"/>
          </w:tcPr>
          <w:p w14:paraId="763222B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6A223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EAF751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C2CD15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E6807D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800B7A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92CD5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0DBB77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819AFD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7C792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E403B5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31233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1521C29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B31DB4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B5881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261B" w:rsidRPr="00FC33FE" w14:paraId="5FA3B33C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064597D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64C9D412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2DD99134" w14:textId="3E6B3102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A4497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FA412D5" w14:textId="3143FD02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002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7347B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59375F3" w14:textId="184E030E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20BAC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AA336C" w14:textId="03D7F4F3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002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243</w:t>
            </w:r>
          </w:p>
        </w:tc>
        <w:tc>
          <w:tcPr>
            <w:tcW w:w="181" w:type="dxa"/>
          </w:tcPr>
          <w:p w14:paraId="3383628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2674934" w14:textId="0EDCBEFC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70354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EB868B0" w14:textId="45977F92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002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339512DC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901638D" w14:textId="6005DC74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5550C1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BC94C1" w14:textId="5BE734DE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002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243</w:t>
            </w:r>
          </w:p>
        </w:tc>
      </w:tr>
      <w:tr w:rsidR="000C261B" w:rsidRPr="00FC33FE" w14:paraId="3E88FFC7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620000E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34AEEB35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35822D17" w14:textId="4FE4039C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8A73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D03DD59" w14:textId="796B6524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84F562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A9FB0D" w14:textId="2813FE61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11017C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72AAC4" w14:textId="2212A316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181" w:type="dxa"/>
          </w:tcPr>
          <w:p w14:paraId="070E0E4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1477C6F" w14:textId="40074049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E7D8DB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1B23B5C" w14:textId="7139FA52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D9C13C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7AEE36D" w14:textId="584518C5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B57A04B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D32F6" w14:textId="6DD41681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</w:tr>
      <w:tr w:rsidR="000C261B" w:rsidRPr="00FC33FE" w14:paraId="479987A0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8C94B3D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D5823BF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4960464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D740CB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818D84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C2D985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3A5A8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5B00932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5D8B5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8B69F8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113F17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52324C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046586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BB68A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01A994D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C010B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4D1133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261B" w:rsidRPr="00FC33FE" w14:paraId="3C535BC2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7F4E482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38EF31D5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4B5793B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CABD6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1D1F8A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F3D1AD4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63AE9B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D25F6B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778CE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9651E0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73E07E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C0F69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2C0CD02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9858A9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322738F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BB8115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7DE8A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261B" w:rsidRPr="00FC33FE" w14:paraId="1507AE09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4F3FC70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7F284227" w14:textId="3CCB5B38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467EE0D5" w14:textId="7C704400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C841F3A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3AEB15D" w14:textId="79EDBEFD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D70698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24A57A" w14:textId="30C4EE04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</w:t>
            </w:r>
            <w:r w:rsidRPr="00E62EA2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408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742</w:t>
            </w:r>
          </w:p>
        </w:tc>
        <w:tc>
          <w:tcPr>
            <w:tcW w:w="180" w:type="dxa"/>
          </w:tcPr>
          <w:p w14:paraId="73ECEBE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2A155" w14:textId="0DEBDDE8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</w:t>
            </w:r>
            <w:r w:rsidRPr="00E62EA2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408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742</w:t>
            </w:r>
          </w:p>
        </w:tc>
        <w:tc>
          <w:tcPr>
            <w:tcW w:w="181" w:type="dxa"/>
          </w:tcPr>
          <w:p w14:paraId="42941E82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76338E4" w14:textId="2CACC794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48A709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E0E7B65" w14:textId="464FD9E4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898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37</w:t>
            </w:r>
            <w:r w:rsidR="006B192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80" w:type="dxa"/>
          </w:tcPr>
          <w:p w14:paraId="5CA0950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1782F8E1" w14:textId="418CC33F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928B7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FCD86E" w14:textId="0323F908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898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37</w:t>
            </w:r>
            <w:r w:rsidR="006B192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</w:p>
        </w:tc>
      </w:tr>
      <w:tr w:rsidR="000C261B" w:rsidRPr="00FC33FE" w14:paraId="35FB947D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2AC39FA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04391A32" w14:textId="58BC9991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1DAE92A2" w14:textId="1F5849A9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D3C199B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5AF3776" w14:textId="190EA918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DEF6FC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9FEAD3" w14:textId="6279C93F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23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720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134</w:t>
            </w:r>
          </w:p>
        </w:tc>
        <w:tc>
          <w:tcPr>
            <w:tcW w:w="180" w:type="dxa"/>
          </w:tcPr>
          <w:p w14:paraId="43009012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A3E034" w14:textId="752A5352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23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720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134</w:t>
            </w:r>
          </w:p>
        </w:tc>
        <w:tc>
          <w:tcPr>
            <w:tcW w:w="181" w:type="dxa"/>
          </w:tcPr>
          <w:p w14:paraId="34DCE05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8964A76" w14:textId="73CB5E08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8B34BD6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17128B5" w14:textId="5BE352D0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712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716</w:t>
            </w:r>
          </w:p>
        </w:tc>
        <w:tc>
          <w:tcPr>
            <w:tcW w:w="180" w:type="dxa"/>
          </w:tcPr>
          <w:p w14:paraId="1D338B0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D69A5AB" w14:textId="3AECE3C8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9058350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8B6703" w14:textId="2CEB50EA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712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716</w:t>
            </w:r>
          </w:p>
        </w:tc>
      </w:tr>
      <w:tr w:rsidR="000C261B" w:rsidRPr="004B1732" w14:paraId="0E557020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0F7C544F" w14:textId="77777777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2FBB0675" w14:textId="2CF8AD5A" w:rsidR="000C261B" w:rsidRPr="00831431" w:rsidRDefault="000C261B" w:rsidP="000C261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34F39357" w14:textId="5A8BF201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F684C77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F4A6598" w14:textId="45CFF7C4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428558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65152C" w14:textId="5660E72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2,606,080</w:t>
            </w:r>
          </w:p>
        </w:tc>
        <w:tc>
          <w:tcPr>
            <w:tcW w:w="180" w:type="dxa"/>
          </w:tcPr>
          <w:p w14:paraId="72EA149E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25F739" w14:textId="5E90B1E9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2,606,080</w:t>
            </w:r>
          </w:p>
        </w:tc>
        <w:tc>
          <w:tcPr>
            <w:tcW w:w="181" w:type="dxa"/>
          </w:tcPr>
          <w:p w14:paraId="608A0911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A8AB655" w14:textId="70062350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819699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47B3C81" w14:textId="3685B4F1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CD014D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1B791AE" w14:textId="427B4536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2,461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431</w:t>
            </w:r>
          </w:p>
        </w:tc>
        <w:tc>
          <w:tcPr>
            <w:tcW w:w="180" w:type="dxa"/>
          </w:tcPr>
          <w:p w14:paraId="0A5CAE95" w14:textId="77777777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252F6" w14:textId="0E1B0349" w:rsidR="000C261B" w:rsidRPr="00831431" w:rsidRDefault="000C261B" w:rsidP="000C261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2,461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431</w:t>
            </w:r>
          </w:p>
        </w:tc>
      </w:tr>
    </w:tbl>
    <w:p w14:paraId="43296FFA" w14:textId="77777777" w:rsidR="00F2140E" w:rsidRPr="00732BC3" w:rsidRDefault="00F2140E">
      <w:pPr>
        <w:rPr>
          <w:rFonts w:asciiTheme="majorBidi" w:hAnsiTheme="majorBidi" w:cstheme="majorBidi"/>
        </w:rPr>
      </w:pPr>
    </w:p>
    <w:p w14:paraId="2C3FCEC7" w14:textId="77777777" w:rsidR="00F2140E" w:rsidRPr="00732BC3" w:rsidRDefault="00F2140E">
      <w:pPr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</w:rPr>
        <w:br w:type="page"/>
      </w:r>
    </w:p>
    <w:tbl>
      <w:tblPr>
        <w:tblW w:w="14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64"/>
        <w:gridCol w:w="1395"/>
        <w:gridCol w:w="180"/>
        <w:gridCol w:w="1350"/>
        <w:gridCol w:w="180"/>
        <w:gridCol w:w="1354"/>
        <w:gridCol w:w="181"/>
        <w:gridCol w:w="1318"/>
        <w:gridCol w:w="180"/>
        <w:gridCol w:w="1350"/>
        <w:gridCol w:w="180"/>
        <w:gridCol w:w="1350"/>
        <w:gridCol w:w="180"/>
        <w:gridCol w:w="1350"/>
      </w:tblGrid>
      <w:tr w:rsidR="00F2140E" w:rsidRPr="00732BC3" w14:paraId="4975DB24" w14:textId="77777777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240F7313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7FBE6A9A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548" w:type="dxa"/>
            <w:gridSpan w:val="13"/>
            <w:shd w:val="clear" w:color="auto" w:fill="auto"/>
            <w:vAlign w:val="bottom"/>
          </w:tcPr>
          <w:p w14:paraId="470C99D2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F2140E" w:rsidRPr="00732BC3" w14:paraId="174E51E8" w14:textId="77777777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4964C35A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39A73447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445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D66CD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71ADAC99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908" w:type="dxa"/>
            <w:gridSpan w:val="7"/>
            <w:tcBorders>
              <w:bottom w:val="single" w:sz="4" w:space="0" w:color="auto"/>
            </w:tcBorders>
          </w:tcPr>
          <w:p w14:paraId="2EC35987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2140E" w:rsidRPr="00732BC3" w14:paraId="70FCC52B" w14:textId="77777777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32A8FE29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182B2C4F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F9C21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57820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E512B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8FCCDE3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573738D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924CC40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13BC9FE6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4EFCB7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5F41E13B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6A6BB9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B3897F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AEBF8D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AF76C26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F2140E" w:rsidRPr="00732BC3" w14:paraId="272A6670" w14:textId="77777777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2C24FAE2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21B9781C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3419300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1561E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41A50C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465A9A1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7B297162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FEFAC04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28A7198E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D8C190E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2A9F7F6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9A9C50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F6BA452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8BAFFC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3CEB3A5A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F2140E" w:rsidRPr="00732BC3" w14:paraId="62256D10" w14:textId="77777777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20A8A511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0D13081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3E8898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0B3738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521212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7A8C1540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6B183AD9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1B9687C0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78E2A065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2930461E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3BFEB774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35D0ACB7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217EBE93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1661DBEE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433EFAB9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2140E" w:rsidRPr="00732BC3" w14:paraId="593DA5FA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0D5E131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82D0199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548" w:type="dxa"/>
            <w:gridSpan w:val="13"/>
            <w:shd w:val="clear" w:color="auto" w:fill="auto"/>
            <w:vAlign w:val="bottom"/>
          </w:tcPr>
          <w:p w14:paraId="31A31A88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2140E" w:rsidRPr="00012D2D" w14:paraId="0D489523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2D15481B" w14:textId="5D97E9D6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/>
              </w:rPr>
              <w:t xml:space="preserve">31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/>
              </w:rPr>
              <w:t>2565</w:t>
            </w:r>
          </w:p>
        </w:tc>
        <w:tc>
          <w:tcPr>
            <w:tcW w:w="864" w:type="dxa"/>
            <w:vAlign w:val="bottom"/>
          </w:tcPr>
          <w:p w14:paraId="247BF6F2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2BD722A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D17D5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24268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27A547E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7A082EE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6FC388C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35122A9A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F92453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F3377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A42D6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6F4381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7D796A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A7B147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2140E" w:rsidRPr="00732BC3" w14:paraId="57CAE015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48E16DD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14:paraId="4A0FEA23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F960FFD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F03D7F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73E9C9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2DC83C9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50B87F99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103F8A8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20672A5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CFEEE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0CB63C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6B7FCFA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70F337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72F4A23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3C13A7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2140E" w:rsidRPr="00732BC3" w14:paraId="4008E05B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1D036D8F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4" w:type="dxa"/>
            <w:vAlign w:val="bottom"/>
          </w:tcPr>
          <w:p w14:paraId="278EB7F4" w14:textId="1F6FC2BB" w:rsidR="00F2140E" w:rsidRPr="00732BC3" w:rsidRDefault="00012D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33DD8A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C6BF10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9CB109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409983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5B4DF827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935C788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7F34A4AA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19DFC0E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DB66F3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094528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AED0F1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3929D58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AB131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2140E" w:rsidRPr="00732BC3" w14:paraId="52D17F5C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2F93CBF7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4" w:type="dxa"/>
            <w:vAlign w:val="bottom"/>
          </w:tcPr>
          <w:p w14:paraId="54049274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E73502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2,920,309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76E45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AE0F14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854D15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57EAD7CC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2,920,309</w:t>
            </w:r>
          </w:p>
        </w:tc>
        <w:tc>
          <w:tcPr>
            <w:tcW w:w="181" w:type="dxa"/>
          </w:tcPr>
          <w:p w14:paraId="67659DA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  <w:vAlign w:val="bottom"/>
          </w:tcPr>
          <w:p w14:paraId="405DE2C4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D13D89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32A3C9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2,920,309</w:t>
            </w:r>
          </w:p>
        </w:tc>
        <w:tc>
          <w:tcPr>
            <w:tcW w:w="180" w:type="dxa"/>
          </w:tcPr>
          <w:p w14:paraId="5BC228F7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AA687E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E777EA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43383E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2,920,309</w:t>
            </w:r>
          </w:p>
        </w:tc>
      </w:tr>
      <w:tr w:rsidR="00F2140E" w:rsidRPr="00732BC3" w14:paraId="0250259B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4A0FC849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4" w:type="dxa"/>
            <w:vAlign w:val="bottom"/>
          </w:tcPr>
          <w:p w14:paraId="5A836685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E00D98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A5E863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D0D76F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AE5A360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06B98E51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17957765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  <w:vAlign w:val="bottom"/>
          </w:tcPr>
          <w:p w14:paraId="5C12197C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D6881F0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4DB07F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878EFF2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9A01D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2,441</w:t>
            </w:r>
          </w:p>
        </w:tc>
        <w:tc>
          <w:tcPr>
            <w:tcW w:w="180" w:type="dxa"/>
          </w:tcPr>
          <w:p w14:paraId="5945504C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26607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2,441</w:t>
            </w:r>
          </w:p>
        </w:tc>
      </w:tr>
      <w:tr w:rsidR="00F2140E" w:rsidRPr="00732BC3" w14:paraId="5BD82BAF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7BF5365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1EF2A59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F389550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C4F701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44AC25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08CC58F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0383C8AF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1B68AD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02F9F6FD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A84EC1A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627105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396B9EA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670B77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42FBCAE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6640FE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2140E" w:rsidRPr="00732BC3" w14:paraId="5E94987C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F10C97F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120EB65A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9764A6C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120620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81BAE4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EB7852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7373C42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B39926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2AB2E2D2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BB464DD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8E2C34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342B063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5BC94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FD041DA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7AF1A1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2140E" w:rsidRPr="00732BC3" w14:paraId="5F7ADBF9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5AAB593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4" w:type="dxa"/>
            <w:vAlign w:val="bottom"/>
          </w:tcPr>
          <w:p w14:paraId="01048ACB" w14:textId="2B1869C6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64D3EAD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6A3DC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D0D2DA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113,621,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873</w:t>
            </w:r>
          </w:p>
        </w:tc>
        <w:tc>
          <w:tcPr>
            <w:tcW w:w="180" w:type="dxa"/>
          </w:tcPr>
          <w:p w14:paraId="70359F14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5424B0B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113,621,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873</w:t>
            </w:r>
          </w:p>
        </w:tc>
        <w:tc>
          <w:tcPr>
            <w:tcW w:w="181" w:type="dxa"/>
          </w:tcPr>
          <w:p w14:paraId="1E9C0611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62A18CBF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AA15BA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46989F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113,944,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940</w:t>
            </w:r>
          </w:p>
        </w:tc>
        <w:tc>
          <w:tcPr>
            <w:tcW w:w="180" w:type="dxa"/>
          </w:tcPr>
          <w:p w14:paraId="6E59DC02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5A272D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59D92F0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AAD6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113,944,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940</w:t>
            </w:r>
          </w:p>
        </w:tc>
      </w:tr>
      <w:tr w:rsidR="00F2140E" w:rsidRPr="00732BC3" w14:paraId="7457DD7D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755C8F6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4" w:type="dxa"/>
            <w:vAlign w:val="bottom"/>
          </w:tcPr>
          <w:p w14:paraId="010B2F42" w14:textId="629E9B2F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52098B2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8EB47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AE095D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11,398,479</w:t>
            </w:r>
          </w:p>
        </w:tc>
        <w:tc>
          <w:tcPr>
            <w:tcW w:w="180" w:type="dxa"/>
          </w:tcPr>
          <w:p w14:paraId="76AA2BFE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7966AF2C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11,398,479</w:t>
            </w:r>
          </w:p>
        </w:tc>
        <w:tc>
          <w:tcPr>
            <w:tcW w:w="181" w:type="dxa"/>
          </w:tcPr>
          <w:p w14:paraId="735B2D95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0BF09E0D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8EC0203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15E3C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11,394,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227</w:t>
            </w:r>
          </w:p>
        </w:tc>
        <w:tc>
          <w:tcPr>
            <w:tcW w:w="180" w:type="dxa"/>
          </w:tcPr>
          <w:p w14:paraId="3FD086C9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CFB50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4606A9D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E6F528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11,394,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227</w:t>
            </w:r>
          </w:p>
        </w:tc>
      </w:tr>
      <w:tr w:rsidR="00F2140E" w:rsidRPr="00732BC3" w14:paraId="70F1819A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9D8FC12" w14:textId="77777777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4" w:type="dxa"/>
            <w:vAlign w:val="bottom"/>
          </w:tcPr>
          <w:p w14:paraId="444B1B86" w14:textId="79B43423" w:rsidR="00F2140E" w:rsidRPr="00732BC3" w:rsidRDefault="00F214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06BCD7B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B6AD72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28A604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889,930</w:t>
            </w:r>
          </w:p>
        </w:tc>
        <w:tc>
          <w:tcPr>
            <w:tcW w:w="180" w:type="dxa"/>
          </w:tcPr>
          <w:p w14:paraId="03759264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507DBCE0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889,930</w:t>
            </w:r>
          </w:p>
        </w:tc>
        <w:tc>
          <w:tcPr>
            <w:tcW w:w="181" w:type="dxa"/>
          </w:tcPr>
          <w:p w14:paraId="02C3C036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2AB17B23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CDA4F0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3D7702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A0B7040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DE3013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756,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276</w:t>
            </w:r>
          </w:p>
        </w:tc>
        <w:tc>
          <w:tcPr>
            <w:tcW w:w="180" w:type="dxa"/>
          </w:tcPr>
          <w:p w14:paraId="0DE7272A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D63D10" w14:textId="77777777" w:rsidR="00F2140E" w:rsidRPr="00732BC3" w:rsidRDefault="00F2140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</w:rPr>
              <w:t>756,</w:t>
            </w: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276</w:t>
            </w:r>
          </w:p>
        </w:tc>
      </w:tr>
    </w:tbl>
    <w:p w14:paraId="55249F41" w14:textId="51F4D965" w:rsidR="00F2140E" w:rsidRPr="00732BC3" w:rsidRDefault="00F2140E">
      <w:pPr>
        <w:rPr>
          <w:rFonts w:asciiTheme="majorBidi" w:hAnsiTheme="majorBidi" w:cstheme="majorBidi"/>
        </w:rPr>
      </w:pPr>
    </w:p>
    <w:p w14:paraId="3944EB9B" w14:textId="77777777" w:rsidR="00F2140E" w:rsidRPr="00732BC3" w:rsidRDefault="00F2140E">
      <w:pPr>
        <w:rPr>
          <w:rFonts w:asciiTheme="majorBidi" w:hAnsiTheme="majorBidi" w:cstheme="majorBidi"/>
        </w:rPr>
      </w:pPr>
    </w:p>
    <w:p w14:paraId="579E2AFD" w14:textId="2D7EA312" w:rsidR="00E46873" w:rsidRPr="00732BC3" w:rsidRDefault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</w:p>
    <w:p w14:paraId="6C3BE2BB" w14:textId="77777777" w:rsidR="00E46873" w:rsidRPr="00732BC3" w:rsidRDefault="00E46873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  <w:sectPr w:rsidR="00E46873" w:rsidRPr="00732BC3" w:rsidSect="008579D2">
          <w:headerReference w:type="default" r:id="rId13"/>
          <w:footerReference w:type="default" r:id="rId14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2E4588F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4D264EC6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51A8E030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732BC3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ของเครื่องมือทางการเงินที่วัดมูลค่าด้วยมูลค่ายุติธรรมในงบแสดงฐานะการเงิน </w:t>
      </w:r>
    </w:p>
    <w:p w14:paraId="56AD7E9B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E46873" w:rsidRPr="00732BC3" w14:paraId="0C8B8204" w14:textId="77777777" w:rsidTr="00C750B2">
        <w:tc>
          <w:tcPr>
            <w:tcW w:w="2610" w:type="dxa"/>
          </w:tcPr>
          <w:p w14:paraId="58DEF319" w14:textId="77777777" w:rsidR="00E46873" w:rsidRPr="00732BC3" w:rsidRDefault="00E46873" w:rsidP="00D72461">
            <w:pPr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  <w:vAlign w:val="bottom"/>
          </w:tcPr>
          <w:p w14:paraId="7C20EA68" w14:textId="77777777" w:rsidR="00E46873" w:rsidRPr="00732BC3" w:rsidRDefault="00E46873" w:rsidP="00C750B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  <w:vAlign w:val="bottom"/>
          </w:tcPr>
          <w:p w14:paraId="15CDA04E" w14:textId="77777777" w:rsidR="00E46873" w:rsidRPr="00732BC3" w:rsidRDefault="00E46873" w:rsidP="00C750B2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E46873" w:rsidRPr="00732BC3" w14:paraId="439A9F17" w14:textId="77777777" w:rsidTr="00D72461">
        <w:tc>
          <w:tcPr>
            <w:tcW w:w="2610" w:type="dxa"/>
          </w:tcPr>
          <w:p w14:paraId="0D1B76D1" w14:textId="77777777" w:rsidR="00E46873" w:rsidRPr="00732BC3" w:rsidRDefault="00E46873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71A9E3D9" w14:textId="77777777" w:rsidR="00E46873" w:rsidRPr="00732BC3" w:rsidRDefault="00E46873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มูลค่าสินทรัพย์สุทธิ</w:t>
            </w:r>
          </w:p>
        </w:tc>
        <w:tc>
          <w:tcPr>
            <w:tcW w:w="4410" w:type="dxa"/>
          </w:tcPr>
          <w:p w14:paraId="1D96F751" w14:textId="77777777" w:rsidR="00E46873" w:rsidRPr="00732BC3" w:rsidRDefault="00E46873" w:rsidP="00D7246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มูลค่าสินทรัพย์สุทธิ</w:t>
            </w:r>
          </w:p>
        </w:tc>
      </w:tr>
    </w:tbl>
    <w:p w14:paraId="1DD605D5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</w:p>
    <w:p w14:paraId="36AA7301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 xml:space="preserve">มูลค่ายุติธรรมระดับ </w:t>
      </w: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3 </w:t>
      </w:r>
    </w:p>
    <w:p w14:paraId="440AB0CC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692D6E3B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b/>
          <w:bCs/>
          <w:sz w:val="28"/>
          <w:szCs w:val="28"/>
          <w:cs/>
          <w:lang w:val="en-GB" w:eastAsia="x-none"/>
        </w:rPr>
        <w:t xml:space="preserve">การกระทบยอดของมูลค่ายุติธรรมระดับ </w:t>
      </w:r>
      <w:r w:rsidRPr="00732BC3"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  <w:t>3</w:t>
      </w:r>
    </w:p>
    <w:p w14:paraId="0EEAAB66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5BBE12FD" w14:textId="111C8BAB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732BC3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</w:t>
      </w:r>
      <w:r w:rsidRPr="00732BC3">
        <w:rPr>
          <w:rFonts w:asciiTheme="majorBidi" w:hAnsiTheme="majorBidi" w:cstheme="majorBidi"/>
          <w:sz w:val="28"/>
          <w:szCs w:val="28"/>
          <w:cs/>
          <w:lang w:eastAsia="x-none"/>
        </w:rPr>
        <w:t>เงินลงทุนในตราสารทุน</w:t>
      </w:r>
    </w:p>
    <w:p w14:paraId="25EB50D3" w14:textId="5473EE01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W w:w="921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381"/>
        <w:gridCol w:w="1300"/>
        <w:gridCol w:w="258"/>
        <w:gridCol w:w="1272"/>
      </w:tblGrid>
      <w:tr w:rsidR="00EE31D3" w:rsidRPr="00732BC3" w14:paraId="6FD61A65" w14:textId="77777777" w:rsidTr="00DD4C20">
        <w:trPr>
          <w:tblHeader/>
        </w:trPr>
        <w:tc>
          <w:tcPr>
            <w:tcW w:w="6381" w:type="dxa"/>
          </w:tcPr>
          <w:p w14:paraId="1033ABBA" w14:textId="77777777" w:rsidR="00EE31D3" w:rsidRPr="00732BC3" w:rsidRDefault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2E8DE135" w14:textId="77777777" w:rsidR="00EE31D3" w:rsidRDefault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รวมและ</w:t>
            </w:r>
          </w:p>
          <w:p w14:paraId="294FA768" w14:textId="5E8A12C7" w:rsidR="00EE31D3" w:rsidRPr="00732BC3" w:rsidRDefault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เฉพาะธนาคาร</w:t>
            </w:r>
          </w:p>
        </w:tc>
      </w:tr>
      <w:tr w:rsidR="00EE31D3" w:rsidRPr="00732BC3" w14:paraId="10E3FDD5" w14:textId="77777777" w:rsidTr="00DD4C20">
        <w:trPr>
          <w:tblHeader/>
        </w:trPr>
        <w:tc>
          <w:tcPr>
            <w:tcW w:w="6381" w:type="dxa"/>
          </w:tcPr>
          <w:p w14:paraId="2B5A68AE" w14:textId="50E4F7ED" w:rsidR="00EE31D3" w:rsidRPr="00732BC3" w:rsidRDefault="00AD5FA7" w:rsidP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 xml:space="preserve">สำหรับงวดเก้าเดือนสิ้นสุดวันที่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466EA996" w14:textId="77777777" w:rsidR="00EE31D3" w:rsidRPr="00732BC3" w:rsidRDefault="00EE31D3" w:rsidP="00EE31D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258" w:type="dxa"/>
            <w:vAlign w:val="bottom"/>
          </w:tcPr>
          <w:p w14:paraId="1E6CB92F" w14:textId="77777777" w:rsidR="00EE31D3" w:rsidRPr="00732BC3" w:rsidRDefault="00EE31D3" w:rsidP="00EE31D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C0903CF" w14:textId="77777777" w:rsidR="00EE31D3" w:rsidRPr="00732BC3" w:rsidRDefault="00EE31D3" w:rsidP="00EE31D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</w:tr>
      <w:tr w:rsidR="00EE31D3" w:rsidRPr="00732BC3" w14:paraId="5C176EE2" w14:textId="77777777" w:rsidTr="00DD4C20">
        <w:trPr>
          <w:tblHeader/>
        </w:trPr>
        <w:tc>
          <w:tcPr>
            <w:tcW w:w="6381" w:type="dxa"/>
          </w:tcPr>
          <w:p w14:paraId="158DA1DC" w14:textId="77777777" w:rsidR="00EE31D3" w:rsidRPr="00732BC3" w:rsidRDefault="00EE31D3" w:rsidP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7587215A" w14:textId="77777777" w:rsidR="00EE31D3" w:rsidRPr="00732BC3" w:rsidRDefault="00EE31D3" w:rsidP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0C261B" w:rsidRPr="00732BC3" w14:paraId="0A384BB1" w14:textId="77777777" w:rsidTr="00DD4C20">
        <w:tc>
          <w:tcPr>
            <w:tcW w:w="6381" w:type="dxa"/>
          </w:tcPr>
          <w:p w14:paraId="0A05B13E" w14:textId="0F85251F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00" w:type="dxa"/>
          </w:tcPr>
          <w:p w14:paraId="176D4289" w14:textId="4C04972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2,44</w:t>
            </w:r>
            <w:r w:rsidR="00EE4BF7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258" w:type="dxa"/>
          </w:tcPr>
          <w:p w14:paraId="559E3F49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</w:tcPr>
          <w:p w14:paraId="32EEB23B" w14:textId="3F11BED0" w:rsidR="000C261B" w:rsidRPr="00EE31D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lang w:eastAsia="th-TH"/>
              </w:rPr>
              <w:t>2,378</w:t>
            </w:r>
          </w:p>
        </w:tc>
      </w:tr>
      <w:tr w:rsidR="000C261B" w:rsidRPr="00732BC3" w14:paraId="330D8045" w14:textId="77777777" w:rsidTr="00DD4C20">
        <w:tc>
          <w:tcPr>
            <w:tcW w:w="6381" w:type="dxa"/>
          </w:tcPr>
          <w:p w14:paraId="2CBC7901" w14:textId="7026520E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57ADB93" w14:textId="7284A0F7" w:rsidR="000C261B" w:rsidRPr="002F0CE0" w:rsidRDefault="00EE4BF7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258" w:type="dxa"/>
          </w:tcPr>
          <w:p w14:paraId="654689CA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E210018" w14:textId="55EC9E50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lang w:eastAsia="th-TH"/>
              </w:rPr>
              <w:t>41</w:t>
            </w:r>
          </w:p>
        </w:tc>
      </w:tr>
      <w:tr w:rsidR="000C261B" w:rsidRPr="00732BC3" w14:paraId="6E3EBB23" w14:textId="77777777" w:rsidTr="00DD4C20">
        <w:tc>
          <w:tcPr>
            <w:tcW w:w="6381" w:type="dxa"/>
          </w:tcPr>
          <w:p w14:paraId="27FEB1F5" w14:textId="2FEAF31D" w:rsidR="000C261B" w:rsidRPr="00874FEC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x-none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x-none"/>
              </w:rPr>
              <w:t>กันยายน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70FDC424" w14:textId="1B33B619" w:rsidR="000C261B" w:rsidRPr="00EE31D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2,448</w:t>
            </w:r>
          </w:p>
        </w:tc>
        <w:tc>
          <w:tcPr>
            <w:tcW w:w="258" w:type="dxa"/>
          </w:tcPr>
          <w:p w14:paraId="525A8580" w14:textId="77777777" w:rsidR="000C261B" w:rsidRPr="00EE31D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5C0530B" w14:textId="7376B4AC" w:rsidR="000C261B" w:rsidRPr="00EE31D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lang w:eastAsia="th-TH"/>
              </w:rPr>
              <w:t>2,419</w:t>
            </w:r>
          </w:p>
        </w:tc>
      </w:tr>
    </w:tbl>
    <w:p w14:paraId="497CCDAF" w14:textId="77777777" w:rsidR="0016271A" w:rsidRPr="000F7BD9" w:rsidRDefault="0016271A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C34920B" w14:textId="3077F5BA" w:rsidR="001954B9" w:rsidRPr="00831431" w:rsidRDefault="001954B9" w:rsidP="000F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954B9">
        <w:rPr>
          <w:rFonts w:asciiTheme="majorBidi" w:hAnsiTheme="majorBidi" w:cs="Angsana New" w:hint="cs"/>
          <w:b/>
          <w:sz w:val="28"/>
          <w:szCs w:val="28"/>
          <w:cs/>
        </w:rPr>
        <w:t>ไม่มี</w:t>
      </w:r>
      <w:r w:rsidRPr="00A67A8E">
        <w:rPr>
          <w:rFonts w:ascii="Angsana New" w:hAnsi="Angsana New" w:cs="Angsana New"/>
          <w:sz w:val="28"/>
          <w:szCs w:val="28"/>
          <w:cs/>
        </w:rPr>
        <w:t xml:space="preserve">การโอนระหว่างระดับ </w:t>
      </w:r>
      <w:r w:rsidR="0025171C" w:rsidRPr="00A67A8E">
        <w:rPr>
          <w:rFonts w:ascii="Angsana New" w:hAnsi="Angsana New" w:cs="Angsana New"/>
          <w:sz w:val="28"/>
          <w:szCs w:val="28"/>
        </w:rPr>
        <w:t>1</w:t>
      </w:r>
      <w:r w:rsidRPr="00A67A8E">
        <w:rPr>
          <w:rFonts w:ascii="Angsana New" w:hAnsi="Angsana New" w:cs="Angsana New"/>
          <w:sz w:val="28"/>
          <w:szCs w:val="28"/>
          <w:cs/>
        </w:rPr>
        <w:t xml:space="preserve"> และ ระดับ </w:t>
      </w:r>
      <w:r w:rsidR="0025171C">
        <w:rPr>
          <w:rFonts w:ascii="Angsana New" w:hAnsi="Angsana New" w:cs="Angsana New"/>
          <w:sz w:val="28"/>
          <w:szCs w:val="28"/>
        </w:rPr>
        <w:t>2</w:t>
      </w:r>
      <w:r w:rsidRPr="00A67A8E">
        <w:rPr>
          <w:rFonts w:ascii="Angsana New" w:hAnsi="Angsana New" w:cs="Angsana New"/>
          <w:sz w:val="28"/>
          <w:szCs w:val="28"/>
          <w:cs/>
        </w:rPr>
        <w:t xml:space="preserve"> ของลำดับชั้นมูลค่ายุติธรรมในระหว่างงวดเก้าเดือนสิ้นสุดวันที่ </w:t>
      </w:r>
      <w:r w:rsidR="0025171C">
        <w:rPr>
          <w:rFonts w:ascii="Angsana New" w:hAnsi="Angsana New" w:cs="Angsana New"/>
          <w:sz w:val="28"/>
          <w:szCs w:val="28"/>
        </w:rPr>
        <w:t>30</w:t>
      </w:r>
      <w:r w:rsidR="0025171C" w:rsidRPr="00A67A8E">
        <w:rPr>
          <w:rFonts w:ascii="Angsana New" w:hAnsi="Angsana New" w:cs="Angsana New"/>
          <w:sz w:val="28"/>
          <w:szCs w:val="28"/>
          <w:cs/>
        </w:rPr>
        <w:t xml:space="preserve"> </w:t>
      </w:r>
      <w:r w:rsidRPr="00A67A8E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25171C">
        <w:rPr>
          <w:rFonts w:ascii="Angsana New" w:hAnsi="Angsana New" w:cs="Angsana New"/>
          <w:sz w:val="28"/>
          <w:szCs w:val="28"/>
        </w:rPr>
        <w:t>2566</w:t>
      </w:r>
      <w:r w:rsidR="0025171C" w:rsidRPr="00A67A8E">
        <w:rPr>
          <w:rFonts w:ascii="Angsana New" w:hAnsi="Angsana New" w:cs="Angsana New"/>
          <w:sz w:val="28"/>
          <w:szCs w:val="28"/>
          <w:cs/>
        </w:rPr>
        <w:t xml:space="preserve"> </w:t>
      </w:r>
      <w:r w:rsidRPr="00A67A8E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25171C">
        <w:rPr>
          <w:rFonts w:ascii="Angsana New" w:hAnsi="Angsana New" w:cs="Angsana New"/>
          <w:sz w:val="28"/>
          <w:szCs w:val="28"/>
        </w:rPr>
        <w:t>2565</w:t>
      </w:r>
      <w:r w:rsidR="0025171C" w:rsidRPr="001954B9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</w:p>
    <w:p w14:paraId="7021996A" w14:textId="77777777" w:rsidR="000F7BD9" w:rsidRPr="000F7BD9" w:rsidRDefault="000F7BD9" w:rsidP="000F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4"/>
          <w:szCs w:val="24"/>
          <w:cs/>
        </w:rPr>
      </w:pPr>
    </w:p>
    <w:p w14:paraId="7454F117" w14:textId="00065530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2BC3">
        <w:rPr>
          <w:rFonts w:asciiTheme="majorBidi" w:hAnsiTheme="majorBidi" w:cstheme="majorBidi"/>
          <w:b/>
          <w:spacing w:val="-4"/>
          <w:sz w:val="28"/>
          <w:szCs w:val="28"/>
          <w:cs/>
        </w:rPr>
        <w:t>กลุ่มธนาคารใช้วิธีการ</w:t>
      </w:r>
      <w:r w:rsidR="00EE31D3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และข้อสมมติในการประมาณมูลค่ายุติธรรมของสินทรัพย์และหนี้สินทางการเงิน</w:t>
      </w:r>
      <w:r w:rsidRPr="00732BC3">
        <w:rPr>
          <w:rFonts w:asciiTheme="majorBidi" w:hAnsiTheme="majorBidi" w:cstheme="majorBidi"/>
          <w:b/>
          <w:sz w:val="28"/>
          <w:szCs w:val="28"/>
          <w:cs/>
        </w:rPr>
        <w:t xml:space="preserve"> สรุปได้ดังนี้</w:t>
      </w:r>
    </w:p>
    <w:p w14:paraId="79B1F3A4" w14:textId="77777777" w:rsidR="00485ED4" w:rsidRPr="000F7BD9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3ADCD72F" w14:textId="77777777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732BC3">
        <w:rPr>
          <w:rFonts w:asciiTheme="majorBidi" w:hAnsiTheme="majorBidi" w:cstheme="majorBidi"/>
          <w:b/>
          <w:i/>
          <w:iCs/>
          <w:sz w:val="28"/>
          <w:szCs w:val="28"/>
          <w:cs/>
        </w:rPr>
        <w:t>รายการระหว่างธนาคารและตลาดเงิน (สินทรัพย์และหนี้สิน)</w:t>
      </w:r>
    </w:p>
    <w:p w14:paraId="4538029C" w14:textId="77777777" w:rsidR="00485ED4" w:rsidRPr="000F7BD9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10C90107" w14:textId="77777777" w:rsidR="00485ED4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>รายการระหว่างธนาคารและตลาดเงิน (สินทรัพย์) คือ เงินฝากที่ธนาคารแห่งประเทศไทย เงินฝากที่สถาบันการเงินอื่นและเงินให้กู้แก่สถาบันการเงินที่ครบกำหนดในระยะเวลาอันสั้นหรือเมื่อทวงถาม ดังนั้นมูลค่ายุติธรรมโดยประมาณแสดงตามมูลค่าตามบัญชี</w:t>
      </w:r>
    </w:p>
    <w:p w14:paraId="067CD3F2" w14:textId="77777777" w:rsidR="00937D70" w:rsidRPr="00732BC3" w:rsidRDefault="00937D70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6086C32" w14:textId="77777777" w:rsidR="00937D70" w:rsidRDefault="0093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4CCD5278" w14:textId="1B959F2E" w:rsidR="00485ED4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รายการระหว่างธนาคารและตลาดเงิน (หนี้สิน) คือ เงินรับฝาก หรือเงินกู้จากธนาคารแห่งประเทศไทยและสถาบันการเงินอื่นโดยบางส่วนครบกำหนดในระยะเวลาอันสั้นหรือเมื่อทวงถาม </w:t>
      </w:r>
      <w:r w:rsidR="00BD7D57">
        <w:rPr>
          <w:rFonts w:asciiTheme="majorBidi" w:hAnsiTheme="majorBidi" w:cstheme="majorBidi" w:hint="cs"/>
          <w:b/>
          <w:sz w:val="28"/>
          <w:szCs w:val="28"/>
          <w:cs/>
        </w:rPr>
        <w:t xml:space="preserve">หรือมีอัตราดอกเบี้ยลอยตัว </w:t>
      </w:r>
      <w:r w:rsidRPr="00732BC3">
        <w:rPr>
          <w:rFonts w:asciiTheme="majorBidi" w:hAnsiTheme="majorBidi" w:cstheme="majorBidi"/>
          <w:b/>
          <w:sz w:val="28"/>
          <w:szCs w:val="28"/>
          <w:cs/>
        </w:rPr>
        <w:t>ดังนั้นมูลค่ายุติธรรมโดยประมาณแสดงตามมูลค่าตามบัญชี</w:t>
      </w:r>
      <w:r w:rsidRPr="00732BC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b/>
          <w:sz w:val="28"/>
          <w:szCs w:val="28"/>
          <w:cs/>
        </w:rPr>
        <w:t xml:space="preserve">และสำหรับเงินรับฝาก หรือเงินกู้จากสถาบันการเงินอื่นที่ครบกำหนดเกินกว่า </w:t>
      </w:r>
      <w:r w:rsidRPr="00732BC3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Pr="00732BC3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="000F0232">
        <w:rPr>
          <w:rFonts w:asciiTheme="majorBidi" w:hAnsiTheme="majorBidi" w:cstheme="majorBidi" w:hint="cs"/>
          <w:b/>
          <w:sz w:val="28"/>
          <w:szCs w:val="28"/>
          <w:cs/>
        </w:rPr>
        <w:t>และมีอัตราดอกเบี้ยค</w:t>
      </w:r>
      <w:r w:rsidR="00BD2E94">
        <w:rPr>
          <w:rFonts w:asciiTheme="majorBidi" w:hAnsiTheme="majorBidi" w:cstheme="majorBidi" w:hint="cs"/>
          <w:b/>
          <w:sz w:val="28"/>
          <w:szCs w:val="28"/>
          <w:cs/>
        </w:rPr>
        <w:t>งที่</w:t>
      </w:r>
      <w:r w:rsidRPr="00732BC3">
        <w:rPr>
          <w:rFonts w:asciiTheme="majorBidi" w:hAnsiTheme="majorBidi" w:cstheme="majorBidi"/>
          <w:b/>
          <w:sz w:val="28"/>
          <w:szCs w:val="28"/>
          <w:cs/>
        </w:rPr>
        <w:t xml:space="preserve"> มูลค่ายุติธรรมคำนวณโดยวิธีคิดลดกระแสเงินสด โดยใช้อัตราดอกเบี้ยที่แท้จริงในปัจจุบันที่มีอายุกำหนดชำระที่ใกล้เคียงกัน</w:t>
      </w:r>
    </w:p>
    <w:p w14:paraId="77EDC9BF" w14:textId="77777777" w:rsidR="00BD7D57" w:rsidRPr="00732BC3" w:rsidRDefault="00BD7D57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4F033D8E" w14:textId="77777777" w:rsidR="00BD7D57" w:rsidRPr="00831431" w:rsidRDefault="00BD7D57" w:rsidP="008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831431">
        <w:rPr>
          <w:rFonts w:asciiTheme="majorBidi" w:hAnsiTheme="majorBidi" w:cstheme="majorBidi"/>
          <w:b/>
          <w:i/>
          <w:iCs/>
          <w:sz w:val="28"/>
          <w:szCs w:val="28"/>
          <w:cs/>
        </w:rPr>
        <w:t>อนุพันธ์</w:t>
      </w:r>
    </w:p>
    <w:p w14:paraId="4A5D5870" w14:textId="77777777" w:rsidR="00BD7D57" w:rsidRPr="00BD7D57" w:rsidRDefault="00BD7D57" w:rsidP="00BD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A169115" w14:textId="77777777" w:rsidR="00BD7D57" w:rsidRPr="00BD7D57" w:rsidRDefault="00BD7D57" w:rsidP="00BD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831431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มูลค่ายุติธรรมของอนุพันธ์ที่ซื้อขายนอกตลาดอนุพันธ์อ้างอิงจากราคานายหน้า มูลค่ายุติธรรมของสินทรัพย์อนุพันธ์สะท้อนผลกระทบของความเสี่ยงด้านเครดิตและได้รวมการปรับปรุงความเสี่ยงด้านเครดิตของคู่สัญญาตามความเหมาะสม</w:t>
      </w:r>
    </w:p>
    <w:p w14:paraId="7BE1AC04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1B912146" w14:textId="77777777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732BC3">
        <w:rPr>
          <w:rFonts w:asciiTheme="majorBidi" w:hAnsiTheme="majorBidi" w:cstheme="majorBidi"/>
          <w:b/>
          <w:i/>
          <w:iCs/>
          <w:sz w:val="28"/>
          <w:szCs w:val="28"/>
          <w:cs/>
        </w:rPr>
        <w:t>เงินลงทุนในตราสารหนี้</w:t>
      </w:r>
    </w:p>
    <w:p w14:paraId="29B62BCF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CBB7293" w14:textId="4D4BCF96" w:rsidR="00485ED4" w:rsidRPr="00732BC3" w:rsidRDefault="00485ED4" w:rsidP="00485ED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sz w:val="28"/>
          <w:szCs w:val="28"/>
          <w:cs/>
          <w:lang w:bidi="th-TH"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  <w:lang w:bidi="th-TH"/>
        </w:rPr>
        <w:t>เงินลงทุนในตราสารหนี้วัดมูลค่ายุติธรรมของเงินลงทุนที่ซื้อขายในตลาด โดยคำนวณจากราคาเสนอซื้อ</w:t>
      </w:r>
      <w:r w:rsidR="00726BB7">
        <w:rPr>
          <w:rFonts w:asciiTheme="majorBidi" w:hAnsiTheme="majorBidi" w:cstheme="majorBidi" w:hint="cs"/>
          <w:b/>
          <w:sz w:val="28"/>
          <w:szCs w:val="28"/>
          <w:cs/>
          <w:lang w:bidi="th-TH"/>
        </w:rPr>
        <w:t>และข้อมูล</w:t>
      </w:r>
      <w:r w:rsidRPr="00732BC3">
        <w:rPr>
          <w:rFonts w:asciiTheme="majorBidi" w:hAnsiTheme="majorBidi" w:cstheme="majorBidi"/>
          <w:b/>
          <w:sz w:val="28"/>
          <w:szCs w:val="28"/>
          <w:cs/>
          <w:lang w:bidi="th-TH"/>
        </w:rPr>
        <w:t>ที่เผยแพร่ในสมาคมตลาดตราสารหนี้ไทยหรือสถาบันการเงิน ณ วันที่รายงาน</w:t>
      </w:r>
    </w:p>
    <w:p w14:paraId="31F092C6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53B8367" w14:textId="77777777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732BC3">
        <w:rPr>
          <w:rFonts w:asciiTheme="majorBidi" w:hAnsiTheme="majorBidi" w:cstheme="majorBidi"/>
          <w:b/>
          <w:i/>
          <w:iCs/>
          <w:sz w:val="28"/>
          <w:szCs w:val="28"/>
          <w:cs/>
        </w:rPr>
        <w:t>เงินลงทุนในตราสารทุน</w:t>
      </w:r>
    </w:p>
    <w:p w14:paraId="072CFF95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64559FAA" w14:textId="77777777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มูลค่ายุติธรรมของเงินลงทุนในตราสารทุนอ้างอิงจากมูลค่าสินทรัพย์สุทธิของบริษัทที่ลงทุน</w:t>
      </w:r>
    </w:p>
    <w:p w14:paraId="43DB20DD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8888B89" w14:textId="77777777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732BC3">
        <w:rPr>
          <w:rFonts w:asciiTheme="majorBidi" w:hAnsiTheme="majorBidi" w:cstheme="majorBidi"/>
          <w:b/>
          <w:i/>
          <w:iCs/>
          <w:sz w:val="28"/>
          <w:szCs w:val="28"/>
          <w:cs/>
        </w:rPr>
        <w:t>เงินให้สินเชื่อแก่ลูกหนี้</w:t>
      </w:r>
    </w:p>
    <w:p w14:paraId="395DEB06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630E205E" w14:textId="77777777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เงินให้สินเชื่อแก่ลูกหนี้ซึ่งใช้อัตราดอกเบี้ยลอยตัวโดยประมาณแสดงตามมูลค่าตามบัญชีสุทธิ</w:t>
      </w:r>
    </w:p>
    <w:p w14:paraId="2FFC9229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7800AD6" w14:textId="372AC6CF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เงินให้สินเชื่อแก่ลูกหนี้ซึ่งใช้อัตราดอกเบี้ยคงที่และไม่มีการด้อยค่าด้านเครดิต</w:t>
      </w:r>
      <w:r w:rsidR="00665659">
        <w:rPr>
          <w:rFonts w:asciiTheme="majorBidi" w:hAnsiTheme="majorBidi" w:cstheme="majorBidi" w:hint="cs"/>
          <w:b/>
          <w:sz w:val="28"/>
          <w:szCs w:val="28"/>
          <w:cs/>
        </w:rPr>
        <w:t>และมีอัตราดอกเบี้ยที่ผู้บริหารประเมินแล้วว่าอัตราดอกเบี้ยที่แท้จริงของเงินให้สินเชื่อแก่ลูกหนี้มีความเทียบเคียงกับอัตราดอกเบี้ยที่แท้จริงในตลาด ดังนั้นมูลค่ายุติธรรมของเงินให้สินเชื่อแก่ลูกหนี้โดยประมาณแสดงตามมูลค่าตามบัญชีสุทธิ</w:t>
      </w:r>
    </w:p>
    <w:p w14:paraId="562C6259" w14:textId="65C72350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7FC5C96B" w14:textId="77777777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เงินให้สินเชื่อที่มีการด้อยค่าด้านเครดิตที่มีอัตราดอกเบี้ยคงที่โดยประมาณแสดงตามมูลค่าตามบัญชีสุทธิ</w:t>
      </w:r>
    </w:p>
    <w:p w14:paraId="61CD0CF3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6F271CA" w14:textId="77777777" w:rsidR="00917BCF" w:rsidRDefault="00917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i/>
          <w:iCs/>
          <w:sz w:val="28"/>
          <w:szCs w:val="28"/>
          <w:cs/>
        </w:rPr>
        <w:br w:type="page"/>
      </w:r>
    </w:p>
    <w:p w14:paraId="1276A284" w14:textId="7E601429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732BC3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เงินรับฝาก</w:t>
      </w:r>
    </w:p>
    <w:p w14:paraId="6C456C6E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3E5DA6EE" w14:textId="7F19BA4D" w:rsidR="00485ED4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>เงินรับฝาก คือ เงินฝากออมทรัพย์ เงินฝากกระแสรายวัน เงินฝากประจำหรือบัตรเงินฝาก โดยเงินรับฝากส่วนใหญ่</w:t>
      </w:r>
      <w:r w:rsidR="002470F4">
        <w:rPr>
          <w:rFonts w:asciiTheme="majorBidi" w:hAnsiTheme="majorBidi" w:cstheme="majorBidi"/>
          <w:b/>
          <w:sz w:val="28"/>
          <w:szCs w:val="28"/>
        </w:rPr>
        <w:br/>
      </w:r>
      <w:r w:rsidRPr="00732BC3">
        <w:rPr>
          <w:rFonts w:asciiTheme="majorBidi" w:hAnsiTheme="majorBidi" w:cstheme="majorBidi"/>
          <w:b/>
          <w:sz w:val="28"/>
          <w:szCs w:val="28"/>
          <w:cs/>
        </w:rPr>
        <w:t xml:space="preserve">ครบกำหนดระยะสั้นหรือเมื่อทวงถาม และมีอัตราดอกเบี้ยที่ผู้บริหารประเมินแล้วว่าอัตราดอกเบี้ยที่แท้จริงของเงินรับฝากมีความเทียบเคียงกับอัตราดอกเบี้ยที่แท้จริงในตลาด ดังนั้นมูลค่ายุติธรรมของเงินฝากออมทรัพย์ เงินฝากกระแสรายวัน </w:t>
      </w:r>
      <w:r w:rsidR="002470F4">
        <w:rPr>
          <w:rFonts w:asciiTheme="majorBidi" w:hAnsiTheme="majorBidi" w:cstheme="majorBidi"/>
          <w:b/>
          <w:sz w:val="28"/>
          <w:szCs w:val="28"/>
        </w:rPr>
        <w:br/>
      </w:r>
      <w:r w:rsidRPr="00732BC3">
        <w:rPr>
          <w:rFonts w:asciiTheme="majorBidi" w:hAnsiTheme="majorBidi" w:cstheme="majorBidi"/>
          <w:b/>
          <w:sz w:val="28"/>
          <w:szCs w:val="28"/>
          <w:cs/>
        </w:rPr>
        <w:t xml:space="preserve">และเงินฝากประจำ หรือบัตรเงินฝากที่มีระยะเวลาครบกำหนดไม่เกิน </w:t>
      </w:r>
      <w:r w:rsidRPr="00732BC3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Pr="00732BC3">
        <w:rPr>
          <w:rFonts w:asciiTheme="majorBidi" w:hAnsiTheme="majorBidi" w:cstheme="majorBidi"/>
          <w:b/>
          <w:sz w:val="28"/>
          <w:szCs w:val="28"/>
          <w:cs/>
        </w:rPr>
        <w:t xml:space="preserve">ปี โดยประมาณแสดงตามมูลค่าตามบัญชี และมูลค่ายุติธรรมของเงินฝากประจำหรือบัตรเงินฝากที่มีระยะเวลาครบกำหนดเกินกว่า </w:t>
      </w:r>
      <w:r w:rsidRPr="00732BC3">
        <w:rPr>
          <w:rFonts w:asciiTheme="majorBidi" w:hAnsiTheme="majorBidi" w:cstheme="majorBidi"/>
          <w:bCs/>
          <w:sz w:val="28"/>
          <w:szCs w:val="28"/>
        </w:rPr>
        <w:t xml:space="preserve">1 </w:t>
      </w:r>
      <w:r w:rsidRPr="00732BC3">
        <w:rPr>
          <w:rFonts w:asciiTheme="majorBidi" w:hAnsiTheme="majorBidi" w:cstheme="majorBidi"/>
          <w:b/>
          <w:sz w:val="28"/>
          <w:szCs w:val="28"/>
          <w:cs/>
        </w:rPr>
        <w:t>ปี คำนวณโดยใช้วิธีคิดลดกระแสเงินสด โดยใช้อัตราดอกเบี้ยที่แท้จริงในปัจจุบันของเงินฝากประจำที่มีอายุครบกำหนดชำระที่ใกล้เคียงกัน</w:t>
      </w:r>
    </w:p>
    <w:p w14:paraId="12A99ECF" w14:textId="77777777" w:rsidR="003C5EE7" w:rsidRPr="00732BC3" w:rsidRDefault="003C5EE7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476E4DF" w14:textId="1CBD0726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732BC3">
        <w:rPr>
          <w:rFonts w:asciiTheme="majorBidi" w:hAnsiTheme="majorBidi" w:cstheme="majorBidi"/>
          <w:b/>
          <w:i/>
          <w:iCs/>
          <w:sz w:val="28"/>
          <w:szCs w:val="28"/>
          <w:cs/>
        </w:rPr>
        <w:t>หนี้สินจ่ายคืนเมื่อทวงถาม</w:t>
      </w:r>
    </w:p>
    <w:p w14:paraId="0036FFAE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8FB6052" w14:textId="77777777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>หนี้สินจ่ายคืนเมื่อทวงถามเป็นหนี้สินประเภทเมื่อทวงถาม ดังนั้นมูลค่ายุติธรรมโดยประมาณแสดงตามมูลค่าตามบัญชี</w:t>
      </w:r>
    </w:p>
    <w:p w14:paraId="3EAB06C7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22FD21D" w14:textId="77777777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732BC3">
        <w:rPr>
          <w:rFonts w:asciiTheme="majorBidi" w:hAnsiTheme="majorBidi" w:cstheme="majorBidi"/>
          <w:b/>
          <w:i/>
          <w:iCs/>
          <w:sz w:val="28"/>
          <w:szCs w:val="28"/>
          <w:cs/>
        </w:rPr>
        <w:t>ตราสารหนี้ที่ออกและเงินกู้ยืม</w:t>
      </w:r>
    </w:p>
    <w:p w14:paraId="3F9C89DD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361A944" w14:textId="77777777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1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วันที่รายงานสำหรับกรณีที่ไม่มีตลาดซื้อขายคล่องรองรับ</w:t>
      </w:r>
    </w:p>
    <w:p w14:paraId="5C69655A" w14:textId="0947BCFA" w:rsidR="001B124F" w:rsidRPr="00732BC3" w:rsidRDefault="001B124F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2A2F0E0D" w14:textId="1117E2ED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732BC3">
        <w:rPr>
          <w:rFonts w:asciiTheme="majorBidi" w:hAnsiTheme="majorBidi" w:cstheme="majorBidi"/>
          <w:b/>
          <w:i/>
          <w:iCs/>
          <w:sz w:val="28"/>
          <w:szCs w:val="28"/>
          <w:cs/>
        </w:rPr>
        <w:t>เครื่องมือทางการเงินอื่น</w:t>
      </w:r>
    </w:p>
    <w:p w14:paraId="6A3AC75C" w14:textId="77777777" w:rsidR="00485ED4" w:rsidRPr="00732BC3" w:rsidRDefault="00485ED4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6BFF0EED" w14:textId="77777777" w:rsidR="00485ED4" w:rsidRPr="00732BC3" w:rsidRDefault="00485ED4" w:rsidP="0048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มูลค่ายุติธรรมของเครื่องมือทางการเงินอื่นโดยประมาณแสดงตามมูลค่าตามบัญชี</w:t>
      </w:r>
    </w:p>
    <w:p w14:paraId="54258506" w14:textId="77777777" w:rsidR="00E46873" w:rsidRPr="00732BC3" w:rsidRDefault="00E46873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7ADA28E" w14:textId="41FC2C66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การดำรง</w:t>
      </w:r>
      <w:r w:rsidR="00534E0C">
        <w:rPr>
          <w:rFonts w:asciiTheme="majorBidi" w:hAnsiTheme="majorBidi" w:cstheme="majorBidi" w:hint="cs"/>
          <w:sz w:val="28"/>
          <w:szCs w:val="28"/>
          <w:u w:val="none"/>
          <w:cs/>
        </w:rPr>
        <w:t>เงิน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กองทุน</w:t>
      </w:r>
    </w:p>
    <w:p w14:paraId="23EE30B2" w14:textId="77777777" w:rsidR="00D31D7C" w:rsidRPr="00732BC3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66004584" w14:textId="5BBDB3B4" w:rsidR="00A12937" w:rsidRDefault="00D31D7C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732BC3">
        <w:rPr>
          <w:rFonts w:asciiTheme="majorBidi" w:eastAsia="MS Mincho" w:hAnsiTheme="majorBidi" w:cstheme="majorBidi"/>
          <w:sz w:val="28"/>
          <w:szCs w:val="28"/>
          <w:cs/>
          <w:lang w:eastAsia="th-TH"/>
        </w:rPr>
        <w:t>วัต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ถุประสงค์ของธนาคารในการบริหารทุน</w:t>
      </w:r>
      <w:r w:rsidR="00665659">
        <w:rPr>
          <w:rFonts w:asciiTheme="majorBidi" w:eastAsia="MS Mincho" w:hAnsiTheme="majorBidi" w:cstheme="majorBidi" w:hint="cs"/>
          <w:sz w:val="28"/>
          <w:szCs w:val="28"/>
          <w:cs/>
          <w:lang w:val="en-GB" w:eastAsia="th-TH"/>
        </w:rPr>
        <w:t xml:space="preserve"> </w:t>
      </w:r>
      <w:r w:rsidR="00EF0DAB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คือ</w:t>
      </w:r>
      <w:r w:rsidR="00515684">
        <w:rPr>
          <w:rFonts w:asciiTheme="majorBidi" w:eastAsia="MS Mincho" w:hAnsiTheme="majorBidi" w:cstheme="majorBidi" w:hint="cs"/>
          <w:sz w:val="28"/>
          <w:szCs w:val="28"/>
          <w:cs/>
          <w:lang w:val="en-GB" w:eastAsia="th-TH"/>
        </w:rPr>
        <w:t xml:space="preserve"> </w:t>
      </w:r>
      <w:r w:rsidR="00EF0DAB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การ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ดำรงไว้ซึ่งความสามารถในการดำเนินงานอย่างต่อเนื่องของ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3A222F5F" w14:textId="77777777" w:rsidR="00A12937" w:rsidRPr="00732BC3" w:rsidRDefault="00A12937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B0EF817" w14:textId="77777777" w:rsidR="00D31D7C" w:rsidRPr="00732BC3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eastAsia="th-TH"/>
        </w:rPr>
      </w:pP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ในการดำรงไว้หรือปรับโครงสร้างของทุน ธนาคารอาจปรับนโยบายจ่ายเงินปันผลให้กับผู้ถือหุ้น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</w:t>
      </w:r>
    </w:p>
    <w:p w14:paraId="30782D9C" w14:textId="07D37454" w:rsidR="00110D15" w:rsidRDefault="002B4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</w:pPr>
      <w:r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br w:type="page"/>
      </w:r>
    </w:p>
    <w:p w14:paraId="0D445615" w14:textId="4E08FB16" w:rsidR="002B4147" w:rsidRDefault="00D31D7C" w:rsidP="002B4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 w:eastAsia="th-TH"/>
        </w:rPr>
      </w:pP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lastRenderedPageBreak/>
        <w:t>ธนาคารมีการดำรงเงินกองทุนตามกฎหมายตามพระราชบัญญัติธุรกิจสถาบันการเงิน พ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>.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ศ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. 2551 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องค์ประกอบของเงินกองทุนตามรายงานการกำกับแบบเฉพาะธนาคาร ณ วันที่ </w:t>
      </w:r>
      <w:r w:rsidR="00AD5FA7"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30 </w:t>
      </w:r>
      <w:r w:rsidR="00AD5FA7" w:rsidRPr="00A67A8E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กันยายน 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>256</w:t>
      </w:r>
      <w:r w:rsidR="00F059BD"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>6</w:t>
      </w:r>
      <w:r w:rsidRPr="00A67A8E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 และ 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31 </w:t>
      </w:r>
      <w:r w:rsidRPr="00A67A8E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ธันวาคม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256</w:t>
      </w:r>
      <w:r w:rsidR="00F059BD"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>5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จำแนกได้ดังนี้</w:t>
      </w:r>
    </w:p>
    <w:p w14:paraId="14D24B70" w14:textId="499562FE" w:rsidR="007C6363" w:rsidRDefault="007C6363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</w:pPr>
    </w:p>
    <w:tbl>
      <w:tblPr>
        <w:tblW w:w="9183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31"/>
        <w:gridCol w:w="1689"/>
        <w:gridCol w:w="258"/>
        <w:gridCol w:w="1705"/>
      </w:tblGrid>
      <w:tr w:rsidR="00F059BD" w:rsidRPr="00732BC3" w14:paraId="05CEC025" w14:textId="77777777" w:rsidTr="00732BC3">
        <w:trPr>
          <w:tblHeader/>
        </w:trPr>
        <w:tc>
          <w:tcPr>
            <w:tcW w:w="5531" w:type="dxa"/>
          </w:tcPr>
          <w:p w14:paraId="0289DFB4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7E57B52F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059BD" w:rsidRPr="00732BC3" w14:paraId="1D41262D" w14:textId="77777777" w:rsidTr="00732BC3">
        <w:trPr>
          <w:tblHeader/>
        </w:trPr>
        <w:tc>
          <w:tcPr>
            <w:tcW w:w="5531" w:type="dxa"/>
          </w:tcPr>
          <w:p w14:paraId="67ADFD6B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18DFD1A2" w14:textId="57035607" w:rsidR="00F059BD" w:rsidRPr="00831431" w:rsidRDefault="00AD5FA7" w:rsidP="00A67A8E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30 </w:t>
            </w:r>
            <w:r w:rsidRPr="00A67A8E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กันยายน</w:t>
            </w:r>
          </w:p>
        </w:tc>
        <w:tc>
          <w:tcPr>
            <w:tcW w:w="258" w:type="dxa"/>
            <w:vAlign w:val="bottom"/>
          </w:tcPr>
          <w:p w14:paraId="5D79EC92" w14:textId="77777777" w:rsidR="00F059BD" w:rsidRPr="00732BC3" w:rsidRDefault="00F059BD" w:rsidP="00732BC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29758A23" w14:textId="77777777" w:rsidR="00F059BD" w:rsidRPr="00732BC3" w:rsidRDefault="00F059BD" w:rsidP="00732BC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</w:tr>
      <w:tr w:rsidR="00F059BD" w:rsidRPr="00732BC3" w14:paraId="479C5BEA" w14:textId="77777777" w:rsidTr="00732BC3">
        <w:trPr>
          <w:tblHeader/>
        </w:trPr>
        <w:tc>
          <w:tcPr>
            <w:tcW w:w="5531" w:type="dxa"/>
          </w:tcPr>
          <w:p w14:paraId="67624E6F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4167DA1B" w14:textId="77777777" w:rsidR="00F059BD" w:rsidRPr="00732BC3" w:rsidRDefault="00F059BD" w:rsidP="00732BC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258" w:type="dxa"/>
            <w:vAlign w:val="bottom"/>
          </w:tcPr>
          <w:p w14:paraId="48271939" w14:textId="77777777" w:rsidR="00F059BD" w:rsidRPr="00732BC3" w:rsidRDefault="00F059BD" w:rsidP="00732BC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1EFF6A43" w14:textId="77777777" w:rsidR="00F059BD" w:rsidRPr="00732BC3" w:rsidRDefault="00F059BD" w:rsidP="00732BC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</w:tr>
      <w:tr w:rsidR="00F059BD" w:rsidRPr="00732BC3" w14:paraId="08223EB9" w14:textId="77777777" w:rsidTr="00732BC3">
        <w:trPr>
          <w:tblHeader/>
        </w:trPr>
        <w:tc>
          <w:tcPr>
            <w:tcW w:w="5531" w:type="dxa"/>
          </w:tcPr>
          <w:p w14:paraId="547EF619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25B411F9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F059BD" w:rsidRPr="00732BC3" w14:paraId="7BE4DD0C" w14:textId="77777777" w:rsidTr="00732BC3">
        <w:tc>
          <w:tcPr>
            <w:tcW w:w="5531" w:type="dxa"/>
            <w:vAlign w:val="bottom"/>
          </w:tcPr>
          <w:p w14:paraId="24CCFAB4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เงินกองทุนชั้นที่</w:t>
            </w:r>
            <w:r w:rsidRPr="00732BC3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  <w:t xml:space="preserve"> 1</w:t>
            </w:r>
          </w:p>
        </w:tc>
        <w:tc>
          <w:tcPr>
            <w:tcW w:w="1689" w:type="dxa"/>
          </w:tcPr>
          <w:p w14:paraId="66BA8768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258" w:type="dxa"/>
          </w:tcPr>
          <w:p w14:paraId="1CE98D94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46E936B7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</w:tr>
      <w:tr w:rsidR="00F059BD" w:rsidRPr="00732BC3" w14:paraId="3E388332" w14:textId="77777777" w:rsidTr="00732BC3">
        <w:tc>
          <w:tcPr>
            <w:tcW w:w="5531" w:type="dxa"/>
          </w:tcPr>
          <w:p w14:paraId="16011C02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เงินกองทุนชั้นที่ 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</w:tcPr>
          <w:p w14:paraId="439C3BF0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5BB43D67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2CA482BE" w14:textId="77777777" w:rsidR="00F059BD" w:rsidRPr="00901B79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</w:tr>
      <w:tr w:rsidR="000C261B" w:rsidRPr="00732BC3" w14:paraId="5ED6F2AB" w14:textId="77777777" w:rsidTr="00732BC3">
        <w:tc>
          <w:tcPr>
            <w:tcW w:w="5531" w:type="dxa"/>
          </w:tcPr>
          <w:p w14:paraId="190DFCA5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ทุนชำระแล้ว</w:t>
            </w:r>
          </w:p>
        </w:tc>
        <w:tc>
          <w:tcPr>
            <w:tcW w:w="1689" w:type="dxa"/>
          </w:tcPr>
          <w:p w14:paraId="48A1F37F" w14:textId="56DDD8EE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5,822,917</w:t>
            </w:r>
          </w:p>
        </w:tc>
        <w:tc>
          <w:tcPr>
            <w:tcW w:w="258" w:type="dxa"/>
          </w:tcPr>
          <w:p w14:paraId="080739C3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183FB387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5,822,917</w:t>
            </w:r>
          </w:p>
        </w:tc>
      </w:tr>
      <w:tr w:rsidR="000C261B" w:rsidRPr="00732BC3" w14:paraId="5B296894" w14:textId="77777777" w:rsidTr="00732BC3">
        <w:tc>
          <w:tcPr>
            <w:tcW w:w="5531" w:type="dxa"/>
          </w:tcPr>
          <w:p w14:paraId="772885E6" w14:textId="71E70F95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689" w:type="dxa"/>
          </w:tcPr>
          <w:p w14:paraId="68A5CB74" w14:textId="17D80512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733,333</w:t>
            </w:r>
          </w:p>
        </w:tc>
        <w:tc>
          <w:tcPr>
            <w:tcW w:w="258" w:type="dxa"/>
          </w:tcPr>
          <w:p w14:paraId="3B7B0791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79DE2B20" w14:textId="2B61F781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733,333</w:t>
            </w:r>
          </w:p>
        </w:tc>
      </w:tr>
      <w:tr w:rsidR="000C261B" w:rsidRPr="00732BC3" w14:paraId="27E48B73" w14:textId="77777777" w:rsidTr="00732BC3">
        <w:tc>
          <w:tcPr>
            <w:tcW w:w="5531" w:type="dxa"/>
          </w:tcPr>
          <w:p w14:paraId="5E9DDCA4" w14:textId="646EE40D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9" w:type="dxa"/>
          </w:tcPr>
          <w:p w14:paraId="6926687A" w14:textId="79D82C0B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389,831</w:t>
            </w:r>
          </w:p>
        </w:tc>
        <w:tc>
          <w:tcPr>
            <w:tcW w:w="258" w:type="dxa"/>
          </w:tcPr>
          <w:p w14:paraId="0182F58D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1812E4E9" w14:textId="782C7A9A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389,831</w:t>
            </w:r>
          </w:p>
        </w:tc>
      </w:tr>
      <w:tr w:rsidR="000C261B" w:rsidRPr="00732BC3" w14:paraId="102FD93A" w14:textId="77777777" w:rsidTr="00732BC3">
        <w:tc>
          <w:tcPr>
            <w:tcW w:w="5531" w:type="dxa"/>
          </w:tcPr>
          <w:p w14:paraId="05C680BA" w14:textId="06777056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9" w:type="dxa"/>
          </w:tcPr>
          <w:p w14:paraId="2B451568" w14:textId="1CB35DB6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9,086,11</w:t>
            </w:r>
            <w:r w:rsidR="00EE4BF7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58" w:type="dxa"/>
          </w:tcPr>
          <w:p w14:paraId="145310F6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51BE64DA" w14:textId="4D6911D2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6,120,475</w:t>
            </w:r>
          </w:p>
        </w:tc>
      </w:tr>
      <w:tr w:rsidR="000C261B" w:rsidRPr="00732BC3" w14:paraId="7BD7B9EA" w14:textId="77777777" w:rsidTr="00732BC3">
        <w:tc>
          <w:tcPr>
            <w:tcW w:w="5531" w:type="dxa"/>
          </w:tcPr>
          <w:p w14:paraId="16AD2F95" w14:textId="168844FB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689" w:type="dxa"/>
          </w:tcPr>
          <w:p w14:paraId="0D0732BC" w14:textId="429A0AAC" w:rsidR="000C261B" w:rsidRPr="00732BC3" w:rsidRDefault="003D692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25,56</w:t>
            </w:r>
            <w:r w:rsidR="00EE4BF7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258" w:type="dxa"/>
          </w:tcPr>
          <w:p w14:paraId="68321456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6443105D" w14:textId="481A4F70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64</w:t>
            </w:r>
          </w:p>
        </w:tc>
      </w:tr>
      <w:tr w:rsidR="000C261B" w:rsidRPr="00732BC3" w14:paraId="4AFDA302" w14:textId="77777777" w:rsidTr="00901B79">
        <w:tc>
          <w:tcPr>
            <w:tcW w:w="5531" w:type="dxa"/>
          </w:tcPr>
          <w:p w14:paraId="1E04490F" w14:textId="3466485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 xml:space="preserve">  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1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25739274" w14:textId="2BCB37A1" w:rsidR="000C261B" w:rsidRPr="00732BC3" w:rsidRDefault="003D692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(559,20</w:t>
            </w:r>
            <w:r w:rsidR="00EE4BF7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7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58" w:type="dxa"/>
          </w:tcPr>
          <w:p w14:paraId="5DC622FD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15391C41" w14:textId="5CCC3B8C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(578,280)</w:t>
            </w:r>
          </w:p>
        </w:tc>
      </w:tr>
      <w:tr w:rsidR="000C261B" w:rsidRPr="00732BC3" w14:paraId="7DB3ECE8" w14:textId="77777777" w:rsidTr="00901B79">
        <w:tc>
          <w:tcPr>
            <w:tcW w:w="5531" w:type="dxa"/>
          </w:tcPr>
          <w:p w14:paraId="7F6362CF" w14:textId="0272F805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22D28C4C" w14:textId="684903A0" w:rsidR="000C261B" w:rsidRPr="00A67A8E" w:rsidRDefault="003D692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A67A8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15,498,55</w:t>
            </w:r>
            <w:r w:rsidR="00EE4BF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58" w:type="dxa"/>
          </w:tcPr>
          <w:p w14:paraId="025D0512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459845A0" w14:textId="53A66A21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12,488,340</w:t>
            </w:r>
          </w:p>
        </w:tc>
      </w:tr>
      <w:tr w:rsidR="000C261B" w:rsidRPr="00732BC3" w14:paraId="0EBB0622" w14:textId="77777777" w:rsidTr="00901B79">
        <w:tc>
          <w:tcPr>
            <w:tcW w:w="5531" w:type="dxa"/>
          </w:tcPr>
          <w:p w14:paraId="7A9472B2" w14:textId="08068966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2C00FE97" w14:textId="7DD1B504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3D33BE4C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0518427A" w14:textId="711A45AC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0C261B" w:rsidRPr="00732BC3" w14:paraId="50B04C78" w14:textId="77777777" w:rsidTr="00901B79">
        <w:tc>
          <w:tcPr>
            <w:tcW w:w="5531" w:type="dxa"/>
          </w:tcPr>
          <w:p w14:paraId="37E70897" w14:textId="36352160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16"/>
                <w:szCs w:val="16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 xml:space="preserve">เงินกองทุนชั้นที่ 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  <w:t>1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689" w:type="dxa"/>
          </w:tcPr>
          <w:p w14:paraId="35415236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16"/>
                <w:szCs w:val="16"/>
                <w:lang w:eastAsia="th-TH"/>
              </w:rPr>
            </w:pPr>
          </w:p>
        </w:tc>
        <w:tc>
          <w:tcPr>
            <w:tcW w:w="258" w:type="dxa"/>
          </w:tcPr>
          <w:p w14:paraId="25FBB4CA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16"/>
                <w:szCs w:val="16"/>
                <w:lang w:val="en-GB" w:eastAsia="th-TH"/>
              </w:rPr>
            </w:pPr>
          </w:p>
        </w:tc>
        <w:tc>
          <w:tcPr>
            <w:tcW w:w="1705" w:type="dxa"/>
          </w:tcPr>
          <w:p w14:paraId="445374B0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16"/>
                <w:szCs w:val="16"/>
                <w:lang w:eastAsia="th-TH"/>
              </w:rPr>
            </w:pPr>
          </w:p>
        </w:tc>
      </w:tr>
      <w:tr w:rsidR="000C261B" w:rsidRPr="00732BC3" w14:paraId="057C8ADA" w14:textId="77777777" w:rsidTr="00732BC3">
        <w:tc>
          <w:tcPr>
            <w:tcW w:w="5531" w:type="dxa"/>
          </w:tcPr>
          <w:p w14:paraId="16726AD8" w14:textId="0DCDD1DF" w:rsidR="000C261B" w:rsidRPr="00732BC3" w:rsidRDefault="000C261B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15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689" w:type="dxa"/>
          </w:tcPr>
          <w:p w14:paraId="3E798C61" w14:textId="768E1EF5" w:rsidR="000C261B" w:rsidRPr="00732BC3" w:rsidRDefault="003D692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861,06</w:t>
            </w:r>
            <w:r w:rsidR="00EE4BF7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58" w:type="dxa"/>
          </w:tcPr>
          <w:p w14:paraId="580B29A6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F4998ED" w14:textId="79756AE1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1,150,000</w:t>
            </w:r>
          </w:p>
        </w:tc>
      </w:tr>
      <w:tr w:rsidR="000C261B" w:rsidRPr="00732BC3" w14:paraId="6DD05609" w14:textId="77777777" w:rsidTr="00901B79">
        <w:tc>
          <w:tcPr>
            <w:tcW w:w="5531" w:type="dxa"/>
            <w:vAlign w:val="bottom"/>
          </w:tcPr>
          <w:p w14:paraId="15E77D01" w14:textId="0D993C4F" w:rsidR="000C261B" w:rsidRPr="00732BC3" w:rsidRDefault="000C261B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6CB33E7E" w14:textId="34BC33D2" w:rsidR="000C261B" w:rsidRPr="00A67A8E" w:rsidRDefault="003D692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A67A8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16,359,61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58" w:type="dxa"/>
          </w:tcPr>
          <w:p w14:paraId="33714B48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1C61C507" w14:textId="296955C8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13,638,340</w:t>
            </w:r>
          </w:p>
        </w:tc>
      </w:tr>
      <w:tr w:rsidR="000C261B" w:rsidRPr="00732BC3" w14:paraId="3D72DF75" w14:textId="77777777" w:rsidTr="00901B79">
        <w:tc>
          <w:tcPr>
            <w:tcW w:w="5531" w:type="dxa"/>
            <w:vAlign w:val="bottom"/>
          </w:tcPr>
          <w:p w14:paraId="6C8195D2" w14:textId="040D4651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89" w:type="dxa"/>
          </w:tcPr>
          <w:p w14:paraId="425D918D" w14:textId="0C4F4A4D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1AA5963B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5D811E43" w14:textId="58E21A4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0C261B" w:rsidRPr="00732BC3" w14:paraId="66178CE9" w14:textId="77777777" w:rsidTr="00732BC3">
        <w:tc>
          <w:tcPr>
            <w:tcW w:w="5531" w:type="dxa"/>
            <w:vAlign w:val="bottom"/>
          </w:tcPr>
          <w:p w14:paraId="7AF373A7" w14:textId="7ABB258F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เงินกองทุนชั้นที่</w:t>
            </w:r>
            <w:r w:rsidRPr="00732BC3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  <w:t xml:space="preserve"> </w:t>
            </w:r>
            <w:r w:rsidRPr="00732BC3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</w:tcPr>
          <w:p w14:paraId="68A8B9F0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16"/>
                <w:szCs w:val="16"/>
                <w:lang w:eastAsia="th-TH"/>
              </w:rPr>
            </w:pPr>
          </w:p>
        </w:tc>
        <w:tc>
          <w:tcPr>
            <w:tcW w:w="258" w:type="dxa"/>
          </w:tcPr>
          <w:p w14:paraId="2BF21829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16"/>
                <w:szCs w:val="16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195ACEC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16"/>
                <w:szCs w:val="16"/>
                <w:lang w:eastAsia="th-TH"/>
              </w:rPr>
            </w:pPr>
          </w:p>
        </w:tc>
      </w:tr>
      <w:tr w:rsidR="000C261B" w:rsidRPr="00732BC3" w14:paraId="34943B65" w14:textId="77777777" w:rsidTr="00901B79">
        <w:tc>
          <w:tcPr>
            <w:tcW w:w="5531" w:type="dxa"/>
          </w:tcPr>
          <w:p w14:paraId="3085A2CF" w14:textId="4C8B7523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</w:tcPr>
          <w:p w14:paraId="11C3AE2D" w14:textId="418004DF" w:rsidR="000C261B" w:rsidRPr="00EB5DA9" w:rsidRDefault="003D692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1,700,000</w:t>
            </w:r>
          </w:p>
        </w:tc>
        <w:tc>
          <w:tcPr>
            <w:tcW w:w="258" w:type="dxa"/>
          </w:tcPr>
          <w:p w14:paraId="1AFDB90F" w14:textId="77777777" w:rsidR="000C261B" w:rsidRPr="00EB5DA9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12B13D95" w14:textId="7C27371B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0C261B" w:rsidRPr="00732BC3" w14:paraId="6F7B1B20" w14:textId="77777777" w:rsidTr="00901B79">
        <w:tc>
          <w:tcPr>
            <w:tcW w:w="5531" w:type="dxa"/>
          </w:tcPr>
          <w:p w14:paraId="752210CD" w14:textId="78F058D3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เงิน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สำรองทั่วไป</w:t>
            </w:r>
          </w:p>
        </w:tc>
        <w:tc>
          <w:tcPr>
            <w:tcW w:w="1689" w:type="dxa"/>
          </w:tcPr>
          <w:p w14:paraId="36EB8741" w14:textId="3242C06B" w:rsidR="000C261B" w:rsidRPr="00EB5DA9" w:rsidDel="00AD5FA7" w:rsidRDefault="003D692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1,155,062</w:t>
            </w:r>
          </w:p>
        </w:tc>
        <w:tc>
          <w:tcPr>
            <w:tcW w:w="258" w:type="dxa"/>
          </w:tcPr>
          <w:p w14:paraId="04B088FB" w14:textId="77777777" w:rsidR="000C261B" w:rsidRPr="00EB5DA9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0383B9CA" w14:textId="338A00A0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1,003,250</w:t>
            </w:r>
          </w:p>
        </w:tc>
      </w:tr>
      <w:tr w:rsidR="000C261B" w:rsidRPr="00732BC3" w14:paraId="7C1E6B06" w14:textId="77777777" w:rsidTr="00901B79">
        <w:tc>
          <w:tcPr>
            <w:tcW w:w="5531" w:type="dxa"/>
          </w:tcPr>
          <w:p w14:paraId="35B7695C" w14:textId="45657DED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851B5D4" w14:textId="5F441941" w:rsidR="000C261B" w:rsidRPr="00A67A8E" w:rsidRDefault="003D692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A67A8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2,855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 w:rsidRPr="00A67A8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062</w:t>
            </w:r>
          </w:p>
        </w:tc>
        <w:tc>
          <w:tcPr>
            <w:tcW w:w="258" w:type="dxa"/>
          </w:tcPr>
          <w:p w14:paraId="51B963D3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50377F60" w14:textId="5577A325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1,003,250</w:t>
            </w:r>
          </w:p>
        </w:tc>
      </w:tr>
      <w:tr w:rsidR="000C261B" w:rsidRPr="00732BC3" w14:paraId="50C4BC7F" w14:textId="77777777" w:rsidTr="00901B79">
        <w:tc>
          <w:tcPr>
            <w:tcW w:w="5531" w:type="dxa"/>
          </w:tcPr>
          <w:p w14:paraId="35FCCDA0" w14:textId="3826DB0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3E69441F" w14:textId="45AD5C95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676740A9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7F2886B5" w14:textId="26C58D15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0C261B" w:rsidRPr="00732BC3" w14:paraId="0483565D" w14:textId="77777777" w:rsidTr="00901B79">
        <w:tc>
          <w:tcPr>
            <w:tcW w:w="5531" w:type="dxa"/>
          </w:tcPr>
          <w:p w14:paraId="26803FF6" w14:textId="5F69F062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รวมเงินกองทุน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21228275" w14:textId="1B5D2D3A" w:rsidR="000C261B" w:rsidRPr="00732BC3" w:rsidRDefault="003D692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16"/>
                <w:szCs w:val="16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9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214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679</w:t>
            </w:r>
          </w:p>
        </w:tc>
        <w:tc>
          <w:tcPr>
            <w:tcW w:w="258" w:type="dxa"/>
          </w:tcPr>
          <w:p w14:paraId="43F37DEC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16"/>
                <w:szCs w:val="16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6F32A225" w14:textId="3FD11C2C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16"/>
                <w:szCs w:val="16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14,641,590</w:t>
            </w:r>
          </w:p>
        </w:tc>
      </w:tr>
      <w:tr w:rsidR="000C261B" w:rsidRPr="00732BC3" w14:paraId="59EFC136" w14:textId="77777777" w:rsidTr="00901B79">
        <w:tc>
          <w:tcPr>
            <w:tcW w:w="5531" w:type="dxa"/>
          </w:tcPr>
          <w:p w14:paraId="3D94D712" w14:textId="03C22703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14:paraId="120BAA9A" w14:textId="4A5F6366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258" w:type="dxa"/>
          </w:tcPr>
          <w:p w14:paraId="649CA059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shd w:val="clear" w:color="auto" w:fill="auto"/>
          </w:tcPr>
          <w:p w14:paraId="67C05E55" w14:textId="48751A91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</w:p>
        </w:tc>
      </w:tr>
      <w:tr w:rsidR="000C261B" w:rsidRPr="00732BC3" w14:paraId="23EC79BD" w14:textId="77777777" w:rsidTr="00901B79">
        <w:tc>
          <w:tcPr>
            <w:tcW w:w="5531" w:type="dxa"/>
          </w:tcPr>
          <w:p w14:paraId="5DD428C1" w14:textId="3BFE3C30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cs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2F2C62C9" w14:textId="2A4D12D5" w:rsidR="000C261B" w:rsidRPr="00732BC3" w:rsidRDefault="003D692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16"/>
                <w:szCs w:val="16"/>
                <w:lang w:val="en-GB" w:eastAsia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110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781</w:t>
            </w: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,2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16</w:t>
            </w:r>
          </w:p>
        </w:tc>
        <w:tc>
          <w:tcPr>
            <w:tcW w:w="258" w:type="dxa"/>
          </w:tcPr>
          <w:p w14:paraId="54D6775C" w14:textId="77777777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shd w:val="clear" w:color="auto" w:fill="auto"/>
          </w:tcPr>
          <w:p w14:paraId="42ADE30E" w14:textId="7AE21C5C" w:rsidR="000C261B" w:rsidRPr="00732BC3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16"/>
                <w:szCs w:val="16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96,496,223</w:t>
            </w:r>
          </w:p>
        </w:tc>
      </w:tr>
    </w:tbl>
    <w:p w14:paraId="2E64906A" w14:textId="71D04585" w:rsidR="00877E21" w:rsidRPr="00732BC3" w:rsidRDefault="00877E21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F059BD" w:rsidRPr="00732BC3" w14:paraId="4EC317C7" w14:textId="77777777" w:rsidTr="007C6363">
        <w:tc>
          <w:tcPr>
            <w:tcW w:w="5571" w:type="dxa"/>
            <w:vAlign w:val="center"/>
          </w:tcPr>
          <w:p w14:paraId="2FCEC078" w14:textId="009091DF" w:rsidR="00F059BD" w:rsidRPr="00732BC3" w:rsidRDefault="00F059BD" w:rsidP="00732BC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BA9489" w14:textId="77777777" w:rsidR="00F059BD" w:rsidRPr="00732BC3" w:rsidRDefault="00F059BD" w:rsidP="00732BC3">
            <w:pPr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75E1168C" w14:textId="77777777" w:rsidR="00F059BD" w:rsidRPr="00732BC3" w:rsidRDefault="00F059BD" w:rsidP="00732BC3">
            <w:pPr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5D186C50" w14:textId="77777777" w:rsidR="00AD5FA7" w:rsidRDefault="00AD5FA7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A67A8E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 </w:t>
            </w:r>
          </w:p>
          <w:p w14:paraId="227A1C69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41A0BEC3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31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2565</w:t>
            </w:r>
          </w:p>
        </w:tc>
      </w:tr>
      <w:tr w:rsidR="00F059BD" w:rsidRPr="00732BC3" w14:paraId="231AE491" w14:textId="77777777" w:rsidTr="007C6363">
        <w:tc>
          <w:tcPr>
            <w:tcW w:w="5571" w:type="dxa"/>
            <w:vAlign w:val="center"/>
          </w:tcPr>
          <w:p w14:paraId="2D741E70" w14:textId="77777777" w:rsidR="00F059BD" w:rsidRPr="00732BC3" w:rsidRDefault="00F059BD" w:rsidP="00732BC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AC06CCD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4A4A9E" w:rsidRPr="00732BC3" w14:paraId="15B35448" w14:textId="77777777" w:rsidTr="007C6363">
        <w:tc>
          <w:tcPr>
            <w:tcW w:w="5571" w:type="dxa"/>
            <w:vAlign w:val="center"/>
          </w:tcPr>
          <w:p w14:paraId="59BF5E53" w14:textId="77777777" w:rsidR="004A4A9E" w:rsidRPr="00732BC3" w:rsidRDefault="004A4A9E" w:rsidP="004A4A9E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1D927337" w14:textId="77777777" w:rsidR="004A4A9E" w:rsidRPr="00732BC3" w:rsidRDefault="004A4A9E" w:rsidP="004A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165ACF63" w14:textId="77CC038D" w:rsidR="004A4A9E" w:rsidRPr="00732BC3" w:rsidRDefault="003D692B" w:rsidP="004A4A9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17.34</w:t>
            </w:r>
          </w:p>
        </w:tc>
        <w:tc>
          <w:tcPr>
            <w:tcW w:w="1170" w:type="dxa"/>
            <w:vAlign w:val="center"/>
          </w:tcPr>
          <w:p w14:paraId="34D2CA9A" w14:textId="77777777" w:rsidR="004A4A9E" w:rsidRPr="00732BC3" w:rsidRDefault="004A4A9E" w:rsidP="004A4A9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15.17</w:t>
            </w:r>
          </w:p>
        </w:tc>
      </w:tr>
      <w:tr w:rsidR="004A4A9E" w:rsidRPr="00732BC3" w14:paraId="5E8A1C79" w14:textId="77777777" w:rsidTr="007C6363">
        <w:tc>
          <w:tcPr>
            <w:tcW w:w="5571" w:type="dxa"/>
            <w:vAlign w:val="center"/>
          </w:tcPr>
          <w:p w14:paraId="1BB51BEF" w14:textId="77777777" w:rsidR="004A4A9E" w:rsidRPr="00732BC3" w:rsidRDefault="004A4A9E" w:rsidP="004A4A9E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DFD6822" w14:textId="77777777" w:rsidR="004A4A9E" w:rsidRPr="00732BC3" w:rsidRDefault="004A4A9E" w:rsidP="004A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4D909EB1" w14:textId="7488A11C" w:rsidR="004A4A9E" w:rsidRPr="00732BC3" w:rsidRDefault="003D692B" w:rsidP="004A4A9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14.77</w:t>
            </w:r>
          </w:p>
        </w:tc>
        <w:tc>
          <w:tcPr>
            <w:tcW w:w="1170" w:type="dxa"/>
            <w:vAlign w:val="center"/>
          </w:tcPr>
          <w:p w14:paraId="4024CAEF" w14:textId="77777777" w:rsidR="004A4A9E" w:rsidRPr="00732BC3" w:rsidRDefault="004A4A9E" w:rsidP="004A4A9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14.13</w:t>
            </w:r>
          </w:p>
        </w:tc>
      </w:tr>
      <w:tr w:rsidR="004A4A9E" w:rsidRPr="00732BC3" w14:paraId="364BABA6" w14:textId="77777777" w:rsidTr="007C6363">
        <w:tc>
          <w:tcPr>
            <w:tcW w:w="5571" w:type="dxa"/>
            <w:vAlign w:val="center"/>
          </w:tcPr>
          <w:p w14:paraId="73732C24" w14:textId="77777777" w:rsidR="004A4A9E" w:rsidRPr="00732BC3" w:rsidRDefault="004A4A9E" w:rsidP="004A4A9E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60" w:type="dxa"/>
            <w:vAlign w:val="center"/>
          </w:tcPr>
          <w:p w14:paraId="24714748" w14:textId="77777777" w:rsidR="004A4A9E" w:rsidRPr="00732BC3" w:rsidRDefault="004A4A9E" w:rsidP="004A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center"/>
          </w:tcPr>
          <w:p w14:paraId="28C865B5" w14:textId="77777777" w:rsidR="004A4A9E" w:rsidRPr="00732BC3" w:rsidRDefault="004A4A9E" w:rsidP="004A4A9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AF28E59" w14:textId="77777777" w:rsidR="004A4A9E" w:rsidRPr="00732BC3" w:rsidRDefault="004A4A9E" w:rsidP="004A4A9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A9E" w:rsidRPr="00732BC3" w14:paraId="078A36F0" w14:textId="77777777" w:rsidTr="007C6363">
        <w:tc>
          <w:tcPr>
            <w:tcW w:w="5571" w:type="dxa"/>
            <w:vAlign w:val="center"/>
          </w:tcPr>
          <w:p w14:paraId="1004C571" w14:textId="77777777" w:rsidR="004A4A9E" w:rsidRPr="00732BC3" w:rsidRDefault="004A4A9E" w:rsidP="004A4A9E">
            <w:pPr>
              <w:tabs>
                <w:tab w:val="left" w:pos="540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2173421" w14:textId="77777777" w:rsidR="004A4A9E" w:rsidRPr="00732BC3" w:rsidRDefault="004A4A9E" w:rsidP="004A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6F3792AD" w14:textId="07EB5B21" w:rsidR="004A4A9E" w:rsidRPr="00732BC3" w:rsidRDefault="003D692B" w:rsidP="004A4A9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13.99</w:t>
            </w:r>
          </w:p>
        </w:tc>
        <w:tc>
          <w:tcPr>
            <w:tcW w:w="1170" w:type="dxa"/>
            <w:vAlign w:val="center"/>
          </w:tcPr>
          <w:p w14:paraId="4202FBFF" w14:textId="77777777" w:rsidR="004A4A9E" w:rsidRPr="00732BC3" w:rsidRDefault="004A4A9E" w:rsidP="004A4A9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12.94</w:t>
            </w:r>
          </w:p>
        </w:tc>
      </w:tr>
    </w:tbl>
    <w:p w14:paraId="6CBD1ACC" w14:textId="77777777" w:rsidR="00D31D7C" w:rsidRPr="009E4D76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2DBA07D6" w14:textId="408A56EE" w:rsidR="00D31D7C" w:rsidRPr="00831431" w:rsidRDefault="00D31D7C" w:rsidP="00831431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D43289">
        <w:rPr>
          <w:rFonts w:asciiTheme="majorBidi" w:eastAsia="Cordia New" w:hAnsiTheme="majorBidi" w:cs="Angsana New"/>
          <w:sz w:val="28"/>
          <w:szCs w:val="28"/>
          <w:cs/>
        </w:rPr>
        <w:t xml:space="preserve">ณ วันที่ </w:t>
      </w:r>
      <w:r w:rsidR="00985AFF">
        <w:rPr>
          <w:rFonts w:ascii="Angsana New" w:hAnsi="Angsana New" w:cs="Angsana New" w:hint="cs"/>
          <w:sz w:val="28"/>
          <w:szCs w:val="28"/>
          <w:lang w:val="en-US"/>
        </w:rPr>
        <w:t xml:space="preserve">30 </w:t>
      </w:r>
      <w:r w:rsidR="00985AFF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="00985AFF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D43289">
        <w:rPr>
          <w:rFonts w:asciiTheme="majorBidi" w:eastAsia="Cordia New" w:hAnsiTheme="majorBidi" w:cs="Angsana New"/>
          <w:sz w:val="28"/>
          <w:szCs w:val="28"/>
        </w:rPr>
        <w:t>256</w:t>
      </w:r>
      <w:r w:rsidR="00F059BD" w:rsidRPr="00D43289">
        <w:rPr>
          <w:rFonts w:asciiTheme="majorBidi" w:eastAsia="Cordia New" w:hAnsiTheme="majorBidi" w:cs="Angsana New"/>
          <w:sz w:val="28"/>
          <w:szCs w:val="28"/>
        </w:rPr>
        <w:t>6</w:t>
      </w:r>
      <w:r w:rsidRPr="00D43289">
        <w:rPr>
          <w:rFonts w:asciiTheme="majorBidi" w:eastAsia="Cordia New" w:hAnsiTheme="majorBidi" w:cs="Angsana New"/>
          <w:sz w:val="28"/>
          <w:szCs w:val="28"/>
          <w:cs/>
        </w:rPr>
        <w:t xml:space="preserve"> และ </w:t>
      </w:r>
      <w:r w:rsidRPr="00D43289">
        <w:rPr>
          <w:rFonts w:asciiTheme="majorBidi" w:eastAsia="Cordia New" w:hAnsiTheme="majorBidi" w:cs="Angsana New"/>
          <w:sz w:val="28"/>
          <w:szCs w:val="28"/>
        </w:rPr>
        <w:t xml:space="preserve">31 </w:t>
      </w:r>
      <w:r w:rsidRPr="00D43289">
        <w:rPr>
          <w:rFonts w:asciiTheme="majorBidi" w:eastAsia="Cordia New" w:hAnsiTheme="majorBidi" w:cs="Angsana New"/>
          <w:sz w:val="28"/>
          <w:szCs w:val="28"/>
          <w:cs/>
        </w:rPr>
        <w:t>ธันวาคม</w:t>
      </w:r>
      <w:r w:rsidRPr="00D43289">
        <w:rPr>
          <w:rFonts w:asciiTheme="majorBidi" w:eastAsia="Cordia New" w:hAnsiTheme="majorBidi" w:cs="Angsana New"/>
          <w:sz w:val="28"/>
          <w:szCs w:val="28"/>
        </w:rPr>
        <w:t xml:space="preserve"> 256</w:t>
      </w:r>
      <w:r w:rsidR="00F059BD" w:rsidRPr="00D43289">
        <w:rPr>
          <w:rFonts w:asciiTheme="majorBidi" w:eastAsia="Cordia New" w:hAnsiTheme="majorBidi" w:cs="Angsana New"/>
          <w:sz w:val="28"/>
          <w:szCs w:val="28"/>
        </w:rPr>
        <w:t>5</w:t>
      </w:r>
      <w:r w:rsidRPr="00D43289">
        <w:rPr>
          <w:rFonts w:asciiTheme="majorBidi" w:eastAsia="Cordia New" w:hAnsiTheme="majorBidi" w:cs="Angsana New"/>
          <w:sz w:val="28"/>
          <w:szCs w:val="28"/>
        </w:rPr>
        <w:t xml:space="preserve"> </w:t>
      </w:r>
      <w:r w:rsidRPr="00D43289">
        <w:rPr>
          <w:rFonts w:asciiTheme="majorBidi" w:eastAsia="Cordia New" w:hAnsiTheme="majorBidi" w:cs="Angsana New"/>
          <w:sz w:val="28"/>
          <w:szCs w:val="28"/>
          <w:cs/>
        </w:rPr>
        <w:t xml:space="preserve">ธนาคารไม่มีเงินกองทุนส่วนเพิ่มเพื่อรองรับการให้สินเชื่อแก่กลุ่มลูกหนี้รายใหญ่ </w:t>
      </w:r>
    </w:p>
    <w:p w14:paraId="42BD5731" w14:textId="760B930D" w:rsidR="002B52E6" w:rsidRPr="009E4D76" w:rsidRDefault="002B52E6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6DAA4121" w14:textId="77777777" w:rsidR="00D31D7C" w:rsidRPr="00FB2FBB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2FB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การบริหารจัดการเงินกองทุน</w:t>
      </w:r>
    </w:p>
    <w:p w14:paraId="379177AA" w14:textId="77777777" w:rsidR="00D31D7C" w:rsidRPr="009E4D76" w:rsidRDefault="00D31D7C" w:rsidP="00D31D7C">
      <w:pPr>
        <w:tabs>
          <w:tab w:val="clear" w:pos="454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62A88527" w14:textId="77777777" w:rsidR="00D31D7C" w:rsidRPr="00FB2FBB" w:rsidRDefault="00D31D7C" w:rsidP="00D31D7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FB2FBB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วัตถุประสงค์ของธนาคารในการบริหารจัดการเงินกองทุน คือ การดำรงไว้ซึ่งความสามารถในการดำเนินงานอย่างต่อเนื่องและการดำรงเงินกองทุนตามกฎหมาย ตามพระราชบัญญัติธุรกิจสถาบันการเงิน พ.ศ. </w:t>
      </w:r>
      <w:r w:rsidRPr="00FB2FBB">
        <w:rPr>
          <w:rFonts w:asciiTheme="majorBidi" w:eastAsia="Cordia New" w:hAnsiTheme="majorBidi" w:cstheme="majorBidi"/>
          <w:sz w:val="28"/>
          <w:szCs w:val="28"/>
          <w:lang w:val="en-US"/>
        </w:rPr>
        <w:t>2551</w:t>
      </w:r>
    </w:p>
    <w:p w14:paraId="0254A0C8" w14:textId="175F603D" w:rsidR="00CE5ED6" w:rsidRPr="009E4D76" w:rsidRDefault="00CE5ED6" w:rsidP="00FB7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49C5C17" w14:textId="40411E5F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เงินลงทุนสุทธิ</w:t>
      </w:r>
    </w:p>
    <w:p w14:paraId="4C512FF4" w14:textId="597FA289" w:rsidR="00D31D7C" w:rsidRPr="009E4D76" w:rsidRDefault="00D31D7C" w:rsidP="00FB7EB7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color w:val="000000"/>
          <w:sz w:val="20"/>
          <w:lang w:val="en-US" w:bidi="th-TH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F059BD" w:rsidRPr="00FB7EB7" w14:paraId="551AA202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37E0A212" w14:textId="77777777" w:rsidR="00F059BD" w:rsidRPr="00FB7EB7" w:rsidRDefault="00F059BD" w:rsidP="00FB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3FB67105" w14:textId="77777777" w:rsidR="00F059BD" w:rsidRPr="00FB7EB7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76" w:right="-8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FB7EB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FB7EB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งบการเงินเฉพาะธนาคาร</w:t>
            </w:r>
          </w:p>
        </w:tc>
      </w:tr>
      <w:tr w:rsidR="00F059BD" w:rsidRPr="00732BC3" w14:paraId="0D1DD43B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79C614B8" w14:textId="77777777" w:rsidR="00F059BD" w:rsidRPr="00732BC3" w:rsidRDefault="00F059BD" w:rsidP="00FB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F15C98F" w14:textId="25C268C9" w:rsidR="00F059BD" w:rsidRPr="00831431" w:rsidRDefault="00985AFF" w:rsidP="00831431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41E25063" w14:textId="77777777" w:rsidR="00F059BD" w:rsidRPr="00732BC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2232ACD9" w14:textId="77777777" w:rsidR="00F059BD" w:rsidRPr="00732BC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059BD" w:rsidRPr="00732BC3" w14:paraId="69233C48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4C639547" w14:textId="77777777" w:rsidR="00F059BD" w:rsidRPr="00732BC3" w:rsidRDefault="00F059BD" w:rsidP="00FB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62A753" w14:textId="77777777" w:rsidR="00F059BD" w:rsidRPr="00732BC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AB9EF86" w14:textId="77777777" w:rsidR="00F059BD" w:rsidRPr="00732BC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A26AF62" w14:textId="77777777" w:rsidR="00F059BD" w:rsidRPr="00732BC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059BD" w:rsidRPr="00732BC3" w14:paraId="08E937FD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07CC95C3" w14:textId="77777777" w:rsidR="00F059BD" w:rsidRPr="00732BC3" w:rsidRDefault="00F059BD" w:rsidP="00FB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4E9A1A21" w14:textId="77777777" w:rsidR="00F059BD" w:rsidRPr="00732BC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059BD" w:rsidRPr="00732BC3" w14:paraId="1FE7E976" w14:textId="77777777" w:rsidTr="00831431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61589C6" w14:textId="77777777" w:rsidR="00F059BD" w:rsidRPr="00732BC3" w:rsidRDefault="00F059BD" w:rsidP="00FB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5358DB" w14:textId="77777777" w:rsidR="00F059BD" w:rsidRPr="00732BC3" w:rsidRDefault="00F059BD" w:rsidP="00FB7EB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84A101" w14:textId="77777777" w:rsidR="00F059BD" w:rsidRPr="00732BC3" w:rsidRDefault="00F059BD" w:rsidP="00FB7EB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3E2155DE" w14:textId="77777777" w:rsidR="00F059BD" w:rsidRPr="00732BC3" w:rsidRDefault="00F059BD" w:rsidP="00FB7EB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297001" w:rsidRPr="00732BC3" w14:paraId="0548713D" w14:textId="77777777" w:rsidTr="00831431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EF4161B" w14:textId="77777777" w:rsidR="00297001" w:rsidRPr="00732BC3" w:rsidRDefault="00297001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00D32B" w14:textId="0D1DCD98" w:rsidR="00297001" w:rsidRPr="00A67A8E" w:rsidRDefault="00713997" w:rsidP="00A67A8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,981,232</w:t>
            </w:r>
          </w:p>
        </w:tc>
        <w:tc>
          <w:tcPr>
            <w:tcW w:w="180" w:type="dxa"/>
          </w:tcPr>
          <w:p w14:paraId="5BB1C56D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DEFD843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2,920,309</w:t>
            </w:r>
          </w:p>
        </w:tc>
      </w:tr>
      <w:tr w:rsidR="0046442F" w:rsidRPr="00732BC3" w14:paraId="589E1664" w14:textId="77777777" w:rsidTr="00831431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0AC2F59" w14:textId="38D7262E" w:rsidR="0046442F" w:rsidRPr="00732BC3" w:rsidRDefault="0046442F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1414C" w14:textId="1A6B7210" w:rsidR="0046442F" w:rsidRPr="00A67A8E" w:rsidDel="00985AFF" w:rsidRDefault="00713997" w:rsidP="00A67A8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21,011</w:t>
            </w:r>
          </w:p>
        </w:tc>
        <w:tc>
          <w:tcPr>
            <w:tcW w:w="180" w:type="dxa"/>
          </w:tcPr>
          <w:p w14:paraId="6D52E3E3" w14:textId="77777777" w:rsidR="0046442F" w:rsidRPr="00732BC3" w:rsidRDefault="0046442F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1FFD6F28" w14:textId="4B1E5F12" w:rsidR="0046442F" w:rsidRPr="00A67A8E" w:rsidRDefault="0046442F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97001" w:rsidRPr="00732BC3" w14:paraId="328E844D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472CDE0B" w14:textId="77777777" w:rsidR="00297001" w:rsidRPr="00732BC3" w:rsidRDefault="00297001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F1E45" w14:textId="3102A9C5" w:rsidR="00297001" w:rsidRPr="00713997" w:rsidRDefault="00713997" w:rsidP="00A67A8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4,002,243</w:t>
            </w:r>
          </w:p>
        </w:tc>
        <w:tc>
          <w:tcPr>
            <w:tcW w:w="180" w:type="dxa"/>
          </w:tcPr>
          <w:p w14:paraId="3949017A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A78F1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2,920,309</w:t>
            </w:r>
          </w:p>
        </w:tc>
      </w:tr>
      <w:tr w:rsidR="00297001" w:rsidRPr="00732BC3" w14:paraId="5B7D766E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0765424" w14:textId="77777777" w:rsidR="00297001" w:rsidRPr="00732BC3" w:rsidRDefault="00297001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6BE91" w14:textId="0F4BD234" w:rsidR="00297001" w:rsidRPr="00713997" w:rsidRDefault="00713997" w:rsidP="00A67A8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(19,028)</w:t>
            </w:r>
          </w:p>
        </w:tc>
        <w:tc>
          <w:tcPr>
            <w:tcW w:w="180" w:type="dxa"/>
          </w:tcPr>
          <w:p w14:paraId="2A49CA8C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6BEC18BA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(40,500)</w:t>
            </w:r>
          </w:p>
        </w:tc>
      </w:tr>
      <w:tr w:rsidR="00297001" w:rsidRPr="00FB7EB7" w14:paraId="4AB71476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735324C" w14:textId="77777777" w:rsidR="00297001" w:rsidRPr="00FB7EB7" w:rsidRDefault="00297001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D793BB" w14:textId="77777777" w:rsidR="00297001" w:rsidRPr="00FB7EB7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3F4B4C2B" w14:textId="77777777" w:rsidR="00297001" w:rsidRPr="00FB7EB7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46B5E24A" w14:textId="77777777" w:rsidR="00297001" w:rsidRPr="00FB7EB7" w:rsidRDefault="00297001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</w:tr>
      <w:tr w:rsidR="00297001" w:rsidRPr="00732BC3" w14:paraId="69A32226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C98DC10" w14:textId="77777777" w:rsidR="00297001" w:rsidRPr="00732BC3" w:rsidRDefault="00297001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 w:rsidRPr="00732B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br/>
              <w:t xml:space="preserve">   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F52EA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B5CB3A5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2E64BC93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297001" w:rsidRPr="00732BC3" w14:paraId="21ABB141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2620856" w14:textId="77777777" w:rsidR="00297001" w:rsidRPr="00732BC3" w:rsidRDefault="00297001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E6A0BB" w14:textId="2ED1D316" w:rsidR="00297001" w:rsidRPr="00713997" w:rsidRDefault="00713997" w:rsidP="00A67A8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2,448</w:t>
            </w:r>
          </w:p>
        </w:tc>
        <w:tc>
          <w:tcPr>
            <w:tcW w:w="180" w:type="dxa"/>
          </w:tcPr>
          <w:p w14:paraId="2BB12FCE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4783ADB4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2,441</w:t>
            </w:r>
          </w:p>
        </w:tc>
      </w:tr>
      <w:tr w:rsidR="00297001" w:rsidRPr="00732BC3" w14:paraId="19A33E5C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2BBBC71" w14:textId="77777777" w:rsidR="00297001" w:rsidRPr="00732BC3" w:rsidRDefault="00297001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90CE0" w14:textId="5BC06D7D" w:rsidR="00297001" w:rsidRPr="00713997" w:rsidRDefault="00713997" w:rsidP="00A67A8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2,448</w:t>
            </w:r>
          </w:p>
        </w:tc>
        <w:tc>
          <w:tcPr>
            <w:tcW w:w="180" w:type="dxa"/>
          </w:tcPr>
          <w:p w14:paraId="32AFAE57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00597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2,441</w:t>
            </w:r>
          </w:p>
        </w:tc>
      </w:tr>
      <w:tr w:rsidR="00297001" w:rsidRPr="00FB7EB7" w14:paraId="53013B72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69C145C" w14:textId="77777777" w:rsidR="00297001" w:rsidRPr="00FB7EB7" w:rsidRDefault="00297001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5C518" w14:textId="77777777" w:rsidR="00297001" w:rsidRPr="00FB7EB7" w:rsidRDefault="00297001" w:rsidP="00A67A8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5A2701FC" w14:textId="77777777" w:rsidR="00297001" w:rsidRPr="00FB7EB7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2583F957" w14:textId="77777777" w:rsidR="00297001" w:rsidRPr="00FB7EB7" w:rsidRDefault="00297001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</w:tr>
      <w:tr w:rsidR="00297001" w:rsidRPr="00732BC3" w14:paraId="2C005489" w14:textId="77777777">
        <w:trPr>
          <w:cantSplit/>
          <w:trHeight w:val="374"/>
        </w:trPr>
        <w:tc>
          <w:tcPr>
            <w:tcW w:w="6300" w:type="dxa"/>
            <w:shd w:val="clear" w:color="auto" w:fill="auto"/>
            <w:vAlign w:val="bottom"/>
          </w:tcPr>
          <w:p w14:paraId="71527122" w14:textId="77777777" w:rsidR="00297001" w:rsidRPr="00732BC3" w:rsidRDefault="00297001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CB14B3" w14:textId="255E0A9A" w:rsidR="00297001" w:rsidRPr="00713997" w:rsidRDefault="00713997" w:rsidP="00A67A8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4,004,691</w:t>
            </w:r>
          </w:p>
        </w:tc>
        <w:tc>
          <w:tcPr>
            <w:tcW w:w="180" w:type="dxa"/>
          </w:tcPr>
          <w:p w14:paraId="43E5C782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61238DB5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2,922,750</w:t>
            </w:r>
          </w:p>
        </w:tc>
      </w:tr>
    </w:tbl>
    <w:p w14:paraId="3B761525" w14:textId="3B95B972" w:rsidR="00D31D7C" w:rsidRDefault="00D31D7C" w:rsidP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FB7EB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985AFF" w:rsidRPr="00A67A8E">
        <w:rPr>
          <w:rFonts w:asciiTheme="majorBidi" w:hAnsiTheme="majorBidi" w:cstheme="majorBidi"/>
          <w:sz w:val="28"/>
          <w:szCs w:val="28"/>
        </w:rPr>
        <w:t xml:space="preserve">30 </w:t>
      </w:r>
      <w:r w:rsidR="00985AFF" w:rsidRPr="00A67A8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A67A8E">
        <w:rPr>
          <w:rFonts w:asciiTheme="majorBidi" w:hAnsiTheme="majorBidi" w:cstheme="majorBidi"/>
          <w:sz w:val="28"/>
          <w:szCs w:val="28"/>
        </w:rPr>
        <w:t>256</w:t>
      </w:r>
      <w:r w:rsidR="00F059BD" w:rsidRPr="00A67A8E">
        <w:rPr>
          <w:rFonts w:asciiTheme="majorBidi" w:hAnsiTheme="majorBidi" w:cstheme="majorBidi"/>
          <w:sz w:val="28"/>
          <w:szCs w:val="28"/>
        </w:rPr>
        <w:t>6</w:t>
      </w:r>
      <w:r w:rsidRPr="00A67A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A67A8E">
        <w:rPr>
          <w:rFonts w:asciiTheme="majorBidi" w:hAnsiTheme="majorBidi" w:cstheme="majorBidi"/>
          <w:sz w:val="28"/>
          <w:szCs w:val="28"/>
        </w:rPr>
        <w:t xml:space="preserve">31 </w:t>
      </w:r>
      <w:r w:rsidRPr="00A67A8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67A8E">
        <w:rPr>
          <w:rFonts w:asciiTheme="majorBidi" w:hAnsiTheme="majorBidi" w:cstheme="majorBidi"/>
          <w:sz w:val="28"/>
          <w:szCs w:val="28"/>
        </w:rPr>
        <w:t xml:space="preserve"> 256</w:t>
      </w:r>
      <w:r w:rsidR="00F059BD" w:rsidRPr="00A67A8E">
        <w:rPr>
          <w:rFonts w:asciiTheme="majorBidi" w:hAnsiTheme="majorBidi" w:cstheme="majorBidi"/>
          <w:sz w:val="28"/>
          <w:szCs w:val="28"/>
        </w:rPr>
        <w:t>5</w:t>
      </w:r>
      <w:r w:rsidRPr="00A67A8E">
        <w:rPr>
          <w:rFonts w:asciiTheme="majorBidi" w:hAnsiTheme="majorBidi" w:cstheme="majorBidi"/>
          <w:sz w:val="28"/>
          <w:szCs w:val="28"/>
        </w:rPr>
        <w:t xml:space="preserve"> </w:t>
      </w:r>
      <w:r w:rsidRPr="00A67A8E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FB7EB7">
        <w:rPr>
          <w:rFonts w:asciiTheme="majorBidi" w:hAnsiTheme="majorBidi" w:cstheme="majorBidi"/>
          <w:sz w:val="28"/>
          <w:szCs w:val="28"/>
          <w:cs/>
        </w:rPr>
        <w:t xml:space="preserve">ธนาคารมีเงินลงทุนในหลักทรัพย์บางส่วนได้นำไปวางเป็นหลักประกันซึ่งอธิบายในหมายเหตุข้อ </w:t>
      </w:r>
      <w:r w:rsidR="00DA4991" w:rsidRPr="00FB7EB7">
        <w:rPr>
          <w:rFonts w:asciiTheme="majorBidi" w:hAnsiTheme="majorBidi" w:cstheme="majorBidi"/>
          <w:sz w:val="28"/>
          <w:szCs w:val="28"/>
        </w:rPr>
        <w:t>1</w:t>
      </w:r>
      <w:r w:rsidR="002E7319">
        <w:rPr>
          <w:rFonts w:asciiTheme="majorBidi" w:hAnsiTheme="majorBidi" w:cstheme="majorBidi"/>
          <w:sz w:val="28"/>
          <w:szCs w:val="28"/>
        </w:rPr>
        <w:t>4</w:t>
      </w:r>
    </w:p>
    <w:p w14:paraId="5C8CED5F" w14:textId="77777777" w:rsidR="00F352A9" w:rsidRPr="00FB7EB7" w:rsidRDefault="00F352A9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30E00" w14:textId="020DE6A8" w:rsidR="00012D2D" w:rsidRDefault="00D31D7C" w:rsidP="0001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FB7E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85AFF">
        <w:rPr>
          <w:rFonts w:ascii="Angsana New" w:hAnsi="Angsana New" w:cs="Angsana New" w:hint="cs"/>
          <w:sz w:val="28"/>
          <w:szCs w:val="28"/>
        </w:rPr>
        <w:t xml:space="preserve">30 </w:t>
      </w:r>
      <w:r w:rsidR="00985AFF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85AFF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FB7EB7">
        <w:rPr>
          <w:rFonts w:asciiTheme="majorBidi" w:hAnsiTheme="majorBidi" w:cstheme="majorBidi"/>
          <w:bCs/>
          <w:sz w:val="28"/>
          <w:szCs w:val="28"/>
        </w:rPr>
        <w:t>256</w:t>
      </w:r>
      <w:r w:rsidR="00F059BD" w:rsidRPr="00FB7EB7">
        <w:rPr>
          <w:rFonts w:asciiTheme="majorBidi" w:hAnsiTheme="majorBidi" w:cstheme="majorBidi"/>
          <w:bCs/>
          <w:sz w:val="28"/>
          <w:szCs w:val="28"/>
        </w:rPr>
        <w:t>6</w:t>
      </w:r>
      <w:r w:rsidRPr="00FB7EB7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FB7EB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FB7EB7">
        <w:rPr>
          <w:rFonts w:asciiTheme="majorBidi" w:eastAsia="AngsanaNew" w:hAnsiTheme="majorBidi" w:cstheme="majorBidi"/>
          <w:spacing w:val="-4"/>
          <w:sz w:val="28"/>
          <w:szCs w:val="28"/>
          <w:lang w:eastAsia="en-GB"/>
        </w:rPr>
        <w:t xml:space="preserve">31 </w:t>
      </w:r>
      <w:r w:rsidRPr="00FB7EB7">
        <w:rPr>
          <w:rFonts w:asciiTheme="majorBidi" w:eastAsia="AngsanaNew" w:hAnsiTheme="majorBidi" w:cstheme="majorBidi"/>
          <w:spacing w:val="-4"/>
          <w:sz w:val="28"/>
          <w:szCs w:val="28"/>
          <w:cs/>
          <w:lang w:eastAsia="en-GB"/>
        </w:rPr>
        <w:t>ธันวาคม</w:t>
      </w:r>
      <w:r w:rsidRPr="00FB7EB7">
        <w:rPr>
          <w:rFonts w:asciiTheme="majorBidi" w:eastAsia="AngsanaNew" w:hAnsiTheme="majorBidi" w:cstheme="majorBidi"/>
          <w:spacing w:val="-4"/>
          <w:sz w:val="28"/>
          <w:szCs w:val="28"/>
          <w:lang w:eastAsia="en-GB"/>
        </w:rPr>
        <w:t xml:space="preserve"> 256</w:t>
      </w:r>
      <w:r w:rsidR="00F059BD" w:rsidRPr="00FB7EB7">
        <w:rPr>
          <w:rFonts w:asciiTheme="majorBidi" w:eastAsia="AngsanaNew" w:hAnsiTheme="majorBidi" w:cstheme="majorBidi"/>
          <w:spacing w:val="-4"/>
          <w:sz w:val="28"/>
          <w:szCs w:val="28"/>
          <w:lang w:eastAsia="en-GB"/>
        </w:rPr>
        <w:t>5</w:t>
      </w:r>
      <w:r w:rsidRPr="00FB7EB7">
        <w:rPr>
          <w:rFonts w:asciiTheme="majorBidi" w:eastAsia="AngsanaNew" w:hAnsiTheme="majorBidi" w:cstheme="majorBidi"/>
          <w:spacing w:val="-4"/>
          <w:sz w:val="28"/>
          <w:szCs w:val="28"/>
          <w:lang w:eastAsia="en-GB"/>
        </w:rPr>
        <w:t xml:space="preserve"> </w:t>
      </w:r>
      <w:r w:rsidRPr="00FB7EB7">
        <w:rPr>
          <w:rFonts w:asciiTheme="majorBidi" w:eastAsia="Cordia New" w:hAnsiTheme="majorBidi" w:cstheme="majorBidi"/>
          <w:sz w:val="28"/>
          <w:szCs w:val="28"/>
          <w:cs/>
        </w:rPr>
        <w:t>กลุ่ม</w:t>
      </w:r>
      <w:r w:rsidRPr="00FB7EB7">
        <w:rPr>
          <w:rFonts w:asciiTheme="majorBidi" w:hAnsiTheme="majorBidi" w:cstheme="majorBidi"/>
          <w:sz w:val="28"/>
          <w:szCs w:val="28"/>
          <w:cs/>
        </w:rPr>
        <w:t>ธนาคารไม่มีเงินลงทุนในกิจการที่กลุ่มธนาคารถือหุ้นตั้งแต่ร้อยละ</w:t>
      </w:r>
      <w:r w:rsidR="00390A4F">
        <w:rPr>
          <w:rFonts w:asciiTheme="majorBidi" w:hAnsiTheme="majorBidi" w:cstheme="majorBidi"/>
          <w:sz w:val="28"/>
          <w:szCs w:val="28"/>
        </w:rPr>
        <w:t xml:space="preserve"> 10</w:t>
      </w:r>
      <w:r w:rsidR="004D45DF">
        <w:rPr>
          <w:rFonts w:asciiTheme="majorBidi" w:hAnsiTheme="majorBidi" w:cstheme="majorBidi"/>
          <w:sz w:val="28"/>
          <w:szCs w:val="28"/>
        </w:rPr>
        <w:t xml:space="preserve"> </w:t>
      </w:r>
      <w:r w:rsidRPr="00FB7EB7">
        <w:rPr>
          <w:rFonts w:asciiTheme="majorBidi" w:hAnsiTheme="majorBidi" w:cstheme="majorBidi"/>
          <w:sz w:val="28"/>
          <w:szCs w:val="28"/>
          <w:cs/>
        </w:rPr>
        <w:t>ขึ้นไปของทุนชำระแล้วของกิจการ</w:t>
      </w:r>
    </w:p>
    <w:p w14:paraId="7B8BA8C3" w14:textId="0B09E680" w:rsidR="00722696" w:rsidRDefault="00722696" w:rsidP="003D7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02BAB4F2" w14:textId="541FFE1E" w:rsidR="00722696" w:rsidRPr="002E7319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2E7319">
        <w:rPr>
          <w:rFonts w:asciiTheme="majorBidi" w:hAnsiTheme="majorBidi" w:cstheme="majorBidi" w:hint="cs"/>
          <w:sz w:val="28"/>
          <w:szCs w:val="28"/>
          <w:u w:val="none"/>
          <w:cs/>
        </w:rPr>
        <w:t>เงินลงทุนในบริษัทย่อยสุทธิ</w:t>
      </w:r>
    </w:p>
    <w:p w14:paraId="15DC8003" w14:textId="5F28DFEF" w:rsidR="00722696" w:rsidRDefault="00722696" w:rsidP="003D7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3E23BFA5" w14:textId="6B529706" w:rsidR="002E7319" w:rsidRPr="002E7319" w:rsidRDefault="002E7319" w:rsidP="003D7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</w:rPr>
        <w:t xml:space="preserve">16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</w:rPr>
        <w:t>การประชุมวิสามัญผู้ถือหุ้นของบริษัท ไทยไมโคร ดิจิทัล โลลูชั่นส์ จำกัด</w:t>
      </w:r>
      <w:r>
        <w:rPr>
          <w:rFonts w:asciiTheme="majorBidi" w:hAnsiTheme="majorBidi" w:cstheme="majorBidi"/>
          <w:sz w:val="28"/>
          <w:szCs w:val="28"/>
        </w:rPr>
        <w:t xml:space="preserve"> (“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/>
          <w:sz w:val="28"/>
          <w:szCs w:val="28"/>
        </w:rPr>
        <w:t>”)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ซึ่งเป็น</w:t>
      </w:r>
      <w:r w:rsidR="002B4147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 มีมติอนุมัติการเพิ่มทุนจดทะเบียนของบริษัทจากทุนจดทะเบียนเดิมจำนวน </w:t>
      </w:r>
      <w:r>
        <w:rPr>
          <w:rFonts w:asciiTheme="majorBidi" w:hAnsiTheme="majorBidi" w:cstheme="majorBidi"/>
          <w:sz w:val="28"/>
          <w:szCs w:val="28"/>
        </w:rPr>
        <w:t xml:space="preserve">250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  <w:szCs w:val="28"/>
        </w:rPr>
        <w:t>(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หุ้นสามัญ </w:t>
      </w:r>
      <w:r>
        <w:rPr>
          <w:rFonts w:asciiTheme="majorBidi" w:hAnsiTheme="majorBidi" w:cstheme="majorBidi"/>
          <w:sz w:val="28"/>
          <w:szCs w:val="28"/>
        </w:rPr>
        <w:t xml:space="preserve">25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>
        <w:rPr>
          <w:rFonts w:asciiTheme="majorBidi" w:hAnsiTheme="majorBidi" w:cstheme="majorBidi"/>
          <w:sz w:val="28"/>
          <w:szCs w:val="28"/>
        </w:rPr>
        <w:t xml:space="preserve">10 </w:t>
      </w:r>
      <w:r>
        <w:rPr>
          <w:rFonts w:asciiTheme="majorBidi" w:hAnsiTheme="majorBidi" w:cstheme="majorBidi" w:hint="cs"/>
          <w:sz w:val="28"/>
          <w:szCs w:val="28"/>
          <w:cs/>
        </w:rPr>
        <w:t>บาท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เป็นทุนจดทะเบียนใหม่จำนวน </w:t>
      </w:r>
      <w:r>
        <w:rPr>
          <w:rFonts w:asciiTheme="majorBidi" w:hAnsiTheme="majorBidi" w:cstheme="majorBidi"/>
          <w:sz w:val="28"/>
          <w:szCs w:val="28"/>
        </w:rPr>
        <w:t xml:space="preserve">350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หุ้นสามัญ </w:t>
      </w:r>
      <w:r>
        <w:rPr>
          <w:rFonts w:asciiTheme="majorBidi" w:hAnsiTheme="majorBidi" w:cstheme="majorBidi"/>
          <w:sz w:val="28"/>
          <w:szCs w:val="28"/>
        </w:rPr>
        <w:t xml:space="preserve">35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>
        <w:rPr>
          <w:rFonts w:asciiTheme="majorBidi" w:hAnsiTheme="majorBidi" w:cstheme="majorBidi"/>
          <w:sz w:val="28"/>
          <w:szCs w:val="28"/>
        </w:rPr>
        <w:t xml:space="preserve">10 </w:t>
      </w:r>
      <w:r>
        <w:rPr>
          <w:rFonts w:asciiTheme="majorBidi" w:hAnsiTheme="majorBidi" w:cstheme="majorBidi" w:hint="cs"/>
          <w:sz w:val="28"/>
          <w:szCs w:val="28"/>
          <w:cs/>
        </w:rPr>
        <w:t>บาท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ทั้งนี้ธนาคารจ่ายชำระค่าหุ้นให้แก่บริษัทจำนวน </w:t>
      </w:r>
      <w:r>
        <w:rPr>
          <w:rFonts w:asciiTheme="majorBidi" w:hAnsiTheme="majorBidi" w:cstheme="majorBidi"/>
          <w:sz w:val="28"/>
          <w:szCs w:val="28"/>
        </w:rPr>
        <w:t xml:space="preserve">100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ในเดือนพฤษภาคม </w:t>
      </w:r>
      <w:r>
        <w:rPr>
          <w:rFonts w:asciiTheme="majorBidi" w:hAnsiTheme="majorBidi" w:cstheme="majorBidi"/>
          <w:sz w:val="28"/>
          <w:szCs w:val="28"/>
        </w:rPr>
        <w:t>2566</w:t>
      </w:r>
    </w:p>
    <w:p w14:paraId="4A2DF167" w14:textId="77777777" w:rsidR="00722696" w:rsidRPr="00FB7EB7" w:rsidRDefault="00722696" w:rsidP="003D7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6B3814FB" w14:textId="7B9BFDDC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เงินให้สินเชื่อแก่ลูกหนี้และดอกเบี้ยค้างรับสุทธิ</w:t>
      </w:r>
    </w:p>
    <w:p w14:paraId="68264DFF" w14:textId="77777777" w:rsidR="00D31D7C" w:rsidRPr="00FB7EB7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56494C3B" w14:textId="40EB4687" w:rsidR="00C45131" w:rsidRPr="00732BC3" w:rsidRDefault="00C45131" w:rsidP="002B4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8</w:t>
      </w:r>
      <w:r w:rsidRPr="00732BC3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FF4D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B4147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732BC3">
        <w:rPr>
          <w:rFonts w:asciiTheme="majorBidi" w:hAnsiTheme="majorBidi" w:cstheme="majorBidi"/>
          <w:b/>
          <w:bCs/>
          <w:sz w:val="28"/>
          <w:szCs w:val="28"/>
          <w:cs/>
          <w:lang w:eastAsia="en-GB"/>
        </w:rPr>
        <w:t>จำแนกตาม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eastAsia="en-GB"/>
        </w:rPr>
        <w:t>ประเภทเงินให้สินเชื่อ</w:t>
      </w:r>
    </w:p>
    <w:p w14:paraId="12F9E7D9" w14:textId="7E9013A1" w:rsidR="00D31D7C" w:rsidRPr="00FB7EB7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E00D5C" w:rsidRPr="00732BC3" w14:paraId="25455A52" w14:textId="77777777" w:rsidTr="00FB7EB7">
        <w:tc>
          <w:tcPr>
            <w:tcW w:w="6030" w:type="dxa"/>
          </w:tcPr>
          <w:p w14:paraId="5E75B640" w14:textId="77777777" w:rsidR="00E00D5C" w:rsidRPr="00732BC3" w:rsidRDefault="00E00D5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64DD9FB9" w14:textId="77777777" w:rsidR="00E00D5C" w:rsidRPr="00732BC3" w:rsidRDefault="00E00D5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E00D5C" w:rsidRPr="00732BC3" w14:paraId="73A3258A" w14:textId="77777777" w:rsidTr="00FB7EB7">
        <w:tc>
          <w:tcPr>
            <w:tcW w:w="6030" w:type="dxa"/>
          </w:tcPr>
          <w:p w14:paraId="70A6B4A8" w14:textId="77777777" w:rsidR="00E00D5C" w:rsidRPr="00732BC3" w:rsidRDefault="00E00D5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466D8C10" w14:textId="77777777" w:rsidR="00E00D5C" w:rsidRPr="00732BC3" w:rsidRDefault="00E00D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0D5C" w:rsidRPr="00732BC3" w14:paraId="418052AB" w14:textId="77777777" w:rsidTr="00FB7EB7">
        <w:tc>
          <w:tcPr>
            <w:tcW w:w="6030" w:type="dxa"/>
          </w:tcPr>
          <w:p w14:paraId="54E41645" w14:textId="77777777" w:rsidR="00E00D5C" w:rsidRPr="00732BC3" w:rsidRDefault="00E00D5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3727B6" w14:textId="30577D24" w:rsidR="00E00D5C" w:rsidRPr="00732BC3" w:rsidRDefault="00985AF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7FB585E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6079F386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00D5C" w:rsidRPr="00732BC3" w14:paraId="2DB1C286" w14:textId="77777777" w:rsidTr="00FB7EB7">
        <w:tc>
          <w:tcPr>
            <w:tcW w:w="6030" w:type="dxa"/>
          </w:tcPr>
          <w:p w14:paraId="72F02EAD" w14:textId="77777777" w:rsidR="00E00D5C" w:rsidRPr="00732BC3" w:rsidRDefault="00E00D5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3BAAC6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3130E3A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2D158590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00D5C" w:rsidRPr="00732BC3" w14:paraId="0D8B887D" w14:textId="77777777" w:rsidTr="00FB7EB7">
        <w:tc>
          <w:tcPr>
            <w:tcW w:w="6030" w:type="dxa"/>
          </w:tcPr>
          <w:p w14:paraId="17806706" w14:textId="77777777" w:rsidR="00E00D5C" w:rsidRPr="00732BC3" w:rsidRDefault="00E00D5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3FD0A93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957036" w:rsidRPr="00732BC3" w14:paraId="1A0048DB" w14:textId="77777777" w:rsidTr="00FB7EB7">
        <w:tc>
          <w:tcPr>
            <w:tcW w:w="6030" w:type="dxa"/>
            <w:vAlign w:val="bottom"/>
          </w:tcPr>
          <w:p w14:paraId="3CFFEA25" w14:textId="77777777" w:rsidR="00957036" w:rsidRPr="00732BC3" w:rsidRDefault="00957036" w:rsidP="00957036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40C652E6" w14:textId="5788ECAF" w:rsidR="00957036" w:rsidRPr="00732BC3" w:rsidRDefault="0025143D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1,366,196</w:t>
            </w:r>
          </w:p>
        </w:tc>
        <w:tc>
          <w:tcPr>
            <w:tcW w:w="270" w:type="dxa"/>
          </w:tcPr>
          <w:p w14:paraId="13672A02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7C34A24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51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1,984</w:t>
            </w:r>
          </w:p>
        </w:tc>
      </w:tr>
      <w:tr w:rsidR="00957036" w:rsidRPr="00732BC3" w14:paraId="4F4A4FB2" w14:textId="77777777" w:rsidTr="00FB7EB7">
        <w:tc>
          <w:tcPr>
            <w:tcW w:w="6030" w:type="dxa"/>
            <w:vAlign w:val="bottom"/>
          </w:tcPr>
          <w:p w14:paraId="17F7C41D" w14:textId="77777777" w:rsidR="00957036" w:rsidRPr="00732BC3" w:rsidRDefault="00957036" w:rsidP="00957036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เงินให้กู้ยืม</w:t>
            </w:r>
          </w:p>
        </w:tc>
        <w:tc>
          <w:tcPr>
            <w:tcW w:w="1440" w:type="dxa"/>
          </w:tcPr>
          <w:p w14:paraId="172B5C1D" w14:textId="0978174B" w:rsidR="00957036" w:rsidRPr="00732BC3" w:rsidRDefault="0025143D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135,415,647</w:t>
            </w:r>
          </w:p>
        </w:tc>
        <w:tc>
          <w:tcPr>
            <w:tcW w:w="270" w:type="dxa"/>
          </w:tcPr>
          <w:p w14:paraId="75797443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F6E233A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118,991,863</w:t>
            </w:r>
          </w:p>
        </w:tc>
      </w:tr>
      <w:tr w:rsidR="00957036" w:rsidRPr="00732BC3" w14:paraId="3AA69663" w14:textId="77777777" w:rsidTr="00FB7EB7">
        <w:tc>
          <w:tcPr>
            <w:tcW w:w="6030" w:type="dxa"/>
            <w:vAlign w:val="bottom"/>
          </w:tcPr>
          <w:p w14:paraId="70E04185" w14:textId="77777777" w:rsidR="00957036" w:rsidRPr="00732BC3" w:rsidRDefault="00957036" w:rsidP="00957036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ตั๋วเงิน</w:t>
            </w:r>
          </w:p>
        </w:tc>
        <w:tc>
          <w:tcPr>
            <w:tcW w:w="1440" w:type="dxa"/>
          </w:tcPr>
          <w:p w14:paraId="663E6DB2" w14:textId="5701E6D6" w:rsidR="00957036" w:rsidRPr="00732BC3" w:rsidRDefault="0025143D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126,316</w:t>
            </w:r>
          </w:p>
        </w:tc>
        <w:tc>
          <w:tcPr>
            <w:tcW w:w="270" w:type="dxa"/>
          </w:tcPr>
          <w:p w14:paraId="0403328A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9B688B1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210,614</w:t>
            </w:r>
          </w:p>
        </w:tc>
      </w:tr>
      <w:tr w:rsidR="00957036" w:rsidRPr="00732BC3" w14:paraId="07F82476" w14:textId="77777777" w:rsidTr="00FB7EB7">
        <w:tc>
          <w:tcPr>
            <w:tcW w:w="6030" w:type="dxa"/>
            <w:vAlign w:val="bottom"/>
          </w:tcPr>
          <w:p w14:paraId="23E434A0" w14:textId="77777777" w:rsidR="00957036" w:rsidRPr="00732BC3" w:rsidRDefault="00957036" w:rsidP="00957036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C39DBE" w14:textId="7855C402" w:rsidR="00957036" w:rsidRPr="00732BC3" w:rsidRDefault="0025143D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1,526,966</w:t>
            </w:r>
          </w:p>
        </w:tc>
        <w:tc>
          <w:tcPr>
            <w:tcW w:w="270" w:type="dxa"/>
          </w:tcPr>
          <w:p w14:paraId="5F873DAA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559313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1,583,574</w:t>
            </w:r>
          </w:p>
        </w:tc>
      </w:tr>
      <w:tr w:rsidR="00957036" w:rsidRPr="00732BC3" w14:paraId="1F36B187" w14:textId="77777777" w:rsidTr="00FB7EB7">
        <w:tc>
          <w:tcPr>
            <w:tcW w:w="6030" w:type="dxa"/>
            <w:vAlign w:val="bottom"/>
          </w:tcPr>
          <w:p w14:paraId="559B6D33" w14:textId="77777777" w:rsidR="00957036" w:rsidRPr="00732BC3" w:rsidRDefault="00957036" w:rsidP="00957036">
            <w:pPr>
              <w:tabs>
                <w:tab w:val="clear" w:pos="227"/>
              </w:tabs>
              <w:spacing w:line="240" w:lineRule="auto"/>
              <w:ind w:left="93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B92F6B" w14:textId="1E3A0075" w:rsidR="00957036" w:rsidRPr="00732BC3" w:rsidRDefault="0025143D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138,435,125</w:t>
            </w:r>
          </w:p>
        </w:tc>
        <w:tc>
          <w:tcPr>
            <w:tcW w:w="270" w:type="dxa"/>
          </w:tcPr>
          <w:p w14:paraId="495CF94E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D51296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121,298,035</w:t>
            </w:r>
          </w:p>
        </w:tc>
      </w:tr>
      <w:tr w:rsidR="00957036" w:rsidRPr="00732BC3" w14:paraId="2253EBA6" w14:textId="77777777" w:rsidTr="00FB7EB7">
        <w:tc>
          <w:tcPr>
            <w:tcW w:w="6030" w:type="dxa"/>
            <w:vAlign w:val="bottom"/>
          </w:tcPr>
          <w:p w14:paraId="104541E4" w14:textId="77777777" w:rsidR="00957036" w:rsidRPr="00732BC3" w:rsidRDefault="00957036" w:rsidP="00957036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2BC3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4BFD83FF" w14:textId="7B0DB354" w:rsidR="00957036" w:rsidRPr="00732BC3" w:rsidRDefault="0025143D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5,467,349</w:t>
            </w:r>
          </w:p>
        </w:tc>
        <w:tc>
          <w:tcPr>
            <w:tcW w:w="270" w:type="dxa"/>
          </w:tcPr>
          <w:p w14:paraId="57BDA201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20FCEE6F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4,555,502</w:t>
            </w:r>
          </w:p>
        </w:tc>
      </w:tr>
      <w:tr w:rsidR="00957036" w:rsidRPr="00732BC3" w14:paraId="72B54106" w14:textId="77777777" w:rsidTr="00FB7EB7">
        <w:tc>
          <w:tcPr>
            <w:tcW w:w="6030" w:type="dxa"/>
            <w:vAlign w:val="bottom"/>
          </w:tcPr>
          <w:p w14:paraId="0883F22F" w14:textId="77777777" w:rsidR="00957036" w:rsidRPr="00732BC3" w:rsidRDefault="00957036" w:rsidP="00957036">
            <w:pPr>
              <w:tabs>
                <w:tab w:val="clear" w:pos="227"/>
              </w:tabs>
              <w:spacing w:line="240" w:lineRule="auto"/>
              <w:ind w:left="93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440" w:type="dxa"/>
          </w:tcPr>
          <w:p w14:paraId="48EEB55D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B084C9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6E2B7E2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57036" w:rsidRPr="00732BC3" w14:paraId="2659641A" w14:textId="77777777" w:rsidTr="00FB7EB7">
        <w:tc>
          <w:tcPr>
            <w:tcW w:w="6030" w:type="dxa"/>
            <w:vAlign w:val="bottom"/>
          </w:tcPr>
          <w:p w14:paraId="2E8C80FC" w14:textId="77777777" w:rsidR="00957036" w:rsidRPr="00732BC3" w:rsidRDefault="00957036" w:rsidP="00957036">
            <w:pPr>
              <w:tabs>
                <w:tab w:val="clear" w:pos="227"/>
              </w:tabs>
              <w:spacing w:line="240" w:lineRule="auto"/>
              <w:ind w:left="93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440" w:type="dxa"/>
          </w:tcPr>
          <w:p w14:paraId="5F3D1C7C" w14:textId="53EC69FB" w:rsidR="00957036" w:rsidRPr="00732BC3" w:rsidRDefault="0025143D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143,902,474</w:t>
            </w:r>
          </w:p>
        </w:tc>
        <w:tc>
          <w:tcPr>
            <w:tcW w:w="270" w:type="dxa"/>
          </w:tcPr>
          <w:p w14:paraId="467AB230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C12BFEA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125,853,537</w:t>
            </w:r>
          </w:p>
        </w:tc>
      </w:tr>
      <w:tr w:rsidR="00957036" w:rsidRPr="00732BC3" w14:paraId="7456021C" w14:textId="77777777" w:rsidTr="00FB7EB7">
        <w:tc>
          <w:tcPr>
            <w:tcW w:w="6030" w:type="dxa"/>
            <w:vAlign w:val="bottom"/>
          </w:tcPr>
          <w:p w14:paraId="4E620918" w14:textId="77777777" w:rsidR="00957036" w:rsidRPr="00732BC3" w:rsidRDefault="00957036" w:rsidP="00957036">
            <w:pPr>
              <w:tabs>
                <w:tab w:val="clear" w:pos="227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03BAC8" w14:textId="57B74718" w:rsidR="00957036" w:rsidRPr="00732BC3" w:rsidRDefault="0025143D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(9,136,540)</w:t>
            </w:r>
          </w:p>
        </w:tc>
        <w:tc>
          <w:tcPr>
            <w:tcW w:w="270" w:type="dxa"/>
          </w:tcPr>
          <w:p w14:paraId="04215510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90874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(8,396,637)</w:t>
            </w:r>
          </w:p>
        </w:tc>
      </w:tr>
      <w:tr w:rsidR="00957036" w:rsidRPr="00732BC3" w14:paraId="352C1712" w14:textId="77777777" w:rsidTr="00FB7EB7">
        <w:tc>
          <w:tcPr>
            <w:tcW w:w="6030" w:type="dxa"/>
            <w:vAlign w:val="bottom"/>
          </w:tcPr>
          <w:p w14:paraId="229BE050" w14:textId="77777777" w:rsidR="00957036" w:rsidRPr="00732BC3" w:rsidRDefault="00957036" w:rsidP="00957036">
            <w:pPr>
              <w:tabs>
                <w:tab w:val="clear" w:pos="227"/>
              </w:tabs>
              <w:spacing w:line="240" w:lineRule="auto"/>
              <w:ind w:left="9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92584" w14:textId="3F859872" w:rsidR="00957036" w:rsidRPr="00732BC3" w:rsidRDefault="0025143D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134,765,934</w:t>
            </w:r>
          </w:p>
        </w:tc>
        <w:tc>
          <w:tcPr>
            <w:tcW w:w="270" w:type="dxa"/>
          </w:tcPr>
          <w:p w14:paraId="01212B99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23C9C" w14:textId="77777777" w:rsidR="00957036" w:rsidRPr="00732BC3" w:rsidRDefault="00957036" w:rsidP="0095703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117,456,900</w:t>
            </w:r>
          </w:p>
        </w:tc>
      </w:tr>
    </w:tbl>
    <w:p w14:paraId="5AE60396" w14:textId="77777777" w:rsidR="00A12937" w:rsidRPr="00732BC3" w:rsidRDefault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4D0391C" w14:textId="376C6DA7" w:rsidR="002B4147" w:rsidRPr="00732BC3" w:rsidRDefault="002B4147" w:rsidP="002B414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8</w:t>
      </w:r>
      <w:r w:rsidRPr="00732BC3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</w:t>
      </w:r>
      <w:r w:rsidR="007E7F30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2</w:t>
      </w:r>
      <w:r w:rsidRPr="00732BC3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732BC3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</w:t>
      </w:r>
      <w:r w:rsidR="00A65374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ถิ่นที่อยู่ของลูกหนี้</w:t>
      </w:r>
    </w:p>
    <w:p w14:paraId="5AD19BEE" w14:textId="033ECE55" w:rsidR="00D31D7C" w:rsidRPr="00732BC3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8"/>
          <w:szCs w:val="28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E00D5C" w:rsidRPr="00732BC3" w14:paraId="336A1630" w14:textId="77777777" w:rsidTr="00D05718">
        <w:tc>
          <w:tcPr>
            <w:tcW w:w="6030" w:type="dxa"/>
          </w:tcPr>
          <w:p w14:paraId="43AB1AB3" w14:textId="77777777" w:rsidR="00E00D5C" w:rsidRPr="00732BC3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62C0FE2" w14:textId="77777777" w:rsidR="00E00D5C" w:rsidRPr="00732BC3" w:rsidRDefault="00E00D5C">
            <w:pPr>
              <w:spacing w:line="380" w:lineRule="exact"/>
              <w:ind w:right="-108" w:hanging="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E00D5C" w:rsidRPr="00732BC3" w14:paraId="67DC9224" w14:textId="77777777" w:rsidTr="00D05718">
        <w:tc>
          <w:tcPr>
            <w:tcW w:w="6030" w:type="dxa"/>
          </w:tcPr>
          <w:p w14:paraId="07E1F50D" w14:textId="77777777" w:rsidR="00E00D5C" w:rsidRPr="00732BC3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2829D63" w14:textId="77777777" w:rsidR="00E00D5C" w:rsidRPr="00732BC3" w:rsidRDefault="00E00D5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0D5C" w:rsidRPr="00732BC3" w14:paraId="0CD6861E" w14:textId="77777777" w:rsidTr="00D05718">
        <w:tc>
          <w:tcPr>
            <w:tcW w:w="6030" w:type="dxa"/>
          </w:tcPr>
          <w:p w14:paraId="13DF4B3F" w14:textId="77777777" w:rsidR="00E00D5C" w:rsidRPr="00732BC3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566409" w14:textId="78C000F3" w:rsidR="00E00D5C" w:rsidRPr="00732BC3" w:rsidRDefault="00985AFF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548974C" w14:textId="77777777" w:rsidR="00E00D5C" w:rsidRPr="00732BC3" w:rsidRDefault="00E00D5C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6CE0F2FB" w14:textId="77777777" w:rsidR="00E00D5C" w:rsidRPr="00732BC3" w:rsidRDefault="00E00D5C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00D5C" w:rsidRPr="00732BC3" w14:paraId="32281CDB" w14:textId="77777777" w:rsidTr="00D05718">
        <w:tc>
          <w:tcPr>
            <w:tcW w:w="6030" w:type="dxa"/>
          </w:tcPr>
          <w:p w14:paraId="1CE3D4FD" w14:textId="77777777" w:rsidR="00E00D5C" w:rsidRPr="00732BC3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6EA834" w14:textId="77777777" w:rsidR="00E00D5C" w:rsidRPr="00732BC3" w:rsidRDefault="00E00D5C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F37B8DF" w14:textId="77777777" w:rsidR="00E00D5C" w:rsidRPr="00732BC3" w:rsidRDefault="00E00D5C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67BBFEBA" w14:textId="77777777" w:rsidR="00E00D5C" w:rsidRPr="00732BC3" w:rsidRDefault="00E00D5C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00D5C" w:rsidRPr="00732BC3" w14:paraId="10316057" w14:textId="77777777" w:rsidTr="00D05718">
        <w:tc>
          <w:tcPr>
            <w:tcW w:w="6030" w:type="dxa"/>
          </w:tcPr>
          <w:p w14:paraId="47E7DDFE" w14:textId="77777777" w:rsidR="00E00D5C" w:rsidRPr="00732BC3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53C2A59" w14:textId="77777777" w:rsidR="00E00D5C" w:rsidRPr="00732BC3" w:rsidRDefault="00E00D5C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E73CAE" w:rsidRPr="00732BC3" w14:paraId="21D0C402" w14:textId="77777777" w:rsidTr="00D05718">
        <w:tc>
          <w:tcPr>
            <w:tcW w:w="6030" w:type="dxa"/>
          </w:tcPr>
          <w:p w14:paraId="5149B26F" w14:textId="77777777" w:rsidR="00E73CAE" w:rsidRPr="00732BC3" w:rsidRDefault="00E73CAE" w:rsidP="00E73CAE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134F3B72" w14:textId="152269CD" w:rsidR="00E73CAE" w:rsidRPr="00732BC3" w:rsidRDefault="0025143D" w:rsidP="00E73CAE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138,435,125</w:t>
            </w:r>
          </w:p>
        </w:tc>
        <w:tc>
          <w:tcPr>
            <w:tcW w:w="270" w:type="dxa"/>
          </w:tcPr>
          <w:p w14:paraId="61A84633" w14:textId="77777777" w:rsidR="00E73CAE" w:rsidRPr="00732BC3" w:rsidRDefault="00E73CAE" w:rsidP="00E73CAE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F99FECD" w14:textId="77777777" w:rsidR="00E73CAE" w:rsidRPr="00732BC3" w:rsidRDefault="00E73CAE" w:rsidP="00E73CAE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121,298,035</w:t>
            </w:r>
          </w:p>
        </w:tc>
      </w:tr>
      <w:tr w:rsidR="00E73CAE" w:rsidRPr="00732BC3" w14:paraId="3CAE236C" w14:textId="77777777" w:rsidTr="00D05718">
        <w:tc>
          <w:tcPr>
            <w:tcW w:w="6030" w:type="dxa"/>
          </w:tcPr>
          <w:p w14:paraId="60FC49C8" w14:textId="77777777" w:rsidR="00E73CAE" w:rsidRPr="00732BC3" w:rsidRDefault="00E73CAE" w:rsidP="00E73CAE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49A75B51" w14:textId="4D6C8FDF" w:rsidR="00E73CAE" w:rsidRPr="00732BC3" w:rsidRDefault="0025143D" w:rsidP="00E73CAE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138,435,125</w:t>
            </w:r>
          </w:p>
        </w:tc>
        <w:tc>
          <w:tcPr>
            <w:tcW w:w="270" w:type="dxa"/>
          </w:tcPr>
          <w:p w14:paraId="34670E37" w14:textId="77777777" w:rsidR="00E73CAE" w:rsidRPr="00732BC3" w:rsidRDefault="00E73CAE" w:rsidP="00E73CAE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70991B03" w14:textId="77777777" w:rsidR="00E73CAE" w:rsidRPr="00732BC3" w:rsidRDefault="00E73CAE" w:rsidP="00E73CAE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121,298,035</w:t>
            </w:r>
          </w:p>
        </w:tc>
      </w:tr>
    </w:tbl>
    <w:p w14:paraId="4B314AE1" w14:textId="300EADAA" w:rsidR="00775CF7" w:rsidRDefault="00775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en-GB"/>
        </w:rPr>
      </w:pPr>
    </w:p>
    <w:p w14:paraId="3EDCAF41" w14:textId="77777777" w:rsidR="00C45131" w:rsidRPr="00732BC3" w:rsidRDefault="00C45131" w:rsidP="00C45131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bookmarkStart w:id="3" w:name="_Hlk148346310"/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8</w:t>
      </w:r>
      <w:r w:rsidRPr="00732BC3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.3</w:t>
      </w:r>
      <w:r w:rsidRPr="00732BC3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732BC3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จำแนกตามประเภทการจัดชั้น</w:t>
      </w:r>
    </w:p>
    <w:bookmarkEnd w:id="3"/>
    <w:p w14:paraId="4F8B130A" w14:textId="546CE833" w:rsidR="00D31D7C" w:rsidRPr="00901965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8"/>
          <w:szCs w:val="28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E00D5C" w:rsidRPr="00732BC3" w14:paraId="7D247938" w14:textId="77777777" w:rsidTr="00901B79">
        <w:trPr>
          <w:trHeight w:val="181"/>
        </w:trPr>
        <w:tc>
          <w:tcPr>
            <w:tcW w:w="6210" w:type="dxa"/>
          </w:tcPr>
          <w:p w14:paraId="10F9F186" w14:textId="77777777" w:rsidR="00E00D5C" w:rsidRPr="00732BC3" w:rsidRDefault="00E00D5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5FB35082" w14:textId="77777777" w:rsidR="00E00D5C" w:rsidRPr="00732BC3" w:rsidRDefault="00E00D5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E00D5C" w:rsidRPr="00732BC3" w14:paraId="470EA36C" w14:textId="77777777" w:rsidTr="00901B79">
        <w:trPr>
          <w:trHeight w:val="181"/>
        </w:trPr>
        <w:tc>
          <w:tcPr>
            <w:tcW w:w="6210" w:type="dxa"/>
          </w:tcPr>
          <w:p w14:paraId="7B4B4C0E" w14:textId="77777777" w:rsidR="00E00D5C" w:rsidRPr="00732BC3" w:rsidRDefault="00E00D5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12B1B8E3" w14:textId="77777777" w:rsidR="00E00D5C" w:rsidRPr="00732BC3" w:rsidRDefault="00E00D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0D5C" w:rsidRPr="00732BC3" w14:paraId="663626CA" w14:textId="77777777" w:rsidTr="00901B79">
        <w:trPr>
          <w:trHeight w:val="181"/>
        </w:trPr>
        <w:tc>
          <w:tcPr>
            <w:tcW w:w="6210" w:type="dxa"/>
          </w:tcPr>
          <w:p w14:paraId="17A0409A" w14:textId="77777777" w:rsidR="00E00D5C" w:rsidRPr="00732BC3" w:rsidRDefault="00E00D5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DB09AA" w14:textId="4A9872A9" w:rsidR="00E00D5C" w:rsidRPr="00732BC3" w:rsidRDefault="00985AF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30EC806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491C8564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00D5C" w:rsidRPr="00732BC3" w14:paraId="627F5D26" w14:textId="77777777" w:rsidTr="00901B79">
        <w:trPr>
          <w:trHeight w:val="181"/>
        </w:trPr>
        <w:tc>
          <w:tcPr>
            <w:tcW w:w="6210" w:type="dxa"/>
          </w:tcPr>
          <w:p w14:paraId="467B0EF1" w14:textId="77777777" w:rsidR="00E00D5C" w:rsidRPr="00732BC3" w:rsidRDefault="00E00D5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F8FB2E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FC9066D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E086109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00D5C" w:rsidRPr="00732BC3" w14:paraId="46E908D9" w14:textId="77777777" w:rsidTr="00901B79">
        <w:trPr>
          <w:trHeight w:val="181"/>
        </w:trPr>
        <w:tc>
          <w:tcPr>
            <w:tcW w:w="6210" w:type="dxa"/>
            <w:vAlign w:val="bottom"/>
          </w:tcPr>
          <w:p w14:paraId="4B257490" w14:textId="77777777" w:rsidR="00E00D5C" w:rsidRPr="00732BC3" w:rsidRDefault="00E00D5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6F59884" w14:textId="77777777" w:rsidR="00E00D5C" w:rsidRPr="00732BC3" w:rsidRDefault="00E00D5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E00D5C" w:rsidRPr="00732BC3" w14:paraId="13E27656" w14:textId="77777777" w:rsidTr="00901B79">
        <w:trPr>
          <w:trHeight w:val="181"/>
        </w:trPr>
        <w:tc>
          <w:tcPr>
            <w:tcW w:w="6210" w:type="dxa"/>
            <w:vAlign w:val="center"/>
          </w:tcPr>
          <w:p w14:paraId="75054146" w14:textId="721A8CBE" w:rsidR="00E00D5C" w:rsidRPr="00732BC3" w:rsidRDefault="00E00D5C">
            <w:pPr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และรายได้ดอกเบี้ยที่ยังไม่ถึง</w:t>
            </w:r>
            <w:r w:rsidR="00241770"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</w:tc>
        <w:tc>
          <w:tcPr>
            <w:tcW w:w="1350" w:type="dxa"/>
            <w:vAlign w:val="bottom"/>
          </w:tcPr>
          <w:p w14:paraId="65A60F77" w14:textId="77777777" w:rsidR="00E00D5C" w:rsidRPr="00901B79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2EAC3DF2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20D12E1B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241770" w:rsidRPr="00732BC3" w14:paraId="42B11328" w14:textId="77777777" w:rsidTr="00901B79">
        <w:trPr>
          <w:trHeight w:val="181"/>
        </w:trPr>
        <w:tc>
          <w:tcPr>
            <w:tcW w:w="6210" w:type="dxa"/>
          </w:tcPr>
          <w:p w14:paraId="75979ED0" w14:textId="43CD2269" w:rsidR="00241770" w:rsidRPr="00732BC3" w:rsidRDefault="00241770" w:rsidP="00241770">
            <w:pPr>
              <w:spacing w:line="240" w:lineRule="auto"/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สินทรัพย์ทางการเงินที่ไม่มีการเพิ่มขึ้นอย่างมีนัยสําคัญของความเสี่ยงด้านเครดิต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50" w:type="dxa"/>
            <w:vAlign w:val="bottom"/>
          </w:tcPr>
          <w:p w14:paraId="54B47F8E" w14:textId="6E37C7CC" w:rsidR="00241770" w:rsidRPr="00732BC3" w:rsidRDefault="0025143D" w:rsidP="0024177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124,183,931</w:t>
            </w:r>
          </w:p>
        </w:tc>
        <w:tc>
          <w:tcPr>
            <w:tcW w:w="270" w:type="dxa"/>
            <w:vAlign w:val="bottom"/>
          </w:tcPr>
          <w:p w14:paraId="2B8E5D4D" w14:textId="77777777" w:rsidR="00241770" w:rsidRPr="00732BC3" w:rsidRDefault="00241770" w:rsidP="0024177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F9E3056" w14:textId="77777777" w:rsidR="00241770" w:rsidRPr="00732BC3" w:rsidRDefault="00241770" w:rsidP="0024177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110,861,006</w:t>
            </w:r>
          </w:p>
        </w:tc>
      </w:tr>
      <w:tr w:rsidR="00241770" w:rsidRPr="00732BC3" w14:paraId="578DC6D2" w14:textId="77777777" w:rsidTr="00901B79">
        <w:trPr>
          <w:trHeight w:val="181"/>
        </w:trPr>
        <w:tc>
          <w:tcPr>
            <w:tcW w:w="6210" w:type="dxa"/>
          </w:tcPr>
          <w:p w14:paraId="1E38BD0D" w14:textId="77777777" w:rsidR="00241770" w:rsidRPr="00732BC3" w:rsidRDefault="00241770" w:rsidP="00241770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Under-performing)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ab/>
            </w:r>
          </w:p>
        </w:tc>
        <w:tc>
          <w:tcPr>
            <w:tcW w:w="1350" w:type="dxa"/>
            <w:vAlign w:val="bottom"/>
          </w:tcPr>
          <w:p w14:paraId="01B95532" w14:textId="5085DE73" w:rsidR="00241770" w:rsidRPr="00732BC3" w:rsidRDefault="0025143D" w:rsidP="0024177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13,274,121</w:t>
            </w:r>
          </w:p>
        </w:tc>
        <w:tc>
          <w:tcPr>
            <w:tcW w:w="270" w:type="dxa"/>
            <w:vAlign w:val="bottom"/>
          </w:tcPr>
          <w:p w14:paraId="3E061EDB" w14:textId="77777777" w:rsidR="00241770" w:rsidRPr="00732BC3" w:rsidRDefault="00241770" w:rsidP="0024177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DA7A2D" w14:textId="77777777" w:rsidR="00241770" w:rsidRPr="00732BC3" w:rsidRDefault="00241770" w:rsidP="0024177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9,501,165</w:t>
            </w:r>
          </w:p>
        </w:tc>
      </w:tr>
      <w:tr w:rsidR="00241770" w:rsidRPr="00732BC3" w14:paraId="7214117D" w14:textId="77777777" w:rsidTr="00901B79">
        <w:trPr>
          <w:trHeight w:val="181"/>
        </w:trPr>
        <w:tc>
          <w:tcPr>
            <w:tcW w:w="6210" w:type="dxa"/>
          </w:tcPr>
          <w:p w14:paraId="75114226" w14:textId="77777777" w:rsidR="00241770" w:rsidRPr="00732BC3" w:rsidRDefault="00241770" w:rsidP="00241770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350" w:type="dxa"/>
          </w:tcPr>
          <w:p w14:paraId="3223A02B" w14:textId="39027053" w:rsidR="00241770" w:rsidRPr="00732BC3" w:rsidRDefault="0025143D" w:rsidP="0024177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6,444,422</w:t>
            </w:r>
          </w:p>
        </w:tc>
        <w:tc>
          <w:tcPr>
            <w:tcW w:w="270" w:type="dxa"/>
          </w:tcPr>
          <w:p w14:paraId="1BC46EE9" w14:textId="77777777" w:rsidR="00241770" w:rsidRPr="00732BC3" w:rsidRDefault="00241770" w:rsidP="0024177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9DF9997" w14:textId="77777777" w:rsidR="00241770" w:rsidRPr="00732BC3" w:rsidRDefault="00241770" w:rsidP="0024177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5,491,366</w:t>
            </w:r>
          </w:p>
        </w:tc>
      </w:tr>
      <w:tr w:rsidR="00241770" w:rsidRPr="00732BC3" w14:paraId="62A01AF4" w14:textId="77777777" w:rsidTr="00901B79">
        <w:trPr>
          <w:trHeight w:val="181"/>
        </w:trPr>
        <w:tc>
          <w:tcPr>
            <w:tcW w:w="6210" w:type="dxa"/>
          </w:tcPr>
          <w:p w14:paraId="06EFEE3C" w14:textId="77777777" w:rsidR="00241770" w:rsidRPr="00732BC3" w:rsidRDefault="00241770" w:rsidP="00241770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2" w:space="0" w:color="auto"/>
              <w:bottom w:val="double" w:sz="4" w:space="0" w:color="auto"/>
            </w:tcBorders>
          </w:tcPr>
          <w:p w14:paraId="3D933728" w14:textId="0FB27BB9" w:rsidR="00241770" w:rsidRPr="00732BC3" w:rsidRDefault="0025143D" w:rsidP="0024177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143,902,474</w:t>
            </w:r>
          </w:p>
        </w:tc>
        <w:tc>
          <w:tcPr>
            <w:tcW w:w="270" w:type="dxa"/>
          </w:tcPr>
          <w:p w14:paraId="53B7DEAF" w14:textId="77777777" w:rsidR="00241770" w:rsidRPr="00732BC3" w:rsidRDefault="00241770" w:rsidP="0024177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2" w:space="0" w:color="auto"/>
              <w:bottom w:val="double" w:sz="4" w:space="0" w:color="auto"/>
            </w:tcBorders>
          </w:tcPr>
          <w:p w14:paraId="4FE6C1A8" w14:textId="77777777" w:rsidR="00241770" w:rsidRPr="00732BC3" w:rsidRDefault="00241770" w:rsidP="0024177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125,853,537</w:t>
            </w:r>
          </w:p>
        </w:tc>
      </w:tr>
    </w:tbl>
    <w:p w14:paraId="5A133C4D" w14:textId="6FBB9862" w:rsidR="0057284E" w:rsidRDefault="00572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35"/>
        </w:rPr>
      </w:pPr>
    </w:p>
    <w:p w14:paraId="639DBF48" w14:textId="77777777" w:rsidR="00C45131" w:rsidRPr="00732BC3" w:rsidRDefault="00C45131" w:rsidP="00C45131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/>
        <w:ind w:left="0" w:right="29"/>
        <w:rPr>
          <w:rFonts w:asciiTheme="majorBidi" w:eastAsia="Angsana New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35"/>
        </w:rPr>
        <w:t>8</w:t>
      </w:r>
      <w:r w:rsidRPr="00732BC3">
        <w:rPr>
          <w:rFonts w:asciiTheme="majorBidi" w:hAnsiTheme="majorBidi" w:cstheme="majorBidi"/>
          <w:b/>
          <w:bCs/>
          <w:sz w:val="28"/>
          <w:szCs w:val="28"/>
        </w:rPr>
        <w:t>.4</w:t>
      </w:r>
      <w:r w:rsidRPr="00732BC3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732BC3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0B6637C6" w14:textId="77777777" w:rsidR="00D31D7C" w:rsidRPr="00901965" w:rsidRDefault="00D31D7C" w:rsidP="00D31D7C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E238B8">
        <w:rPr>
          <w:rFonts w:asciiTheme="majorBidi" w:hAnsiTheme="majorBidi" w:cstheme="majorBidi"/>
          <w:sz w:val="28"/>
          <w:szCs w:val="28"/>
        </w:rPr>
        <w:tab/>
      </w:r>
    </w:p>
    <w:p w14:paraId="6B766066" w14:textId="33587FD4" w:rsidR="00D31D7C" w:rsidRPr="00A67A8E" w:rsidRDefault="00D31D7C" w:rsidP="00D31D7C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="Angsana New" w:hAnsi="Angsana New" w:cs="Angsana New"/>
          <w:sz w:val="28"/>
          <w:szCs w:val="28"/>
        </w:rPr>
      </w:pPr>
      <w:r w:rsidRPr="00A67A8E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985AFF" w:rsidRPr="00BD057F">
        <w:rPr>
          <w:rFonts w:ascii="Angsana New" w:hAnsi="Angsana New" w:cs="Angsana New" w:hint="cs"/>
          <w:sz w:val="28"/>
          <w:szCs w:val="28"/>
        </w:rPr>
        <w:t xml:space="preserve">30 </w:t>
      </w:r>
      <w:r w:rsidR="00985AFF" w:rsidRPr="00BD057F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85AFF" w:rsidRPr="00A67A8E">
        <w:rPr>
          <w:rFonts w:ascii="Angsana New" w:hAnsi="Angsana New" w:cs="Angsana New"/>
          <w:sz w:val="28"/>
          <w:szCs w:val="28"/>
          <w:cs/>
        </w:rPr>
        <w:t xml:space="preserve"> </w:t>
      </w:r>
      <w:r w:rsidR="00B31567" w:rsidRPr="00A67A8E">
        <w:rPr>
          <w:rFonts w:ascii="Angsana New" w:hAnsi="Angsana New" w:cs="Angsana New"/>
          <w:sz w:val="28"/>
          <w:szCs w:val="28"/>
        </w:rPr>
        <w:t>256</w:t>
      </w:r>
      <w:r w:rsidR="00E00D5C" w:rsidRPr="00A67A8E">
        <w:rPr>
          <w:rFonts w:ascii="Angsana New" w:hAnsi="Angsana New" w:cs="Angsana New"/>
          <w:sz w:val="28"/>
          <w:szCs w:val="28"/>
        </w:rPr>
        <w:t>6</w:t>
      </w:r>
      <w:r w:rsidR="00B31567" w:rsidRPr="00A67A8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 xml:space="preserve">31 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cs/>
          <w:lang w:eastAsia="en-GB"/>
        </w:rPr>
        <w:t>ธันวาคม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 xml:space="preserve"> 256</w:t>
      </w:r>
      <w:r w:rsidR="00E00D5C" w:rsidRPr="00A67A8E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>5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 xml:space="preserve"> </w:t>
      </w:r>
      <w:r w:rsidRPr="00A67A8E">
        <w:rPr>
          <w:rFonts w:ascii="Angsana New" w:eastAsia="Cordia New" w:hAnsi="Angsana New" w:cs="Angsana New"/>
          <w:sz w:val="28"/>
          <w:szCs w:val="28"/>
          <w:cs/>
        </w:rPr>
        <w:t>กลุ่ม</w:t>
      </w:r>
      <w:r w:rsidRPr="00A67A8E">
        <w:rPr>
          <w:rFonts w:ascii="Angsana New" w:hAnsi="Angsana New" w:cs="Angsana New"/>
          <w:sz w:val="28"/>
          <w:szCs w:val="28"/>
          <w:cs/>
        </w:rPr>
        <w:t xml:space="preserve">ธนาคารมีเงินให้สินเชื่อที่มีการด้อยค่าด้านเครดิตตาม </w:t>
      </w:r>
      <w:r w:rsidRPr="00A67A8E">
        <w:rPr>
          <w:rFonts w:ascii="Angsana New" w:hAnsi="Angsana New" w:cs="Angsana New"/>
          <w:sz w:val="28"/>
          <w:szCs w:val="28"/>
        </w:rPr>
        <w:t xml:space="preserve">TFRS </w:t>
      </w:r>
      <w:r w:rsidR="00BD057F" w:rsidRPr="00A67A8E">
        <w:rPr>
          <w:rFonts w:ascii="Angsana New" w:hAnsi="Angsana New" w:cs="Angsana New"/>
          <w:sz w:val="28"/>
          <w:szCs w:val="28"/>
        </w:rPr>
        <w:t>9</w:t>
      </w:r>
      <w:r w:rsidRPr="00A67A8E">
        <w:rPr>
          <w:rFonts w:ascii="Angsana New" w:hAnsi="Angsana New" w:cs="Angsana New"/>
          <w:sz w:val="28"/>
          <w:szCs w:val="28"/>
        </w:rPr>
        <w:t xml:space="preserve"> </w:t>
      </w:r>
      <w:r w:rsidR="00BB0234" w:rsidRPr="00A67A8E">
        <w:rPr>
          <w:rFonts w:ascii="Angsana New" w:hAnsi="Angsana New" w:cs="Angsana New"/>
          <w:sz w:val="28"/>
          <w:szCs w:val="28"/>
          <w:cs/>
        </w:rPr>
        <w:br/>
      </w:r>
      <w:r w:rsidRPr="00A67A8E">
        <w:rPr>
          <w:rFonts w:ascii="Angsana New" w:hAnsi="Angsana New" w:cs="Angsana New"/>
          <w:sz w:val="28"/>
          <w:szCs w:val="28"/>
          <w:cs/>
        </w:rPr>
        <w:t>ซึ่งเป็นไปตามประกาศธนาคารแห่งประเทศไทย โดยสรุปได้ดังนี้</w:t>
      </w:r>
    </w:p>
    <w:p w14:paraId="7FA03243" w14:textId="2F0FDA3F" w:rsidR="00686449" w:rsidRPr="00901965" w:rsidRDefault="00686449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1D2E8E" w:rsidRPr="00D05718" w14:paraId="37AD7D02" w14:textId="77777777">
        <w:trPr>
          <w:cantSplit/>
          <w:tblHeader/>
        </w:trPr>
        <w:tc>
          <w:tcPr>
            <w:tcW w:w="5823" w:type="dxa"/>
          </w:tcPr>
          <w:p w14:paraId="0D08027B" w14:textId="77777777" w:rsidR="001D2E8E" w:rsidRPr="00D05718" w:rsidRDefault="001D2E8E" w:rsidP="00D05718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0753DF63" w14:textId="77777777" w:rsidR="001D2E8E" w:rsidRPr="00D05718" w:rsidRDefault="001D2E8E" w:rsidP="00D05718">
            <w:pPr>
              <w:spacing w:line="240" w:lineRule="auto"/>
              <w:ind w:right="-108" w:hanging="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1D2E8E" w:rsidRPr="00D05718" w14:paraId="6803B809" w14:textId="77777777">
        <w:trPr>
          <w:cantSplit/>
          <w:tblHeader/>
        </w:trPr>
        <w:tc>
          <w:tcPr>
            <w:tcW w:w="5823" w:type="dxa"/>
          </w:tcPr>
          <w:p w14:paraId="15A1775E" w14:textId="77777777" w:rsidR="001D2E8E" w:rsidRPr="00D05718" w:rsidRDefault="001D2E8E" w:rsidP="00D05718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6E6D091E" w14:textId="77777777" w:rsidR="001D2E8E" w:rsidRPr="00D05718" w:rsidRDefault="001D2E8E" w:rsidP="00D0571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1D2E8E" w:rsidRPr="00D05718" w14:paraId="320607CF" w14:textId="77777777">
        <w:trPr>
          <w:cantSplit/>
          <w:tblHeader/>
        </w:trPr>
        <w:tc>
          <w:tcPr>
            <w:tcW w:w="5823" w:type="dxa"/>
          </w:tcPr>
          <w:p w14:paraId="71B82016" w14:textId="77777777" w:rsidR="001D2E8E" w:rsidRPr="00D05718" w:rsidRDefault="001D2E8E" w:rsidP="00D05718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3FB3DEA2" w14:textId="1A06B9DA" w:rsidR="001D2E8E" w:rsidRPr="00D05718" w:rsidRDefault="00985AFF" w:rsidP="00D057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" w:type="dxa"/>
          </w:tcPr>
          <w:p w14:paraId="7270C364" w14:textId="77777777" w:rsidR="001D2E8E" w:rsidRPr="00D05718" w:rsidRDefault="001D2E8E" w:rsidP="00D057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6B04CBA9" w14:textId="77777777" w:rsidR="001D2E8E" w:rsidRPr="00D05718" w:rsidRDefault="001D2E8E" w:rsidP="00D057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0571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D2E8E" w:rsidRPr="00D05718" w14:paraId="6CBF9D5C" w14:textId="77777777">
        <w:trPr>
          <w:cantSplit/>
          <w:tblHeader/>
        </w:trPr>
        <w:tc>
          <w:tcPr>
            <w:tcW w:w="5823" w:type="dxa"/>
          </w:tcPr>
          <w:p w14:paraId="2C665BF4" w14:textId="77777777" w:rsidR="001D2E8E" w:rsidRPr="00D05718" w:rsidRDefault="001D2E8E" w:rsidP="00D05718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6DE26B9E" w14:textId="77777777" w:rsidR="001D2E8E" w:rsidRPr="00D05718" w:rsidRDefault="001D2E8E" w:rsidP="00D057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" w:type="dxa"/>
          </w:tcPr>
          <w:p w14:paraId="22476D48" w14:textId="77777777" w:rsidR="001D2E8E" w:rsidRPr="00D05718" w:rsidRDefault="001D2E8E" w:rsidP="00D057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293837C1" w14:textId="77777777" w:rsidR="001D2E8E" w:rsidRPr="00D05718" w:rsidRDefault="001D2E8E" w:rsidP="00D057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2E8E" w:rsidRPr="00D05718" w14:paraId="23FAF28A" w14:textId="77777777">
        <w:trPr>
          <w:cantSplit/>
        </w:trPr>
        <w:tc>
          <w:tcPr>
            <w:tcW w:w="5823" w:type="dxa"/>
          </w:tcPr>
          <w:p w14:paraId="0E04BFBF" w14:textId="77777777" w:rsidR="001D2E8E" w:rsidRPr="00D05718" w:rsidRDefault="001D2E8E" w:rsidP="00D05718">
            <w:pPr>
              <w:tabs>
                <w:tab w:val="clear" w:pos="4451"/>
                <w:tab w:val="clear" w:pos="5387"/>
                <w:tab w:val="clear" w:pos="5613"/>
                <w:tab w:val="left" w:pos="540"/>
                <w:tab w:val="left" w:pos="720"/>
                <w:tab w:val="decimal" w:pos="8820"/>
              </w:tabs>
              <w:spacing w:line="240" w:lineRule="auto"/>
              <w:ind w:left="245" w:right="-72" w:hanging="2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D0571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ที่มีการด้อยค่าด้านเครดิตสุทธิ</w:t>
            </w: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(เงินต้นสุทธิจากค่าเผื่อ</w:t>
            </w: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ผลขาดทุนด้านเครดิตที่คาดว่าจะเกิดขึ้น</w:t>
            </w: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673CB676" w14:textId="77777777" w:rsidR="001D2E8E" w:rsidRPr="00D05718" w:rsidRDefault="001D2E8E" w:rsidP="00D057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1F30AFED" w14:textId="77777777" w:rsidR="001D2E8E" w:rsidRPr="00D05718" w:rsidRDefault="001D2E8E" w:rsidP="00D057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29D9CF85" w14:textId="77777777" w:rsidR="001D2E8E" w:rsidRPr="00D05718" w:rsidRDefault="001D2E8E" w:rsidP="00D057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316A3" w:rsidRPr="00D05718" w14:paraId="30F4B592" w14:textId="77777777">
        <w:trPr>
          <w:cantSplit/>
        </w:trPr>
        <w:tc>
          <w:tcPr>
            <w:tcW w:w="5823" w:type="dxa"/>
          </w:tcPr>
          <w:p w14:paraId="6D376E13" w14:textId="77777777" w:rsidR="000316A3" w:rsidRPr="00D05718" w:rsidRDefault="000316A3" w:rsidP="000316A3">
            <w:pPr>
              <w:tabs>
                <w:tab w:val="clear" w:pos="4451"/>
              </w:tabs>
              <w:spacing w:line="240" w:lineRule="auto"/>
              <w:ind w:left="252" w:right="-72" w:hanging="2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  <w:r w:rsidRPr="00D05718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สุทธิจากค่าเผื่อผลขาดทุนด้านเครดิตที่คาดว่าจะเกิดขึ้นของเงินให้สินเชื่อ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557" w:type="dxa"/>
            <w:vAlign w:val="bottom"/>
          </w:tcPr>
          <w:p w14:paraId="0286B5DC" w14:textId="2465FDD2" w:rsidR="000316A3" w:rsidRPr="00D05718" w:rsidRDefault="0025143D" w:rsidP="000316A3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1,716,358</w:t>
            </w:r>
          </w:p>
        </w:tc>
        <w:tc>
          <w:tcPr>
            <w:tcW w:w="288" w:type="dxa"/>
            <w:vAlign w:val="bottom"/>
          </w:tcPr>
          <w:p w14:paraId="04FB5C38" w14:textId="77777777" w:rsidR="000316A3" w:rsidRPr="00D05718" w:rsidRDefault="000316A3" w:rsidP="000316A3">
            <w:pPr>
              <w:pStyle w:val="acctfourfigures"/>
              <w:tabs>
                <w:tab w:val="clear" w:pos="765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3A0D72AA" w14:textId="77777777" w:rsidR="000316A3" w:rsidRPr="00D05718" w:rsidRDefault="000316A3" w:rsidP="000316A3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1,553,98</w:t>
            </w:r>
            <w:r w:rsidRPr="00D057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0316A3" w:rsidRPr="00D05718" w14:paraId="13E2C789" w14:textId="77777777">
        <w:trPr>
          <w:cantSplit/>
        </w:trPr>
        <w:tc>
          <w:tcPr>
            <w:tcW w:w="5823" w:type="dxa"/>
          </w:tcPr>
          <w:p w14:paraId="36E67A15" w14:textId="77777777" w:rsidR="000316A3" w:rsidRPr="00D05718" w:rsidRDefault="000316A3" w:rsidP="000316A3">
            <w:pPr>
              <w:tabs>
                <w:tab w:val="clear" w:pos="4451"/>
              </w:tabs>
              <w:spacing w:line="240" w:lineRule="auto"/>
              <w:ind w:left="252" w:right="-7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เงินให้สินเชื่อรวมสุทธิจากค่าเผื่อผลขาดทุนด้านเครดิตที่คาดว่าจะเกิดขึ้น</w:t>
            </w:r>
            <w:r w:rsidRPr="00D0571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ของเงินให้สินเชื่อ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42E63B84" w14:textId="07892CF3" w:rsidR="000316A3" w:rsidRPr="00D05718" w:rsidRDefault="0025143D" w:rsidP="000316A3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134,619,154</w:t>
            </w:r>
          </w:p>
        </w:tc>
        <w:tc>
          <w:tcPr>
            <w:tcW w:w="288" w:type="dxa"/>
            <w:vAlign w:val="bottom"/>
          </w:tcPr>
          <w:p w14:paraId="15860029" w14:textId="77777777" w:rsidR="000316A3" w:rsidRPr="00D05718" w:rsidRDefault="000316A3" w:rsidP="000316A3">
            <w:pPr>
              <w:pStyle w:val="acctfourfigures"/>
              <w:tabs>
                <w:tab w:val="clear" w:pos="765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0C0EA21" w14:textId="77777777" w:rsidR="000316A3" w:rsidRPr="00D05718" w:rsidRDefault="000316A3" w:rsidP="000316A3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118,117,576</w:t>
            </w:r>
          </w:p>
        </w:tc>
      </w:tr>
      <w:tr w:rsidR="000316A3" w:rsidRPr="00D05718" w14:paraId="3C4F87F7" w14:textId="77777777">
        <w:trPr>
          <w:cantSplit/>
        </w:trPr>
        <w:tc>
          <w:tcPr>
            <w:tcW w:w="5823" w:type="dxa"/>
          </w:tcPr>
          <w:p w14:paraId="7E0D9A8C" w14:textId="77777777" w:rsidR="000316A3" w:rsidRPr="00D05718" w:rsidRDefault="000316A3" w:rsidP="000316A3">
            <w:pPr>
              <w:tabs>
                <w:tab w:val="clear" w:pos="4451"/>
              </w:tabs>
              <w:spacing w:line="240" w:lineRule="auto"/>
              <w:ind w:left="252" w:right="-188" w:hanging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0571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  <w:r w:rsidRPr="00D0571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สุทธิ </w:t>
            </w:r>
            <w:r w:rsidRPr="00D0571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  <w:r w:rsidRPr="00D0571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557" w:type="dxa"/>
            <w:vAlign w:val="bottom"/>
          </w:tcPr>
          <w:p w14:paraId="6AEEED82" w14:textId="0E8262E3" w:rsidR="000316A3" w:rsidRPr="00D05718" w:rsidRDefault="0025143D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1.27</w:t>
            </w:r>
          </w:p>
        </w:tc>
        <w:tc>
          <w:tcPr>
            <w:tcW w:w="288" w:type="dxa"/>
          </w:tcPr>
          <w:p w14:paraId="6B1A8FC8" w14:textId="77777777" w:rsidR="000316A3" w:rsidRPr="00D05718" w:rsidRDefault="000316A3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50AD9B9" w14:textId="77777777" w:rsidR="000316A3" w:rsidRPr="00D05718" w:rsidRDefault="000316A3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1.31</w:t>
            </w:r>
          </w:p>
        </w:tc>
      </w:tr>
      <w:tr w:rsidR="000316A3" w:rsidRPr="00D05718" w14:paraId="483C45A0" w14:textId="77777777">
        <w:trPr>
          <w:cantSplit/>
        </w:trPr>
        <w:tc>
          <w:tcPr>
            <w:tcW w:w="5823" w:type="dxa"/>
          </w:tcPr>
          <w:p w14:paraId="521FEF03" w14:textId="77777777" w:rsidR="000316A3" w:rsidRPr="00D05718" w:rsidRDefault="000316A3" w:rsidP="000316A3">
            <w:pPr>
              <w:tabs>
                <w:tab w:val="clear" w:pos="4451"/>
              </w:tabs>
              <w:spacing w:line="240" w:lineRule="auto"/>
              <w:ind w:left="252" w:right="-188" w:hanging="25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bottom"/>
          </w:tcPr>
          <w:p w14:paraId="2E212F97" w14:textId="77777777" w:rsidR="000316A3" w:rsidRPr="00D05718" w:rsidRDefault="000316A3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</w:tcPr>
          <w:p w14:paraId="4A2B841A" w14:textId="77777777" w:rsidR="000316A3" w:rsidRPr="00D05718" w:rsidRDefault="000316A3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277C7E5" w14:textId="77777777" w:rsidR="000316A3" w:rsidRPr="00D05718" w:rsidRDefault="000316A3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316A3" w:rsidRPr="00D05718" w14:paraId="27EA731A" w14:textId="77777777">
        <w:trPr>
          <w:cantSplit/>
        </w:trPr>
        <w:tc>
          <w:tcPr>
            <w:tcW w:w="5823" w:type="dxa"/>
          </w:tcPr>
          <w:p w14:paraId="4B47F620" w14:textId="77777777" w:rsidR="000316A3" w:rsidRPr="00D05718" w:rsidRDefault="000316A3" w:rsidP="000316A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D0571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22BA02CB" w14:textId="77777777" w:rsidR="000316A3" w:rsidRPr="00D05718" w:rsidRDefault="000316A3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5509DF11" w14:textId="77777777" w:rsidR="000316A3" w:rsidRPr="00D05718" w:rsidRDefault="000316A3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6BF674A" w14:textId="77777777" w:rsidR="000316A3" w:rsidRPr="00D05718" w:rsidRDefault="000316A3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46B" w:rsidRPr="00D05718" w14:paraId="00AF1D75" w14:textId="77777777">
        <w:trPr>
          <w:cantSplit/>
        </w:trPr>
        <w:tc>
          <w:tcPr>
            <w:tcW w:w="5823" w:type="dxa"/>
          </w:tcPr>
          <w:p w14:paraId="684E719A" w14:textId="77777777" w:rsidR="000D346B" w:rsidRPr="00D05718" w:rsidRDefault="000D346B" w:rsidP="000D346B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246913E3" w14:textId="1E9551DC" w:rsidR="000D346B" w:rsidRPr="00D05718" w:rsidRDefault="0025143D" w:rsidP="000D346B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5,532,329</w:t>
            </w:r>
          </w:p>
        </w:tc>
        <w:tc>
          <w:tcPr>
            <w:tcW w:w="288" w:type="dxa"/>
          </w:tcPr>
          <w:p w14:paraId="6E2CB75D" w14:textId="77777777" w:rsidR="000D346B" w:rsidRPr="00D05718" w:rsidRDefault="000D346B" w:rsidP="000D346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4836B10" w14:textId="77777777" w:rsidR="000D346B" w:rsidRPr="00D05718" w:rsidRDefault="000D346B" w:rsidP="000D346B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4,734,442</w:t>
            </w:r>
          </w:p>
        </w:tc>
      </w:tr>
      <w:tr w:rsidR="000D346B" w:rsidRPr="00D05718" w14:paraId="38311461" w14:textId="77777777">
        <w:trPr>
          <w:cantSplit/>
        </w:trPr>
        <w:tc>
          <w:tcPr>
            <w:tcW w:w="5823" w:type="dxa"/>
          </w:tcPr>
          <w:p w14:paraId="5909C068" w14:textId="77777777" w:rsidR="000D346B" w:rsidRPr="00D05718" w:rsidRDefault="000D346B" w:rsidP="000D346B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เงินให้สินเชื่อรวม </w:t>
            </w: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66274ABE" w14:textId="15584E1C" w:rsidR="000D346B" w:rsidRPr="00D05718" w:rsidRDefault="0025143D" w:rsidP="000D346B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138,435,125</w:t>
            </w:r>
          </w:p>
        </w:tc>
        <w:tc>
          <w:tcPr>
            <w:tcW w:w="288" w:type="dxa"/>
          </w:tcPr>
          <w:p w14:paraId="0C6B5516" w14:textId="77777777" w:rsidR="000D346B" w:rsidRPr="00D05718" w:rsidRDefault="000D346B" w:rsidP="000D346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CABDC5A" w14:textId="77777777" w:rsidR="000D346B" w:rsidRPr="00D05718" w:rsidRDefault="000D346B" w:rsidP="000D346B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121,298,035</w:t>
            </w:r>
          </w:p>
        </w:tc>
      </w:tr>
      <w:tr w:rsidR="000D346B" w:rsidRPr="00D05718" w14:paraId="5BE02B78" w14:textId="77777777">
        <w:trPr>
          <w:cantSplit/>
        </w:trPr>
        <w:tc>
          <w:tcPr>
            <w:tcW w:w="5823" w:type="dxa"/>
          </w:tcPr>
          <w:p w14:paraId="4DE7A31B" w14:textId="77777777" w:rsidR="000D346B" w:rsidRPr="00D05718" w:rsidRDefault="000D346B" w:rsidP="000D346B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D0571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4A6922CB" w14:textId="1945AF80" w:rsidR="000D346B" w:rsidRPr="00D05718" w:rsidRDefault="0025143D" w:rsidP="000D346B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4.00</w:t>
            </w:r>
          </w:p>
        </w:tc>
        <w:tc>
          <w:tcPr>
            <w:tcW w:w="288" w:type="dxa"/>
          </w:tcPr>
          <w:p w14:paraId="3E68935F" w14:textId="77777777" w:rsidR="000D346B" w:rsidRPr="00D05718" w:rsidRDefault="000D346B" w:rsidP="000D346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CEA843E" w14:textId="77777777" w:rsidR="000D346B" w:rsidRPr="00D05718" w:rsidRDefault="000D346B" w:rsidP="000D346B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3.90</w:t>
            </w:r>
          </w:p>
        </w:tc>
      </w:tr>
    </w:tbl>
    <w:p w14:paraId="589CA8E3" w14:textId="77777777" w:rsidR="001D2E8E" w:rsidRPr="00901B79" w:rsidRDefault="001D2E8E" w:rsidP="00D0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2"/>
          <w:szCs w:val="22"/>
          <w:lang w:eastAsia="en-GB"/>
        </w:rPr>
      </w:pPr>
    </w:p>
    <w:p w14:paraId="487BDB88" w14:textId="494F5EC7" w:rsidR="00686449" w:rsidRPr="00D05718" w:rsidRDefault="00C45131" w:rsidP="00BA2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>
        <w:rPr>
          <w:rFonts w:asciiTheme="majorBidi" w:eastAsia="Angsana New" w:hAnsiTheme="majorBidi" w:cstheme="majorBidi" w:hint="cs"/>
          <w:sz w:val="28"/>
          <w:szCs w:val="28"/>
          <w:cs/>
        </w:rPr>
        <w:t xml:space="preserve">ในระหว่างงวดเก้าเดือนสิ้นสุดวันที่ </w:t>
      </w:r>
      <w:r>
        <w:rPr>
          <w:rFonts w:asciiTheme="majorBidi" w:eastAsia="Angsana New" w:hAnsiTheme="majorBidi" w:cstheme="majorBidi"/>
          <w:sz w:val="28"/>
          <w:szCs w:val="28"/>
        </w:rPr>
        <w:t xml:space="preserve">30 </w:t>
      </w:r>
      <w:r>
        <w:rPr>
          <w:rFonts w:asciiTheme="majorBidi" w:eastAsia="Angsana New" w:hAnsiTheme="majorBidi" w:cstheme="majorBidi" w:hint="cs"/>
          <w:sz w:val="28"/>
          <w:szCs w:val="28"/>
          <w:cs/>
        </w:rPr>
        <w:t xml:space="preserve">กันยายน </w:t>
      </w:r>
      <w:r>
        <w:rPr>
          <w:rFonts w:asciiTheme="majorBidi" w:eastAsia="Angsana New" w:hAnsiTheme="majorBidi" w:cstheme="majorBidi"/>
          <w:sz w:val="28"/>
          <w:szCs w:val="28"/>
        </w:rPr>
        <w:t xml:space="preserve">2566 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กลุ่มธนาคาร</w:t>
      </w:r>
      <w:r>
        <w:rPr>
          <w:rFonts w:asciiTheme="majorBidi" w:eastAsia="Angsana New" w:hAnsiTheme="majorBidi" w:cstheme="majorBidi" w:hint="cs"/>
          <w:sz w:val="28"/>
          <w:szCs w:val="28"/>
          <w:cs/>
        </w:rPr>
        <w:t>มีการ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โอนขาย</w:t>
      </w:r>
      <w:r w:rsidR="00796337">
        <w:rPr>
          <w:rFonts w:asciiTheme="majorBidi" w:eastAsia="Angsana New" w:hAnsiTheme="majorBidi" w:cstheme="majorBidi" w:hint="cs"/>
          <w:sz w:val="28"/>
          <w:szCs w:val="28"/>
          <w:cs/>
        </w:rPr>
        <w:t>เงินให้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สินเชื่อที่มีการด้อยค่าด้านเครดิตบางส่วนให้กับ</w:t>
      </w:r>
      <w:r w:rsidR="00163095" w:rsidRPr="00377A74">
        <w:rPr>
          <w:rFonts w:asciiTheme="majorBidi" w:eastAsia="Angsana New" w:hAnsiTheme="majorBidi" w:cstheme="majorBidi" w:hint="cs"/>
          <w:sz w:val="28"/>
          <w:szCs w:val="28"/>
          <w:cs/>
        </w:rPr>
        <w:t>บุคคลภายนอก</w:t>
      </w:r>
      <w:r w:rsidRPr="00377A74">
        <w:rPr>
          <w:rFonts w:asciiTheme="majorBidi" w:eastAsia="Angsana New" w:hAnsiTheme="majorBidi" w:cstheme="majorBidi" w:hint="cs"/>
          <w:sz w:val="28"/>
          <w:szCs w:val="28"/>
          <w:cs/>
        </w:rPr>
        <w:t xml:space="preserve"> </w:t>
      </w:r>
      <w:r w:rsidRPr="00377A74">
        <w:rPr>
          <w:rFonts w:asciiTheme="majorBidi" w:eastAsia="Angsana New" w:hAnsiTheme="majorBidi" w:cstheme="majorBidi"/>
          <w:sz w:val="28"/>
          <w:szCs w:val="28"/>
          <w:cs/>
        </w:rPr>
        <w:t xml:space="preserve">โดยมีมูลค่าตามบัญชีสุทธิจำนวน </w:t>
      </w:r>
      <w:r w:rsidR="00A33A24">
        <w:rPr>
          <w:rFonts w:asciiTheme="majorBidi" w:eastAsia="Angsana New" w:hAnsiTheme="majorBidi" w:cstheme="majorBidi"/>
          <w:sz w:val="28"/>
          <w:szCs w:val="28"/>
        </w:rPr>
        <w:t>50</w:t>
      </w:r>
      <w:r w:rsidR="00BC5C6B">
        <w:rPr>
          <w:rFonts w:asciiTheme="majorBidi" w:eastAsia="Angsana New" w:hAnsiTheme="majorBidi" w:cstheme="majorBidi"/>
          <w:sz w:val="28"/>
          <w:szCs w:val="28"/>
        </w:rPr>
        <w:t>8.4</w:t>
      </w:r>
      <w:r w:rsidRPr="00377A74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377A74">
        <w:rPr>
          <w:rFonts w:asciiTheme="majorBidi" w:eastAsia="Angsana New" w:hAnsiTheme="majorBidi" w:cstheme="majorBidi"/>
          <w:sz w:val="28"/>
          <w:szCs w:val="28"/>
          <w:cs/>
        </w:rPr>
        <w:t>ล้านบาท</w:t>
      </w:r>
      <w:r w:rsidRPr="00377A74" w:rsidDel="00C45131">
        <w:rPr>
          <w:rFonts w:asciiTheme="majorBidi" w:eastAsia="Angsana New" w:hAnsiTheme="majorBidi" w:cstheme="majorBidi"/>
          <w:sz w:val="28"/>
          <w:szCs w:val="28"/>
          <w:cs/>
        </w:rPr>
        <w:t xml:space="preserve"> </w:t>
      </w:r>
      <w:r w:rsidR="002E7319" w:rsidRPr="00A67A8E">
        <w:rPr>
          <w:rFonts w:asciiTheme="majorBidi" w:eastAsia="Angsana New" w:hAnsiTheme="majorBidi" w:cstheme="majorBidi"/>
          <w:i/>
          <w:iCs/>
          <w:sz w:val="28"/>
          <w:szCs w:val="28"/>
        </w:rPr>
        <w:t xml:space="preserve">(2565: </w:t>
      </w:r>
      <w:r w:rsidR="002E7319" w:rsidRPr="00A67A8E">
        <w:rPr>
          <w:rFonts w:asciiTheme="majorBidi" w:eastAsia="Angsana New" w:hAnsiTheme="majorBidi" w:cstheme="majorBidi"/>
          <w:i/>
          <w:iCs/>
          <w:sz w:val="28"/>
          <w:szCs w:val="28"/>
          <w:cs/>
        </w:rPr>
        <w:t>ไม่มี</w:t>
      </w:r>
      <w:r w:rsidR="002E7319" w:rsidRPr="00A67A8E">
        <w:rPr>
          <w:rFonts w:asciiTheme="majorBidi" w:eastAsia="Angsana New" w:hAnsiTheme="majorBidi" w:cstheme="majorBidi"/>
          <w:i/>
          <w:iCs/>
          <w:sz w:val="28"/>
          <w:szCs w:val="28"/>
        </w:rPr>
        <w:t>)</w:t>
      </w:r>
    </w:p>
    <w:p w14:paraId="140E6B5A" w14:textId="06A7BDDE" w:rsidR="0057284E" w:rsidRPr="00901B79" w:rsidRDefault="00572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11877CE" w14:textId="77777777" w:rsidR="00C45131" w:rsidRPr="00D05718" w:rsidRDefault="00C45131" w:rsidP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8</w:t>
      </w:r>
      <w:r w:rsidRPr="00D05718">
        <w:rPr>
          <w:rFonts w:asciiTheme="majorBidi" w:hAnsiTheme="majorBidi" w:cstheme="majorBidi"/>
          <w:b/>
          <w:bCs/>
          <w:sz w:val="28"/>
          <w:szCs w:val="28"/>
        </w:rPr>
        <w:t>.5</w:t>
      </w:r>
      <w:r w:rsidRPr="00D05718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D05718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2135314F" w14:textId="77777777" w:rsidR="00D31D7C" w:rsidRPr="002A4B64" w:rsidRDefault="00D31D7C" w:rsidP="00D0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2"/>
          <w:szCs w:val="22"/>
          <w:lang w:eastAsia="en-GB"/>
        </w:rPr>
      </w:pPr>
      <w:bookmarkStart w:id="4" w:name="_Hlk41135023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D31D7C" w:rsidRPr="00D05718" w14:paraId="3E1B6B65" w14:textId="77777777" w:rsidTr="00901B79">
        <w:trPr>
          <w:trHeight w:val="360"/>
        </w:trPr>
        <w:tc>
          <w:tcPr>
            <w:tcW w:w="5850" w:type="dxa"/>
          </w:tcPr>
          <w:p w14:paraId="10B15A7A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EE8A553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D0571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D31D7C" w:rsidRPr="00D05718" w14:paraId="1AFE9F71" w14:textId="77777777" w:rsidTr="00901B79">
        <w:trPr>
          <w:trHeight w:val="360"/>
        </w:trPr>
        <w:tc>
          <w:tcPr>
            <w:tcW w:w="5850" w:type="dxa"/>
          </w:tcPr>
          <w:p w14:paraId="3CF3E07A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2F7798A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D0571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B31567" w:rsidRPr="00D05718" w14:paraId="075B93DC" w14:textId="77777777" w:rsidTr="00901B79">
        <w:trPr>
          <w:trHeight w:val="360"/>
        </w:trPr>
        <w:tc>
          <w:tcPr>
            <w:tcW w:w="5850" w:type="dxa"/>
          </w:tcPr>
          <w:p w14:paraId="353772B7" w14:textId="724A8361" w:rsidR="00B31567" w:rsidRPr="00D05718" w:rsidRDefault="00B31567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85A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D2E8E"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85A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1D2E8E"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85A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2B38A6F4" w14:textId="003A19B3" w:rsidR="00EA530B" w:rsidRPr="00D05718" w:rsidRDefault="00B31567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1D2E8E" w:rsidRPr="00D057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</w:p>
        </w:tc>
        <w:tc>
          <w:tcPr>
            <w:tcW w:w="360" w:type="dxa"/>
            <w:vAlign w:val="bottom"/>
          </w:tcPr>
          <w:p w14:paraId="3769BBA1" w14:textId="77777777" w:rsidR="00B31567" w:rsidRPr="00D05718" w:rsidRDefault="00B31567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E4FD2EC" w14:textId="0EB79DF2" w:rsidR="00EA530B" w:rsidRPr="00D05718" w:rsidRDefault="00B31567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/>
                <w:sz w:val="28"/>
                <w:szCs w:val="28"/>
                <w:cs/>
                <w:lang w:eastAsia="en-GB"/>
              </w:rPr>
            </w:pPr>
            <w:r w:rsidRPr="00D057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1D2E8E" w:rsidRPr="00D057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5</w:t>
            </w:r>
          </w:p>
        </w:tc>
      </w:tr>
      <w:tr w:rsidR="00D31D7C" w:rsidRPr="00D05718" w14:paraId="3B5D76D6" w14:textId="77777777" w:rsidTr="00901B79">
        <w:trPr>
          <w:trHeight w:val="360"/>
        </w:trPr>
        <w:tc>
          <w:tcPr>
            <w:tcW w:w="5850" w:type="dxa"/>
          </w:tcPr>
          <w:p w14:paraId="5F441698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2239D7C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4329" w:rsidRPr="00D05718" w14:paraId="3F9E6D84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3FF08FC5" w14:textId="3530B377" w:rsidR="007B4329" w:rsidRPr="00D05718" w:rsidRDefault="007B4329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0AC84226" w14:textId="77777777" w:rsidR="007B4329" w:rsidRPr="00D05718" w:rsidRDefault="007B4329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85AFF" w:rsidRPr="00D05718" w14:paraId="5E619140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111FDFBB" w14:textId="345E3C07" w:rsidR="00985AFF" w:rsidRPr="00D05718" w:rsidRDefault="00985AFF" w:rsidP="0098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789264F1" w14:textId="50460417" w:rsidR="00985AFF" w:rsidRPr="00D05718" w:rsidRDefault="007C0279" w:rsidP="00985AFF">
            <w:pPr>
              <w:pStyle w:val="a"/>
              <w:tabs>
                <w:tab w:val="clear" w:pos="1080"/>
                <w:tab w:val="decimal" w:pos="1443"/>
              </w:tabs>
              <w:ind w:right="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6,239,224</w:t>
            </w:r>
          </w:p>
        </w:tc>
        <w:tc>
          <w:tcPr>
            <w:tcW w:w="360" w:type="dxa"/>
            <w:vAlign w:val="bottom"/>
          </w:tcPr>
          <w:p w14:paraId="23376458" w14:textId="77777777" w:rsidR="00985AFF" w:rsidRPr="00D05718" w:rsidRDefault="00985AFF" w:rsidP="00985AFF">
            <w:pPr>
              <w:pStyle w:val="a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D6B81B" w14:textId="06BB2D47" w:rsidR="00985AFF" w:rsidRPr="00D05718" w:rsidRDefault="00985AFF" w:rsidP="00985AFF">
            <w:pPr>
              <w:pStyle w:val="a"/>
              <w:tabs>
                <w:tab w:val="clear" w:pos="1080"/>
                <w:tab w:val="decimal" w:pos="1255"/>
              </w:tabs>
              <w:ind w:right="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,496,145</w:t>
            </w:r>
          </w:p>
        </w:tc>
      </w:tr>
      <w:tr w:rsidR="00985AFF" w:rsidRPr="00D05718" w14:paraId="55B0F948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444A3988" w14:textId="00A0F506" w:rsidR="00985AFF" w:rsidRPr="00D05718" w:rsidRDefault="00985AFF" w:rsidP="0098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5250F6C8" w14:textId="68E6E99D" w:rsidR="00985AFF" w:rsidRPr="00D05718" w:rsidRDefault="007C0279" w:rsidP="00985AFF">
            <w:pPr>
              <w:pStyle w:val="a"/>
              <w:tabs>
                <w:tab w:val="clear" w:pos="1080"/>
                <w:tab w:val="decimal" w:pos="1443"/>
              </w:tabs>
              <w:ind w:right="9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(8,090)</w:t>
            </w:r>
          </w:p>
        </w:tc>
        <w:tc>
          <w:tcPr>
            <w:tcW w:w="360" w:type="dxa"/>
            <w:vAlign w:val="bottom"/>
          </w:tcPr>
          <w:p w14:paraId="07182AF4" w14:textId="77777777" w:rsidR="00985AFF" w:rsidRPr="00D05718" w:rsidRDefault="00985AFF" w:rsidP="00985AFF">
            <w:pPr>
              <w:pStyle w:val="a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8DEC59" w14:textId="7526DEAF" w:rsidR="00985AFF" w:rsidRPr="00D05718" w:rsidRDefault="00985AFF" w:rsidP="00985AFF">
            <w:pPr>
              <w:pStyle w:val="a"/>
              <w:tabs>
                <w:tab w:val="clear" w:pos="1080"/>
                <w:tab w:val="decimal" w:pos="1255"/>
              </w:tabs>
              <w:ind w:right="18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(27,797)</w:t>
            </w:r>
          </w:p>
        </w:tc>
      </w:tr>
    </w:tbl>
    <w:p w14:paraId="1D3ECB31" w14:textId="77777777" w:rsidR="00A57559" w:rsidRPr="002A4B64" w:rsidRDefault="00A57559" w:rsidP="00A57559">
      <w:pPr>
        <w:tabs>
          <w:tab w:val="clear" w:pos="680"/>
          <w:tab w:val="clear" w:pos="907"/>
          <w:tab w:val="left" w:pos="810"/>
          <w:tab w:val="left" w:pos="990"/>
        </w:tabs>
        <w:rPr>
          <w:rFonts w:asciiTheme="majorBidi" w:hAnsiTheme="majorBidi" w:cstheme="majorBidi"/>
          <w:sz w:val="16"/>
          <w:szCs w:val="16"/>
        </w:rPr>
      </w:pPr>
    </w:p>
    <w:p w14:paraId="78F90CDE" w14:textId="7A18CF32" w:rsidR="002D5D52" w:rsidRPr="00732BC3" w:rsidRDefault="002E7D70" w:rsidP="0000483E">
      <w:pPr>
        <w:pStyle w:val="ListParagraph"/>
        <w:numPr>
          <w:ilvl w:val="0"/>
          <w:numId w:val="11"/>
        </w:numPr>
        <w:tabs>
          <w:tab w:val="clear" w:pos="680"/>
          <w:tab w:val="clear" w:pos="907"/>
          <w:tab w:val="left" w:pos="810"/>
          <w:tab w:val="left" w:pos="990"/>
        </w:tabs>
        <w:ind w:left="1080" w:hanging="540"/>
        <w:rPr>
          <w:rFonts w:asciiTheme="majorBidi" w:hAnsiTheme="majorBidi" w:cstheme="majorBidi"/>
          <w:cs/>
        </w:rPr>
      </w:pPr>
      <w:r w:rsidRPr="00732BC3">
        <w:rPr>
          <w:rFonts w:asciiTheme="majorBidi" w:hAnsiTheme="majorBidi" w:cstheme="majorBidi"/>
          <w:cs/>
        </w:rPr>
        <w:t>เงินให้สินเชื่อแก่ลูกหนี้สุทธิ</w:t>
      </w:r>
      <w:r w:rsidR="00FA6702">
        <w:rPr>
          <w:rFonts w:asciiTheme="majorBidi" w:hAnsiTheme="majorBidi" w:cstheme="majorBidi" w:hint="cs"/>
          <w:cs/>
        </w:rPr>
        <w:t>จาก</w:t>
      </w:r>
      <w:r w:rsidRPr="00732BC3">
        <w:rPr>
          <w:rFonts w:asciiTheme="majorBidi" w:hAnsiTheme="majorBidi" w:cstheme="majorBidi"/>
          <w:cs/>
        </w:rPr>
        <w:t>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6BFB6959" w14:textId="0773DCAA" w:rsidR="00A12937" w:rsidRDefault="00A12937" w:rsidP="006D1629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ind w:left="1080"/>
        <w:rPr>
          <w:sz w:val="28"/>
          <w:szCs w:val="36"/>
        </w:rPr>
      </w:pPr>
    </w:p>
    <w:p w14:paraId="02E527A0" w14:textId="61A73370" w:rsidR="00A12937" w:rsidRDefault="00A12937" w:rsidP="006D1629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ind w:left="1080"/>
        <w:rPr>
          <w:sz w:val="28"/>
          <w:szCs w:val="36"/>
        </w:rPr>
      </w:pPr>
    </w:p>
    <w:p w14:paraId="666D3118" w14:textId="77777777" w:rsidR="00A12937" w:rsidRDefault="00A12937" w:rsidP="006D1629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ind w:left="1080"/>
        <w:rPr>
          <w:sz w:val="28"/>
          <w:szCs w:val="36"/>
        </w:rPr>
      </w:pPr>
    </w:p>
    <w:p w14:paraId="3D6E69D4" w14:textId="77777777" w:rsidR="00C17AB7" w:rsidRPr="00A12937" w:rsidRDefault="00C17AB7" w:rsidP="00A12937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ind w:left="1080"/>
      </w:pPr>
    </w:p>
    <w:bookmarkEnd w:id="4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1D2E8E" w:rsidRPr="00732BC3" w14:paraId="575B52C8" w14:textId="77777777" w:rsidTr="00901B79">
        <w:tc>
          <w:tcPr>
            <w:tcW w:w="5850" w:type="dxa"/>
          </w:tcPr>
          <w:p w14:paraId="59345FC4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94AD85D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1D2E8E" w:rsidRPr="00732BC3" w14:paraId="605E4228" w14:textId="77777777" w:rsidTr="00901B79">
        <w:tc>
          <w:tcPr>
            <w:tcW w:w="5850" w:type="dxa"/>
          </w:tcPr>
          <w:p w14:paraId="6583AB2E" w14:textId="1D05D656" w:rsidR="001D2E8E" w:rsidRPr="00732BC3" w:rsidRDefault="006D1629" w:rsidP="006D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2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</w:r>
          </w:p>
        </w:tc>
        <w:tc>
          <w:tcPr>
            <w:tcW w:w="3330" w:type="dxa"/>
            <w:gridSpan w:val="3"/>
            <w:vAlign w:val="bottom"/>
          </w:tcPr>
          <w:p w14:paraId="074AEC77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1D2E8E" w:rsidRPr="00732BC3" w14:paraId="598799C0" w14:textId="77777777" w:rsidTr="00901B79">
        <w:tc>
          <w:tcPr>
            <w:tcW w:w="5850" w:type="dxa"/>
          </w:tcPr>
          <w:p w14:paraId="1B1CE9D3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3F430FB4" w14:textId="3EF181F9" w:rsidR="001D2E8E" w:rsidRPr="00732BC3" w:rsidRDefault="00985AF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60" w:type="dxa"/>
          </w:tcPr>
          <w:p w14:paraId="0ABE543F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2B29EEC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D2E8E" w:rsidRPr="00732BC3" w14:paraId="582B75DD" w14:textId="77777777" w:rsidTr="00901B79">
        <w:tc>
          <w:tcPr>
            <w:tcW w:w="5850" w:type="dxa"/>
          </w:tcPr>
          <w:p w14:paraId="422248AC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384AB3DE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60" w:type="dxa"/>
          </w:tcPr>
          <w:p w14:paraId="24E32D22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3A4730E4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2E8E" w:rsidRPr="00732BC3" w14:paraId="63E21E2F" w14:textId="77777777" w:rsidTr="00901B79">
        <w:tc>
          <w:tcPr>
            <w:tcW w:w="5850" w:type="dxa"/>
          </w:tcPr>
          <w:p w14:paraId="165593BA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C110462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2E8E" w:rsidRPr="00732BC3" w14:paraId="329D9C84" w14:textId="77777777" w:rsidTr="00901B79">
        <w:tc>
          <w:tcPr>
            <w:tcW w:w="5850" w:type="dxa"/>
            <w:vAlign w:val="bottom"/>
          </w:tcPr>
          <w:p w14:paraId="74ACD134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 xml:space="preserve">   เมื่อเริ่มแรก</w:t>
            </w:r>
          </w:p>
        </w:tc>
        <w:tc>
          <w:tcPr>
            <w:tcW w:w="1530" w:type="dxa"/>
            <w:vAlign w:val="bottom"/>
          </w:tcPr>
          <w:p w14:paraId="24E2B9D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28FF5F9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80212F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1AC4CAB8" w14:textId="77777777" w:rsidTr="00901B79">
        <w:tc>
          <w:tcPr>
            <w:tcW w:w="5850" w:type="dxa"/>
            <w:vAlign w:val="bottom"/>
          </w:tcPr>
          <w:p w14:paraId="638A3C2F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4933B4CF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FAC4BF4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EAB8EA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5F0E04F2" w14:textId="77777777" w:rsidTr="00901B79">
        <w:tc>
          <w:tcPr>
            <w:tcW w:w="5850" w:type="dxa"/>
            <w:vAlign w:val="bottom"/>
          </w:tcPr>
          <w:p w14:paraId="0AA1A2EE" w14:textId="60F140DD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โดยในระหว่าง</w:t>
            </w:r>
            <w:r w:rsidR="005912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งวด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75F42CC5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3366772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CF506AD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7B4772A3" w14:textId="77777777" w:rsidTr="00901B79">
        <w:tc>
          <w:tcPr>
            <w:tcW w:w="5850" w:type="dxa"/>
            <w:vAlign w:val="bottom"/>
          </w:tcPr>
          <w:p w14:paraId="37E0998C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3E6F5D56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15C7F0A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827175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608533A7" w14:textId="77777777" w:rsidTr="00901B79">
        <w:tc>
          <w:tcPr>
            <w:tcW w:w="5850" w:type="dxa"/>
            <w:vAlign w:val="bottom"/>
          </w:tcPr>
          <w:p w14:paraId="7F05CEF2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1CE1244F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043AB110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AA7556E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D2E8E" w:rsidRPr="00732BC3" w14:paraId="66C3AC9C" w14:textId="77777777" w:rsidTr="00901B79">
        <w:tc>
          <w:tcPr>
            <w:tcW w:w="5850" w:type="dxa"/>
            <w:vAlign w:val="bottom"/>
          </w:tcPr>
          <w:p w14:paraId="711B6D93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ที่คาดว่าจะเกิดขึ้นตลอดอายุ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</w:r>
          </w:p>
        </w:tc>
        <w:tc>
          <w:tcPr>
            <w:tcW w:w="1530" w:type="dxa"/>
            <w:vAlign w:val="bottom"/>
          </w:tcPr>
          <w:p w14:paraId="44478D6C" w14:textId="5CB27991" w:rsidR="001D2E8E" w:rsidRPr="00A67A8E" w:rsidRDefault="007C0279" w:rsidP="00901B79">
            <w:pPr>
              <w:pStyle w:val="acctfourfigures"/>
              <w:tabs>
                <w:tab w:val="clear" w:pos="765"/>
                <w:tab w:val="decimal" w:pos="1443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,012,197</w:t>
            </w:r>
          </w:p>
        </w:tc>
        <w:tc>
          <w:tcPr>
            <w:tcW w:w="360" w:type="dxa"/>
          </w:tcPr>
          <w:p w14:paraId="08094D2B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E2116F" w14:textId="77777777" w:rsidR="001D2E8E" w:rsidRPr="00732BC3" w:rsidRDefault="001D2E8E" w:rsidP="00901B79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,481,081</w:t>
            </w:r>
          </w:p>
        </w:tc>
      </w:tr>
    </w:tbl>
    <w:p w14:paraId="31B64107" w14:textId="77777777" w:rsidR="000F6531" w:rsidRPr="00732BC3" w:rsidRDefault="000F6531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sectPr w:rsidR="000F6531" w:rsidRPr="00732BC3" w:rsidSect="008579D2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D0B7C87" w14:textId="77777777" w:rsidR="00C45131" w:rsidRPr="00732BC3" w:rsidRDefault="00C45131" w:rsidP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lastRenderedPageBreak/>
        <w:t>8</w:t>
      </w:r>
      <w:r w:rsidRPr="00732BC3"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t>.</w:t>
      </w:r>
      <w:r w:rsidRPr="00732BC3">
        <w:rPr>
          <w:rFonts w:asciiTheme="majorBidi" w:eastAsia="Angsana New" w:hAnsiTheme="majorBidi" w:cstheme="majorBidi"/>
          <w:b/>
          <w:bCs/>
          <w:sz w:val="30"/>
          <w:szCs w:val="30"/>
        </w:rPr>
        <w:t>6</w:t>
      </w:r>
      <w:r w:rsidRPr="00732BC3"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tab/>
      </w:r>
      <w:r w:rsidRPr="00732BC3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ลูกหนี้ตามสัญญาเช่าซื้อ</w:t>
      </w:r>
    </w:p>
    <w:p w14:paraId="2B761309" w14:textId="3FE3FE70" w:rsidR="000F6531" w:rsidRPr="00E417B0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28"/>
          <w:szCs w:val="28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24644" w:rsidRPr="00732BC3" w14:paraId="207F0218" w14:textId="77777777" w:rsidTr="00124644">
        <w:tc>
          <w:tcPr>
            <w:tcW w:w="1249" w:type="pct"/>
          </w:tcPr>
          <w:p w14:paraId="5543EA3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97C4C1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งบการเงินรวมและงบการเงินเฉพาะธนาคาร</w:t>
            </w:r>
          </w:p>
        </w:tc>
      </w:tr>
      <w:tr w:rsidR="00124644" w:rsidRPr="00732BC3" w14:paraId="0ED3B5E2" w14:textId="77777777" w:rsidTr="00124644">
        <w:tc>
          <w:tcPr>
            <w:tcW w:w="1249" w:type="pct"/>
          </w:tcPr>
          <w:p w14:paraId="438004F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14C7FE8" w14:textId="77CFD522" w:rsidR="00124644" w:rsidRPr="00732BC3" w:rsidRDefault="00985AFF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124644"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2566</w:t>
            </w:r>
          </w:p>
        </w:tc>
      </w:tr>
      <w:tr w:rsidR="00124644" w:rsidRPr="00732BC3" w14:paraId="02ADE427" w14:textId="77777777" w:rsidTr="00124644">
        <w:tc>
          <w:tcPr>
            <w:tcW w:w="1249" w:type="pct"/>
          </w:tcPr>
          <w:p w14:paraId="6AF56755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38A059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1063AD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270D2088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DA5B8A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19A8CD4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BD91AD9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2" w:type="pct"/>
          </w:tcPr>
          <w:p w14:paraId="52E7FE27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290DF9C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93" w:type="pct"/>
          </w:tcPr>
          <w:p w14:paraId="1835334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BFDADD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E02288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85" w:type="pct"/>
          </w:tcPr>
          <w:p w14:paraId="13D8C73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7E5E4C9B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6A5F5196" w14:textId="77777777" w:rsidTr="00124644">
        <w:tc>
          <w:tcPr>
            <w:tcW w:w="1249" w:type="pct"/>
          </w:tcPr>
          <w:p w14:paraId="641659C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487FD8B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BA949F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8870A4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FA3252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40D4582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D47937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2DF1CD6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06265C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49E65576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4695A2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78B33153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D7823B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54FF8A09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7FE2C3EB" w14:textId="77777777" w:rsidTr="00124644">
        <w:tc>
          <w:tcPr>
            <w:tcW w:w="1249" w:type="pct"/>
          </w:tcPr>
          <w:p w14:paraId="65C9CAE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097A9B0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F990B9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6D5F8436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460075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7305D0CB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127ED3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33C3249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05F08F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38E71B2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50AA9C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5520DB23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883BA5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209143C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124644" w:rsidRPr="00732BC3" w14:paraId="3B14D4DA" w14:textId="77777777" w:rsidTr="00124644">
        <w:tc>
          <w:tcPr>
            <w:tcW w:w="1249" w:type="pct"/>
          </w:tcPr>
          <w:p w14:paraId="39831445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74AD655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C0279" w:rsidRPr="00732BC3" w14:paraId="38E7DF25" w14:textId="77777777" w:rsidTr="00124644">
        <w:tc>
          <w:tcPr>
            <w:tcW w:w="1249" w:type="pct"/>
          </w:tcPr>
          <w:p w14:paraId="293695E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2E2259B3" w14:textId="7663EF1C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85" w:type="pct"/>
          </w:tcPr>
          <w:p w14:paraId="76D7EF2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54FDD3A7" w14:textId="57ECC27D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400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219</w:t>
            </w:r>
          </w:p>
        </w:tc>
        <w:tc>
          <w:tcPr>
            <w:tcW w:w="85" w:type="pct"/>
          </w:tcPr>
          <w:p w14:paraId="28AD818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234E623F" w14:textId="15BE8FBA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289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234</w:t>
            </w:r>
          </w:p>
        </w:tc>
        <w:tc>
          <w:tcPr>
            <w:tcW w:w="85" w:type="pct"/>
          </w:tcPr>
          <w:p w14:paraId="111BD4B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73BB60EA" w14:textId="5E32C52C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94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632</w:t>
            </w:r>
          </w:p>
        </w:tc>
        <w:tc>
          <w:tcPr>
            <w:tcW w:w="85" w:type="pct"/>
          </w:tcPr>
          <w:p w14:paraId="7681F04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71ECF7EA" w14:textId="0845A2B8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88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683</w:t>
            </w:r>
          </w:p>
        </w:tc>
        <w:tc>
          <w:tcPr>
            <w:tcW w:w="85" w:type="pct"/>
          </w:tcPr>
          <w:p w14:paraId="2AEFB78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4960A90F" w14:textId="4D890FFE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31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753</w:t>
            </w:r>
          </w:p>
        </w:tc>
        <w:tc>
          <w:tcPr>
            <w:tcW w:w="85" w:type="pct"/>
          </w:tcPr>
          <w:p w14:paraId="1C42775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3CE85A95" w14:textId="1A217EA5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1,5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26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966</w:t>
            </w:r>
          </w:p>
        </w:tc>
      </w:tr>
      <w:tr w:rsidR="007C0279" w:rsidRPr="00732BC3" w14:paraId="77053529" w14:textId="77777777" w:rsidTr="00124644">
        <w:tc>
          <w:tcPr>
            <w:tcW w:w="1249" w:type="pct"/>
          </w:tcPr>
          <w:p w14:paraId="3268603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93EF1CB" w14:textId="523783A2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2ECEE93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52D5AF1B" w14:textId="36C1B5D1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AAB8DA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526525C4" w14:textId="4068F635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0D66A69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611FF9E" w14:textId="15BA1C95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B88278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6161BC7C" w14:textId="1FE744FE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D88DBD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06672F3D" w14:textId="064E74FB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85" w:type="pct"/>
          </w:tcPr>
          <w:p w14:paraId="3F8BE02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7422D2FD" w14:textId="0AEA7736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7C0279" w:rsidRPr="00732BC3" w14:paraId="03503265" w14:textId="77777777" w:rsidTr="00124644">
        <w:tc>
          <w:tcPr>
            <w:tcW w:w="1249" w:type="pct"/>
          </w:tcPr>
          <w:p w14:paraId="1DD54C7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AE38B1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265A94C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7C0A06A1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27AD501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3EE74BAA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A4E9E8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523D4B1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AA3609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8BE70D4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CFB504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504396C6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4BFC01D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1DDEB19A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7C0279" w:rsidRPr="00732BC3" w14:paraId="235A7911" w14:textId="77777777" w:rsidTr="00124644">
        <w:tc>
          <w:tcPr>
            <w:tcW w:w="1249" w:type="pct"/>
          </w:tcPr>
          <w:p w14:paraId="36AA112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3561C5F0" w14:textId="77E76993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85" w:type="pct"/>
          </w:tcPr>
          <w:p w14:paraId="02F369D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4F2F6AC4" w14:textId="1F5F847A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400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219</w:t>
            </w:r>
          </w:p>
        </w:tc>
        <w:tc>
          <w:tcPr>
            <w:tcW w:w="85" w:type="pct"/>
          </w:tcPr>
          <w:p w14:paraId="691FB40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004949D5" w14:textId="29F1AC86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289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234</w:t>
            </w:r>
          </w:p>
        </w:tc>
        <w:tc>
          <w:tcPr>
            <w:tcW w:w="85" w:type="pct"/>
          </w:tcPr>
          <w:p w14:paraId="16A21E1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64690430" w14:textId="794F8720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94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632</w:t>
            </w:r>
          </w:p>
        </w:tc>
        <w:tc>
          <w:tcPr>
            <w:tcW w:w="85" w:type="pct"/>
          </w:tcPr>
          <w:p w14:paraId="2BD2979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490F167C" w14:textId="773C55AA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88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683</w:t>
            </w:r>
          </w:p>
        </w:tc>
        <w:tc>
          <w:tcPr>
            <w:tcW w:w="85" w:type="pct"/>
          </w:tcPr>
          <w:p w14:paraId="62DE729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0ADE8850" w14:textId="680630F1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31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753</w:t>
            </w:r>
          </w:p>
        </w:tc>
        <w:tc>
          <w:tcPr>
            <w:tcW w:w="85" w:type="pct"/>
          </w:tcPr>
          <w:p w14:paraId="162011C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67578371" w14:textId="7A406AD4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1,5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26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966</w:t>
            </w:r>
          </w:p>
        </w:tc>
      </w:tr>
      <w:tr w:rsidR="007C0279" w:rsidRPr="00732BC3" w14:paraId="2B6B3F47" w14:textId="77777777" w:rsidTr="00124644">
        <w:tc>
          <w:tcPr>
            <w:tcW w:w="1249" w:type="pct"/>
          </w:tcPr>
          <w:p w14:paraId="60E3540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0C1C262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2EF07F2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5B4BFFD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DA1FBA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1A3FD96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1E845D4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56FB0EE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876E6B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047EDD6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120115F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4EB51C4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150B487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6CE86B5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0279" w:rsidRPr="00732BC3" w14:paraId="52158C9D" w14:textId="77777777" w:rsidTr="00124644">
        <w:tc>
          <w:tcPr>
            <w:tcW w:w="1249" w:type="pct"/>
          </w:tcPr>
          <w:p w14:paraId="4C6749B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3183601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80A738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63FED0B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199F20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49E7699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DCB68C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0F80663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BDE8C2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33B44A4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6934F6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7C59FDA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65DF31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163032B2" w14:textId="2736041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851</w:t>
            </w:r>
          </w:p>
        </w:tc>
      </w:tr>
      <w:tr w:rsidR="007C0279" w:rsidRPr="00732BC3" w14:paraId="739CFB12" w14:textId="77777777" w:rsidTr="00124644">
        <w:tc>
          <w:tcPr>
            <w:tcW w:w="1249" w:type="pct"/>
          </w:tcPr>
          <w:p w14:paraId="1FC0347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2BAA3D8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D0764F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5FBA554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A65E84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028B8AD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E5AE8D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40A2A46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A899AF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4C0A111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93EEE7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3E4EDA71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21EF60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28D0F6E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</w:tr>
      <w:tr w:rsidR="007C0279" w:rsidRPr="00732BC3" w14:paraId="46EBE250" w14:textId="77777777" w:rsidTr="00124644">
        <w:tc>
          <w:tcPr>
            <w:tcW w:w="1249" w:type="pct"/>
          </w:tcPr>
          <w:p w14:paraId="6858C4B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308099B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5096FD5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4B82D5D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552790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77F9551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342F81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2B34CAB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50F2E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7383FC8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97CD5F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35291A4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4E2F74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236446E" w14:textId="118B4E8C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39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898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7C0279" w:rsidRPr="00732BC3" w14:paraId="1042F352" w14:textId="77777777" w:rsidTr="00124644">
        <w:tc>
          <w:tcPr>
            <w:tcW w:w="1249" w:type="pct"/>
          </w:tcPr>
          <w:p w14:paraId="6255F34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16639B7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64F79C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31FE6E9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8E5D81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749FFBD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388E43B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2" w:type="pct"/>
          </w:tcPr>
          <w:p w14:paraId="44C9D6F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E48C71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93" w:type="pct"/>
          </w:tcPr>
          <w:p w14:paraId="190B169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596DCEF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64AA5B4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5" w:type="pct"/>
          </w:tcPr>
          <w:p w14:paraId="767BD84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50BD1" w14:textId="7E8A43AA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1,5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11</w:t>
            </w:r>
            <w:r w:rsidRPr="00732BC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</w:tr>
    </w:tbl>
    <w:p w14:paraId="28A4D858" w14:textId="29F09271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D2EBE37" w14:textId="77777777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254E12B" w14:textId="77777777" w:rsidR="00124644" w:rsidRPr="00732BC3" w:rsidRDefault="00124644">
      <w:pPr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</w:rPr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24644" w:rsidRPr="00732BC3" w14:paraId="520E661B" w14:textId="77777777">
        <w:tc>
          <w:tcPr>
            <w:tcW w:w="1249" w:type="pct"/>
          </w:tcPr>
          <w:p w14:paraId="7226A3E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4F6ADF8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งบการเงินรวมและงบการเงินเฉพาะธนาคาร</w:t>
            </w:r>
          </w:p>
        </w:tc>
      </w:tr>
      <w:tr w:rsidR="00124644" w:rsidRPr="00732BC3" w14:paraId="2D9956B4" w14:textId="77777777">
        <w:tc>
          <w:tcPr>
            <w:tcW w:w="1249" w:type="pct"/>
          </w:tcPr>
          <w:p w14:paraId="0D7003C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1D4CFD2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2565</w:t>
            </w:r>
          </w:p>
        </w:tc>
      </w:tr>
      <w:tr w:rsidR="00124644" w:rsidRPr="00732BC3" w14:paraId="253AA4ED" w14:textId="77777777">
        <w:tc>
          <w:tcPr>
            <w:tcW w:w="1249" w:type="pct"/>
          </w:tcPr>
          <w:p w14:paraId="6EA0096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C96E38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3A49EB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2D69D46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5006724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225AAEC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BEF45A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2" w:type="pct"/>
          </w:tcPr>
          <w:p w14:paraId="7551120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22E87D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93" w:type="pct"/>
          </w:tcPr>
          <w:p w14:paraId="0E1F0EF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588DDFD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5D1FBB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85" w:type="pct"/>
          </w:tcPr>
          <w:p w14:paraId="73B2CB4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2D2CA82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7D4D57AA" w14:textId="77777777">
        <w:tc>
          <w:tcPr>
            <w:tcW w:w="1249" w:type="pct"/>
          </w:tcPr>
          <w:p w14:paraId="55D5CEA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066572C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CF0DFC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3FC6E5C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C6A24E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1F16F72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F1389D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3B9B3F8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DE078F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378D05D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826548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3185EB8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9A9792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7598ADB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67E4E075" w14:textId="77777777">
        <w:tc>
          <w:tcPr>
            <w:tcW w:w="1249" w:type="pct"/>
          </w:tcPr>
          <w:p w14:paraId="1B28FD4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0E899BF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031CA7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21303E3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2CFDD2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0B6345A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A75065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76821C0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87A880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0FC1004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A359E1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75FF4F9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E9E4A1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798E6C7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124644" w:rsidRPr="00732BC3" w14:paraId="12EFBECC" w14:textId="77777777">
        <w:tc>
          <w:tcPr>
            <w:tcW w:w="1249" w:type="pct"/>
          </w:tcPr>
          <w:p w14:paraId="5283DBD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2794CFA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24644" w:rsidRPr="00732BC3" w14:paraId="1FDEB5F0" w14:textId="77777777">
        <w:tc>
          <w:tcPr>
            <w:tcW w:w="1249" w:type="pct"/>
          </w:tcPr>
          <w:p w14:paraId="12774C4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05B56A0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534,271</w:t>
            </w:r>
          </w:p>
        </w:tc>
        <w:tc>
          <w:tcPr>
            <w:tcW w:w="85" w:type="pct"/>
          </w:tcPr>
          <w:p w14:paraId="1BB05CA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57DFB75B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393,660</w:t>
            </w:r>
          </w:p>
        </w:tc>
        <w:tc>
          <w:tcPr>
            <w:tcW w:w="85" w:type="pct"/>
          </w:tcPr>
          <w:p w14:paraId="3C89F07B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12DB710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319,568</w:t>
            </w:r>
          </w:p>
        </w:tc>
        <w:tc>
          <w:tcPr>
            <w:tcW w:w="85" w:type="pct"/>
          </w:tcPr>
          <w:p w14:paraId="078C0B4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2299BF0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174,094</w:t>
            </w:r>
          </w:p>
        </w:tc>
        <w:tc>
          <w:tcPr>
            <w:tcW w:w="85" w:type="pct"/>
          </w:tcPr>
          <w:p w14:paraId="7F41F1F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1FEB7D3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114,438</w:t>
            </w:r>
          </w:p>
        </w:tc>
        <w:tc>
          <w:tcPr>
            <w:tcW w:w="85" w:type="pct"/>
          </w:tcPr>
          <w:p w14:paraId="282ECE7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26B47DC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47,543</w:t>
            </w:r>
          </w:p>
        </w:tc>
        <w:tc>
          <w:tcPr>
            <w:tcW w:w="85" w:type="pct"/>
          </w:tcPr>
          <w:p w14:paraId="754947F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175B2D1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1,583,574</w:t>
            </w:r>
          </w:p>
        </w:tc>
      </w:tr>
      <w:tr w:rsidR="00124644" w:rsidRPr="00732BC3" w14:paraId="559B8D0D" w14:textId="77777777">
        <w:tc>
          <w:tcPr>
            <w:tcW w:w="1249" w:type="pct"/>
          </w:tcPr>
          <w:p w14:paraId="3DF66A1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150CD26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03DAE7A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7FF591A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0AE1EFB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18B6FC8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3F01A85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DA41CB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5BEFB0F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1565BF7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B6E0A3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478BF59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85" w:type="pct"/>
          </w:tcPr>
          <w:p w14:paraId="5F589E0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5B46BE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124644" w:rsidRPr="00732BC3" w:rsidDel="003E022C" w14:paraId="2FAC09EA" w14:textId="77777777">
        <w:tc>
          <w:tcPr>
            <w:tcW w:w="1249" w:type="pct"/>
          </w:tcPr>
          <w:p w14:paraId="4B7EFE4B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61EE638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116D1B8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1C673B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55532E7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732A8164" w14:textId="77777777" w:rsidR="00124644" w:rsidRPr="00732BC3" w:rsidDel="003E022C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0B2C45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25228CAE" w14:textId="77777777" w:rsidR="00124644" w:rsidRPr="00732BC3" w:rsidDel="003E022C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397BB19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595911DF" w14:textId="77777777" w:rsidR="00124644" w:rsidRPr="00732BC3" w:rsidDel="003E022C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90F894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74134163" w14:textId="77777777" w:rsidR="00124644" w:rsidRPr="00732BC3" w:rsidDel="003E022C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21C05AD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6B68D479" w14:textId="77777777" w:rsidR="00124644" w:rsidRPr="00732BC3" w:rsidDel="003E022C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124644" w:rsidRPr="00732BC3" w:rsidDel="003E022C" w14:paraId="4CAD7884" w14:textId="77777777">
        <w:tc>
          <w:tcPr>
            <w:tcW w:w="1249" w:type="pct"/>
          </w:tcPr>
          <w:p w14:paraId="7605157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3C15970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534,271</w:t>
            </w:r>
          </w:p>
        </w:tc>
        <w:tc>
          <w:tcPr>
            <w:tcW w:w="85" w:type="pct"/>
          </w:tcPr>
          <w:p w14:paraId="234FB9E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449B2B3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393,660</w:t>
            </w:r>
          </w:p>
        </w:tc>
        <w:tc>
          <w:tcPr>
            <w:tcW w:w="85" w:type="pct"/>
          </w:tcPr>
          <w:p w14:paraId="0FD55FC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07C73E3E" w14:textId="77777777" w:rsidR="00124644" w:rsidRPr="00732BC3" w:rsidDel="003E022C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319,568</w:t>
            </w:r>
          </w:p>
        </w:tc>
        <w:tc>
          <w:tcPr>
            <w:tcW w:w="85" w:type="pct"/>
          </w:tcPr>
          <w:p w14:paraId="01AB7CC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2ADFD217" w14:textId="77777777" w:rsidR="00124644" w:rsidRPr="00732BC3" w:rsidDel="003E022C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174,094</w:t>
            </w:r>
          </w:p>
        </w:tc>
        <w:tc>
          <w:tcPr>
            <w:tcW w:w="85" w:type="pct"/>
          </w:tcPr>
          <w:p w14:paraId="678B7B5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6D08D323" w14:textId="77777777" w:rsidR="00124644" w:rsidRPr="00732BC3" w:rsidDel="003E022C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114,438</w:t>
            </w:r>
          </w:p>
        </w:tc>
        <w:tc>
          <w:tcPr>
            <w:tcW w:w="85" w:type="pct"/>
          </w:tcPr>
          <w:p w14:paraId="0698C79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2E2D0E92" w14:textId="77777777" w:rsidR="00124644" w:rsidRPr="00732BC3" w:rsidDel="003E022C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47,543</w:t>
            </w:r>
          </w:p>
        </w:tc>
        <w:tc>
          <w:tcPr>
            <w:tcW w:w="85" w:type="pct"/>
          </w:tcPr>
          <w:p w14:paraId="1194CB6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144C42DB" w14:textId="77777777" w:rsidR="00124644" w:rsidRPr="00732BC3" w:rsidDel="003E022C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1,583,574</w:t>
            </w:r>
          </w:p>
        </w:tc>
      </w:tr>
      <w:tr w:rsidR="00124644" w:rsidRPr="00732BC3" w14:paraId="0BB33D3B" w14:textId="77777777">
        <w:tc>
          <w:tcPr>
            <w:tcW w:w="1249" w:type="pct"/>
          </w:tcPr>
          <w:p w14:paraId="35F5393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1B9FF37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624B7D2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050C72F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9A26F7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779B72A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218B9BD6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03E628C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2FB6169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778D1AE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B4D384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5C73DBAB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63BF290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3795DFB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124644" w:rsidRPr="00732BC3" w14:paraId="529AED18" w14:textId="77777777">
        <w:tc>
          <w:tcPr>
            <w:tcW w:w="1249" w:type="pct"/>
          </w:tcPr>
          <w:p w14:paraId="7640AF3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2A8DAB7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7F7C4C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1744EA4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9DB589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7EE178C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AE477A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19CE8B5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C494B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478A4A4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F518F0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16E86FE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6E190C5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51FC2EC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26,039</w:t>
            </w:r>
          </w:p>
        </w:tc>
      </w:tr>
      <w:tr w:rsidR="00124644" w:rsidRPr="00732BC3" w14:paraId="1221F7F6" w14:textId="77777777">
        <w:tc>
          <w:tcPr>
            <w:tcW w:w="1249" w:type="pct"/>
          </w:tcPr>
          <w:p w14:paraId="1C868E0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71039A5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245598B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2989043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8744A5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7055A01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FEB3EB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1ED1BA5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6EE6567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15913D8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FF1189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5F4A12F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7C6054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42C4C76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</w:tr>
      <w:tr w:rsidR="00124644" w:rsidRPr="00732BC3" w14:paraId="42F35F76" w14:textId="77777777">
        <w:tc>
          <w:tcPr>
            <w:tcW w:w="1249" w:type="pct"/>
          </w:tcPr>
          <w:p w14:paraId="3C32476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6FEAD6C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F3E29E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2EDAFB0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1DC3F0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196A344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A6447A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141CE26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326470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5E7EFD6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8CC44E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5F7C9F7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AFDBB7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030DC96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(55,238)</w:t>
            </w:r>
          </w:p>
        </w:tc>
      </w:tr>
      <w:tr w:rsidR="00124644" w:rsidRPr="00732BC3" w14:paraId="5F599428" w14:textId="77777777">
        <w:tc>
          <w:tcPr>
            <w:tcW w:w="1249" w:type="pct"/>
          </w:tcPr>
          <w:p w14:paraId="0DA207D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1C128E2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EE454F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689C9006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594E1F8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251C66B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D9D712B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2" w:type="pct"/>
          </w:tcPr>
          <w:p w14:paraId="2C0B4DA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8AF8B2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93" w:type="pct"/>
          </w:tcPr>
          <w:p w14:paraId="117A8F4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25D708B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4575DBE6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5" w:type="pct"/>
          </w:tcPr>
          <w:p w14:paraId="5581DFB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07586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1,554,375</w:t>
            </w:r>
          </w:p>
        </w:tc>
      </w:tr>
    </w:tbl>
    <w:p w14:paraId="65B1896B" w14:textId="77777777" w:rsidR="000F6531" w:rsidRPr="00732BC3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  <w:r w:rsidRPr="00732BC3">
        <w:rPr>
          <w:rFonts w:asciiTheme="majorBidi" w:hAnsiTheme="majorBidi" w:cstheme="majorBidi"/>
          <w:sz w:val="2"/>
          <w:szCs w:val="2"/>
          <w:cs/>
          <w:lang w:val="en-GB"/>
        </w:rPr>
        <w:t>ฃ</w:t>
      </w:r>
    </w:p>
    <w:p w14:paraId="66F1C2D5" w14:textId="77777777" w:rsidR="000F6531" w:rsidRPr="00732BC3" w:rsidRDefault="000F6531" w:rsidP="000F6531">
      <w:pPr>
        <w:rPr>
          <w:rFonts w:asciiTheme="majorBidi" w:hAnsiTheme="majorBidi" w:cstheme="majorBidi"/>
        </w:rPr>
      </w:pPr>
    </w:p>
    <w:p w14:paraId="57F81D99" w14:textId="68C02CC9" w:rsidR="000F6531" w:rsidRPr="00732BC3" w:rsidRDefault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47A1A1D" w14:textId="77777777" w:rsidR="000F6531" w:rsidRPr="00732BC3" w:rsidRDefault="000F653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sectPr w:rsidR="000F6531" w:rsidRPr="00732BC3" w:rsidSect="008579D2">
          <w:headerReference w:type="default" r:id="rId17"/>
          <w:footerReference w:type="default" r:id="rId18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A8A4961" w14:textId="5AC8D760" w:rsidR="00C45131" w:rsidRPr="00555726" w:rsidRDefault="00C45131" w:rsidP="00C451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ค่าเผื่อผลขาดทุนด้านเครดิตที่คาดว่าจะเกิดขึ้น</w:t>
      </w:r>
    </w:p>
    <w:p w14:paraId="15CC34E5" w14:textId="0C8B9F9E" w:rsidR="00C52D8B" w:rsidRPr="00732BC3" w:rsidRDefault="00C52D8B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124644" w:rsidRPr="00732BC3" w14:paraId="03364FDF" w14:textId="77777777">
        <w:trPr>
          <w:tblHeader/>
        </w:trPr>
        <w:tc>
          <w:tcPr>
            <w:tcW w:w="3222" w:type="dxa"/>
            <w:vAlign w:val="bottom"/>
          </w:tcPr>
          <w:p w14:paraId="6AA70F6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6075AE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732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124644" w:rsidRPr="00732BC3" w14:paraId="0AE7A5C0" w14:textId="77777777">
        <w:trPr>
          <w:tblHeader/>
        </w:trPr>
        <w:tc>
          <w:tcPr>
            <w:tcW w:w="3222" w:type="dxa"/>
            <w:vAlign w:val="bottom"/>
          </w:tcPr>
          <w:p w14:paraId="55A2C13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FDBB625" w14:textId="1D5D53FE" w:rsidR="00124644" w:rsidRPr="00732BC3" w:rsidRDefault="00985AF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eastAsia="AngsanaNew" w:hAnsiTheme="majorBidi" w:cstheme="majorBidi"/>
                <w:sz w:val="26"/>
                <w:szCs w:val="26"/>
                <w:lang w:val="en-US" w:eastAsia="en-GB" w:bidi="th-TH"/>
              </w:rPr>
              <w:t xml:space="preserve"> </w:t>
            </w:r>
            <w:r w:rsidR="00124644" w:rsidRPr="00732BC3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2566</w:t>
            </w:r>
          </w:p>
        </w:tc>
      </w:tr>
      <w:tr w:rsidR="00124644" w:rsidRPr="00732BC3" w14:paraId="06AED1FA" w14:textId="77777777">
        <w:trPr>
          <w:tblHeader/>
        </w:trPr>
        <w:tc>
          <w:tcPr>
            <w:tcW w:w="3222" w:type="dxa"/>
            <w:vAlign w:val="bottom"/>
          </w:tcPr>
          <w:p w14:paraId="73CE775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2C50E1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CBB295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2E521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0310018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816F188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33CBA5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BC4599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124644" w:rsidRPr="00732BC3" w14:paraId="4D02A954" w14:textId="77777777">
        <w:trPr>
          <w:tblHeader/>
        </w:trPr>
        <w:tc>
          <w:tcPr>
            <w:tcW w:w="3222" w:type="dxa"/>
            <w:vAlign w:val="bottom"/>
          </w:tcPr>
          <w:p w14:paraId="7BBA138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C8CD6C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217450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BF65F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66B6D74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F6E450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5B86F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4C47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150B168F" w14:textId="77777777">
        <w:trPr>
          <w:tblHeader/>
        </w:trPr>
        <w:tc>
          <w:tcPr>
            <w:tcW w:w="3222" w:type="dxa"/>
            <w:vAlign w:val="bottom"/>
          </w:tcPr>
          <w:p w14:paraId="7A26E50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12C9AB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737B38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EFD8A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3256590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5A13DE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5D085C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A932B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43D3FB2C" w14:textId="77777777">
        <w:trPr>
          <w:tblHeader/>
        </w:trPr>
        <w:tc>
          <w:tcPr>
            <w:tcW w:w="3222" w:type="dxa"/>
            <w:vAlign w:val="bottom"/>
          </w:tcPr>
          <w:p w14:paraId="656D266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766BE3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B9D2A4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6C239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A9E0F0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CB2673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32E784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C8363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1CB727F8" w14:textId="77777777">
        <w:trPr>
          <w:tblHeader/>
        </w:trPr>
        <w:tc>
          <w:tcPr>
            <w:tcW w:w="3222" w:type="dxa"/>
            <w:vAlign w:val="bottom"/>
          </w:tcPr>
          <w:p w14:paraId="3657AD1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C98FB1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3E66F9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5498F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A7D787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A83A90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37F7462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4C431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64430E84" w14:textId="77777777">
        <w:trPr>
          <w:tblHeader/>
        </w:trPr>
        <w:tc>
          <w:tcPr>
            <w:tcW w:w="3222" w:type="dxa"/>
            <w:vAlign w:val="bottom"/>
          </w:tcPr>
          <w:p w14:paraId="398521A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3698F6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3AEA2E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AB6A6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41CE08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2DDA9D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CC8F23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0238A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4644" w:rsidRPr="00732BC3" w14:paraId="0643EFBE" w14:textId="77777777">
        <w:trPr>
          <w:tblHeader/>
        </w:trPr>
        <w:tc>
          <w:tcPr>
            <w:tcW w:w="3222" w:type="dxa"/>
            <w:vAlign w:val="bottom"/>
          </w:tcPr>
          <w:p w14:paraId="7B90C73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C37DDC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272DE" w:rsidRPr="00732BC3" w14:paraId="4BEA5D10" w14:textId="77777777">
        <w:tc>
          <w:tcPr>
            <w:tcW w:w="3222" w:type="dxa"/>
            <w:vAlign w:val="bottom"/>
          </w:tcPr>
          <w:p w14:paraId="7750F46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77BD364F" w14:textId="77D8DB6B" w:rsidR="00B272DE" w:rsidRPr="00732BC3" w:rsidRDefault="00094807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36" w:type="dxa"/>
            <w:vAlign w:val="bottom"/>
          </w:tcPr>
          <w:p w14:paraId="30D970B5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C59AE9" w14:textId="2B9E26EE" w:rsidR="00B272DE" w:rsidRPr="00732BC3" w:rsidRDefault="00CD5603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57D4973D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11BADAA7" w14:textId="76779F32" w:rsidR="00B272DE" w:rsidRPr="00732BC3" w:rsidRDefault="00CD5603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18,98</w:t>
            </w:r>
            <w:r w:rsidR="00AD1CB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14:paraId="4862E3D4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CB0779" w14:textId="53482B09" w:rsidR="00B272DE" w:rsidRPr="00732BC3" w:rsidRDefault="00CD5603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19,028</w:t>
            </w:r>
          </w:p>
        </w:tc>
      </w:tr>
      <w:tr w:rsidR="00B272DE" w:rsidRPr="00732BC3" w14:paraId="4A36415A" w14:textId="77777777">
        <w:tc>
          <w:tcPr>
            <w:tcW w:w="3222" w:type="dxa"/>
            <w:vAlign w:val="bottom"/>
          </w:tcPr>
          <w:p w14:paraId="7900F9D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357C99F3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82ABCA6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93D6B6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4A0FCFA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F15DC22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AAF1F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11AD6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72DE" w:rsidRPr="00732BC3" w14:paraId="0C8AB834" w14:textId="77777777">
        <w:tc>
          <w:tcPr>
            <w:tcW w:w="3222" w:type="dxa"/>
            <w:vAlign w:val="bottom"/>
          </w:tcPr>
          <w:p w14:paraId="1E75F9F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  <w:vAlign w:val="bottom"/>
          </w:tcPr>
          <w:p w14:paraId="2F03D552" w14:textId="5669B419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sz w:val="26"/>
                <w:szCs w:val="26"/>
              </w:rPr>
              <w:t>3,186,113</w:t>
            </w:r>
          </w:p>
        </w:tc>
        <w:tc>
          <w:tcPr>
            <w:tcW w:w="136" w:type="dxa"/>
            <w:vAlign w:val="bottom"/>
          </w:tcPr>
          <w:p w14:paraId="411B7B0A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4BF6B6" w14:textId="302EF428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sz w:val="26"/>
                <w:szCs w:val="26"/>
              </w:rPr>
              <w:t>2,134,456</w:t>
            </w:r>
          </w:p>
        </w:tc>
        <w:tc>
          <w:tcPr>
            <w:tcW w:w="136" w:type="dxa"/>
            <w:vAlign w:val="bottom"/>
          </w:tcPr>
          <w:p w14:paraId="3B449A4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1DF80CA" w14:textId="14596A8A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sz w:val="26"/>
                <w:szCs w:val="26"/>
              </w:rPr>
              <w:t>3,815,971</w:t>
            </w:r>
          </w:p>
        </w:tc>
        <w:tc>
          <w:tcPr>
            <w:tcW w:w="180" w:type="dxa"/>
            <w:vAlign w:val="bottom"/>
          </w:tcPr>
          <w:p w14:paraId="065CADE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88608" w14:textId="4558F8F7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sz w:val="26"/>
                <w:szCs w:val="26"/>
              </w:rPr>
              <w:t>9,136,540</w:t>
            </w:r>
          </w:p>
        </w:tc>
      </w:tr>
      <w:tr w:rsidR="00B272DE" w:rsidRPr="00732BC3" w14:paraId="06068385" w14:textId="77777777">
        <w:tc>
          <w:tcPr>
            <w:tcW w:w="3222" w:type="dxa"/>
            <w:vAlign w:val="bottom"/>
          </w:tcPr>
          <w:p w14:paraId="40C94775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  <w:vAlign w:val="bottom"/>
          </w:tcPr>
          <w:p w14:paraId="04C71F8F" w14:textId="0153E47D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136" w:type="dxa"/>
            <w:vAlign w:val="bottom"/>
          </w:tcPr>
          <w:p w14:paraId="6612726F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D0315" w14:textId="0A715133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sz w:val="26"/>
                <w:szCs w:val="26"/>
              </w:rPr>
              <w:t>5,914</w:t>
            </w:r>
          </w:p>
        </w:tc>
        <w:tc>
          <w:tcPr>
            <w:tcW w:w="136" w:type="dxa"/>
            <w:vAlign w:val="bottom"/>
          </w:tcPr>
          <w:p w14:paraId="2A2C3903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D93EFA5" w14:textId="3844D770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sz w:val="26"/>
                <w:szCs w:val="26"/>
              </w:rPr>
              <w:t>12,296</w:t>
            </w:r>
          </w:p>
        </w:tc>
        <w:tc>
          <w:tcPr>
            <w:tcW w:w="180" w:type="dxa"/>
            <w:vAlign w:val="bottom"/>
          </w:tcPr>
          <w:p w14:paraId="2F5D78B1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EBD992" w14:textId="4409B4B9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sz w:val="26"/>
                <w:szCs w:val="26"/>
              </w:rPr>
              <w:t>19,148</w:t>
            </w:r>
          </w:p>
        </w:tc>
      </w:tr>
      <w:tr w:rsidR="00B272DE" w:rsidRPr="00732BC3" w14:paraId="1BCCB360" w14:textId="77777777">
        <w:tc>
          <w:tcPr>
            <w:tcW w:w="3222" w:type="dxa"/>
            <w:vAlign w:val="bottom"/>
          </w:tcPr>
          <w:p w14:paraId="42F031C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  <w:vAlign w:val="bottom"/>
          </w:tcPr>
          <w:p w14:paraId="13B16194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16F9218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887C81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51D44BF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4EE30BCF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48D56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30662D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72DE" w:rsidRPr="00732BC3" w14:paraId="62E48DC9" w14:textId="77777777">
        <w:tc>
          <w:tcPr>
            <w:tcW w:w="3222" w:type="dxa"/>
            <w:vAlign w:val="bottom"/>
          </w:tcPr>
          <w:p w14:paraId="170A3A5A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และสัญญาค้ำประกันทางการเงิน</w:t>
            </w:r>
          </w:p>
        </w:tc>
        <w:tc>
          <w:tcPr>
            <w:tcW w:w="1394" w:type="dxa"/>
          </w:tcPr>
          <w:p w14:paraId="7E6D4551" w14:textId="0D153EAE" w:rsidR="00B272DE" w:rsidRPr="00732BC3" w:rsidRDefault="006054BB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36" w:type="dxa"/>
          </w:tcPr>
          <w:p w14:paraId="41091E3A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D95CD5" w14:textId="4366F4E0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36" w:type="dxa"/>
          </w:tcPr>
          <w:p w14:paraId="4ECB0EFA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F0A5E1E" w14:textId="623483AA" w:rsidR="00B272DE" w:rsidRPr="00732BC3" w:rsidRDefault="006054BB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80" w:type="dxa"/>
          </w:tcPr>
          <w:p w14:paraId="2BC981D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85C507" w14:textId="7DE8C262" w:rsidR="00B272DE" w:rsidRPr="00732BC3" w:rsidRDefault="006054BB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AD1CB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272DE" w:rsidRPr="00732BC3" w14:paraId="72E707DA" w14:textId="77777777">
        <w:tc>
          <w:tcPr>
            <w:tcW w:w="3222" w:type="dxa"/>
            <w:vAlign w:val="bottom"/>
          </w:tcPr>
          <w:p w14:paraId="752035C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B0FDE" w14:textId="65AD936D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b/>
                <w:sz w:val="26"/>
                <w:szCs w:val="26"/>
              </w:rPr>
              <w:t>3,187,65</w:t>
            </w:r>
            <w:r w:rsidR="00AD1CB5">
              <w:rPr>
                <w:rFonts w:asciiTheme="majorBidi" w:hAnsiTheme="majorBidi" w:cstheme="majorBidi"/>
                <w:b/>
                <w:sz w:val="26"/>
                <w:szCs w:val="26"/>
              </w:rPr>
              <w:t>4</w:t>
            </w:r>
            <w:r w:rsidRPr="007845CC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765CA112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C1F41" w14:textId="677058F4" w:rsidR="00B272DE" w:rsidRPr="002F3AE6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7845CC">
              <w:rPr>
                <w:rFonts w:asciiTheme="majorBidi" w:hAnsiTheme="majorBidi" w:cstheme="majorBidi"/>
                <w:b/>
                <w:sz w:val="26"/>
                <w:szCs w:val="26"/>
              </w:rPr>
              <w:t>2,140,485</w:t>
            </w:r>
          </w:p>
        </w:tc>
        <w:tc>
          <w:tcPr>
            <w:tcW w:w="136" w:type="dxa"/>
            <w:vAlign w:val="bottom"/>
          </w:tcPr>
          <w:p w14:paraId="3267FA3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72EFA" w14:textId="3A684FC2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b/>
                <w:sz w:val="26"/>
                <w:szCs w:val="26"/>
              </w:rPr>
              <w:t>3,847,</w:t>
            </w:r>
            <w:r w:rsidR="00AD1CB5">
              <w:rPr>
                <w:rFonts w:asciiTheme="majorBidi" w:hAnsiTheme="majorBidi" w:cstheme="majorBidi"/>
                <w:b/>
                <w:sz w:val="26"/>
                <w:szCs w:val="26"/>
              </w:rPr>
              <w:t>301</w:t>
            </w:r>
          </w:p>
        </w:tc>
        <w:tc>
          <w:tcPr>
            <w:tcW w:w="180" w:type="dxa"/>
            <w:vAlign w:val="bottom"/>
          </w:tcPr>
          <w:p w14:paraId="7AD21797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FF5D6" w14:textId="5E124C5E" w:rsidR="00B272DE" w:rsidRPr="00732BC3" w:rsidRDefault="007845CC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845CC">
              <w:rPr>
                <w:rFonts w:asciiTheme="majorBidi" w:hAnsiTheme="majorBidi" w:cstheme="majorBidi"/>
                <w:b/>
                <w:sz w:val="26"/>
                <w:szCs w:val="26"/>
              </w:rPr>
              <w:t>9,175,4</w:t>
            </w:r>
            <w:r w:rsidR="00AD1CB5">
              <w:rPr>
                <w:rFonts w:asciiTheme="majorBidi" w:hAnsiTheme="majorBidi" w:cstheme="majorBidi"/>
                <w:b/>
                <w:sz w:val="26"/>
                <w:szCs w:val="26"/>
              </w:rPr>
              <w:t>40</w:t>
            </w:r>
          </w:p>
        </w:tc>
      </w:tr>
    </w:tbl>
    <w:p w14:paraId="551390CE" w14:textId="77777777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124644" w:rsidRPr="00732BC3" w14:paraId="017E99CE" w14:textId="77777777">
        <w:trPr>
          <w:tblHeader/>
        </w:trPr>
        <w:tc>
          <w:tcPr>
            <w:tcW w:w="3222" w:type="dxa"/>
            <w:vAlign w:val="bottom"/>
          </w:tcPr>
          <w:p w14:paraId="38CB172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6244B91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732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124644" w:rsidRPr="00732BC3" w14:paraId="7E272479" w14:textId="77777777">
        <w:trPr>
          <w:tblHeader/>
        </w:trPr>
        <w:tc>
          <w:tcPr>
            <w:tcW w:w="3222" w:type="dxa"/>
            <w:vAlign w:val="bottom"/>
          </w:tcPr>
          <w:p w14:paraId="70DF288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C21F7A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lang w:val="en-US" w:eastAsia="en-GB" w:bidi="th-TH"/>
              </w:rPr>
              <w:t xml:space="preserve">31 </w:t>
            </w: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 w:rsidRPr="00732BC3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2565</w:t>
            </w:r>
          </w:p>
        </w:tc>
      </w:tr>
      <w:tr w:rsidR="00124644" w:rsidRPr="00732BC3" w14:paraId="1902E20D" w14:textId="77777777">
        <w:trPr>
          <w:tblHeader/>
        </w:trPr>
        <w:tc>
          <w:tcPr>
            <w:tcW w:w="3222" w:type="dxa"/>
            <w:vAlign w:val="bottom"/>
          </w:tcPr>
          <w:p w14:paraId="3EAF2F7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1BDC03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4784478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B9442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3677C5B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BE9A10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3CD35A5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133CA7E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124644" w:rsidRPr="00732BC3" w14:paraId="1D43A606" w14:textId="77777777">
        <w:trPr>
          <w:tblHeader/>
        </w:trPr>
        <w:tc>
          <w:tcPr>
            <w:tcW w:w="3222" w:type="dxa"/>
            <w:vAlign w:val="bottom"/>
          </w:tcPr>
          <w:p w14:paraId="1EA6D3F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11F141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20514F0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528A2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7B89E23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3B993B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64544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030E2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405A519E" w14:textId="77777777">
        <w:trPr>
          <w:tblHeader/>
        </w:trPr>
        <w:tc>
          <w:tcPr>
            <w:tcW w:w="3222" w:type="dxa"/>
            <w:vAlign w:val="bottom"/>
          </w:tcPr>
          <w:p w14:paraId="4744E75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96C6A3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0F33D03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C7C11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7746A96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CDCBFE8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6BBB272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DB125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7D677CE3" w14:textId="77777777">
        <w:trPr>
          <w:tblHeader/>
        </w:trPr>
        <w:tc>
          <w:tcPr>
            <w:tcW w:w="3222" w:type="dxa"/>
            <w:vAlign w:val="bottom"/>
          </w:tcPr>
          <w:p w14:paraId="63F9E9F8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591CB8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453AAEB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4EBD0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2B5FDF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ADC0F7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7495CC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7952B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10500683" w14:textId="77777777">
        <w:trPr>
          <w:tblHeader/>
        </w:trPr>
        <w:tc>
          <w:tcPr>
            <w:tcW w:w="3222" w:type="dxa"/>
            <w:vAlign w:val="bottom"/>
          </w:tcPr>
          <w:p w14:paraId="062F101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68842E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47B72E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F30F3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5D9B4C8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9D4B76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08DDA9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08A93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7F57C48A" w14:textId="77777777">
        <w:trPr>
          <w:tblHeader/>
        </w:trPr>
        <w:tc>
          <w:tcPr>
            <w:tcW w:w="3222" w:type="dxa"/>
            <w:vAlign w:val="bottom"/>
          </w:tcPr>
          <w:p w14:paraId="6916822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F8C766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6AA70B88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72508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D870E2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136A4D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85FA30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FF11B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4644" w:rsidRPr="00732BC3" w14:paraId="00B9E7BF" w14:textId="77777777">
        <w:trPr>
          <w:tblHeader/>
        </w:trPr>
        <w:tc>
          <w:tcPr>
            <w:tcW w:w="3222" w:type="dxa"/>
            <w:vAlign w:val="bottom"/>
          </w:tcPr>
          <w:p w14:paraId="651BD64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7F803E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4644" w:rsidRPr="00732BC3" w14:paraId="774075DB" w14:textId="77777777">
        <w:tc>
          <w:tcPr>
            <w:tcW w:w="3222" w:type="dxa"/>
            <w:vAlign w:val="bottom"/>
          </w:tcPr>
          <w:p w14:paraId="76FC3A9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455F9EA6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6" w:type="dxa"/>
            <w:vAlign w:val="bottom"/>
          </w:tcPr>
          <w:p w14:paraId="005620B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32FC1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55FD6A0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5DA545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40,470</w:t>
            </w:r>
          </w:p>
        </w:tc>
        <w:tc>
          <w:tcPr>
            <w:tcW w:w="180" w:type="dxa"/>
            <w:vAlign w:val="bottom"/>
          </w:tcPr>
          <w:p w14:paraId="53E19F0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9E0C0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40,500</w:t>
            </w:r>
          </w:p>
        </w:tc>
      </w:tr>
      <w:tr w:rsidR="00124644" w:rsidRPr="00732BC3" w14:paraId="069FF616" w14:textId="77777777">
        <w:tc>
          <w:tcPr>
            <w:tcW w:w="3222" w:type="dxa"/>
            <w:vAlign w:val="bottom"/>
          </w:tcPr>
          <w:p w14:paraId="7EF6426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485F30C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6DF32C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AB2EF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135A88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28FF57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CA05E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50E64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45CC" w:rsidRPr="00732BC3" w14:paraId="70F7BE89" w14:textId="77777777">
        <w:tc>
          <w:tcPr>
            <w:tcW w:w="3222" w:type="dxa"/>
            <w:vAlign w:val="bottom"/>
          </w:tcPr>
          <w:p w14:paraId="41B062DD" w14:textId="77777777" w:rsidR="007845CC" w:rsidRPr="00732BC3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  <w:vAlign w:val="bottom"/>
          </w:tcPr>
          <w:p w14:paraId="26CD8CF5" w14:textId="617D23F0" w:rsidR="007845CC" w:rsidRPr="00732BC3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3,718,879</w:t>
            </w:r>
          </w:p>
        </w:tc>
        <w:tc>
          <w:tcPr>
            <w:tcW w:w="136" w:type="dxa"/>
            <w:vAlign w:val="bottom"/>
          </w:tcPr>
          <w:p w14:paraId="36A55039" w14:textId="77777777" w:rsidR="007845CC" w:rsidRPr="00732BC3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035D8A" w14:textId="18D88E9F" w:rsidR="007845CC" w:rsidRPr="00732BC3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1,497,299</w:t>
            </w:r>
          </w:p>
        </w:tc>
        <w:tc>
          <w:tcPr>
            <w:tcW w:w="136" w:type="dxa"/>
            <w:vAlign w:val="bottom"/>
          </w:tcPr>
          <w:p w14:paraId="3F28783C" w14:textId="77777777" w:rsidR="007845CC" w:rsidRPr="00732BC3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E996E71" w14:textId="46E43AD6" w:rsidR="007845CC" w:rsidRPr="00732BC3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3,180,459</w:t>
            </w:r>
          </w:p>
        </w:tc>
        <w:tc>
          <w:tcPr>
            <w:tcW w:w="180" w:type="dxa"/>
            <w:vAlign w:val="bottom"/>
          </w:tcPr>
          <w:p w14:paraId="2F2E93F5" w14:textId="77777777" w:rsidR="007845CC" w:rsidRPr="00732BC3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EEEC9B" w14:textId="3CB1EBC0" w:rsidR="007845CC" w:rsidRPr="00732BC3" w:rsidRDefault="007845CC" w:rsidP="0078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8,396,637</w:t>
            </w:r>
          </w:p>
        </w:tc>
      </w:tr>
      <w:tr w:rsidR="00124644" w:rsidRPr="00732BC3" w14:paraId="6778EF53" w14:textId="77777777">
        <w:tc>
          <w:tcPr>
            <w:tcW w:w="3222" w:type="dxa"/>
            <w:vAlign w:val="bottom"/>
          </w:tcPr>
          <w:p w14:paraId="6B5591D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  <w:vAlign w:val="bottom"/>
          </w:tcPr>
          <w:p w14:paraId="4CC9D47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  <w:tc>
          <w:tcPr>
            <w:tcW w:w="136" w:type="dxa"/>
            <w:vAlign w:val="bottom"/>
          </w:tcPr>
          <w:p w14:paraId="75E93CA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C81DC6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1,559</w:t>
            </w:r>
          </w:p>
        </w:tc>
        <w:tc>
          <w:tcPr>
            <w:tcW w:w="136" w:type="dxa"/>
            <w:vAlign w:val="bottom"/>
          </w:tcPr>
          <w:p w14:paraId="0B2ADF6B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6C9BEF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7,918</w:t>
            </w:r>
          </w:p>
        </w:tc>
        <w:tc>
          <w:tcPr>
            <w:tcW w:w="180" w:type="dxa"/>
            <w:vAlign w:val="bottom"/>
          </w:tcPr>
          <w:p w14:paraId="04B02BA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876D4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10,150</w:t>
            </w:r>
          </w:p>
        </w:tc>
      </w:tr>
      <w:tr w:rsidR="00124644" w:rsidRPr="00732BC3" w14:paraId="350E6677" w14:textId="77777777">
        <w:tc>
          <w:tcPr>
            <w:tcW w:w="3222" w:type="dxa"/>
            <w:vAlign w:val="bottom"/>
          </w:tcPr>
          <w:p w14:paraId="2582209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  <w:vAlign w:val="bottom"/>
          </w:tcPr>
          <w:p w14:paraId="0C2907B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1D1AB10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07464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6208DC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9EBDFA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F0447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7F5C8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54C26F8E" w14:textId="77777777">
        <w:tc>
          <w:tcPr>
            <w:tcW w:w="3222" w:type="dxa"/>
            <w:vAlign w:val="bottom"/>
          </w:tcPr>
          <w:p w14:paraId="047DA386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และสัญญาค้ำประกันทางการเงิน</w:t>
            </w:r>
          </w:p>
        </w:tc>
        <w:tc>
          <w:tcPr>
            <w:tcW w:w="1394" w:type="dxa"/>
          </w:tcPr>
          <w:p w14:paraId="62F6F94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136" w:type="dxa"/>
          </w:tcPr>
          <w:p w14:paraId="37C73D4B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8727C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" w:type="dxa"/>
          </w:tcPr>
          <w:p w14:paraId="690F079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0A217B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20,889</w:t>
            </w:r>
          </w:p>
        </w:tc>
        <w:tc>
          <w:tcPr>
            <w:tcW w:w="180" w:type="dxa"/>
          </w:tcPr>
          <w:p w14:paraId="6574EA1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44BAE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</w:rPr>
              <w:t>21,197</w:t>
            </w:r>
          </w:p>
        </w:tc>
      </w:tr>
      <w:tr w:rsidR="00124644" w:rsidRPr="00732BC3" w14:paraId="7CFE8EEA" w14:textId="77777777">
        <w:tc>
          <w:tcPr>
            <w:tcW w:w="3222" w:type="dxa"/>
            <w:vAlign w:val="bottom"/>
          </w:tcPr>
          <w:p w14:paraId="423E734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A2D35" w14:textId="65094323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</w:rPr>
              <w:t>3,719,</w:t>
            </w:r>
            <w:r w:rsidR="00A12216" w:rsidRPr="00732BC3">
              <w:rPr>
                <w:rFonts w:asciiTheme="majorBidi" w:hAnsiTheme="majorBidi" w:cstheme="majorBidi"/>
                <w:b/>
                <w:sz w:val="26"/>
                <w:szCs w:val="26"/>
              </w:rPr>
              <w:t>88</w:t>
            </w:r>
            <w:r w:rsidR="00A12216">
              <w:rPr>
                <w:rFonts w:asciiTheme="majorBidi" w:hAnsiTheme="majorBidi" w:cstheme="majorBidi"/>
                <w:b/>
                <w:sz w:val="26"/>
                <w:szCs w:val="26"/>
              </w:rPr>
              <w:t>7</w:t>
            </w:r>
          </w:p>
        </w:tc>
        <w:tc>
          <w:tcPr>
            <w:tcW w:w="136" w:type="dxa"/>
            <w:vAlign w:val="bottom"/>
          </w:tcPr>
          <w:p w14:paraId="7D053B1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8F6D6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</w:rPr>
              <w:t>1,498,861</w:t>
            </w:r>
          </w:p>
        </w:tc>
        <w:tc>
          <w:tcPr>
            <w:tcW w:w="136" w:type="dxa"/>
            <w:vAlign w:val="bottom"/>
          </w:tcPr>
          <w:p w14:paraId="6EE257F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591F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</w:rPr>
              <w:t>3,249,736</w:t>
            </w:r>
          </w:p>
        </w:tc>
        <w:tc>
          <w:tcPr>
            <w:tcW w:w="180" w:type="dxa"/>
            <w:vAlign w:val="bottom"/>
          </w:tcPr>
          <w:p w14:paraId="79CDBF0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5FA4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b/>
                <w:sz w:val="26"/>
                <w:szCs w:val="26"/>
              </w:rPr>
              <w:t>8,468,484</w:t>
            </w:r>
          </w:p>
        </w:tc>
      </w:tr>
    </w:tbl>
    <w:p w14:paraId="4DF722B9" w14:textId="1CFBF9DC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717555B" w14:textId="1C4A8D95" w:rsidR="000F6531" w:rsidRPr="00732BC3" w:rsidRDefault="000F653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35"/>
        </w:rPr>
      </w:pPr>
      <w:bookmarkStart w:id="5" w:name="_Hlk43678263"/>
      <w:r w:rsidRPr="00732BC3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ของเงินให้สินเชื่อแก่ลูก</w:t>
      </w:r>
      <w:r w:rsidR="00B67F08" w:rsidRPr="00732BC3">
        <w:rPr>
          <w:rFonts w:asciiTheme="majorBidi" w:hAnsiTheme="majorBidi" w:cstheme="majorBidi"/>
          <w:sz w:val="28"/>
          <w:szCs w:val="28"/>
          <w:cs/>
        </w:rPr>
        <w:t>หนี้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และดอกเบี้ยค้างรับและรายได้ดอกเบี้ยที่ยังไม่ถึงกำหนดชำระสำหรับงวด</w:t>
      </w:r>
      <w:r w:rsidR="00985AFF">
        <w:rPr>
          <w:rFonts w:ascii="Angsana New" w:hAnsi="Angsana New" w:cs="Angsana New" w:hint="cs"/>
          <w:sz w:val="28"/>
          <w:szCs w:val="28"/>
          <w:cs/>
        </w:rPr>
        <w:t xml:space="preserve">เก้าเดือนสิ้นสุดวันที่ </w:t>
      </w:r>
      <w:r w:rsidR="00985AFF">
        <w:rPr>
          <w:rFonts w:ascii="Angsana New" w:hAnsi="Angsana New" w:cs="Angsana New" w:hint="cs"/>
          <w:sz w:val="28"/>
          <w:szCs w:val="28"/>
        </w:rPr>
        <w:t xml:space="preserve">30 </w:t>
      </w:r>
      <w:r w:rsidR="00985AFF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E46873" w:rsidRPr="00732BC3">
        <w:rPr>
          <w:rFonts w:asciiTheme="majorBidi" w:hAnsiTheme="majorBidi" w:cstheme="majorBidi"/>
          <w:sz w:val="28"/>
          <w:szCs w:val="28"/>
        </w:rPr>
        <w:t>256</w:t>
      </w:r>
      <w:r w:rsidR="00124644" w:rsidRPr="00732BC3">
        <w:rPr>
          <w:rFonts w:asciiTheme="majorBidi" w:hAnsiTheme="majorBidi" w:cstheme="majorBidi"/>
          <w:sz w:val="28"/>
          <w:szCs w:val="28"/>
        </w:rPr>
        <w:t>6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482393" w:rsidRPr="00732BC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ปีสิ้นสุดวันที่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67F08" w:rsidRPr="00732BC3">
        <w:rPr>
          <w:rFonts w:asciiTheme="majorBidi" w:hAnsiTheme="majorBidi" w:cstheme="majorBidi"/>
          <w:sz w:val="28"/>
          <w:szCs w:val="28"/>
          <w:cs/>
        </w:rPr>
        <w:br/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31 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 256</w:t>
      </w:r>
      <w:r w:rsidR="00124644" w:rsidRPr="00732BC3">
        <w:rPr>
          <w:rFonts w:asciiTheme="majorBidi" w:hAnsiTheme="majorBidi" w:cstheme="majorBidi"/>
          <w:sz w:val="28"/>
          <w:szCs w:val="28"/>
        </w:rPr>
        <w:t>5</w:t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53283D1" w14:textId="77777777" w:rsidR="000F6531" w:rsidRPr="00732BC3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530"/>
        <w:gridCol w:w="1532"/>
        <w:gridCol w:w="1530"/>
        <w:gridCol w:w="1530"/>
      </w:tblGrid>
      <w:tr w:rsidR="000F6531" w:rsidRPr="00732BC3" w14:paraId="7AED47C4" w14:textId="77777777" w:rsidTr="009E5ABC">
        <w:trPr>
          <w:tblHeader/>
        </w:trPr>
        <w:tc>
          <w:tcPr>
            <w:tcW w:w="3240" w:type="dxa"/>
          </w:tcPr>
          <w:p w14:paraId="7DF790C9" w14:textId="77777777" w:rsidR="000F6531" w:rsidRPr="00732BC3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6122" w:type="dxa"/>
            <w:gridSpan w:val="4"/>
            <w:vAlign w:val="bottom"/>
          </w:tcPr>
          <w:p w14:paraId="1D7A6123" w14:textId="77777777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0F6531" w:rsidRPr="00732BC3" w14:paraId="6CE23C46" w14:textId="77777777" w:rsidTr="009E5ABC">
        <w:trPr>
          <w:tblHeader/>
        </w:trPr>
        <w:tc>
          <w:tcPr>
            <w:tcW w:w="3240" w:type="dxa"/>
          </w:tcPr>
          <w:p w14:paraId="5B383162" w14:textId="77777777" w:rsidR="000F6531" w:rsidRPr="00732BC3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9877B0B" w14:textId="77777777" w:rsidR="005912BC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</w:p>
          <w:p w14:paraId="15CB6521" w14:textId="6D8835CD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ที่ไม่มีการเพิ่มขึ้น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อย่างมีนัยสำคัญของ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532" w:type="dxa"/>
          </w:tcPr>
          <w:p w14:paraId="0F93C8CF" w14:textId="77777777" w:rsidR="005912BC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</w:p>
          <w:p w14:paraId="36F36560" w14:textId="338B5882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ที่มีการเพิ่มขึ้น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อย่างมีนัยสำคัญของ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42BB17A0" w14:textId="77777777" w:rsidR="005912BC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</w:p>
          <w:p w14:paraId="3284EB2B" w14:textId="1E8620E1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ที่มีการด้อยค่า</w:t>
            </w: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530" w:type="dxa"/>
            <w:vAlign w:val="bottom"/>
          </w:tcPr>
          <w:p w14:paraId="303E9B8D" w14:textId="77777777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5"/>
                <w:szCs w:val="25"/>
                <w:cs/>
                <w:lang w:val="en-GB" w:eastAsia="th-TH"/>
              </w:rPr>
              <w:t>รวม</w:t>
            </w:r>
          </w:p>
        </w:tc>
      </w:tr>
      <w:tr w:rsidR="000F6531" w:rsidRPr="00732BC3" w14:paraId="2CD14859" w14:textId="77777777" w:rsidTr="009E5ABC">
        <w:trPr>
          <w:tblHeader/>
        </w:trPr>
        <w:tc>
          <w:tcPr>
            <w:tcW w:w="3240" w:type="dxa"/>
          </w:tcPr>
          <w:p w14:paraId="3E2F3148" w14:textId="77777777" w:rsidR="000F6531" w:rsidRPr="00732BC3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6122" w:type="dxa"/>
            <w:gridSpan w:val="4"/>
            <w:vAlign w:val="bottom"/>
          </w:tcPr>
          <w:p w14:paraId="338267B5" w14:textId="77777777" w:rsidR="000F6531" w:rsidRPr="00732BC3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0F6531" w:rsidRPr="00732BC3" w14:paraId="5141F1AA" w14:textId="77777777" w:rsidTr="009E5ABC">
        <w:trPr>
          <w:trHeight w:val="20"/>
        </w:trPr>
        <w:tc>
          <w:tcPr>
            <w:tcW w:w="3240" w:type="dxa"/>
            <w:vAlign w:val="bottom"/>
          </w:tcPr>
          <w:p w14:paraId="54384AF5" w14:textId="3E2C3CE9" w:rsidR="000F6531" w:rsidRPr="00732BC3" w:rsidRDefault="000F6531" w:rsidP="000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เงินให้สินเชื่อแก่ลูก</w:t>
            </w:r>
            <w:r w:rsidR="009D6475" w:rsidRPr="00732BC3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หนี้</w:t>
            </w:r>
            <w:r w:rsidRPr="00732BC3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และดอกเบี้ยค้างรับ</w:t>
            </w:r>
          </w:p>
          <w:p w14:paraId="0EA08D85" w14:textId="77777777" w:rsidR="000F6531" w:rsidRPr="00732BC3" w:rsidRDefault="000F6531" w:rsidP="000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  <w:t xml:space="preserve">   </w:t>
            </w:r>
            <w:r w:rsidRPr="00732BC3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4061EC1A" w14:textId="77777777" w:rsidR="000F6531" w:rsidRPr="00732BC3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32" w:type="dxa"/>
          </w:tcPr>
          <w:p w14:paraId="07AB718C" w14:textId="77777777" w:rsidR="000F6531" w:rsidRPr="00732BC3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30" w:type="dxa"/>
          </w:tcPr>
          <w:p w14:paraId="572FC201" w14:textId="77777777" w:rsidR="000F6531" w:rsidRPr="00732BC3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E327867" w14:textId="77777777" w:rsidR="000F6531" w:rsidRPr="00732BC3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4B0A8F" w:rsidRPr="00732BC3" w14:paraId="26FF5C17" w14:textId="77777777" w:rsidTr="00A67A8E">
        <w:trPr>
          <w:trHeight w:val="20"/>
        </w:trPr>
        <w:tc>
          <w:tcPr>
            <w:tcW w:w="3240" w:type="dxa"/>
          </w:tcPr>
          <w:p w14:paraId="461AF37D" w14:textId="0A52EF5B" w:rsidR="004B0A8F" w:rsidRPr="00732BC3" w:rsidRDefault="004B0A8F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732BC3"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  <w:t>1</w:t>
            </w: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 xml:space="preserve"> มกราคม </w:t>
            </w:r>
            <w:r w:rsidRPr="00732BC3"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  <w:t>5</w:t>
            </w:r>
          </w:p>
        </w:tc>
        <w:tc>
          <w:tcPr>
            <w:tcW w:w="1530" w:type="dxa"/>
          </w:tcPr>
          <w:p w14:paraId="12FBCC71" w14:textId="2AB52C02" w:rsidR="004B0A8F" w:rsidRPr="00732BC3" w:rsidRDefault="004B0A8F" w:rsidP="004B0A8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2A4B64">
              <w:rPr>
                <w:rFonts w:asciiTheme="majorBidi" w:hAnsiTheme="majorBidi" w:cstheme="majorBidi"/>
                <w:sz w:val="25"/>
                <w:szCs w:val="25"/>
              </w:rPr>
              <w:t>3,095,532</w:t>
            </w:r>
          </w:p>
        </w:tc>
        <w:tc>
          <w:tcPr>
            <w:tcW w:w="1532" w:type="dxa"/>
          </w:tcPr>
          <w:p w14:paraId="60DED035" w14:textId="03661A2D" w:rsidR="004B0A8F" w:rsidRPr="00732BC3" w:rsidRDefault="004B0A8F" w:rsidP="004B0A8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2A4B64">
              <w:rPr>
                <w:rFonts w:asciiTheme="majorBidi" w:hAnsiTheme="majorBidi" w:cstheme="majorBidi"/>
                <w:sz w:val="25"/>
                <w:szCs w:val="25"/>
              </w:rPr>
              <w:t>887,821</w:t>
            </w:r>
          </w:p>
        </w:tc>
        <w:tc>
          <w:tcPr>
            <w:tcW w:w="1530" w:type="dxa"/>
          </w:tcPr>
          <w:p w14:paraId="5EE67431" w14:textId="7F06F4D4" w:rsidR="004B0A8F" w:rsidRPr="00732BC3" w:rsidRDefault="004B0A8F" w:rsidP="004B0A8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2A4B64">
              <w:rPr>
                <w:rFonts w:asciiTheme="majorBidi" w:hAnsiTheme="majorBidi" w:cstheme="majorBidi"/>
                <w:sz w:val="25"/>
                <w:szCs w:val="25"/>
              </w:rPr>
              <w:t>1,625,453</w:t>
            </w:r>
          </w:p>
        </w:tc>
        <w:tc>
          <w:tcPr>
            <w:tcW w:w="1530" w:type="dxa"/>
            <w:vAlign w:val="bottom"/>
          </w:tcPr>
          <w:p w14:paraId="4A046E11" w14:textId="330C4DF3" w:rsidR="004B0A8F" w:rsidRPr="00732BC3" w:rsidRDefault="00062D07" w:rsidP="004B0A8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5,608,806</w:t>
            </w:r>
          </w:p>
        </w:tc>
      </w:tr>
      <w:tr w:rsidR="004B0A8F" w:rsidRPr="00732BC3" w14:paraId="6EAF04CA" w14:textId="77777777" w:rsidTr="00A67A8E">
        <w:trPr>
          <w:trHeight w:val="20"/>
        </w:trPr>
        <w:tc>
          <w:tcPr>
            <w:tcW w:w="3240" w:type="dxa"/>
          </w:tcPr>
          <w:p w14:paraId="2D7CB6FF" w14:textId="6809E4C4" w:rsidR="004B0A8F" w:rsidRPr="00732BC3" w:rsidRDefault="004B0A8F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</w:tcPr>
          <w:p w14:paraId="248529E8" w14:textId="48EB69F8" w:rsidR="004B0A8F" w:rsidRPr="00732BC3" w:rsidRDefault="0054726F" w:rsidP="004B0A8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(1,659)</w:t>
            </w:r>
          </w:p>
        </w:tc>
        <w:tc>
          <w:tcPr>
            <w:tcW w:w="1532" w:type="dxa"/>
          </w:tcPr>
          <w:p w14:paraId="23A577E2" w14:textId="0A4D19CD" w:rsidR="004B0A8F" w:rsidRPr="00732BC3" w:rsidRDefault="00D840B0" w:rsidP="004B0A8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(481,951)</w:t>
            </w:r>
          </w:p>
        </w:tc>
        <w:tc>
          <w:tcPr>
            <w:tcW w:w="1530" w:type="dxa"/>
          </w:tcPr>
          <w:p w14:paraId="1DF4E156" w14:textId="4AE3849F" w:rsidR="004B0A8F" w:rsidRPr="00732BC3" w:rsidRDefault="006A011F" w:rsidP="004B0A8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483,610</w:t>
            </w:r>
          </w:p>
        </w:tc>
        <w:tc>
          <w:tcPr>
            <w:tcW w:w="1530" w:type="dxa"/>
            <w:vAlign w:val="bottom"/>
          </w:tcPr>
          <w:p w14:paraId="5675579D" w14:textId="1563959D" w:rsidR="004B0A8F" w:rsidRPr="00732BC3" w:rsidRDefault="00C706FD" w:rsidP="004B0A8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C706FD" w:rsidRPr="00732BC3" w14:paraId="4035CADF" w14:textId="77777777" w:rsidTr="00A67A8E">
        <w:trPr>
          <w:trHeight w:val="20"/>
        </w:trPr>
        <w:tc>
          <w:tcPr>
            <w:tcW w:w="3240" w:type="dxa"/>
          </w:tcPr>
          <w:p w14:paraId="4B57A2A8" w14:textId="55E66F20" w:rsidR="00C706FD" w:rsidRPr="00732BC3" w:rsidRDefault="00C706FD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0962BDEB" w14:textId="286F7750" w:rsidR="00C706FD" w:rsidRDefault="00C706FD" w:rsidP="00C706F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C07E8CF" w14:textId="17405A48" w:rsidR="00C706FD" w:rsidRPr="00732BC3" w:rsidRDefault="00C706FD" w:rsidP="00C706F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(85,120)</w:t>
            </w:r>
          </w:p>
        </w:tc>
        <w:tc>
          <w:tcPr>
            <w:tcW w:w="1532" w:type="dxa"/>
          </w:tcPr>
          <w:p w14:paraId="29A87A80" w14:textId="5740F248" w:rsidR="00C706FD" w:rsidRDefault="00C706FD" w:rsidP="00C706F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67B4EF9" w14:textId="63A686A0" w:rsidR="00C706FD" w:rsidRPr="00732BC3" w:rsidRDefault="00C706FD" w:rsidP="00C706F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705,103</w:t>
            </w:r>
          </w:p>
        </w:tc>
        <w:tc>
          <w:tcPr>
            <w:tcW w:w="1530" w:type="dxa"/>
          </w:tcPr>
          <w:p w14:paraId="4795CB36" w14:textId="719B932A" w:rsidR="00C706FD" w:rsidRDefault="00C706FD" w:rsidP="00C706F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3919760" w14:textId="761CFF2F" w:rsidR="00C706FD" w:rsidRPr="00732BC3" w:rsidRDefault="00C706FD" w:rsidP="00C706F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1,934,797</w:t>
            </w:r>
          </w:p>
        </w:tc>
        <w:tc>
          <w:tcPr>
            <w:tcW w:w="1530" w:type="dxa"/>
            <w:vAlign w:val="bottom"/>
          </w:tcPr>
          <w:p w14:paraId="13690D74" w14:textId="78699862" w:rsidR="00C706FD" w:rsidRPr="00732BC3" w:rsidRDefault="00C706FD" w:rsidP="00C706F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2,554,780</w:t>
            </w:r>
          </w:p>
        </w:tc>
      </w:tr>
      <w:tr w:rsidR="00C706FD" w:rsidRPr="00732BC3" w14:paraId="5EFD0DF3" w14:textId="77777777" w:rsidTr="00A67A8E">
        <w:trPr>
          <w:trHeight w:val="20"/>
        </w:trPr>
        <w:tc>
          <w:tcPr>
            <w:tcW w:w="3240" w:type="dxa"/>
          </w:tcPr>
          <w:p w14:paraId="6AB49B89" w14:textId="186C7F87" w:rsidR="00C706FD" w:rsidRPr="00732BC3" w:rsidRDefault="00C706FD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</w:tcPr>
          <w:p w14:paraId="2DBFBE66" w14:textId="0607D7A0" w:rsidR="00C706FD" w:rsidRPr="00732BC3" w:rsidRDefault="00C706FD" w:rsidP="00C706F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825,025</w:t>
            </w:r>
          </w:p>
        </w:tc>
        <w:tc>
          <w:tcPr>
            <w:tcW w:w="1532" w:type="dxa"/>
          </w:tcPr>
          <w:p w14:paraId="2FF80A8D" w14:textId="75E7B784" w:rsidR="00C706FD" w:rsidRPr="00732BC3" w:rsidRDefault="00C706FD" w:rsidP="00C706F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526,167</w:t>
            </w:r>
          </w:p>
        </w:tc>
        <w:tc>
          <w:tcPr>
            <w:tcW w:w="1530" w:type="dxa"/>
          </w:tcPr>
          <w:p w14:paraId="59B97F3D" w14:textId="55782B1A" w:rsidR="00C706FD" w:rsidRPr="00732BC3" w:rsidRDefault="00C706FD" w:rsidP="00C706F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361,670</w:t>
            </w:r>
          </w:p>
        </w:tc>
        <w:tc>
          <w:tcPr>
            <w:tcW w:w="1530" w:type="dxa"/>
            <w:vAlign w:val="bottom"/>
          </w:tcPr>
          <w:p w14:paraId="3C5333F5" w14:textId="7E1A70DD" w:rsidR="00C706FD" w:rsidRPr="00732BC3" w:rsidRDefault="00C706FD" w:rsidP="00C706F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1,712,862</w:t>
            </w:r>
          </w:p>
        </w:tc>
      </w:tr>
      <w:tr w:rsidR="00E111F2" w:rsidRPr="00732BC3" w14:paraId="2271A7D3" w14:textId="77777777" w:rsidTr="00A67A8E">
        <w:trPr>
          <w:trHeight w:val="20"/>
        </w:trPr>
        <w:tc>
          <w:tcPr>
            <w:tcW w:w="3240" w:type="dxa"/>
          </w:tcPr>
          <w:p w14:paraId="2D0D1C37" w14:textId="2DE5B616" w:rsidR="00E111F2" w:rsidRPr="00732BC3" w:rsidRDefault="00E111F2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</w:tcPr>
          <w:p w14:paraId="6B0023E6" w14:textId="0A2663CF" w:rsidR="00E111F2" w:rsidRPr="00E111F2" w:rsidRDefault="00E111F2" w:rsidP="00E111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901B79"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 w:rsidRPr="00901B7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1</w:t>
            </w:r>
            <w:r w:rsidRPr="00901B79">
              <w:rPr>
                <w:rFonts w:asciiTheme="majorBidi" w:hAnsiTheme="majorBidi" w:cstheme="majorBidi"/>
                <w:sz w:val="25"/>
                <w:szCs w:val="25"/>
              </w:rPr>
              <w:t>4,899)</w:t>
            </w:r>
          </w:p>
        </w:tc>
        <w:tc>
          <w:tcPr>
            <w:tcW w:w="1532" w:type="dxa"/>
          </w:tcPr>
          <w:p w14:paraId="7F6E180D" w14:textId="69D20E39" w:rsidR="00E111F2" w:rsidRPr="00732BC3" w:rsidRDefault="00E111F2" w:rsidP="00E111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(139,841)</w:t>
            </w:r>
          </w:p>
        </w:tc>
        <w:tc>
          <w:tcPr>
            <w:tcW w:w="1530" w:type="dxa"/>
          </w:tcPr>
          <w:p w14:paraId="3D9DA156" w14:textId="3A788D0E" w:rsidR="00E111F2" w:rsidRPr="00732BC3" w:rsidRDefault="00E111F2" w:rsidP="00E111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(842,486)</w:t>
            </w:r>
          </w:p>
        </w:tc>
        <w:tc>
          <w:tcPr>
            <w:tcW w:w="1530" w:type="dxa"/>
            <w:vAlign w:val="bottom"/>
          </w:tcPr>
          <w:p w14:paraId="63432865" w14:textId="3DC81E97" w:rsidR="00E111F2" w:rsidRPr="00732BC3" w:rsidRDefault="00E111F2" w:rsidP="00E111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(1,097,226)</w:t>
            </w:r>
          </w:p>
        </w:tc>
      </w:tr>
      <w:tr w:rsidR="00C706FD" w:rsidRPr="00732BC3" w14:paraId="7A9B5346" w14:textId="77777777" w:rsidTr="00A67A8E">
        <w:trPr>
          <w:trHeight w:val="20"/>
        </w:trPr>
        <w:tc>
          <w:tcPr>
            <w:tcW w:w="3240" w:type="dxa"/>
          </w:tcPr>
          <w:p w14:paraId="69E0F653" w14:textId="0DAC81AD" w:rsidR="00C706FD" w:rsidRPr="00732BC3" w:rsidRDefault="00C706FD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</w:tcPr>
          <w:p w14:paraId="7656B9BF" w14:textId="414A4BCA" w:rsidR="00C706FD" w:rsidRPr="00732BC3" w:rsidRDefault="00C706FD" w:rsidP="00C706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32" w:type="dxa"/>
          </w:tcPr>
          <w:p w14:paraId="7820CE4B" w14:textId="5A4A626B" w:rsidR="00C706FD" w:rsidRPr="00732BC3" w:rsidRDefault="00C706FD" w:rsidP="00C706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30" w:type="dxa"/>
          </w:tcPr>
          <w:p w14:paraId="1D970178" w14:textId="72AE7B22" w:rsidR="00C706FD" w:rsidRPr="00732BC3" w:rsidRDefault="00C706FD" w:rsidP="00C706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(382,585)</w:t>
            </w:r>
          </w:p>
        </w:tc>
        <w:tc>
          <w:tcPr>
            <w:tcW w:w="1530" w:type="dxa"/>
            <w:vAlign w:val="bottom"/>
          </w:tcPr>
          <w:p w14:paraId="45201390" w14:textId="2AB6C682" w:rsidR="00C706FD" w:rsidRPr="00732BC3" w:rsidRDefault="00C706FD" w:rsidP="00C706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(382,585)</w:t>
            </w:r>
          </w:p>
        </w:tc>
      </w:tr>
      <w:tr w:rsidR="004D25B8" w:rsidRPr="00732BC3" w14:paraId="2D0B1C90" w14:textId="77777777" w:rsidTr="00A67A8E">
        <w:trPr>
          <w:trHeight w:val="20"/>
        </w:trPr>
        <w:tc>
          <w:tcPr>
            <w:tcW w:w="3240" w:type="dxa"/>
          </w:tcPr>
          <w:p w14:paraId="33D6AE13" w14:textId="71C626C4" w:rsidR="004D25B8" w:rsidRPr="00732BC3" w:rsidRDefault="004D25B8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 xml:space="preserve">31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>ธันวาคม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 xml:space="preserve"> 256</w:t>
            </w:r>
            <w:r w:rsidR="00B01F3B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>5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 xml:space="preserve">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 xml:space="preserve">และ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 xml:space="preserve">1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 xml:space="preserve">มกราคม 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>256</w:t>
            </w:r>
            <w:r w:rsidR="00B01F3B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>6</w:t>
            </w:r>
          </w:p>
        </w:tc>
        <w:tc>
          <w:tcPr>
            <w:tcW w:w="1530" w:type="dxa"/>
            <w:vAlign w:val="bottom"/>
          </w:tcPr>
          <w:p w14:paraId="4DE0DC4E" w14:textId="741BFE71" w:rsidR="004D25B8" w:rsidRPr="00732BC3" w:rsidRDefault="00062D07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3,718,879</w:t>
            </w:r>
          </w:p>
        </w:tc>
        <w:tc>
          <w:tcPr>
            <w:tcW w:w="1532" w:type="dxa"/>
          </w:tcPr>
          <w:p w14:paraId="4670682A" w14:textId="3917E4BD" w:rsidR="004D25B8" w:rsidRPr="00732BC3" w:rsidRDefault="002E2D00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1,497,299</w:t>
            </w:r>
          </w:p>
        </w:tc>
        <w:tc>
          <w:tcPr>
            <w:tcW w:w="1530" w:type="dxa"/>
          </w:tcPr>
          <w:p w14:paraId="6158E634" w14:textId="64AF0A03" w:rsidR="004D25B8" w:rsidRPr="00732BC3" w:rsidRDefault="002E2D00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3,180,459</w:t>
            </w:r>
          </w:p>
        </w:tc>
        <w:tc>
          <w:tcPr>
            <w:tcW w:w="1530" w:type="dxa"/>
            <w:vAlign w:val="bottom"/>
          </w:tcPr>
          <w:p w14:paraId="2A8435A7" w14:textId="2A200FC0" w:rsidR="004D25B8" w:rsidRPr="00732BC3" w:rsidRDefault="009E1F6D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8,</w:t>
            </w:r>
            <w:r w:rsidR="00B122B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396,637</w:t>
            </w:r>
          </w:p>
        </w:tc>
      </w:tr>
      <w:tr w:rsidR="00C8265C" w:rsidRPr="00732BC3" w14:paraId="44343082" w14:textId="77777777" w:rsidTr="00A67A8E">
        <w:trPr>
          <w:trHeight w:val="20"/>
        </w:trPr>
        <w:tc>
          <w:tcPr>
            <w:tcW w:w="3240" w:type="dxa"/>
          </w:tcPr>
          <w:p w14:paraId="13586BDF" w14:textId="05AF32DC" w:rsidR="00C8265C" w:rsidRPr="00732BC3" w:rsidRDefault="00C8265C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422F14CA" w14:textId="10ADED95" w:rsidR="00C8265C" w:rsidRPr="00732BC3" w:rsidRDefault="00DA0E24" w:rsidP="00C8265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(13,677)</w:t>
            </w:r>
          </w:p>
        </w:tc>
        <w:tc>
          <w:tcPr>
            <w:tcW w:w="1532" w:type="dxa"/>
          </w:tcPr>
          <w:p w14:paraId="233D6DDD" w14:textId="7B8035E2" w:rsidR="00C8265C" w:rsidRPr="0087261B" w:rsidRDefault="00DA0E24" w:rsidP="00C8265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(540,648)</w:t>
            </w:r>
          </w:p>
        </w:tc>
        <w:tc>
          <w:tcPr>
            <w:tcW w:w="1530" w:type="dxa"/>
          </w:tcPr>
          <w:p w14:paraId="06AC8105" w14:textId="00A00742" w:rsidR="00C8265C" w:rsidRPr="00732BC3" w:rsidRDefault="00DA0E24" w:rsidP="00C8265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</w:rPr>
              <w:t>554,325</w:t>
            </w:r>
          </w:p>
        </w:tc>
        <w:tc>
          <w:tcPr>
            <w:tcW w:w="1530" w:type="dxa"/>
            <w:vAlign w:val="bottom"/>
          </w:tcPr>
          <w:p w14:paraId="22DE461B" w14:textId="41741709" w:rsidR="00C8265C" w:rsidRPr="00732BC3" w:rsidRDefault="0087261B" w:rsidP="00C8265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8E251C" w:rsidRPr="00732BC3" w14:paraId="625363BF" w14:textId="77777777" w:rsidTr="00A67A8E">
        <w:trPr>
          <w:trHeight w:val="20"/>
        </w:trPr>
        <w:tc>
          <w:tcPr>
            <w:tcW w:w="3240" w:type="dxa"/>
          </w:tcPr>
          <w:p w14:paraId="1E539270" w14:textId="77777777" w:rsidR="008E251C" w:rsidRPr="00732BC3" w:rsidRDefault="008E251C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725892A" w14:textId="16430EAD" w:rsidR="008E251C" w:rsidRPr="00732BC3" w:rsidRDefault="00DA0E24" w:rsidP="008E251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(1,117,594)</w:t>
            </w:r>
          </w:p>
        </w:tc>
        <w:tc>
          <w:tcPr>
            <w:tcW w:w="1532" w:type="dxa"/>
            <w:vAlign w:val="bottom"/>
          </w:tcPr>
          <w:p w14:paraId="460BC5C2" w14:textId="2596AFF5" w:rsidR="008E251C" w:rsidRPr="00732BC3" w:rsidRDefault="00DA0E24" w:rsidP="008E251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891,537</w:t>
            </w:r>
          </w:p>
        </w:tc>
        <w:tc>
          <w:tcPr>
            <w:tcW w:w="1530" w:type="dxa"/>
            <w:vAlign w:val="bottom"/>
          </w:tcPr>
          <w:p w14:paraId="4CAE717A" w14:textId="20E91652" w:rsidR="008E251C" w:rsidRPr="00732BC3" w:rsidRDefault="00DA0E24" w:rsidP="008E251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2,264,360</w:t>
            </w:r>
          </w:p>
        </w:tc>
        <w:tc>
          <w:tcPr>
            <w:tcW w:w="1530" w:type="dxa"/>
            <w:vAlign w:val="bottom"/>
          </w:tcPr>
          <w:p w14:paraId="5B443288" w14:textId="01DA8035" w:rsidR="008E251C" w:rsidRPr="00732BC3" w:rsidRDefault="00DA0E24" w:rsidP="008E251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2,038,303</w:t>
            </w:r>
          </w:p>
        </w:tc>
      </w:tr>
      <w:tr w:rsidR="006369C9" w:rsidRPr="00732BC3" w14:paraId="3857184F" w14:textId="77777777" w:rsidTr="00A67A8E">
        <w:trPr>
          <w:trHeight w:val="20"/>
        </w:trPr>
        <w:tc>
          <w:tcPr>
            <w:tcW w:w="3240" w:type="dxa"/>
          </w:tcPr>
          <w:p w14:paraId="34267625" w14:textId="77777777" w:rsidR="006369C9" w:rsidRPr="00732BC3" w:rsidRDefault="006369C9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428F4887" w14:textId="36752238" w:rsidR="006369C9" w:rsidRPr="00732BC3" w:rsidRDefault="00DA0E24" w:rsidP="006369C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708,528</w:t>
            </w:r>
          </w:p>
        </w:tc>
        <w:tc>
          <w:tcPr>
            <w:tcW w:w="1532" w:type="dxa"/>
          </w:tcPr>
          <w:p w14:paraId="0DDE29C7" w14:textId="46AE9FF1" w:rsidR="006369C9" w:rsidRPr="00732BC3" w:rsidRDefault="00DA0E24" w:rsidP="006369C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</w:rPr>
              <w:t>648,540</w:t>
            </w:r>
          </w:p>
        </w:tc>
        <w:tc>
          <w:tcPr>
            <w:tcW w:w="1530" w:type="dxa"/>
          </w:tcPr>
          <w:p w14:paraId="1EF57CC1" w14:textId="343AAE54" w:rsidR="006369C9" w:rsidRPr="00732BC3" w:rsidRDefault="00DA0E24" w:rsidP="006369C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</w:rPr>
              <w:t>281,435</w:t>
            </w:r>
          </w:p>
        </w:tc>
        <w:tc>
          <w:tcPr>
            <w:tcW w:w="1530" w:type="dxa"/>
            <w:vAlign w:val="bottom"/>
          </w:tcPr>
          <w:p w14:paraId="4ABFBA33" w14:textId="4A3E94D2" w:rsidR="006369C9" w:rsidRPr="00732BC3" w:rsidRDefault="00DA0E24" w:rsidP="006369C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</w:rPr>
              <w:t>1,638,503</w:t>
            </w:r>
          </w:p>
        </w:tc>
      </w:tr>
      <w:tr w:rsidR="006369C9" w:rsidRPr="00732BC3" w14:paraId="624C1A60" w14:textId="77777777" w:rsidTr="00A67A8E">
        <w:trPr>
          <w:trHeight w:val="20"/>
        </w:trPr>
        <w:tc>
          <w:tcPr>
            <w:tcW w:w="3240" w:type="dxa"/>
          </w:tcPr>
          <w:p w14:paraId="004C6A1E" w14:textId="77777777" w:rsidR="006369C9" w:rsidRPr="00732BC3" w:rsidRDefault="006369C9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0E8FA518" w14:textId="5DE020FE" w:rsidR="006369C9" w:rsidRPr="00732BC3" w:rsidRDefault="00DA0E24" w:rsidP="006369C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(110,023)</w:t>
            </w:r>
          </w:p>
        </w:tc>
        <w:tc>
          <w:tcPr>
            <w:tcW w:w="1532" w:type="dxa"/>
          </w:tcPr>
          <w:p w14:paraId="37BD32EE" w14:textId="189D43EF" w:rsidR="006369C9" w:rsidRPr="00A67A8E" w:rsidRDefault="00DA0E24" w:rsidP="006369C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</w:rPr>
              <w:t>(362,272)</w:t>
            </w:r>
          </w:p>
        </w:tc>
        <w:tc>
          <w:tcPr>
            <w:tcW w:w="1530" w:type="dxa"/>
          </w:tcPr>
          <w:p w14:paraId="7057B8EB" w14:textId="6443DFCB" w:rsidR="006369C9" w:rsidRPr="00732BC3" w:rsidRDefault="00DA0E24" w:rsidP="006369C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</w:rPr>
              <w:t>(1,594,375)</w:t>
            </w:r>
          </w:p>
        </w:tc>
        <w:tc>
          <w:tcPr>
            <w:tcW w:w="1530" w:type="dxa"/>
            <w:vAlign w:val="bottom"/>
          </w:tcPr>
          <w:p w14:paraId="705E0754" w14:textId="1AED62E3" w:rsidR="006369C9" w:rsidRPr="00732BC3" w:rsidRDefault="00DA0E24" w:rsidP="006369C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</w:rPr>
              <w:t>(2,066,670)</w:t>
            </w:r>
          </w:p>
        </w:tc>
      </w:tr>
      <w:tr w:rsidR="00C8265C" w:rsidRPr="00732BC3" w14:paraId="6FB486FB" w14:textId="77777777" w:rsidTr="00A67A8E">
        <w:trPr>
          <w:trHeight w:val="20"/>
        </w:trPr>
        <w:tc>
          <w:tcPr>
            <w:tcW w:w="3240" w:type="dxa"/>
            <w:vAlign w:val="center"/>
          </w:tcPr>
          <w:p w14:paraId="1C9CAE44" w14:textId="77777777" w:rsidR="00C8265C" w:rsidRPr="00732BC3" w:rsidRDefault="00C8265C" w:rsidP="004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2BC3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center"/>
          </w:tcPr>
          <w:p w14:paraId="41D634EE" w14:textId="70AEA410" w:rsidR="00C8265C" w:rsidRPr="00732BC3" w:rsidRDefault="00CE57D1" w:rsidP="00464D4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532" w:type="dxa"/>
            <w:vAlign w:val="center"/>
          </w:tcPr>
          <w:p w14:paraId="51B95A36" w14:textId="76FE62BE" w:rsidR="00C8265C" w:rsidRPr="00732BC3" w:rsidRDefault="0087261B" w:rsidP="00464D4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30" w:type="dxa"/>
            <w:vAlign w:val="center"/>
          </w:tcPr>
          <w:p w14:paraId="4EC6BBF5" w14:textId="1FF766C6" w:rsidR="00C8265C" w:rsidRPr="00732BC3" w:rsidRDefault="00DA0E24" w:rsidP="00464D4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DA0E24">
              <w:rPr>
                <w:rFonts w:asciiTheme="majorBidi" w:hAnsiTheme="majorBidi" w:cstheme="majorBidi"/>
                <w:sz w:val="25"/>
                <w:szCs w:val="25"/>
              </w:rPr>
              <w:t>(870,233)</w:t>
            </w:r>
          </w:p>
        </w:tc>
        <w:tc>
          <w:tcPr>
            <w:tcW w:w="1530" w:type="dxa"/>
            <w:vAlign w:val="center"/>
          </w:tcPr>
          <w:p w14:paraId="392586E3" w14:textId="1EC8CDB4" w:rsidR="0087261B" w:rsidRPr="0087261B" w:rsidRDefault="00DA0E24" w:rsidP="008726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DA0E24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(870</w:t>
            </w:r>
            <w:r w:rsidRPr="00DA0E2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DA0E24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233)</w:t>
            </w:r>
          </w:p>
        </w:tc>
      </w:tr>
      <w:tr w:rsidR="00C8265C" w:rsidRPr="00732BC3" w14:paraId="286F423B" w14:textId="77777777" w:rsidTr="00A67A8E">
        <w:trPr>
          <w:trHeight w:val="20"/>
        </w:trPr>
        <w:tc>
          <w:tcPr>
            <w:tcW w:w="3240" w:type="dxa"/>
          </w:tcPr>
          <w:p w14:paraId="7BAB4730" w14:textId="2D8D6896" w:rsidR="00C8265C" w:rsidRPr="00732BC3" w:rsidRDefault="00985AFF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  <w:r w:rsidRPr="00985AF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985AF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2206E2">
              <w:rPr>
                <w:rFonts w:asciiTheme="majorBidi" w:eastAsia="AngsanaNew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2206E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30 </w:t>
            </w:r>
            <w:r w:rsidRPr="002206E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F746C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74D6EDF3" w14:textId="188835C1" w:rsidR="00C8265C" w:rsidRPr="00732BC3" w:rsidRDefault="00DA0E24" w:rsidP="00C8265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A0E2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3,186,113</w:t>
            </w:r>
          </w:p>
        </w:tc>
        <w:tc>
          <w:tcPr>
            <w:tcW w:w="1532" w:type="dxa"/>
          </w:tcPr>
          <w:p w14:paraId="74738AAB" w14:textId="05A0DF01" w:rsidR="00C8265C" w:rsidRPr="00732BC3" w:rsidRDefault="00DA0E24" w:rsidP="00C8265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A0E2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2,134,456</w:t>
            </w:r>
          </w:p>
        </w:tc>
        <w:tc>
          <w:tcPr>
            <w:tcW w:w="1530" w:type="dxa"/>
          </w:tcPr>
          <w:p w14:paraId="0F9BCB05" w14:textId="0797D3ED" w:rsidR="00C8265C" w:rsidRPr="00732BC3" w:rsidRDefault="00DA0E24" w:rsidP="00C8265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A0E2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3,815,971</w:t>
            </w:r>
          </w:p>
        </w:tc>
        <w:tc>
          <w:tcPr>
            <w:tcW w:w="1530" w:type="dxa"/>
            <w:vAlign w:val="bottom"/>
          </w:tcPr>
          <w:p w14:paraId="66C82CE5" w14:textId="66A9E52A" w:rsidR="00C8265C" w:rsidRPr="0087261B" w:rsidRDefault="00DA0E24" w:rsidP="00C8265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A0E2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9,136,540</w:t>
            </w:r>
          </w:p>
        </w:tc>
      </w:tr>
    </w:tbl>
    <w:p w14:paraId="688480C4" w14:textId="3B5AB983" w:rsidR="00345DEB" w:rsidRDefault="00345DEB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28B9A67" w14:textId="78A044D5" w:rsidR="00345DEB" w:rsidRDefault="00345DEB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77D95FE" w14:textId="08C2D81F" w:rsidR="00345DEB" w:rsidRDefault="00345DEB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5E9E0FF" w14:textId="0C021B20" w:rsidR="00345DEB" w:rsidRDefault="00345DEB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47D751D9" w14:textId="58669EA7" w:rsidR="00345DEB" w:rsidRDefault="00345DEB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3E1447B" w14:textId="77777777" w:rsidR="00345DEB" w:rsidRPr="00732BC3" w:rsidRDefault="00345DEB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CB4041B" w14:textId="77777777" w:rsidR="00C45131" w:rsidRDefault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0B42AFB" w14:textId="4305466F" w:rsidR="00345DEB" w:rsidRPr="002E7319" w:rsidRDefault="00345DEB" w:rsidP="00345DE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ตราสารหนี้ที่ออกและเงินกู้ยืม</w:t>
      </w:r>
    </w:p>
    <w:p w14:paraId="4AE1D14D" w14:textId="77777777" w:rsidR="00345DEB" w:rsidRDefault="00345DEB" w:rsidP="0034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5D1D84D5" w14:textId="5377FD70" w:rsidR="00D72461" w:rsidRPr="00A67A8E" w:rsidRDefault="00345DEB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15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ธนาคารได้ออกหุ้นกู้ด้อยสิทธิที่นับเป็นเงินกองทุนชั้นที่ </w:t>
      </w:r>
      <w:r>
        <w:rPr>
          <w:rFonts w:asciiTheme="majorBidi" w:hAnsiTheme="majorBidi" w:cstheme="majorBidi"/>
          <w:sz w:val="28"/>
          <w:szCs w:val="28"/>
        </w:rPr>
        <w:t xml:space="preserve">2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ตามเกณฑ์ </w:t>
      </w:r>
      <w:r>
        <w:rPr>
          <w:rFonts w:asciiTheme="majorBidi" w:hAnsiTheme="majorBidi" w:cstheme="majorBidi"/>
          <w:sz w:val="28"/>
          <w:szCs w:val="28"/>
        </w:rPr>
        <w:t xml:space="preserve">Basel III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มูลค่าที่ตราไว้ </w:t>
      </w:r>
      <w:r>
        <w:rPr>
          <w:rFonts w:asciiTheme="majorBidi" w:hAnsiTheme="majorBidi" w:cstheme="majorBidi"/>
          <w:sz w:val="28"/>
          <w:szCs w:val="28"/>
        </w:rPr>
        <w:t xml:space="preserve">1,700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อายุ </w:t>
      </w:r>
      <w:r>
        <w:rPr>
          <w:rFonts w:asciiTheme="majorBidi" w:hAnsiTheme="majorBidi" w:cstheme="majorBidi"/>
          <w:sz w:val="28"/>
          <w:szCs w:val="28"/>
        </w:rPr>
        <w:t xml:space="preserve">10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ปี อัตราดอกเบี้ยคงที่ร้อยละ </w:t>
      </w:r>
      <w:r>
        <w:rPr>
          <w:rFonts w:asciiTheme="majorBidi" w:hAnsiTheme="majorBidi" w:cstheme="majorBidi"/>
          <w:sz w:val="28"/>
          <w:szCs w:val="28"/>
        </w:rPr>
        <w:t xml:space="preserve">6.00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ต่อปี กำหนดชำระดอกเบี้ยทุก </w:t>
      </w:r>
      <w:r>
        <w:rPr>
          <w:rFonts w:asciiTheme="majorBidi" w:hAnsiTheme="majorBidi" w:cstheme="majorBidi"/>
          <w:sz w:val="28"/>
          <w:szCs w:val="28"/>
        </w:rPr>
        <w:t xml:space="preserve">6 </w:t>
      </w:r>
      <w:r>
        <w:rPr>
          <w:rFonts w:asciiTheme="majorBidi" w:hAnsiTheme="majorBidi" w:cstheme="majorBidi" w:hint="cs"/>
          <w:sz w:val="28"/>
          <w:szCs w:val="28"/>
          <w:cs/>
        </w:rPr>
        <w:t>เดือนในเดือนมิถุนายน และเดือนธันวาคมของทุกปี โดยออกจำหน่ายให้แก่นักลงทุนโดยเฉพาะเจาะจง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>
        <w:rPr>
          <w:rFonts w:asciiTheme="majorBidi" w:hAnsiTheme="majorBidi" w:cstheme="majorBidi" w:hint="cs"/>
          <w:sz w:val="28"/>
          <w:szCs w:val="28"/>
          <w:cs/>
        </w:rPr>
        <w:t>นักลงทุนสถาบันและนักลงทุนรายใหญ่หรือนักลงทุนรายใหญ่พิเศษ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ทั้งนี้ธนาคารมีสิทธิไถ่ถอนหุ้นกู้ด้อยสิทธิที่นับเป็นเงินกองทุนชั้นที่ </w:t>
      </w:r>
      <w:r>
        <w:rPr>
          <w:rFonts w:asciiTheme="majorBidi" w:hAnsiTheme="majorBidi" w:cstheme="majorBidi"/>
          <w:sz w:val="28"/>
          <w:szCs w:val="28"/>
        </w:rPr>
        <w:t xml:space="preserve">2 </w:t>
      </w:r>
      <w:r>
        <w:rPr>
          <w:rFonts w:asciiTheme="majorBidi" w:hAnsiTheme="majorBidi" w:cstheme="majorBidi" w:hint="cs"/>
          <w:sz w:val="28"/>
          <w:szCs w:val="28"/>
          <w:cs/>
        </w:rPr>
        <w:t>ก่อนกำหนดได้นับตั้งแต่วันครบรอบ</w:t>
      </w:r>
      <w:r w:rsidR="002B414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B4147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/>
          <w:sz w:val="28"/>
          <w:szCs w:val="28"/>
        </w:rPr>
        <w:t xml:space="preserve">5 </w:t>
      </w:r>
      <w:r>
        <w:rPr>
          <w:rFonts w:asciiTheme="majorBidi" w:hAnsiTheme="majorBidi" w:cstheme="majorBidi" w:hint="cs"/>
          <w:sz w:val="28"/>
          <w:szCs w:val="28"/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2926D528" w14:textId="77777777" w:rsidR="00345DEB" w:rsidRPr="00732BC3" w:rsidRDefault="0034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A8B2704" w14:textId="4FFA2192" w:rsidR="00665881" w:rsidRPr="00555726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ทุนเรือนหุ้น</w:t>
      </w:r>
    </w:p>
    <w:p w14:paraId="60CD9D61" w14:textId="0EAF33BF" w:rsidR="00D72461" w:rsidRDefault="00D72461" w:rsidP="00D72461">
      <w:pPr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720"/>
        <w:gridCol w:w="990"/>
        <w:gridCol w:w="262"/>
        <w:gridCol w:w="998"/>
        <w:gridCol w:w="273"/>
        <w:gridCol w:w="987"/>
        <w:gridCol w:w="270"/>
        <w:gridCol w:w="990"/>
        <w:gridCol w:w="261"/>
        <w:gridCol w:w="999"/>
      </w:tblGrid>
      <w:tr w:rsidR="00F746CD" w:rsidRPr="00F746CD" w14:paraId="587EA5C6" w14:textId="5A128EA3" w:rsidTr="00901B79">
        <w:trPr>
          <w:tblHeader/>
        </w:trPr>
        <w:tc>
          <w:tcPr>
            <w:tcW w:w="2430" w:type="dxa"/>
          </w:tcPr>
          <w:p w14:paraId="4ABEC153" w14:textId="77777777" w:rsidR="00F746CD" w:rsidRPr="00F746CD" w:rsidRDefault="00F746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color w:val="0000CC"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130B5C94" w14:textId="05238950" w:rsidR="00F746CD" w:rsidRPr="00F746CD" w:rsidRDefault="00F746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eastAsiaTheme="minorHAns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มูลค่า</w:t>
            </w:r>
          </w:p>
        </w:tc>
        <w:tc>
          <w:tcPr>
            <w:tcW w:w="2250" w:type="dxa"/>
            <w:gridSpan w:val="3"/>
            <w:hideMark/>
          </w:tcPr>
          <w:p w14:paraId="35EB61EC" w14:textId="5E2518D7" w:rsidR="00F746CD" w:rsidRPr="00F746CD" w:rsidRDefault="00F746C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273" w:type="dxa"/>
          </w:tcPr>
          <w:p w14:paraId="45144CB0" w14:textId="77777777" w:rsidR="00F746CD" w:rsidRPr="00F746CD" w:rsidRDefault="00F746C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247" w:type="dxa"/>
            <w:gridSpan w:val="3"/>
          </w:tcPr>
          <w:p w14:paraId="2CFA573C" w14:textId="39A0B2A9" w:rsidR="00F746CD" w:rsidRPr="00F746CD" w:rsidRDefault="00F746C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F746CD">
              <w:rPr>
                <w:rFonts w:asciiTheme="majorBidi" w:hAnsiTheme="majorBidi" w:cs="Angsana New" w:hint="cs"/>
                <w:sz w:val="26"/>
                <w:szCs w:val="26"/>
                <w:cs/>
                <w:lang w:val="en-US" w:eastAsia="en-GB" w:bidi="th-TH"/>
              </w:rPr>
              <w:t>ทุนที่ออกและชำระแล้ว</w:t>
            </w:r>
          </w:p>
        </w:tc>
        <w:tc>
          <w:tcPr>
            <w:tcW w:w="261" w:type="dxa"/>
          </w:tcPr>
          <w:p w14:paraId="46F9D858" w14:textId="77777777" w:rsidR="00F746CD" w:rsidRPr="00F746CD" w:rsidRDefault="00F746C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999" w:type="dxa"/>
          </w:tcPr>
          <w:p w14:paraId="14F6EC0B" w14:textId="680185F3" w:rsidR="00F746CD" w:rsidRPr="00F746CD" w:rsidRDefault="00F97C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eastAsia="en-GB" w:bidi="th-TH"/>
              </w:rPr>
              <w:t>ส่วนเกิน</w:t>
            </w:r>
          </w:p>
        </w:tc>
      </w:tr>
      <w:tr w:rsidR="00F746CD" w:rsidRPr="00F746CD" w14:paraId="2B39D02F" w14:textId="09DB256E" w:rsidTr="00901B79">
        <w:trPr>
          <w:tblHeader/>
        </w:trPr>
        <w:tc>
          <w:tcPr>
            <w:tcW w:w="2430" w:type="dxa"/>
          </w:tcPr>
          <w:p w14:paraId="0DAA8229" w14:textId="77777777" w:rsidR="00F746CD" w:rsidRPr="00F746CD" w:rsidRDefault="00F746CD" w:rsidP="00F746CD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770"/>
              </w:tabs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61502194" w14:textId="77777777" w:rsidR="00F746CD" w:rsidRPr="00F746CD" w:rsidRDefault="00F746CD" w:rsidP="00D35A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990" w:type="dxa"/>
            <w:hideMark/>
          </w:tcPr>
          <w:p w14:paraId="5A251DEE" w14:textId="77777777" w:rsidR="00F746CD" w:rsidRPr="00F746CD" w:rsidRDefault="00F746CD" w:rsidP="00F7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2" w:type="dxa"/>
          </w:tcPr>
          <w:p w14:paraId="5CFA1444" w14:textId="77777777" w:rsidR="00F746CD" w:rsidRPr="00F746CD" w:rsidRDefault="00F746CD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hideMark/>
          </w:tcPr>
          <w:p w14:paraId="00E8689F" w14:textId="77777777" w:rsidR="00F746CD" w:rsidRPr="00F746CD" w:rsidRDefault="00F746CD" w:rsidP="00F7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73" w:type="dxa"/>
          </w:tcPr>
          <w:p w14:paraId="1B4A3186" w14:textId="77777777" w:rsidR="00F746CD" w:rsidRPr="00F746CD" w:rsidRDefault="00F746CD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7" w:type="dxa"/>
          </w:tcPr>
          <w:p w14:paraId="21F54CDA" w14:textId="293D417C" w:rsidR="00F746CD" w:rsidRPr="00F746CD" w:rsidRDefault="00F746CD" w:rsidP="00F7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70" w:type="dxa"/>
          </w:tcPr>
          <w:p w14:paraId="6A3C93A4" w14:textId="3A8BD849" w:rsidR="00F746CD" w:rsidRPr="00F746CD" w:rsidRDefault="00F746CD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6119862A" w14:textId="2E05FA81" w:rsidR="00F746CD" w:rsidRPr="00F746CD" w:rsidRDefault="00F746CD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7A26ACB7" w14:textId="77777777" w:rsidR="00F746CD" w:rsidRPr="00F746CD" w:rsidRDefault="00F746CD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3737AAED" w14:textId="3C2062AB" w:rsidR="00F746CD" w:rsidRPr="00F746CD" w:rsidRDefault="00F97C0B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GB" w:eastAsia="en-GB"/>
              </w:rPr>
              <w:t>มูลค่าหุ้น</w:t>
            </w:r>
          </w:p>
        </w:tc>
      </w:tr>
      <w:tr w:rsidR="005A76F5" w:rsidRPr="00F746CD" w14:paraId="110ED423" w14:textId="29A6BA40" w:rsidTr="00901B79">
        <w:trPr>
          <w:tblHeader/>
        </w:trPr>
        <w:tc>
          <w:tcPr>
            <w:tcW w:w="2430" w:type="dxa"/>
          </w:tcPr>
          <w:p w14:paraId="63F46913" w14:textId="77777777" w:rsidR="005A76F5" w:rsidRPr="00F746CD" w:rsidRDefault="005A76F5" w:rsidP="005513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326FDB1D" w14:textId="77777777" w:rsidR="005A76F5" w:rsidRPr="00F746CD" w:rsidRDefault="005A76F5" w:rsidP="005513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F746C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4770" w:type="dxa"/>
            <w:gridSpan w:val="7"/>
            <w:hideMark/>
          </w:tcPr>
          <w:p w14:paraId="18164E14" w14:textId="384B153F" w:rsidR="005A76F5" w:rsidRPr="00F746CD" w:rsidRDefault="005A76F5" w:rsidP="000A3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(พันหุ้น </w:t>
            </w:r>
            <w:r w:rsidRPr="00F746C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 w:eastAsia="en-GB"/>
              </w:rPr>
              <w:t>/</w:t>
            </w:r>
            <w:r w:rsidRPr="00F746C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 พันบาท)</w:t>
            </w:r>
          </w:p>
        </w:tc>
        <w:tc>
          <w:tcPr>
            <w:tcW w:w="261" w:type="dxa"/>
          </w:tcPr>
          <w:p w14:paraId="35B70E1C" w14:textId="77777777" w:rsidR="005A76F5" w:rsidRPr="00F746CD" w:rsidRDefault="005A76F5" w:rsidP="00551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7C4401BD" w14:textId="533449D2" w:rsidR="005A76F5" w:rsidRPr="00F746CD" w:rsidRDefault="005A76F5" w:rsidP="00551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6"/>
                <w:szCs w:val="26"/>
                <w:cs/>
              </w:rPr>
              <w:t>พัน</w:t>
            </w:r>
            <w:r w:rsidRPr="00F746C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5130D" w:rsidRPr="00F746CD" w14:paraId="4E55D47C" w14:textId="4A829F66" w:rsidTr="00901B79">
        <w:tc>
          <w:tcPr>
            <w:tcW w:w="2430" w:type="dxa"/>
            <w:hideMark/>
          </w:tcPr>
          <w:p w14:paraId="17EB2D36" w14:textId="66DC2AD7" w:rsidR="0055130D" w:rsidRPr="00F746CD" w:rsidRDefault="0055130D" w:rsidP="0055130D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746CD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ณ</w:t>
            </w:r>
            <w:r w:rsidRPr="00F746CD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วันที่</w:t>
            </w:r>
            <w:r w:rsidR="00FA03BA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FA03BA">
              <w:rPr>
                <w:rFonts w:asciiTheme="majorBidi" w:hAnsiTheme="majorBidi" w:cs="Angsana New"/>
                <w:sz w:val="26"/>
                <w:szCs w:val="26"/>
                <w:lang w:eastAsia="en-GB"/>
              </w:rPr>
              <w:t xml:space="preserve">1 </w:t>
            </w:r>
            <w:r w:rsidRPr="00F746CD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มกราคม</w:t>
            </w:r>
            <w:r w:rsidR="00FA03BA">
              <w:rPr>
                <w:rFonts w:asciiTheme="majorBidi" w:hAnsiTheme="majorBidi" w:cs="Angsana New"/>
                <w:sz w:val="26"/>
                <w:szCs w:val="26"/>
                <w:lang w:val="en-GB" w:eastAsia="en-GB"/>
              </w:rPr>
              <w:t xml:space="preserve"> 2565</w:t>
            </w:r>
          </w:p>
        </w:tc>
        <w:tc>
          <w:tcPr>
            <w:tcW w:w="720" w:type="dxa"/>
          </w:tcPr>
          <w:p w14:paraId="343239F9" w14:textId="77777777" w:rsidR="0055130D" w:rsidRPr="00F746CD" w:rsidRDefault="0055130D" w:rsidP="00551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05E6D8A2" w14:textId="77777777" w:rsidR="0055130D" w:rsidRPr="00F746CD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2" w:type="dxa"/>
          </w:tcPr>
          <w:p w14:paraId="041163CC" w14:textId="77777777" w:rsidR="0055130D" w:rsidRPr="00F746CD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2A2E2B47" w14:textId="77777777" w:rsidR="0055130D" w:rsidRPr="00F746CD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3" w:type="dxa"/>
          </w:tcPr>
          <w:p w14:paraId="678330F1" w14:textId="77777777" w:rsidR="0055130D" w:rsidRPr="00F746CD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</w:tcPr>
          <w:p w14:paraId="400A472A" w14:textId="4D1987FF" w:rsidR="0055130D" w:rsidRPr="00F746CD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1E930B9C" w14:textId="652E65F5" w:rsidR="0055130D" w:rsidRPr="00F746CD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</w:tcPr>
          <w:p w14:paraId="1A9CF83A" w14:textId="77777777" w:rsidR="0055130D" w:rsidRPr="00F746CD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25C716C" w14:textId="77777777" w:rsidR="0055130D" w:rsidRPr="00F746CD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</w:tcPr>
          <w:p w14:paraId="1029F0D6" w14:textId="77777777" w:rsidR="0055130D" w:rsidRPr="00F746CD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</w:p>
        </w:tc>
      </w:tr>
      <w:tr w:rsidR="00312498" w:rsidRPr="00F746CD" w14:paraId="2BAD1239" w14:textId="7BDE5EAC" w:rsidTr="00901B79">
        <w:tc>
          <w:tcPr>
            <w:tcW w:w="2430" w:type="dxa"/>
            <w:hideMark/>
          </w:tcPr>
          <w:p w14:paraId="4DC56F37" w14:textId="77777777" w:rsidR="00312498" w:rsidRPr="00F746CD" w:rsidRDefault="00312498" w:rsidP="0031249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  <w:hideMark/>
          </w:tcPr>
          <w:p w14:paraId="2A48667A" w14:textId="77777777" w:rsidR="00312498" w:rsidRPr="00F746CD" w:rsidRDefault="00312498" w:rsidP="003124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10</w:t>
            </w:r>
          </w:p>
        </w:tc>
        <w:tc>
          <w:tcPr>
            <w:tcW w:w="990" w:type="dxa"/>
            <w:vAlign w:val="bottom"/>
          </w:tcPr>
          <w:p w14:paraId="36901376" w14:textId="4126EDA1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590,375</w:t>
            </w:r>
          </w:p>
        </w:tc>
        <w:tc>
          <w:tcPr>
            <w:tcW w:w="262" w:type="dxa"/>
          </w:tcPr>
          <w:p w14:paraId="50477819" w14:textId="77777777" w:rsidR="00312498" w:rsidRPr="00F746CD" w:rsidRDefault="00312498" w:rsidP="00312498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60D735F1" w14:textId="2AB4C021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5,903,750</w:t>
            </w:r>
          </w:p>
        </w:tc>
        <w:tc>
          <w:tcPr>
            <w:tcW w:w="273" w:type="dxa"/>
          </w:tcPr>
          <w:p w14:paraId="2806B26B" w14:textId="77777777" w:rsidR="00312498" w:rsidRPr="00F746CD" w:rsidRDefault="00312498" w:rsidP="00312498">
            <w:pPr>
              <w:pStyle w:val="acctfourfigures"/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vAlign w:val="bottom"/>
          </w:tcPr>
          <w:p w14:paraId="3B51E17D" w14:textId="21C487E3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500,000</w:t>
            </w:r>
          </w:p>
        </w:tc>
        <w:tc>
          <w:tcPr>
            <w:tcW w:w="270" w:type="dxa"/>
          </w:tcPr>
          <w:p w14:paraId="3A399F9F" w14:textId="27747FA7" w:rsidR="00312498" w:rsidRPr="00F746CD" w:rsidRDefault="00312498" w:rsidP="00312498">
            <w:pPr>
              <w:pStyle w:val="acctfourfigures"/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vAlign w:val="bottom"/>
          </w:tcPr>
          <w:p w14:paraId="3A8AC310" w14:textId="0B9DD12E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5,000,000</w:t>
            </w:r>
          </w:p>
        </w:tc>
        <w:tc>
          <w:tcPr>
            <w:tcW w:w="261" w:type="dxa"/>
          </w:tcPr>
          <w:p w14:paraId="2C74E991" w14:textId="77777777" w:rsidR="00312498" w:rsidRPr="00F746CD" w:rsidRDefault="00312498" w:rsidP="00312498">
            <w:pPr>
              <w:pStyle w:val="acctfourfigures"/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</w:tcPr>
          <w:p w14:paraId="1CE2F588" w14:textId="4A079712" w:rsidR="00312498" w:rsidRPr="00F746CD" w:rsidRDefault="00312498" w:rsidP="00901B7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-</w:t>
            </w:r>
          </w:p>
        </w:tc>
      </w:tr>
      <w:tr w:rsidR="00312498" w:rsidRPr="00F746CD" w14:paraId="33B6AFE2" w14:textId="7808BCDA" w:rsidTr="00901B79">
        <w:tc>
          <w:tcPr>
            <w:tcW w:w="2430" w:type="dxa"/>
          </w:tcPr>
          <w:p w14:paraId="01F4C56B" w14:textId="77777777" w:rsidR="00312498" w:rsidRPr="00F746CD" w:rsidRDefault="00312498" w:rsidP="0031249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264652E5" w14:textId="77777777" w:rsidR="00312498" w:rsidRPr="00F746CD" w:rsidRDefault="00312498" w:rsidP="003124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eastAsia="en-GB"/>
              </w:rPr>
            </w:pPr>
            <w:r w:rsidRPr="00F746C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eastAsia="en-GB"/>
              </w:rPr>
              <w:t>10</w:t>
            </w:r>
          </w:p>
        </w:tc>
        <w:tc>
          <w:tcPr>
            <w:tcW w:w="990" w:type="dxa"/>
          </w:tcPr>
          <w:p w14:paraId="72E6D76F" w14:textId="4EC931AE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69,442</w:t>
            </w:r>
          </w:p>
        </w:tc>
        <w:tc>
          <w:tcPr>
            <w:tcW w:w="262" w:type="dxa"/>
          </w:tcPr>
          <w:p w14:paraId="1CE3AFAB" w14:textId="77777777" w:rsidR="00312498" w:rsidRPr="00F746CD" w:rsidRDefault="00312498" w:rsidP="00312498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65D6EDCA" w14:textId="31912CE6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694,417</w:t>
            </w:r>
          </w:p>
        </w:tc>
        <w:tc>
          <w:tcPr>
            <w:tcW w:w="273" w:type="dxa"/>
          </w:tcPr>
          <w:p w14:paraId="588752C4" w14:textId="77777777" w:rsidR="00312498" w:rsidRPr="00F746CD" w:rsidRDefault="00312498" w:rsidP="00312498">
            <w:pPr>
              <w:pStyle w:val="acctfourfigures"/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</w:tcPr>
          <w:p w14:paraId="2DB4884F" w14:textId="406E90A7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66,667</w:t>
            </w:r>
          </w:p>
        </w:tc>
        <w:tc>
          <w:tcPr>
            <w:tcW w:w="270" w:type="dxa"/>
          </w:tcPr>
          <w:p w14:paraId="4FFF05D5" w14:textId="3454A116" w:rsidR="00312498" w:rsidRPr="00F746CD" w:rsidRDefault="00312498" w:rsidP="00312498">
            <w:pPr>
              <w:pStyle w:val="acctfourfigures"/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0D387D61" w14:textId="6CB02052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666,667</w:t>
            </w:r>
          </w:p>
        </w:tc>
        <w:tc>
          <w:tcPr>
            <w:tcW w:w="261" w:type="dxa"/>
          </w:tcPr>
          <w:p w14:paraId="2B67577E" w14:textId="77777777" w:rsidR="00312498" w:rsidRPr="00F746CD" w:rsidRDefault="00312498" w:rsidP="00312498">
            <w:pPr>
              <w:pStyle w:val="acctfourfigures"/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</w:tcPr>
          <w:p w14:paraId="0241F022" w14:textId="203B5E3D" w:rsidR="00312498" w:rsidRPr="00F746CD" w:rsidRDefault="00312498" w:rsidP="00901B7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733,333</w:t>
            </w:r>
          </w:p>
        </w:tc>
      </w:tr>
      <w:tr w:rsidR="00312498" w:rsidRPr="00F746CD" w14:paraId="3530AE60" w14:textId="387347B6" w:rsidTr="00901B79">
        <w:tc>
          <w:tcPr>
            <w:tcW w:w="2430" w:type="dxa"/>
          </w:tcPr>
          <w:p w14:paraId="0C4F4564" w14:textId="26E90851" w:rsidR="00312498" w:rsidRPr="00F746CD" w:rsidRDefault="00312498" w:rsidP="0031249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การใช้สิทธิซื้อหุ้น</w:t>
            </w:r>
          </w:p>
        </w:tc>
        <w:tc>
          <w:tcPr>
            <w:tcW w:w="720" w:type="dxa"/>
          </w:tcPr>
          <w:p w14:paraId="5825B63D" w14:textId="33D32272" w:rsidR="00312498" w:rsidRPr="00F746CD" w:rsidRDefault="00312498" w:rsidP="003124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F746CD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CD22BE" w14:textId="6D13BB20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2" w:type="dxa"/>
          </w:tcPr>
          <w:p w14:paraId="0DBAB209" w14:textId="77777777" w:rsidR="00312498" w:rsidRPr="00F746CD" w:rsidRDefault="00312498" w:rsidP="00312498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E4CC308" w14:textId="45DD3758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3" w:type="dxa"/>
          </w:tcPr>
          <w:p w14:paraId="71E2F9D9" w14:textId="77777777" w:rsidR="00312498" w:rsidRPr="00F746CD" w:rsidRDefault="00312498" w:rsidP="00312498">
            <w:pPr>
              <w:pStyle w:val="acctfourfigures"/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B97E1E9" w14:textId="3BD4D8D5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15,625</w:t>
            </w:r>
          </w:p>
        </w:tc>
        <w:tc>
          <w:tcPr>
            <w:tcW w:w="270" w:type="dxa"/>
          </w:tcPr>
          <w:p w14:paraId="7CC266A8" w14:textId="77777777" w:rsidR="00312498" w:rsidRPr="00F746CD" w:rsidRDefault="00312498" w:rsidP="00312498">
            <w:pPr>
              <w:pStyle w:val="acctfourfigures"/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E93204" w14:textId="6F8F44B5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156,250</w:t>
            </w:r>
          </w:p>
        </w:tc>
        <w:tc>
          <w:tcPr>
            <w:tcW w:w="261" w:type="dxa"/>
          </w:tcPr>
          <w:p w14:paraId="25F2BED8" w14:textId="77777777" w:rsidR="00312498" w:rsidRPr="00F746CD" w:rsidRDefault="00312498" w:rsidP="00312498">
            <w:pPr>
              <w:pStyle w:val="acctfourfigures"/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992D0E2" w14:textId="209B15B1" w:rsidR="00312498" w:rsidRPr="00F746CD" w:rsidRDefault="00312498" w:rsidP="00901B7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 w:bidi="th-TH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,906</w:t>
            </w:r>
          </w:p>
        </w:tc>
      </w:tr>
      <w:tr w:rsidR="00312498" w:rsidRPr="00F746CD" w14:paraId="56205E88" w14:textId="65CD33D2" w:rsidTr="00901B79">
        <w:tc>
          <w:tcPr>
            <w:tcW w:w="2430" w:type="dxa"/>
          </w:tcPr>
          <w:p w14:paraId="1FACA128" w14:textId="7F9F5324" w:rsidR="00312498" w:rsidRDefault="00312498" w:rsidP="0031249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="Angsana New"/>
                <w:b/>
                <w:bCs/>
                <w:sz w:val="26"/>
                <w:szCs w:val="26"/>
                <w:lang w:val="en-GB" w:eastAsia="en-GB"/>
              </w:rPr>
            </w:pPr>
            <w:r w:rsidRPr="00F746CD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F746C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วันที่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lang w:val="en-GB" w:eastAsia="en-GB"/>
              </w:rPr>
              <w:t xml:space="preserve"> 31 </w:t>
            </w:r>
            <w:r w:rsidRPr="00F746CD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lang w:val="en-GB" w:eastAsia="en-GB"/>
              </w:rPr>
              <w:t xml:space="preserve"> 2565 </w:t>
            </w:r>
            <w:r w:rsidRPr="00F746CD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  <w:r w:rsidRPr="00F746C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14:paraId="0286354A" w14:textId="5E390663" w:rsidR="00312498" w:rsidRPr="00F746CD" w:rsidRDefault="00312498" w:rsidP="00312498">
            <w:pPr>
              <w:tabs>
                <w:tab w:val="clear" w:pos="227"/>
                <w:tab w:val="left" w:pos="372"/>
              </w:tabs>
              <w:ind w:hanging="2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lang w:val="en-GB" w:eastAsia="en-GB"/>
              </w:rPr>
              <w:t xml:space="preserve">1 </w:t>
            </w:r>
            <w:r w:rsidRPr="00F746CD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มกราคม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lang w:val="en-GB" w:eastAsia="en-GB"/>
              </w:rPr>
              <w:t xml:space="preserve"> 2566</w:t>
            </w:r>
          </w:p>
        </w:tc>
        <w:tc>
          <w:tcPr>
            <w:tcW w:w="720" w:type="dxa"/>
          </w:tcPr>
          <w:p w14:paraId="71B71698" w14:textId="77777777" w:rsidR="00312498" w:rsidRPr="00F746CD" w:rsidRDefault="00312498" w:rsidP="003124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7EAC6B3" w14:textId="77777777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62" w:type="dxa"/>
          </w:tcPr>
          <w:p w14:paraId="24D586CA" w14:textId="77777777" w:rsidR="00312498" w:rsidRPr="00F746CD" w:rsidRDefault="00312498" w:rsidP="00312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rFonts w:asciiTheme="majorBidi" w:hAnsiTheme="majorBidi" w:cstheme="majorBidi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2EA0AAFB" w14:textId="77777777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5CEBCCB" w14:textId="77777777" w:rsidR="00312498" w:rsidRPr="00F746CD" w:rsidRDefault="00312498" w:rsidP="00312498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310737F9" w14:textId="4FF1AEE1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C4CDA5" w14:textId="7BF2E9FB" w:rsidR="00312498" w:rsidRPr="00F746CD" w:rsidRDefault="00312498" w:rsidP="00312498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6D06D01" w14:textId="77777777" w:rsidR="00312498" w:rsidRPr="00F746CD" w:rsidRDefault="00312498" w:rsidP="00901B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A5C7EE7" w14:textId="77777777" w:rsidR="00312498" w:rsidRPr="00F746CD" w:rsidRDefault="00312498" w:rsidP="00312498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0C49EF4F" w14:textId="77777777" w:rsidR="00312498" w:rsidRPr="00F746CD" w:rsidRDefault="00312498" w:rsidP="00901B7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312498" w:rsidRPr="00F746CD" w14:paraId="2474B496" w14:textId="17AFFD44" w:rsidTr="00901B79">
        <w:tc>
          <w:tcPr>
            <w:tcW w:w="2430" w:type="dxa"/>
          </w:tcPr>
          <w:p w14:paraId="32D75C3A" w14:textId="77777777" w:rsidR="00312498" w:rsidRPr="00F746CD" w:rsidRDefault="00312498" w:rsidP="0031249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0AF9E83A" w14:textId="655AEE63" w:rsidR="00312498" w:rsidRPr="00F746CD" w:rsidRDefault="00312498" w:rsidP="003124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04EB3AA" w14:textId="6BF28292" w:rsidR="00312498" w:rsidRPr="00F746CD" w:rsidRDefault="00312498" w:rsidP="00901B7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F746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659,817</w:t>
            </w:r>
          </w:p>
        </w:tc>
        <w:tc>
          <w:tcPr>
            <w:tcW w:w="262" w:type="dxa"/>
          </w:tcPr>
          <w:p w14:paraId="564F5C3F" w14:textId="77777777" w:rsidR="00312498" w:rsidRPr="00F746CD" w:rsidRDefault="00312498" w:rsidP="00312498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3D92AE69" w14:textId="6B454564" w:rsidR="00312498" w:rsidRPr="00F746CD" w:rsidRDefault="00312498" w:rsidP="00901B7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F746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6,598,167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7278A563" w14:textId="77777777" w:rsidR="00312498" w:rsidRPr="00F746CD" w:rsidRDefault="00312498" w:rsidP="00312498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3F8825F9" w14:textId="6D96F107" w:rsidR="00312498" w:rsidRPr="00F746CD" w:rsidRDefault="00312498" w:rsidP="00901B7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881E59" w14:textId="08585381" w:rsidR="00312498" w:rsidRPr="00F746CD" w:rsidRDefault="00312498" w:rsidP="00312498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AD4F5A0" w14:textId="52A981EB" w:rsidR="00312498" w:rsidRPr="00F746CD" w:rsidRDefault="00312498" w:rsidP="00901B79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GB"/>
              </w:rPr>
              <w:t>5</w:t>
            </w:r>
            <w:r w:rsidRPr="00F746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106C0B9" w14:textId="77777777" w:rsidR="00312498" w:rsidRPr="00F746CD" w:rsidRDefault="00312498" w:rsidP="00312498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593DEDC" w14:textId="789BDE5F" w:rsidR="00312498" w:rsidRPr="00F746CD" w:rsidRDefault="00312498" w:rsidP="00901B79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768,239</w:t>
            </w:r>
          </w:p>
        </w:tc>
      </w:tr>
      <w:tr w:rsidR="003F2BF1" w:rsidRPr="00F746CD" w14:paraId="71CE5D62" w14:textId="49A01D5A" w:rsidTr="00901B79">
        <w:tc>
          <w:tcPr>
            <w:tcW w:w="2430" w:type="dxa"/>
          </w:tcPr>
          <w:p w14:paraId="19C95DC8" w14:textId="3328ED07" w:rsidR="003F2BF1" w:rsidRPr="00F746CD" w:rsidRDefault="003F2BF1" w:rsidP="003F2BF1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ลดทุนจดทะเบียน</w:t>
            </w:r>
          </w:p>
        </w:tc>
        <w:tc>
          <w:tcPr>
            <w:tcW w:w="720" w:type="dxa"/>
          </w:tcPr>
          <w:p w14:paraId="5D1F8730" w14:textId="70904A6A" w:rsidR="003F2BF1" w:rsidRPr="00F746CD" w:rsidRDefault="003F2BF1" w:rsidP="003F2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D922BDC" w14:textId="5ED16E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(74,750)</w:t>
            </w:r>
          </w:p>
        </w:tc>
        <w:tc>
          <w:tcPr>
            <w:tcW w:w="262" w:type="dxa"/>
          </w:tcPr>
          <w:p w14:paraId="0BA94E39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792A9621" w14:textId="2387B94D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(747,500)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43AB966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4B65CCAD" w14:textId="28DC924B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3866BD" w14:textId="7543F6F3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18BB330" w14:textId="30E5207D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5864E10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1E92DE56" w14:textId="611C1BB2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</w:tr>
      <w:tr w:rsidR="003F2BF1" w:rsidRPr="00F746CD" w14:paraId="76BB3A7A" w14:textId="77777777" w:rsidTr="00901B79">
        <w:tc>
          <w:tcPr>
            <w:tcW w:w="2430" w:type="dxa"/>
          </w:tcPr>
          <w:p w14:paraId="67DE5B82" w14:textId="77777777" w:rsidR="003F2BF1" w:rsidRPr="00F746CD" w:rsidRDefault="003F2BF1" w:rsidP="003F2BF1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58697633" w14:textId="6B946C77" w:rsidR="003F2BF1" w:rsidRPr="00F746CD" w:rsidRDefault="003F2BF1" w:rsidP="003F2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0E860EF" w14:textId="0E5F7606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4DDBABEE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7F5FB401" w14:textId="7F3F8F6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58995CF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5A44DB06" w14:textId="446D70B5" w:rsidR="003F2BF1" w:rsidRPr="00F271AC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271AC">
              <w:rPr>
                <w:rFonts w:asciiTheme="majorBidi" w:hAnsiTheme="majorBidi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935132" w14:textId="77777777" w:rsidR="003F2BF1" w:rsidRPr="00F271AC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49EA0BE" w14:textId="651777F4" w:rsidR="003F2BF1" w:rsidRPr="00F271AC" w:rsidRDefault="003F2BF1" w:rsidP="003F2BF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5</w:t>
            </w:r>
            <w:r w:rsidRPr="00F271AC">
              <w:rPr>
                <w:rFonts w:asciiTheme="majorBidi" w:hAnsiTheme="majorBidi"/>
                <w:sz w:val="26"/>
                <w:szCs w:val="26"/>
                <w:lang w:val="en-US" w:eastAsia="en-GB"/>
              </w:rPr>
              <w:t>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48947A1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418DC494" w14:textId="7CE0020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3F2BF1" w:rsidRPr="00F746CD" w14:paraId="163D8A90" w14:textId="22D49E09" w:rsidTr="00901B79">
        <w:tc>
          <w:tcPr>
            <w:tcW w:w="2430" w:type="dxa"/>
          </w:tcPr>
          <w:p w14:paraId="1DD75F47" w14:textId="0F84AA5C" w:rsidR="003F2BF1" w:rsidRPr="00F746CD" w:rsidRDefault="003F2BF1" w:rsidP="003F2BF1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การเปลี่ยนแปลงมูลค่า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ต่อ</w:t>
            </w:r>
            <w:r w:rsidRPr="00F746CD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720" w:type="dxa"/>
          </w:tcPr>
          <w:p w14:paraId="6A6EF5FD" w14:textId="0AAFDA52" w:rsidR="003F2BF1" w:rsidRPr="00F746CD" w:rsidRDefault="003F2BF1" w:rsidP="003F2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DDFEAE3" w14:textId="38BAB0B8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5242E998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6C0851F8" w14:textId="6D1A452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B8434F0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6D71E4FB" w14:textId="23DBDFDB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AF6C6" w14:textId="7C23333F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BE39CD5" w14:textId="4527A39C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5366D2C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51BF76A4" w14:textId="1CBC635A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</w:tr>
      <w:tr w:rsidR="003F2BF1" w:rsidRPr="00F746CD" w14:paraId="19A74561" w14:textId="77777777" w:rsidTr="00901B79">
        <w:tc>
          <w:tcPr>
            <w:tcW w:w="2430" w:type="dxa"/>
          </w:tcPr>
          <w:p w14:paraId="670F4162" w14:textId="77777777" w:rsidR="003F2BF1" w:rsidRPr="00F746CD" w:rsidRDefault="003F2BF1" w:rsidP="003F2BF1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4F4C404A" w14:textId="17439163" w:rsidR="003F2BF1" w:rsidRPr="00F746CD" w:rsidRDefault="003F2BF1" w:rsidP="003F2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B4B421B" w14:textId="023C38B5" w:rsidR="003F2BF1" w:rsidRPr="00CB0D70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740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CB0D70">
              <w:rPr>
                <w:rFonts w:asciiTheme="majorBidi" w:hAnsiTheme="majorBidi"/>
                <w:sz w:val="26"/>
                <w:szCs w:val="26"/>
                <w:lang w:val="en-US" w:eastAsia="en-GB"/>
              </w:rPr>
              <w:t>1,170,134</w:t>
            </w:r>
          </w:p>
        </w:tc>
        <w:tc>
          <w:tcPr>
            <w:tcW w:w="262" w:type="dxa"/>
          </w:tcPr>
          <w:p w14:paraId="5133DCE0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4DAD59C3" w14:textId="5B583665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E596642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16B4B258" w14:textId="622B94D6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CB0D70">
              <w:rPr>
                <w:rFonts w:asciiTheme="majorBidi" w:hAnsiTheme="majorBidi"/>
                <w:sz w:val="26"/>
                <w:szCs w:val="26"/>
                <w:lang w:val="en-US" w:eastAsia="en-GB"/>
              </w:rPr>
              <w:t>1,1</w:t>
            </w: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64</w:t>
            </w:r>
            <w:r w:rsidRPr="00CB0D70">
              <w:rPr>
                <w:rFonts w:asciiTheme="majorBidi" w:hAnsiTheme="majorBidi"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584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2A8E92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4AC3E25" w14:textId="4EB39214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5</w:t>
            </w:r>
            <w:r w:rsidRPr="00F271AC">
              <w:rPr>
                <w:rFonts w:asciiTheme="majorBidi" w:hAnsiTheme="majorBidi"/>
                <w:sz w:val="26"/>
                <w:szCs w:val="26"/>
                <w:lang w:val="en-US" w:eastAsia="en-GB"/>
              </w:rPr>
              <w:t>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ED8F9BD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14F1C1DF" w14:textId="288611B9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3F2BF1" w:rsidRPr="00F746CD" w14:paraId="5F918312" w14:textId="337CFBE0" w:rsidTr="00901B79">
        <w:tc>
          <w:tcPr>
            <w:tcW w:w="2430" w:type="dxa"/>
          </w:tcPr>
          <w:p w14:paraId="527935D0" w14:textId="789EA576" w:rsidR="003F2BF1" w:rsidRPr="00F746CD" w:rsidRDefault="003F2BF1" w:rsidP="003F2BF1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0F12491A" w14:textId="67545149" w:rsidR="003F2BF1" w:rsidRPr="00F746CD" w:rsidRDefault="003F2BF1" w:rsidP="003F2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B8B2A6F" w14:textId="53A2AD4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  <w:t>64,705</w:t>
            </w:r>
          </w:p>
        </w:tc>
        <w:tc>
          <w:tcPr>
            <w:tcW w:w="262" w:type="dxa"/>
          </w:tcPr>
          <w:p w14:paraId="34E7C2CF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3A295AEA" w14:textId="22DE6DF0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  <w:t>323,529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E30B3BA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5FA0FD45" w14:textId="06E856D8" w:rsidR="003F2BF1" w:rsidRPr="00A67A8E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inorBidi"/>
                <w:sz w:val="26"/>
                <w:szCs w:val="26"/>
                <w:cs/>
                <w:lang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ACB1E" w14:textId="492D0837" w:rsidR="003F2BF1" w:rsidRPr="003F2BF1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5237BA6" w14:textId="370BA56E" w:rsidR="003F2BF1" w:rsidRPr="003F2BF1" w:rsidRDefault="003F2BF1" w:rsidP="003F2BF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428FEBB6" w14:textId="77777777" w:rsidR="003F2BF1" w:rsidRPr="003F2BF1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5CD794D1" w14:textId="6FC737D5" w:rsidR="003F2BF1" w:rsidRPr="003F2BF1" w:rsidRDefault="003F2BF1" w:rsidP="003F2BF1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</w:tr>
      <w:tr w:rsidR="003F2BF1" w:rsidRPr="00F746CD" w14:paraId="303CEB73" w14:textId="58BCA813" w:rsidTr="00901B79">
        <w:tc>
          <w:tcPr>
            <w:tcW w:w="2430" w:type="dxa"/>
          </w:tcPr>
          <w:p w14:paraId="1FBE35C8" w14:textId="0E953A27" w:rsidR="003F2BF1" w:rsidRPr="00F746CD" w:rsidRDefault="003F2BF1" w:rsidP="003F2BF1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85AF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985AF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831431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83143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8314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F746C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720" w:type="dxa"/>
          </w:tcPr>
          <w:p w14:paraId="5F21F9B8" w14:textId="77777777" w:rsidR="003F2BF1" w:rsidRPr="00F746CD" w:rsidRDefault="003F2BF1" w:rsidP="003F2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575ED4C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62" w:type="dxa"/>
          </w:tcPr>
          <w:p w14:paraId="081D5434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68340F54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7E15A6BC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2B960C99" w14:textId="275EE220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E4A91A" w14:textId="3E21A3CF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F30B148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A4B3519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5888C408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3F2BF1" w:rsidRPr="00F746CD" w14:paraId="75F85A0A" w14:textId="4E4E2A74" w:rsidTr="00901B79">
        <w:tc>
          <w:tcPr>
            <w:tcW w:w="2430" w:type="dxa"/>
          </w:tcPr>
          <w:p w14:paraId="14C097EB" w14:textId="46F1B189" w:rsidR="003F2BF1" w:rsidRPr="00F746CD" w:rsidRDefault="003F2BF1" w:rsidP="003F2BF1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3B90D609" w14:textId="1A3FCC61" w:rsidR="003F2BF1" w:rsidRPr="00F746CD" w:rsidRDefault="003F2BF1" w:rsidP="003F2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E6FD93A" w14:textId="6F59DAB6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74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1,234,839</w:t>
            </w:r>
          </w:p>
        </w:tc>
        <w:tc>
          <w:tcPr>
            <w:tcW w:w="262" w:type="dxa"/>
          </w:tcPr>
          <w:p w14:paraId="63ED520C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</w:tcPr>
          <w:p w14:paraId="2271773E" w14:textId="652868E2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6,174,196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728E016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double" w:sz="4" w:space="0" w:color="auto"/>
              <w:right w:val="nil"/>
            </w:tcBorders>
          </w:tcPr>
          <w:p w14:paraId="0BD0525F" w14:textId="5A4C8E2D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1,164,584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68D6D9" w14:textId="7402003E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0ABE87B" w14:textId="66F171C2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5</w:t>
            </w: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23DD9E5" w14:textId="77777777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</w:tcPr>
          <w:p w14:paraId="27BF8793" w14:textId="74F2F859" w:rsidR="003F2BF1" w:rsidRPr="00F746CD" w:rsidRDefault="003F2BF1" w:rsidP="003F2BF1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768,239</w:t>
            </w:r>
          </w:p>
        </w:tc>
      </w:tr>
    </w:tbl>
    <w:p w14:paraId="506DDF7F" w14:textId="77777777" w:rsidR="00E42236" w:rsidRPr="008F03B2" w:rsidRDefault="00E42236" w:rsidP="002A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0CC33485" w14:textId="4A7BA4E0" w:rsidR="00F610A8" w:rsidRPr="006576A2" w:rsidRDefault="00F610A8" w:rsidP="008F0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37E9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6576A2">
        <w:rPr>
          <w:rFonts w:asciiTheme="majorBidi" w:hAnsiTheme="majorBidi" w:cstheme="majorBidi"/>
          <w:sz w:val="28"/>
          <w:szCs w:val="28"/>
        </w:rPr>
        <w:t>22</w:t>
      </w:r>
      <w:r w:rsidRPr="00937E9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6576A2">
        <w:rPr>
          <w:rFonts w:asciiTheme="majorBidi" w:hAnsiTheme="majorBidi" w:cstheme="majorBidi"/>
          <w:sz w:val="28"/>
          <w:szCs w:val="28"/>
        </w:rPr>
        <w:t>2566</w:t>
      </w:r>
      <w:r w:rsidRPr="00937E91">
        <w:rPr>
          <w:rFonts w:asciiTheme="majorBidi" w:hAnsiTheme="majorBidi" w:cstheme="majorBidi"/>
          <w:sz w:val="28"/>
          <w:szCs w:val="28"/>
          <w:cs/>
        </w:rPr>
        <w:t xml:space="preserve"> การประชุมวิสามัญผู้ถือหุ้นของธนาคารมีมติอนุมัติ</w:t>
      </w:r>
      <w:r w:rsidRPr="006576A2">
        <w:rPr>
          <w:rFonts w:asciiTheme="majorBidi" w:hAnsiTheme="majorBidi" w:cstheme="majorBidi"/>
          <w:sz w:val="28"/>
          <w:szCs w:val="28"/>
          <w:cs/>
        </w:rPr>
        <w:t>การลดทุนจดทะเบียนของธนาคาร</w:t>
      </w:r>
      <w:r w:rsidRPr="006576A2">
        <w:rPr>
          <w:rFonts w:asciiTheme="majorBidi" w:hAnsiTheme="majorBidi" w:cstheme="majorBidi"/>
          <w:sz w:val="28"/>
          <w:szCs w:val="28"/>
        </w:rPr>
        <w:t xml:space="preserve"> </w:t>
      </w:r>
      <w:r w:rsidRPr="008F03B2">
        <w:rPr>
          <w:rFonts w:asciiTheme="majorBidi" w:hAnsiTheme="majorBidi" w:cstheme="majorBidi"/>
          <w:sz w:val="28"/>
          <w:szCs w:val="28"/>
          <w:cs/>
        </w:rPr>
        <w:t>เพื่อรองรับการยกเลิกใบสำคัญแสดงสิทธิที่จะซื้อหุ้นสามัญของธนาคาร</w:t>
      </w:r>
      <w:r w:rsidRPr="006576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37E91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Pr="006576A2">
        <w:rPr>
          <w:rFonts w:asciiTheme="majorBidi" w:hAnsiTheme="majorBidi" w:cstheme="majorBidi"/>
          <w:sz w:val="28"/>
          <w:szCs w:val="28"/>
        </w:rPr>
        <w:t xml:space="preserve"> 747.5 </w:t>
      </w:r>
      <w:r w:rsidRPr="00937E9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576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37E91">
        <w:rPr>
          <w:rFonts w:asciiTheme="majorBidi" w:hAnsiTheme="majorBidi" w:cstheme="majorBidi"/>
          <w:sz w:val="28"/>
          <w:szCs w:val="28"/>
          <w:cs/>
        </w:rPr>
        <w:t>จากทุนจดทะเบียนเดิม</w:t>
      </w:r>
      <w:r w:rsidRPr="006576A2">
        <w:rPr>
          <w:rFonts w:asciiTheme="majorBidi" w:hAnsiTheme="majorBidi" w:cstheme="majorBidi"/>
          <w:sz w:val="28"/>
          <w:szCs w:val="28"/>
        </w:rPr>
        <w:t xml:space="preserve"> 6,598.2</w:t>
      </w:r>
      <w:r w:rsidR="00C85D16" w:rsidRPr="006576A2">
        <w:rPr>
          <w:rFonts w:asciiTheme="majorBidi" w:hAnsiTheme="majorBidi" w:cstheme="majorBidi"/>
          <w:sz w:val="28"/>
          <w:szCs w:val="28"/>
          <w:cs/>
        </w:rPr>
        <w:br/>
      </w:r>
      <w:r w:rsidRPr="00937E9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576A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37E91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6576A2">
        <w:rPr>
          <w:rFonts w:asciiTheme="majorBidi" w:hAnsiTheme="majorBidi" w:cstheme="majorBidi"/>
          <w:sz w:val="28"/>
          <w:szCs w:val="28"/>
        </w:rPr>
        <w:t xml:space="preserve"> 659.8 </w:t>
      </w:r>
      <w:r w:rsidRPr="00937E91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6576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37E91">
        <w:rPr>
          <w:rFonts w:asciiTheme="majorBidi" w:hAnsiTheme="majorBidi" w:cstheme="majorBidi"/>
          <w:sz w:val="28"/>
          <w:szCs w:val="28"/>
          <w:cs/>
        </w:rPr>
        <w:t>มูลค่าหุ้นละ</w:t>
      </w:r>
      <w:r w:rsidRPr="006576A2">
        <w:rPr>
          <w:rFonts w:asciiTheme="majorBidi" w:hAnsiTheme="majorBidi" w:cstheme="majorBidi"/>
          <w:sz w:val="28"/>
          <w:szCs w:val="28"/>
        </w:rPr>
        <w:t xml:space="preserve"> 10 </w:t>
      </w:r>
      <w:r w:rsidRPr="00937E91">
        <w:rPr>
          <w:rFonts w:asciiTheme="majorBidi" w:hAnsiTheme="majorBidi" w:cstheme="majorBidi"/>
          <w:sz w:val="28"/>
          <w:szCs w:val="28"/>
          <w:cs/>
        </w:rPr>
        <w:t>บาท</w:t>
      </w:r>
      <w:r w:rsidRPr="006576A2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937E91">
        <w:rPr>
          <w:rFonts w:asciiTheme="majorBidi" w:hAnsiTheme="majorBidi" w:cstheme="majorBidi"/>
          <w:sz w:val="28"/>
          <w:szCs w:val="28"/>
          <w:cs/>
        </w:rPr>
        <w:t>เป็นทุนจดทะเบียนใหม่จำนวน</w:t>
      </w:r>
      <w:r w:rsidRPr="006576A2">
        <w:rPr>
          <w:rFonts w:asciiTheme="majorBidi" w:hAnsiTheme="majorBidi" w:cstheme="majorBidi"/>
          <w:sz w:val="28"/>
          <w:szCs w:val="28"/>
        </w:rPr>
        <w:t xml:space="preserve"> 5,850.7 </w:t>
      </w:r>
      <w:r w:rsidRPr="00937E9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576A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37E91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6576A2">
        <w:rPr>
          <w:rFonts w:asciiTheme="majorBidi" w:hAnsiTheme="majorBidi" w:cstheme="majorBidi"/>
          <w:sz w:val="28"/>
          <w:szCs w:val="28"/>
        </w:rPr>
        <w:t xml:space="preserve"> 585.1</w:t>
      </w:r>
      <w:r w:rsidRPr="006576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F0C22" w:rsidRPr="006576A2">
        <w:rPr>
          <w:rFonts w:asciiTheme="majorBidi" w:hAnsiTheme="majorBidi" w:cstheme="majorBidi"/>
          <w:sz w:val="28"/>
          <w:szCs w:val="28"/>
          <w:cs/>
        </w:rPr>
        <w:br/>
      </w:r>
      <w:r w:rsidRPr="00937E91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6576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37E91">
        <w:rPr>
          <w:rFonts w:asciiTheme="majorBidi" w:hAnsiTheme="majorBidi" w:cstheme="majorBidi"/>
          <w:sz w:val="28"/>
          <w:szCs w:val="28"/>
          <w:cs/>
        </w:rPr>
        <w:t>มูลค่าหุ้นละ</w:t>
      </w:r>
      <w:r w:rsidRPr="006576A2">
        <w:rPr>
          <w:rFonts w:asciiTheme="majorBidi" w:hAnsiTheme="majorBidi" w:cstheme="majorBidi"/>
          <w:sz w:val="28"/>
          <w:szCs w:val="28"/>
        </w:rPr>
        <w:t xml:space="preserve"> 10</w:t>
      </w:r>
      <w:r w:rsidRPr="006576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37E91">
        <w:rPr>
          <w:rFonts w:asciiTheme="majorBidi" w:hAnsiTheme="majorBidi" w:cstheme="majorBidi"/>
          <w:sz w:val="28"/>
          <w:szCs w:val="28"/>
          <w:cs/>
        </w:rPr>
        <w:t>บาท</w:t>
      </w:r>
      <w:r w:rsidRPr="006576A2">
        <w:rPr>
          <w:rFonts w:asciiTheme="majorBidi" w:hAnsiTheme="majorBidi" w:cstheme="majorBidi"/>
          <w:sz w:val="28"/>
          <w:szCs w:val="28"/>
          <w:cs/>
        </w:rPr>
        <w:t>)</w:t>
      </w:r>
      <w:r w:rsidRPr="006576A2">
        <w:rPr>
          <w:rFonts w:asciiTheme="majorBidi" w:hAnsiTheme="majorBidi" w:cstheme="majorBidi"/>
          <w:sz w:val="28"/>
          <w:szCs w:val="28"/>
        </w:rPr>
        <w:t xml:space="preserve"> </w:t>
      </w:r>
      <w:r w:rsidRPr="00937E91">
        <w:rPr>
          <w:rFonts w:asciiTheme="majorBidi" w:hAnsiTheme="majorBidi" w:cstheme="majorBidi"/>
          <w:sz w:val="28"/>
          <w:szCs w:val="28"/>
          <w:cs/>
        </w:rPr>
        <w:t>ทั้งนี้ธนาคารได้จดทะเบียนการเปลี่ยนแปลงดังกล่าวกับกระทรวงพาณิชย์แล้ว</w:t>
      </w:r>
      <w:r w:rsidR="00371641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937E91">
        <w:rPr>
          <w:rFonts w:asciiTheme="majorBidi" w:hAnsiTheme="majorBidi" w:cstheme="majorBidi"/>
          <w:sz w:val="28"/>
          <w:szCs w:val="28"/>
          <w:cs/>
        </w:rPr>
        <w:t>มื่อ</w:t>
      </w:r>
      <w:r w:rsidR="00A87CEB">
        <w:rPr>
          <w:rFonts w:asciiTheme="majorBidi" w:hAnsiTheme="majorBidi" w:cstheme="majorBidi"/>
          <w:sz w:val="28"/>
          <w:szCs w:val="28"/>
          <w:cs/>
        </w:rPr>
        <w:br/>
      </w:r>
      <w:r w:rsidRPr="00937E9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6576A2">
        <w:rPr>
          <w:rFonts w:asciiTheme="majorBidi" w:hAnsiTheme="majorBidi" w:cstheme="majorBidi"/>
          <w:sz w:val="28"/>
          <w:szCs w:val="28"/>
        </w:rPr>
        <w:t>16</w:t>
      </w:r>
      <w:r w:rsidRPr="00937E9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6576A2">
        <w:rPr>
          <w:rFonts w:asciiTheme="majorBidi" w:hAnsiTheme="majorBidi" w:cstheme="majorBidi"/>
          <w:sz w:val="28"/>
          <w:szCs w:val="28"/>
        </w:rPr>
        <w:t>2566</w:t>
      </w:r>
    </w:p>
    <w:p w14:paraId="733FB9BA" w14:textId="77777777" w:rsidR="00345DEB" w:rsidRPr="006576A2" w:rsidRDefault="00345DEB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9A66AFC" w14:textId="002B009D" w:rsidR="00E42236" w:rsidRPr="0070787F" w:rsidRDefault="00490EF6" w:rsidP="00447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0787F">
        <w:rPr>
          <w:rFonts w:asciiTheme="majorBidi" w:hAnsiTheme="majorBidi" w:cstheme="majorBidi"/>
          <w:sz w:val="28"/>
          <w:szCs w:val="28"/>
          <w:cs/>
        </w:rPr>
        <w:lastRenderedPageBreak/>
        <w:t>วันที่</w:t>
      </w:r>
      <w:r w:rsidR="00B20AA2" w:rsidRPr="007078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0AA2" w:rsidRPr="0070787F">
        <w:rPr>
          <w:rFonts w:asciiTheme="majorBidi" w:hAnsiTheme="majorBidi" w:cstheme="majorBidi"/>
          <w:sz w:val="28"/>
          <w:szCs w:val="28"/>
        </w:rPr>
        <w:t xml:space="preserve">22 </w:t>
      </w:r>
      <w:r w:rsidR="00B20AA2" w:rsidRPr="0070787F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20AA2" w:rsidRPr="0070787F">
        <w:rPr>
          <w:rFonts w:asciiTheme="majorBidi" w:hAnsiTheme="majorBidi" w:cstheme="majorBidi"/>
          <w:sz w:val="28"/>
          <w:szCs w:val="28"/>
        </w:rPr>
        <w:t>2566</w:t>
      </w:r>
      <w:r w:rsidR="00B20AA2" w:rsidRPr="007078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1D3A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5B2EB9" w:rsidRPr="0070787F">
        <w:rPr>
          <w:rFonts w:asciiTheme="majorBidi" w:hAnsiTheme="majorBidi" w:cstheme="majorBidi"/>
          <w:sz w:val="28"/>
          <w:szCs w:val="28"/>
          <w:cs/>
        </w:rPr>
        <w:t>ประชุมสามัญผู้ถือหุ้นของธนาคาร</w:t>
      </w:r>
      <w:r w:rsidR="00D81F8D" w:rsidRPr="0070787F">
        <w:rPr>
          <w:rFonts w:asciiTheme="majorBidi" w:hAnsiTheme="majorBidi" w:cstheme="majorBidi"/>
          <w:sz w:val="28"/>
          <w:szCs w:val="28"/>
          <w:cs/>
        </w:rPr>
        <w:t>มีมติ</w:t>
      </w:r>
      <w:r w:rsidR="00141D3A">
        <w:rPr>
          <w:rFonts w:asciiTheme="majorBidi" w:hAnsiTheme="majorBidi" w:cstheme="majorBidi" w:hint="cs"/>
          <w:sz w:val="28"/>
          <w:szCs w:val="28"/>
          <w:cs/>
        </w:rPr>
        <w:t>อนุมัติ</w:t>
      </w:r>
      <w:r w:rsidR="006D4E3C" w:rsidRPr="0070787F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0FA84356" w14:textId="77777777" w:rsidR="00DA3726" w:rsidRPr="00F271AC" w:rsidRDefault="00DA3726" w:rsidP="00447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233330" w14:textId="5B33730A" w:rsidR="009267AE" w:rsidRPr="003F0526" w:rsidRDefault="00673D87" w:rsidP="00D46242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50"/>
        <w:jc w:val="thaiDistribute"/>
        <w:rPr>
          <w:rFonts w:asciiTheme="majorBidi" w:hAnsiTheme="majorBidi" w:cstheme="majorBidi"/>
          <w:sz w:val="28"/>
          <w:szCs w:val="28"/>
        </w:rPr>
      </w:pPr>
      <w:r w:rsidRPr="003F0526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</w:t>
      </w:r>
      <w:r w:rsidR="00280FD5">
        <w:rPr>
          <w:rFonts w:asciiTheme="majorBidi" w:hAnsiTheme="majorBidi" w:cstheme="majorBidi" w:hint="cs"/>
          <w:sz w:val="28"/>
          <w:szCs w:val="28"/>
          <w:cs/>
        </w:rPr>
        <w:t>ต่อ</w:t>
      </w:r>
      <w:r w:rsidR="00070745" w:rsidRPr="003F0526">
        <w:rPr>
          <w:rFonts w:asciiTheme="majorBidi" w:hAnsiTheme="majorBidi" w:cstheme="majorBidi"/>
          <w:sz w:val="28"/>
          <w:szCs w:val="28"/>
          <w:cs/>
        </w:rPr>
        <w:t>หุ้น</w:t>
      </w:r>
      <w:r w:rsidR="004367CB">
        <w:rPr>
          <w:rFonts w:asciiTheme="majorBidi" w:hAnsiTheme="majorBidi" w:cstheme="majorBidi" w:hint="cs"/>
          <w:sz w:val="28"/>
          <w:szCs w:val="28"/>
          <w:cs/>
        </w:rPr>
        <w:t xml:space="preserve"> จากมูลค่าหุ้นละ </w:t>
      </w:r>
      <w:r w:rsidR="004367CB">
        <w:rPr>
          <w:rFonts w:asciiTheme="majorBidi" w:hAnsiTheme="majorBidi" w:cstheme="majorBidi"/>
          <w:sz w:val="28"/>
          <w:szCs w:val="28"/>
        </w:rPr>
        <w:t>10</w:t>
      </w:r>
      <w:r w:rsidR="004367CB">
        <w:rPr>
          <w:rFonts w:asciiTheme="majorBidi" w:hAnsiTheme="majorBidi" w:cstheme="majorBidi" w:hint="cs"/>
          <w:sz w:val="28"/>
          <w:szCs w:val="28"/>
          <w:cs/>
        </w:rPr>
        <w:t xml:space="preserve"> บาท </w:t>
      </w:r>
      <w:r w:rsidR="008048EB">
        <w:rPr>
          <w:rFonts w:asciiTheme="majorBidi" w:hAnsiTheme="majorBidi" w:cstheme="majorBidi" w:hint="cs"/>
          <w:sz w:val="28"/>
          <w:szCs w:val="28"/>
          <w:cs/>
        </w:rPr>
        <w:t>เป็นมูลค่า</w:t>
      </w:r>
      <w:r w:rsidR="00926D66">
        <w:rPr>
          <w:rFonts w:asciiTheme="majorBidi" w:hAnsiTheme="majorBidi" w:cstheme="majorBidi" w:hint="cs"/>
          <w:sz w:val="28"/>
          <w:szCs w:val="28"/>
          <w:cs/>
        </w:rPr>
        <w:t xml:space="preserve">หุ้นละ </w:t>
      </w:r>
      <w:r w:rsidR="00926D66">
        <w:rPr>
          <w:rFonts w:asciiTheme="majorBidi" w:hAnsiTheme="majorBidi" w:cstheme="majorBidi"/>
          <w:sz w:val="28"/>
          <w:szCs w:val="28"/>
        </w:rPr>
        <w:t>5</w:t>
      </w:r>
      <w:r w:rsidR="00926D66">
        <w:rPr>
          <w:rFonts w:asciiTheme="majorBidi" w:hAnsiTheme="majorBidi" w:cstheme="majorBidi" w:hint="cs"/>
          <w:sz w:val="28"/>
          <w:szCs w:val="28"/>
          <w:cs/>
        </w:rPr>
        <w:t xml:space="preserve"> บาท </w:t>
      </w:r>
      <w:r w:rsidR="00070745" w:rsidRPr="003F0526">
        <w:rPr>
          <w:rFonts w:asciiTheme="majorBidi" w:hAnsiTheme="majorBidi" w:cstheme="majorBidi"/>
          <w:sz w:val="28"/>
          <w:szCs w:val="28"/>
          <w:cs/>
        </w:rPr>
        <w:t>โดย</w:t>
      </w:r>
      <w:r w:rsidR="00C6316C" w:rsidRPr="003F0526">
        <w:rPr>
          <w:rFonts w:asciiTheme="majorBidi" w:hAnsiTheme="majorBidi" w:cstheme="majorBidi"/>
          <w:sz w:val="28"/>
          <w:szCs w:val="28"/>
          <w:cs/>
        </w:rPr>
        <w:t>จะส่งผลให้จำนวนหุ้นทั้งหมดของธนาคารเพิ่มขึ้น</w:t>
      </w:r>
      <w:r w:rsidR="00926D66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926D66">
        <w:rPr>
          <w:rFonts w:asciiTheme="majorBidi" w:hAnsiTheme="majorBidi" w:cstheme="majorBidi"/>
          <w:sz w:val="28"/>
          <w:szCs w:val="28"/>
        </w:rPr>
        <w:t>585.</w:t>
      </w:r>
      <w:r w:rsidR="0077230B">
        <w:rPr>
          <w:rFonts w:asciiTheme="majorBidi" w:hAnsiTheme="majorBidi" w:cstheme="majorBidi"/>
          <w:sz w:val="28"/>
          <w:szCs w:val="28"/>
        </w:rPr>
        <w:t>1</w:t>
      </w:r>
      <w:r w:rsidR="00F04849">
        <w:rPr>
          <w:rFonts w:asciiTheme="majorBidi" w:hAnsiTheme="majorBidi" w:cstheme="majorBidi"/>
          <w:sz w:val="28"/>
          <w:szCs w:val="28"/>
        </w:rPr>
        <w:t xml:space="preserve"> </w:t>
      </w:r>
      <w:r w:rsidR="00F04849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="00C6316C" w:rsidRPr="003F0526">
        <w:rPr>
          <w:rFonts w:asciiTheme="majorBidi" w:hAnsiTheme="majorBidi" w:cstheme="majorBidi"/>
          <w:sz w:val="28"/>
          <w:szCs w:val="28"/>
          <w:cs/>
        </w:rPr>
        <w:t xml:space="preserve"> แต่จะไม่ทำให้ทุนจดทะเบียนของธนาคารเปลี่ยนแปลง</w:t>
      </w:r>
      <w:r w:rsidR="0073312A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73312A" w:rsidRPr="00C65337">
        <w:rPr>
          <w:rFonts w:asciiTheme="majorBidi" w:hAnsiTheme="majorBidi" w:cstheme="majorBidi" w:hint="cs"/>
          <w:sz w:val="28"/>
          <w:szCs w:val="28"/>
          <w:cs/>
        </w:rPr>
        <w:t>และ</w:t>
      </w:r>
    </w:p>
    <w:p w14:paraId="1B6FE86D" w14:textId="5D9BDE42" w:rsidR="00B6196F" w:rsidRDefault="00E561FB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50"/>
        <w:jc w:val="thaiDistribute"/>
        <w:rPr>
          <w:rFonts w:asciiTheme="majorBidi" w:hAnsiTheme="majorBidi" w:cstheme="majorBidi"/>
          <w:sz w:val="28"/>
          <w:szCs w:val="28"/>
        </w:rPr>
      </w:pPr>
      <w:r w:rsidRPr="00A36315">
        <w:rPr>
          <w:rFonts w:asciiTheme="majorBidi" w:hAnsiTheme="majorBidi" w:cstheme="majorBidi"/>
          <w:sz w:val="28"/>
          <w:szCs w:val="28"/>
          <w:cs/>
        </w:rPr>
        <w:t xml:space="preserve">การเพิ่มทุนจดทะเบียนของธนาคาร </w:t>
      </w:r>
      <w:r w:rsidR="00D539D3" w:rsidRPr="00A36315">
        <w:rPr>
          <w:rFonts w:asciiTheme="majorBidi" w:hAnsiTheme="majorBidi" w:cstheme="majorBidi" w:hint="cs"/>
          <w:sz w:val="28"/>
          <w:szCs w:val="28"/>
          <w:cs/>
        </w:rPr>
        <w:t>เพื่อรองรับการเ</w:t>
      </w:r>
      <w:r w:rsidR="005C63A2">
        <w:rPr>
          <w:rFonts w:asciiTheme="majorBidi" w:hAnsiTheme="majorBidi" w:cstheme="majorBidi" w:hint="cs"/>
          <w:sz w:val="28"/>
          <w:szCs w:val="28"/>
          <w:cs/>
        </w:rPr>
        <w:t>ติบโตของธนาคารโดยวิธีการเสนอขายหลักทรัพย์</w:t>
      </w:r>
      <w:r w:rsidR="00136E3E">
        <w:rPr>
          <w:rFonts w:asciiTheme="majorBidi" w:hAnsiTheme="majorBidi" w:cstheme="majorBidi" w:hint="cs"/>
          <w:sz w:val="28"/>
          <w:szCs w:val="28"/>
          <w:cs/>
        </w:rPr>
        <w:t>ครั้งแรก</w:t>
      </w:r>
      <w:r w:rsidR="004036B3">
        <w:rPr>
          <w:rFonts w:asciiTheme="majorBidi" w:hAnsiTheme="majorBidi" w:cstheme="majorBidi"/>
          <w:sz w:val="28"/>
          <w:szCs w:val="28"/>
        </w:rPr>
        <w:br/>
      </w:r>
      <w:r w:rsidR="00136E3E">
        <w:rPr>
          <w:rFonts w:asciiTheme="majorBidi" w:hAnsiTheme="majorBidi" w:cstheme="majorBidi" w:hint="cs"/>
          <w:sz w:val="28"/>
          <w:szCs w:val="28"/>
          <w:cs/>
        </w:rPr>
        <w:t>ต่อประชาชน</w:t>
      </w:r>
      <w:r w:rsidR="00136E3E">
        <w:rPr>
          <w:rFonts w:asciiTheme="majorBidi" w:hAnsiTheme="majorBidi" w:cstheme="majorBidi"/>
          <w:sz w:val="28"/>
          <w:szCs w:val="28"/>
        </w:rPr>
        <w:t xml:space="preserve"> (IPO)</w:t>
      </w:r>
      <w:r w:rsidR="00136E3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B7F82" w:rsidRPr="00A36315">
        <w:rPr>
          <w:rFonts w:asciiTheme="majorBidi" w:hAnsiTheme="majorBidi" w:cstheme="majorBidi"/>
          <w:sz w:val="28"/>
          <w:szCs w:val="28"/>
          <w:cs/>
        </w:rPr>
        <w:t>จำนว</w:t>
      </w:r>
      <w:r w:rsidR="00AD420F">
        <w:rPr>
          <w:rFonts w:asciiTheme="majorBidi" w:hAnsiTheme="majorBidi" w:cstheme="majorBidi" w:hint="cs"/>
          <w:sz w:val="28"/>
          <w:szCs w:val="28"/>
          <w:cs/>
        </w:rPr>
        <w:t>น</w:t>
      </w:r>
      <w:r w:rsidR="00BC6C2A">
        <w:rPr>
          <w:rFonts w:asciiTheme="majorBidi" w:hAnsiTheme="majorBidi" w:cstheme="majorBidi"/>
          <w:sz w:val="28"/>
          <w:szCs w:val="28"/>
        </w:rPr>
        <w:t xml:space="preserve"> 64.7</w:t>
      </w:r>
      <w:r w:rsidR="00902585" w:rsidRPr="00A36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5FD0" w:rsidRPr="00A36315">
        <w:rPr>
          <w:rFonts w:asciiTheme="majorBidi" w:hAnsiTheme="majorBidi" w:cstheme="majorBidi"/>
          <w:sz w:val="28"/>
          <w:szCs w:val="28"/>
          <w:cs/>
        </w:rPr>
        <w:t>ล้าน</w:t>
      </w:r>
      <w:r w:rsidR="00CB7F82" w:rsidRPr="00A36315">
        <w:rPr>
          <w:rFonts w:asciiTheme="majorBidi" w:hAnsiTheme="majorBidi" w:cstheme="majorBidi"/>
          <w:sz w:val="28"/>
          <w:szCs w:val="28"/>
          <w:cs/>
        </w:rPr>
        <w:t>หุ้น มูล</w:t>
      </w:r>
      <w:r w:rsidR="006A6136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="00CB7F82" w:rsidRPr="00A36315">
        <w:rPr>
          <w:rFonts w:asciiTheme="majorBidi" w:hAnsiTheme="majorBidi" w:cstheme="majorBidi"/>
          <w:sz w:val="28"/>
          <w:szCs w:val="28"/>
          <w:cs/>
        </w:rPr>
        <w:t>หุ้นละ</w:t>
      </w:r>
      <w:r w:rsidR="00E01D1F" w:rsidRPr="00A36315">
        <w:rPr>
          <w:rFonts w:asciiTheme="majorBidi" w:hAnsiTheme="majorBidi" w:cstheme="majorBidi"/>
          <w:sz w:val="28"/>
          <w:szCs w:val="28"/>
        </w:rPr>
        <w:t xml:space="preserve"> 5 </w:t>
      </w:r>
      <w:r w:rsidR="00CB7F82" w:rsidRPr="00A36315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902585" w:rsidRPr="00A36315">
        <w:rPr>
          <w:rFonts w:asciiTheme="majorBidi" w:hAnsiTheme="majorBidi" w:cstheme="majorBidi"/>
          <w:sz w:val="28"/>
          <w:szCs w:val="28"/>
          <w:cs/>
        </w:rPr>
        <w:t>จากทุนจดทะเบียนเดิม</w:t>
      </w:r>
      <w:r w:rsidR="007C556B" w:rsidRPr="00A36315">
        <w:rPr>
          <w:rFonts w:asciiTheme="majorBidi" w:hAnsiTheme="majorBidi" w:cstheme="majorBidi"/>
          <w:sz w:val="28"/>
          <w:szCs w:val="28"/>
        </w:rPr>
        <w:t xml:space="preserve"> 5,850.7 </w:t>
      </w:r>
      <w:r w:rsidR="00902585" w:rsidRPr="00A36315">
        <w:rPr>
          <w:rFonts w:asciiTheme="majorBidi" w:hAnsiTheme="majorBidi" w:cstheme="majorBidi"/>
          <w:sz w:val="28"/>
          <w:szCs w:val="28"/>
          <w:cs/>
        </w:rPr>
        <w:t xml:space="preserve">ล้านบาท (จำนวน </w:t>
      </w:r>
      <w:r w:rsidR="004036B3">
        <w:rPr>
          <w:rFonts w:asciiTheme="majorBidi" w:hAnsiTheme="majorBidi" w:cstheme="majorBidi"/>
          <w:sz w:val="28"/>
          <w:szCs w:val="28"/>
        </w:rPr>
        <w:br/>
      </w:r>
      <w:r w:rsidR="00703E79" w:rsidRPr="00A36315">
        <w:rPr>
          <w:rFonts w:asciiTheme="majorBidi" w:hAnsiTheme="majorBidi" w:cstheme="majorBidi"/>
          <w:sz w:val="28"/>
          <w:szCs w:val="28"/>
        </w:rPr>
        <w:t>1,1</w:t>
      </w:r>
      <w:r w:rsidR="00047D5F" w:rsidRPr="00A36315">
        <w:rPr>
          <w:rFonts w:asciiTheme="majorBidi" w:hAnsiTheme="majorBidi" w:cstheme="majorBidi"/>
          <w:sz w:val="28"/>
          <w:szCs w:val="28"/>
        </w:rPr>
        <w:t>70.1</w:t>
      </w:r>
      <w:r w:rsidR="004036B3">
        <w:rPr>
          <w:rFonts w:asciiTheme="majorBidi" w:hAnsiTheme="majorBidi" w:cstheme="majorBidi"/>
          <w:sz w:val="28"/>
          <w:szCs w:val="28"/>
        </w:rPr>
        <w:t xml:space="preserve"> </w:t>
      </w:r>
      <w:r w:rsidR="00902585" w:rsidRPr="00A36315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มูลค่าหุ้นละ </w:t>
      </w:r>
      <w:r w:rsidR="00047D5F" w:rsidRPr="00A36315">
        <w:rPr>
          <w:rFonts w:asciiTheme="majorBidi" w:hAnsiTheme="majorBidi" w:cstheme="majorBidi"/>
          <w:sz w:val="28"/>
          <w:szCs w:val="28"/>
        </w:rPr>
        <w:t>5</w:t>
      </w:r>
      <w:r w:rsidR="00902585" w:rsidRPr="00A36315">
        <w:rPr>
          <w:rFonts w:asciiTheme="majorBidi" w:hAnsiTheme="majorBidi" w:cstheme="majorBidi"/>
          <w:sz w:val="28"/>
          <w:szCs w:val="28"/>
          <w:cs/>
        </w:rPr>
        <w:t xml:space="preserve"> บาท) </w:t>
      </w:r>
      <w:r w:rsidR="005A58EE" w:rsidRPr="00A36315">
        <w:rPr>
          <w:rFonts w:asciiTheme="majorBidi" w:hAnsiTheme="majorBidi" w:cstheme="majorBidi"/>
          <w:sz w:val="28"/>
          <w:szCs w:val="28"/>
          <w:cs/>
        </w:rPr>
        <w:t>เป็นทุ</w:t>
      </w:r>
      <w:r w:rsidR="004C4C07" w:rsidRPr="00A36315">
        <w:rPr>
          <w:rFonts w:asciiTheme="majorBidi" w:hAnsiTheme="majorBidi" w:cstheme="majorBidi"/>
          <w:sz w:val="28"/>
          <w:szCs w:val="28"/>
          <w:cs/>
        </w:rPr>
        <w:t>นจดทะเบียนใหม่จำนวน</w:t>
      </w:r>
      <w:r w:rsidR="00C03996" w:rsidRPr="00A36315">
        <w:rPr>
          <w:rFonts w:asciiTheme="majorBidi" w:hAnsiTheme="majorBidi" w:cstheme="majorBidi"/>
          <w:sz w:val="28"/>
          <w:szCs w:val="28"/>
        </w:rPr>
        <w:t xml:space="preserve"> 6</w:t>
      </w:r>
      <w:r w:rsidR="00996076" w:rsidRPr="00A36315">
        <w:rPr>
          <w:rFonts w:asciiTheme="majorBidi" w:hAnsiTheme="majorBidi" w:cstheme="majorBidi"/>
          <w:sz w:val="28"/>
          <w:szCs w:val="28"/>
        </w:rPr>
        <w:t>,</w:t>
      </w:r>
      <w:r w:rsidR="00615FD0" w:rsidRPr="00A36315">
        <w:rPr>
          <w:rFonts w:asciiTheme="majorBidi" w:hAnsiTheme="majorBidi" w:cstheme="majorBidi"/>
          <w:sz w:val="28"/>
          <w:szCs w:val="28"/>
          <w:cs/>
        </w:rPr>
        <w:t>1</w:t>
      </w:r>
      <w:r w:rsidR="001F0BAA" w:rsidRPr="00A36315">
        <w:rPr>
          <w:rFonts w:asciiTheme="majorBidi" w:hAnsiTheme="majorBidi" w:cstheme="majorBidi"/>
          <w:sz w:val="28"/>
          <w:szCs w:val="28"/>
          <w:cs/>
        </w:rPr>
        <w:t>7</w:t>
      </w:r>
      <w:r w:rsidR="00615FD0" w:rsidRPr="00A36315">
        <w:rPr>
          <w:rFonts w:asciiTheme="majorBidi" w:hAnsiTheme="majorBidi" w:cstheme="majorBidi"/>
          <w:sz w:val="28"/>
          <w:szCs w:val="28"/>
          <w:cs/>
        </w:rPr>
        <w:t>4</w:t>
      </w:r>
      <w:r w:rsidR="00A36315" w:rsidRPr="00A36315">
        <w:rPr>
          <w:rFonts w:asciiTheme="majorBidi" w:hAnsiTheme="majorBidi" w:cstheme="majorBidi"/>
          <w:sz w:val="28"/>
          <w:szCs w:val="28"/>
        </w:rPr>
        <w:t>.2</w:t>
      </w:r>
      <w:r w:rsidR="00615FD0" w:rsidRPr="00A36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4C07" w:rsidRPr="00A3631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96076" w:rsidRPr="00A36315">
        <w:rPr>
          <w:rFonts w:asciiTheme="majorBidi" w:hAnsiTheme="majorBidi" w:cstheme="majorBidi"/>
          <w:sz w:val="28"/>
          <w:szCs w:val="28"/>
          <w:cs/>
        </w:rPr>
        <w:t xml:space="preserve"> (จำนวน </w:t>
      </w:r>
      <w:r w:rsidR="00047D5F" w:rsidRPr="00A36315">
        <w:rPr>
          <w:rFonts w:asciiTheme="majorBidi" w:hAnsiTheme="majorBidi" w:cstheme="majorBidi"/>
          <w:sz w:val="28"/>
          <w:szCs w:val="28"/>
        </w:rPr>
        <w:t>1,</w:t>
      </w:r>
      <w:r w:rsidR="00673D87" w:rsidRPr="00A36315">
        <w:rPr>
          <w:rFonts w:asciiTheme="majorBidi" w:hAnsiTheme="majorBidi" w:cstheme="majorBidi"/>
          <w:sz w:val="28"/>
          <w:szCs w:val="28"/>
        </w:rPr>
        <w:t>234.8</w:t>
      </w:r>
      <w:r w:rsidR="00996076" w:rsidRPr="00A36315">
        <w:rPr>
          <w:rFonts w:asciiTheme="majorBidi" w:hAnsiTheme="majorBidi" w:cstheme="majorBidi"/>
          <w:sz w:val="28"/>
          <w:szCs w:val="28"/>
          <w:cs/>
        </w:rPr>
        <w:t xml:space="preserve"> ล้านหุ้น มูลค่าหุ้นละ </w:t>
      </w:r>
      <w:r w:rsidR="00996076" w:rsidRPr="00A36315">
        <w:rPr>
          <w:rFonts w:asciiTheme="majorBidi" w:hAnsiTheme="majorBidi" w:cstheme="majorBidi"/>
          <w:sz w:val="28"/>
          <w:szCs w:val="28"/>
        </w:rPr>
        <w:t>5</w:t>
      </w:r>
      <w:r w:rsidR="00996076" w:rsidRPr="00A36315">
        <w:rPr>
          <w:rFonts w:asciiTheme="majorBidi" w:hAnsiTheme="majorBidi" w:cstheme="majorBidi"/>
          <w:sz w:val="28"/>
          <w:szCs w:val="28"/>
          <w:cs/>
        </w:rPr>
        <w:t xml:space="preserve"> บาท)</w:t>
      </w:r>
      <w:r w:rsidR="004C4C07" w:rsidRPr="00A3631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6DAB585" w14:textId="77777777" w:rsidR="00A36315" w:rsidRPr="00901B79" w:rsidRDefault="00A36315" w:rsidP="00A36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C87164C" w14:textId="70F12D2D" w:rsidR="00B6196F" w:rsidRDefault="00F04916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F0526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D127B3">
        <w:rPr>
          <w:rFonts w:asciiTheme="majorBidi" w:hAnsiTheme="majorBidi" w:cstheme="majorBidi" w:hint="cs"/>
          <w:sz w:val="28"/>
          <w:szCs w:val="28"/>
          <w:cs/>
        </w:rPr>
        <w:t>ธนาคาร</w:t>
      </w:r>
      <w:r w:rsidR="00C210FF" w:rsidRPr="003F0526">
        <w:rPr>
          <w:rFonts w:asciiTheme="majorBidi" w:hAnsiTheme="majorBidi" w:cstheme="majorBidi"/>
          <w:sz w:val="28"/>
          <w:szCs w:val="28"/>
          <w:cs/>
        </w:rPr>
        <w:t>ได้จดทะเบียน</w:t>
      </w:r>
      <w:r w:rsidR="00360806">
        <w:rPr>
          <w:rFonts w:asciiTheme="majorBidi" w:hAnsiTheme="majorBidi" w:cstheme="majorBidi" w:hint="cs"/>
          <w:sz w:val="28"/>
          <w:szCs w:val="28"/>
          <w:cs/>
        </w:rPr>
        <w:t>การเปลี่ยนแปลง</w:t>
      </w:r>
      <w:r w:rsidR="00C210FF" w:rsidRPr="0070787F">
        <w:rPr>
          <w:rFonts w:asciiTheme="majorBidi" w:hAnsiTheme="majorBidi" w:cstheme="majorBidi"/>
          <w:sz w:val="28"/>
          <w:szCs w:val="28"/>
          <w:cs/>
        </w:rPr>
        <w:t>ดังกล่าวกับกระทรวงพาณิชย์แล้วเมื่อวันที่</w:t>
      </w:r>
      <w:r w:rsidR="00312498">
        <w:rPr>
          <w:rFonts w:asciiTheme="majorBidi" w:hAnsiTheme="majorBidi" w:cstheme="majorBidi"/>
          <w:sz w:val="28"/>
          <w:szCs w:val="28"/>
        </w:rPr>
        <w:t xml:space="preserve"> 24 </w:t>
      </w:r>
      <w:r w:rsidR="00312498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2E1952">
        <w:rPr>
          <w:rFonts w:asciiTheme="majorBidi" w:hAnsiTheme="majorBidi" w:cstheme="majorBidi"/>
          <w:sz w:val="28"/>
          <w:szCs w:val="28"/>
        </w:rPr>
        <w:t>2566</w:t>
      </w:r>
    </w:p>
    <w:p w14:paraId="6F5F06C3" w14:textId="77777777" w:rsidR="00345DEB" w:rsidRDefault="00345DEB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F405D1" w14:textId="352CEC46" w:rsidR="00665881" w:rsidRPr="00665881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665881">
        <w:rPr>
          <w:rFonts w:asciiTheme="majorBidi" w:hAnsiTheme="majorBidi" w:cs="Angsana New" w:hint="cs"/>
          <w:sz w:val="28"/>
          <w:szCs w:val="28"/>
          <w:u w:val="none"/>
          <w:cs/>
        </w:rPr>
        <w:t>ใบสำคัญแสดงสิทธิที่จะซื้อหุ้นสามัญ</w:t>
      </w:r>
    </w:p>
    <w:p w14:paraId="53126EAB" w14:textId="052C88C4" w:rsidR="00062D07" w:rsidRPr="008F03B2" w:rsidRDefault="00062D07" w:rsidP="00A67A8E">
      <w:pPr>
        <w:pStyle w:val="index"/>
        <w:tabs>
          <w:tab w:val="clear" w:pos="1134"/>
          <w:tab w:val="left" w:pos="540"/>
        </w:tabs>
        <w:spacing w:after="0" w:line="240" w:lineRule="auto"/>
        <w:jc w:val="both"/>
        <w:outlineLvl w:val="0"/>
        <w:rPr>
          <w:rFonts w:asciiTheme="majorBidi" w:hAnsiTheme="majorBidi" w:cstheme="majorBidi"/>
          <w:sz w:val="28"/>
          <w:szCs w:val="28"/>
          <w:lang w:val="en-US" w:eastAsia="en-GB" w:bidi="th-TH"/>
        </w:rPr>
      </w:pPr>
    </w:p>
    <w:p w14:paraId="1887773C" w14:textId="6B99EABD" w:rsidR="00062D07" w:rsidRDefault="00C46B66" w:rsidP="00C46B66">
      <w:pPr>
        <w:pStyle w:val="index"/>
        <w:tabs>
          <w:tab w:val="clear" w:pos="1134"/>
        </w:tabs>
        <w:spacing w:after="0"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eastAsia="en-GB" w:bidi="th-TH"/>
        </w:rPr>
      </w:pPr>
      <w:r>
        <w:rPr>
          <w:rFonts w:asciiTheme="majorBidi" w:hAnsiTheme="majorBidi" w:cstheme="majorBidi"/>
          <w:sz w:val="28"/>
          <w:szCs w:val="28"/>
          <w:lang w:val="en-US" w:eastAsia="en-GB" w:bidi="th-TH"/>
        </w:rPr>
        <w:tab/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eastAsia="en-GB" w:bidi="th-TH"/>
        </w:rPr>
        <w:t>การซื้อคืนใบสำคัญแสดงสิทธิที่จะซื้อหุ้นสามัญ</w:t>
      </w:r>
    </w:p>
    <w:p w14:paraId="0ACF414F" w14:textId="546C9AC6" w:rsidR="00C46B66" w:rsidRPr="008F03B2" w:rsidRDefault="00C46B66" w:rsidP="00C46B66">
      <w:pPr>
        <w:pStyle w:val="index"/>
        <w:tabs>
          <w:tab w:val="clear" w:pos="1134"/>
        </w:tabs>
        <w:spacing w:after="0"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en-US" w:eastAsia="en-GB" w:bidi="th-TH"/>
        </w:rPr>
      </w:pPr>
    </w:p>
    <w:p w14:paraId="657A8F38" w14:textId="4D01908B" w:rsidR="00C46B66" w:rsidRDefault="00C46B66" w:rsidP="00A67A8E">
      <w:pPr>
        <w:pStyle w:val="index"/>
        <w:tabs>
          <w:tab w:val="clear" w:pos="1134"/>
        </w:tabs>
        <w:spacing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eastAsia="en-GB" w:bidi="th-TH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eastAsia="en-GB" w:bidi="th-TH"/>
        </w:rPr>
        <w:tab/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วันที่</w:t>
      </w:r>
      <w:r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 </w:t>
      </w:r>
      <w:r w:rsidR="00DA48ED"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15 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ธนาคารซื้อคืนใบสำคัญแสดงสิทธิที่จะซื้อหุ้นสามัญของธนาคารเพื่อนำมายกเลิก จำนวน </w:t>
      </w:r>
      <w:r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74.75 </w:t>
      </w:r>
      <w:r w:rsidR="00C745DB">
        <w:rPr>
          <w:rFonts w:asciiTheme="majorBidi" w:hAnsiTheme="majorBidi" w:cstheme="majorBidi"/>
          <w:sz w:val="28"/>
          <w:szCs w:val="28"/>
          <w:cs/>
          <w:lang w:val="en-US" w:eastAsia="en-GB" w:bidi="th-TH"/>
        </w:rPr>
        <w:br/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ล้านหน่วย ตามที่กล่าวในหมายเหตุข้อ</w:t>
      </w:r>
      <w:r w:rsidR="00345DEB"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 11</w:t>
      </w:r>
      <w:r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 </w:t>
      </w:r>
      <w:r w:rsidR="00804278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โดย</w:t>
      </w:r>
      <w:r w:rsidR="003108B4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มีราคาซื้อคืนที่ </w:t>
      </w:r>
      <w:r w:rsidR="003108B4"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5.75 </w:t>
      </w:r>
      <w:r w:rsidR="003108B4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บาท ต่อ </w:t>
      </w:r>
      <w:r w:rsidR="003108B4">
        <w:rPr>
          <w:rFonts w:asciiTheme="majorBidi" w:hAnsiTheme="majorBidi" w:cstheme="majorBidi"/>
          <w:sz w:val="28"/>
          <w:szCs w:val="28"/>
          <w:lang w:val="en-US" w:eastAsia="en-GB" w:bidi="th-TH"/>
        </w:rPr>
        <w:t>1</w:t>
      </w:r>
      <w:r w:rsidR="003108B4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หน่วยใบสำคัญแสดง</w:t>
      </w:r>
      <w:r w:rsidR="004C739A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สิทธิที่จะซื้อหุ้นสามัญ </w:t>
      </w:r>
      <w:r w:rsidR="0080645C">
        <w:rPr>
          <w:rFonts w:asciiTheme="majorBidi" w:hAnsiTheme="majorBidi" w:cstheme="majorBidi"/>
          <w:sz w:val="28"/>
          <w:szCs w:val="28"/>
          <w:lang w:val="en-US" w:eastAsia="en-GB" w:bidi="th-TH"/>
        </w:rPr>
        <w:br/>
      </w:r>
      <w:r w:rsidR="004C739A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เป็นผลให้กำไรสะสมลด</w:t>
      </w:r>
      <w:r w:rsidR="00F87F6A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ลง </w:t>
      </w:r>
      <w:r w:rsidR="003462B9">
        <w:rPr>
          <w:rFonts w:asciiTheme="majorBidi" w:hAnsiTheme="majorBidi" w:cstheme="majorBidi"/>
          <w:sz w:val="28"/>
          <w:szCs w:val="28"/>
          <w:lang w:val="en-US" w:eastAsia="en-GB" w:bidi="th-TH"/>
        </w:rPr>
        <w:t>1</w:t>
      </w:r>
      <w:r w:rsidR="00290E79">
        <w:rPr>
          <w:rFonts w:asciiTheme="majorBidi" w:hAnsiTheme="majorBidi" w:cstheme="majorBidi"/>
          <w:sz w:val="28"/>
          <w:szCs w:val="28"/>
          <w:lang w:val="en-US" w:eastAsia="en-GB" w:bidi="th-TH"/>
        </w:rPr>
        <w:t>40.</w:t>
      </w:r>
      <w:r w:rsidR="00A137E2">
        <w:rPr>
          <w:rFonts w:asciiTheme="majorBidi" w:hAnsiTheme="majorBidi" w:cstheme="majorBidi"/>
          <w:sz w:val="28"/>
          <w:szCs w:val="28"/>
          <w:lang w:val="en-US" w:eastAsia="en-GB" w:bidi="th-TH"/>
        </w:rPr>
        <w:t>9</w:t>
      </w:r>
      <w:r w:rsidR="00290E79"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 </w:t>
      </w:r>
      <w:r w:rsidR="00290E79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ล้านบาท</w:t>
      </w:r>
    </w:p>
    <w:p w14:paraId="1F211D2E" w14:textId="77777777" w:rsidR="00185895" w:rsidRDefault="00185895" w:rsidP="00C46B66">
      <w:pPr>
        <w:pStyle w:val="index"/>
        <w:tabs>
          <w:tab w:val="clear" w:pos="1134"/>
        </w:tabs>
        <w:spacing w:after="0" w:line="240" w:lineRule="auto"/>
        <w:ind w:left="540" w:hanging="540"/>
        <w:jc w:val="both"/>
        <w:outlineLvl w:val="0"/>
        <w:rPr>
          <w:rFonts w:asciiTheme="majorBidi" w:hAnsiTheme="majorBidi" w:cstheme="majorBidi"/>
          <w:sz w:val="28"/>
          <w:szCs w:val="28"/>
          <w:cs/>
          <w:lang w:val="en-US" w:eastAsia="en-GB" w:bidi="th-TH"/>
        </w:rPr>
      </w:pPr>
    </w:p>
    <w:p w14:paraId="5F9A408E" w14:textId="749688FE" w:rsidR="00914CDA" w:rsidRDefault="00914CDA" w:rsidP="008F03B2">
      <w:pPr>
        <w:pStyle w:val="index"/>
        <w:tabs>
          <w:tab w:val="clear" w:pos="1134"/>
        </w:tabs>
        <w:spacing w:after="0" w:line="240" w:lineRule="auto"/>
        <w:ind w:left="540" w:firstLine="0"/>
        <w:jc w:val="both"/>
        <w:outlineLvl w:val="0"/>
        <w:rPr>
          <w:rFonts w:asciiTheme="majorBidi" w:hAnsiTheme="majorBidi" w:cstheme="majorBidi"/>
          <w:sz w:val="28"/>
          <w:szCs w:val="28"/>
          <w:lang w:val="en-US" w:eastAsia="en-GB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รายการเคลื่อนไหวของใบสำคัญแสดงสิทธิที่จะซื้อหุ้นสามัญแสดงได้ดังนี้</w:t>
      </w:r>
    </w:p>
    <w:p w14:paraId="0CFE90D1" w14:textId="650E503D" w:rsidR="00C46B66" w:rsidRPr="00901B79" w:rsidRDefault="00C46B66" w:rsidP="00C46B66">
      <w:pPr>
        <w:pStyle w:val="index"/>
        <w:tabs>
          <w:tab w:val="clear" w:pos="1134"/>
        </w:tabs>
        <w:spacing w:after="0" w:line="240" w:lineRule="auto"/>
        <w:ind w:left="540" w:hanging="540"/>
        <w:jc w:val="both"/>
        <w:outlineLvl w:val="0"/>
        <w:rPr>
          <w:rFonts w:asciiTheme="majorBidi" w:hAnsiTheme="majorBidi" w:cstheme="majorBidi"/>
          <w:sz w:val="28"/>
          <w:szCs w:val="28"/>
          <w:lang w:val="en-US" w:eastAsia="en-GB" w:bidi="th-TH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914CDA" w:rsidRPr="00E417B0" w14:paraId="08AFE7FF" w14:textId="77777777">
        <w:tc>
          <w:tcPr>
            <w:tcW w:w="5580" w:type="dxa"/>
          </w:tcPr>
          <w:p w14:paraId="4DFC4E10" w14:textId="77777777" w:rsidR="00914CDA" w:rsidRPr="00E417B0" w:rsidRDefault="00914CD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34B9E91" w14:textId="1958B158" w:rsidR="00914CDA" w:rsidRPr="00E417B0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270" w:type="dxa"/>
            <w:vAlign w:val="bottom"/>
          </w:tcPr>
          <w:p w14:paraId="670F09F3" w14:textId="77777777" w:rsidR="00914CDA" w:rsidRPr="00E417B0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46FD90FC" w14:textId="219025EE" w:rsidR="00914CDA" w:rsidRPr="00E417B0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จำนวนหน่วย</w:t>
            </w:r>
          </w:p>
        </w:tc>
      </w:tr>
      <w:tr w:rsidR="00914CDA" w:rsidRPr="00E417B0" w14:paraId="3A169C65" w14:textId="77777777">
        <w:tc>
          <w:tcPr>
            <w:tcW w:w="5580" w:type="dxa"/>
          </w:tcPr>
          <w:p w14:paraId="5F63C9F2" w14:textId="77777777" w:rsidR="00914CDA" w:rsidRPr="00E417B0" w:rsidRDefault="00914CD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12473E7B" w14:textId="2DFD9104" w:rsidR="00914CDA" w:rsidRPr="00914CDA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(บาท</w:t>
            </w: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/</w:t>
            </w: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หน่วย)</w:t>
            </w:r>
          </w:p>
        </w:tc>
        <w:tc>
          <w:tcPr>
            <w:tcW w:w="270" w:type="dxa"/>
            <w:vAlign w:val="bottom"/>
          </w:tcPr>
          <w:p w14:paraId="5234A7EF" w14:textId="77777777" w:rsidR="00914CDA" w:rsidRPr="00E417B0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491B5EF4" w14:textId="0F4E13F2" w:rsidR="00914CDA" w:rsidRPr="00914CDA" w:rsidRDefault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(พันหน่วย)</w:t>
            </w:r>
          </w:p>
        </w:tc>
      </w:tr>
      <w:tr w:rsidR="00914CDA" w:rsidRPr="00E417B0" w14:paraId="4831C40A" w14:textId="77777777" w:rsidTr="00914CDA">
        <w:tc>
          <w:tcPr>
            <w:tcW w:w="5580" w:type="dxa"/>
          </w:tcPr>
          <w:p w14:paraId="13A783CA" w14:textId="65DD77DB" w:rsidR="00914CDA" w:rsidRPr="00E417B0" w:rsidRDefault="00914CDA">
            <w:pPr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1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มกราคม 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638" w:type="dxa"/>
            <w:vAlign w:val="bottom"/>
            <w:hideMark/>
          </w:tcPr>
          <w:p w14:paraId="1C779927" w14:textId="62B8B22C" w:rsidR="00914CDA" w:rsidRPr="00E417B0" w:rsidRDefault="00914CDA" w:rsidP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641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.24</w:t>
            </w:r>
          </w:p>
        </w:tc>
        <w:tc>
          <w:tcPr>
            <w:tcW w:w="270" w:type="dxa"/>
          </w:tcPr>
          <w:p w14:paraId="333B2C8F" w14:textId="77777777" w:rsidR="00914CDA" w:rsidRPr="00E417B0" w:rsidRDefault="00914CDA" w:rsidP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  <w:hideMark/>
          </w:tcPr>
          <w:p w14:paraId="0029370E" w14:textId="38F480EB" w:rsidR="00914CDA" w:rsidRPr="00E417B0" w:rsidRDefault="00914CDA" w:rsidP="00DC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74,75</w:t>
            </w:r>
            <w:r w:rsidR="00D26B3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914CDA" w:rsidRPr="00E417B0" w14:paraId="245553A6" w14:textId="77777777" w:rsidTr="00914CDA">
        <w:tc>
          <w:tcPr>
            <w:tcW w:w="5580" w:type="dxa"/>
          </w:tcPr>
          <w:p w14:paraId="383A9711" w14:textId="200C4506" w:rsidR="00914CDA" w:rsidRPr="00E417B0" w:rsidRDefault="00914CDA">
            <w:pPr>
              <w:tabs>
                <w:tab w:val="clear" w:pos="227"/>
              </w:tabs>
              <w:spacing w:line="240" w:lineRule="auto"/>
              <w:ind w:hanging="18"/>
              <w:rPr>
                <w:rFonts w:asciiTheme="majorBidi" w:eastAsia="AngsanaNew" w:hAnsiTheme="majorBidi" w:cstheme="majorBidi"/>
                <w:spacing w:val="-4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pacing w:val="-4"/>
                <w:sz w:val="28"/>
                <w:szCs w:val="28"/>
                <w:cs/>
                <w:lang w:eastAsia="en-GB"/>
              </w:rPr>
              <w:t>ซื้อคืนระหว่าง</w:t>
            </w:r>
            <w:r w:rsidR="00B76418">
              <w:rPr>
                <w:rFonts w:asciiTheme="majorBidi" w:eastAsia="AngsanaNew" w:hAnsiTheme="majorBidi" w:cstheme="majorBidi" w:hint="cs"/>
                <w:spacing w:val="-4"/>
                <w:sz w:val="28"/>
                <w:szCs w:val="28"/>
                <w:cs/>
                <w:lang w:eastAsia="en-GB"/>
              </w:rPr>
              <w:t>งวด</w:t>
            </w:r>
          </w:p>
        </w:tc>
        <w:tc>
          <w:tcPr>
            <w:tcW w:w="1638" w:type="dxa"/>
            <w:vAlign w:val="bottom"/>
          </w:tcPr>
          <w:p w14:paraId="3AC22A76" w14:textId="30323156" w:rsidR="00914CDA" w:rsidRPr="00E417B0" w:rsidRDefault="00473E32" w:rsidP="00914CD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15.24</w:t>
            </w:r>
          </w:p>
        </w:tc>
        <w:tc>
          <w:tcPr>
            <w:tcW w:w="270" w:type="dxa"/>
          </w:tcPr>
          <w:p w14:paraId="45E3CF0D" w14:textId="77777777" w:rsidR="00914CDA" w:rsidRPr="00E417B0" w:rsidRDefault="00914CDA" w:rsidP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4F8B0BED" w14:textId="109B6AC4" w:rsidR="00914CDA" w:rsidRPr="00E417B0" w:rsidRDefault="00473E32" w:rsidP="00914CDA">
            <w:pPr>
              <w:pStyle w:val="acctfourfigures"/>
              <w:tabs>
                <w:tab w:val="clear" w:pos="765"/>
                <w:tab w:val="decimal" w:pos="12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(74,750)</w:t>
            </w:r>
          </w:p>
        </w:tc>
      </w:tr>
      <w:tr w:rsidR="00914CDA" w:rsidRPr="00E417B0" w14:paraId="05E8A6D3" w14:textId="77777777" w:rsidTr="00914CDA">
        <w:tc>
          <w:tcPr>
            <w:tcW w:w="5580" w:type="dxa"/>
          </w:tcPr>
          <w:p w14:paraId="08A3ACF0" w14:textId="365ED49A" w:rsidR="00914CDA" w:rsidRPr="00914CDA" w:rsidRDefault="00914CDA">
            <w:pPr>
              <w:tabs>
                <w:tab w:val="clear" w:pos="227"/>
              </w:tabs>
              <w:spacing w:line="240" w:lineRule="auto"/>
              <w:ind w:hanging="18"/>
              <w:rPr>
                <w:rFonts w:asciiTheme="majorBidi" w:eastAsia="AngsanaNew" w:hAnsiTheme="majorBidi" w:cstheme="majorBidi"/>
                <w:b/>
                <w:bCs/>
                <w:spacing w:val="-4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</w:t>
            </w:r>
            <w:r w:rsidR="00985AFF" w:rsidRPr="00831431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985AFF" w:rsidRPr="0083143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985AFF" w:rsidRPr="0083143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  <w:r w:rsidR="00985AFF" w:rsidRPr="008314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</w:t>
            </w:r>
            <w:r w:rsidR="00985AFF" w:rsidRPr="008314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638" w:type="dxa"/>
            <w:vAlign w:val="bottom"/>
          </w:tcPr>
          <w:p w14:paraId="0A2E1E80" w14:textId="6F0EF78D" w:rsidR="00914CDA" w:rsidRDefault="00473E32" w:rsidP="00A4625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54C787" w14:textId="77777777" w:rsidR="00914CDA" w:rsidRPr="00E417B0" w:rsidRDefault="00914CDA" w:rsidP="0091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75445" w14:textId="2C3BD3BC" w:rsidR="00914CDA" w:rsidRPr="00914CDA" w:rsidRDefault="00473E32" w:rsidP="00A46256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6CBB07E" w14:textId="77777777" w:rsidR="00000FF6" w:rsidRDefault="00000FF6" w:rsidP="00A67A8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eastAsia="en-GB" w:bidi="th-TH"/>
        </w:rPr>
      </w:pPr>
    </w:p>
    <w:p w14:paraId="55077F2D" w14:textId="5928CB2E" w:rsidR="00FF4DD4" w:rsidRPr="00555726" w:rsidRDefault="00FF4DD4" w:rsidP="00FF4DD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การจ่ายโดยใช้หุ้นเป็นเกณฑ์</w:t>
      </w:r>
    </w:p>
    <w:p w14:paraId="790BEBF3" w14:textId="77777777" w:rsidR="0016274F" w:rsidRPr="00901B79" w:rsidRDefault="0016274F" w:rsidP="00901B7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zCs w:val="22"/>
          <w:cs/>
          <w:lang w:val="en-US" w:eastAsia="en-GB" w:bidi="th-TH"/>
        </w:rPr>
      </w:pPr>
    </w:p>
    <w:p w14:paraId="0096C175" w14:textId="16F6B58F" w:rsidR="0073312A" w:rsidRDefault="007B5080" w:rsidP="0073312A">
      <w:pPr>
        <w:pStyle w:val="index"/>
        <w:tabs>
          <w:tab w:val="clear" w:pos="1134"/>
        </w:tabs>
        <w:spacing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eastAsia="en-GB" w:bidi="th-TH"/>
        </w:rPr>
      </w:pPr>
      <w:r>
        <w:rPr>
          <w:rFonts w:asciiTheme="majorBidi" w:hAnsiTheme="majorBidi" w:cstheme="majorBidi"/>
          <w:sz w:val="28"/>
          <w:szCs w:val="28"/>
          <w:cs/>
          <w:lang w:val="en-US" w:eastAsia="en-GB" w:bidi="th-TH"/>
        </w:rPr>
        <w:tab/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  <w:lang w:val="en-US" w:eastAsia="en-GB" w:bidi="th-TH"/>
        </w:rPr>
        <w:t>22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มีนาคม </w:t>
      </w:r>
      <w:r>
        <w:rPr>
          <w:rFonts w:asciiTheme="majorBidi" w:hAnsiTheme="majorBidi" w:cstheme="majorBidi"/>
          <w:sz w:val="28"/>
          <w:szCs w:val="28"/>
          <w:lang w:val="en-US" w:eastAsia="en-GB" w:bidi="th-TH"/>
        </w:rPr>
        <w:t>2566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การประชุมคณะกรรมการธนาคารมีมติอนุมัติการปรับอัตราการใช้สิทธิ และราคาใช้สิทธิของสิทธิ</w:t>
      </w:r>
      <w:r w:rsidR="0096124A">
        <w:rPr>
          <w:rFonts w:asciiTheme="majorBidi" w:hAnsiTheme="majorBidi" w:cstheme="majorBidi"/>
          <w:sz w:val="28"/>
          <w:szCs w:val="28"/>
          <w:cs/>
          <w:lang w:val="en-US" w:eastAsia="en-GB" w:bidi="th-TH"/>
        </w:rPr>
        <w:br/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ซื้อหุ้นของธนาคาร</w:t>
      </w:r>
      <w:r w:rsidR="001428EE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ตาม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โครงการ </w:t>
      </w:r>
      <w:r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Management Stock Option Program 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ที่</w:t>
      </w:r>
      <w:r w:rsidR="00B10499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ได้รับอนุมัติ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ในการประชุมวิสามัญ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ผู้ถือหุ้นของธนาคาร เมื่อวันที่ </w:t>
      </w:r>
      <w:r w:rsidR="0016274F">
        <w:rPr>
          <w:rFonts w:asciiTheme="majorBidi" w:hAnsiTheme="majorBidi" w:cstheme="majorBidi"/>
          <w:sz w:val="28"/>
          <w:szCs w:val="28"/>
          <w:lang w:val="en-US" w:eastAsia="en-GB" w:bidi="th-TH"/>
        </w:rPr>
        <w:t>7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ธันวาคม </w:t>
      </w:r>
      <w:r w:rsidR="0016274F">
        <w:rPr>
          <w:rFonts w:asciiTheme="majorBidi" w:hAnsiTheme="majorBidi" w:cstheme="majorBidi"/>
          <w:sz w:val="28"/>
          <w:szCs w:val="28"/>
          <w:lang w:val="en-US" w:eastAsia="en-GB" w:bidi="th-TH"/>
        </w:rPr>
        <w:t>2565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โดยปรับปรุงอัตราการใช้สิทธิจาก </w:t>
      </w:r>
      <w:r w:rsidR="0016274F">
        <w:rPr>
          <w:rFonts w:asciiTheme="majorBidi" w:hAnsiTheme="majorBidi" w:cstheme="majorBidi"/>
          <w:sz w:val="28"/>
          <w:szCs w:val="28"/>
          <w:lang w:val="en-US" w:eastAsia="en-GB" w:bidi="th-TH"/>
        </w:rPr>
        <w:t>1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หน่วยต่อ </w:t>
      </w:r>
      <w:r w:rsidR="0016274F">
        <w:rPr>
          <w:rFonts w:asciiTheme="majorBidi" w:hAnsiTheme="majorBidi" w:cstheme="majorBidi"/>
          <w:sz w:val="28"/>
          <w:szCs w:val="28"/>
          <w:lang w:val="en-US" w:eastAsia="en-GB" w:bidi="th-TH"/>
        </w:rPr>
        <w:t>1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หุ้นสามัญเป็น </w:t>
      </w:r>
      <w:r w:rsidR="00B10499">
        <w:rPr>
          <w:rFonts w:asciiTheme="majorBidi" w:hAnsiTheme="majorBidi" w:cstheme="majorBidi"/>
          <w:sz w:val="28"/>
          <w:szCs w:val="28"/>
          <w:lang w:val="en-US" w:eastAsia="en-GB" w:bidi="th-TH"/>
        </w:rPr>
        <w:t>1</w:t>
      </w:r>
      <w:r w:rsidR="0016274F"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 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หน่วยต่อ </w:t>
      </w:r>
      <w:r w:rsidR="0016274F"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2 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หุ้นสามัญ และราคาใช้สิทธิ จาก </w:t>
      </w:r>
      <w:r w:rsidR="0016274F">
        <w:rPr>
          <w:rFonts w:asciiTheme="majorBidi" w:hAnsiTheme="majorBidi" w:cstheme="majorBidi"/>
          <w:sz w:val="28"/>
          <w:szCs w:val="28"/>
          <w:lang w:val="en-US" w:eastAsia="en-GB" w:bidi="th-TH"/>
        </w:rPr>
        <w:t>23.25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บาท ต่อ </w:t>
      </w:r>
      <w:r w:rsidR="0016274F"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1 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หุ้น เป็น </w:t>
      </w:r>
      <w:r w:rsidR="0016274F">
        <w:rPr>
          <w:rFonts w:asciiTheme="majorBidi" w:hAnsiTheme="majorBidi" w:cstheme="majorBidi"/>
          <w:sz w:val="28"/>
          <w:szCs w:val="28"/>
          <w:lang w:val="en-US" w:eastAsia="en-GB" w:bidi="th-TH"/>
        </w:rPr>
        <w:t>11.625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บาทต่อ</w:t>
      </w:r>
      <w:r w:rsidR="0016274F"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 1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หุ้น เพื่อ</w:t>
      </w:r>
      <w:r w:rsidR="0037576A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ให</w:t>
      </w:r>
      <w:r w:rsidR="003B3EFB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้</w:t>
      </w:r>
      <w:r w:rsidR="0037576A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สอดคล้องกับ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การเปลี่ยนแปลงมูลค่า</w:t>
      </w:r>
      <w:r w:rsidR="00B73611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ต่อ</w:t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หุ้น</w:t>
      </w:r>
      <w:r w:rsidR="00424C67">
        <w:rPr>
          <w:rFonts w:asciiTheme="majorBidi" w:hAnsiTheme="majorBidi" w:cstheme="majorBidi"/>
          <w:sz w:val="28"/>
          <w:szCs w:val="28"/>
          <w:cs/>
          <w:lang w:val="en-US" w:eastAsia="en-GB" w:bidi="th-TH"/>
        </w:rPr>
        <w:br/>
      </w:r>
      <w:r w:rsidR="0016274F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ของธนาคาร</w:t>
      </w:r>
      <w:r w:rsidR="0037576A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ตามที่กล่าวในหมายเหตุข้อ</w:t>
      </w:r>
      <w:r w:rsidR="00665881"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 11</w:t>
      </w:r>
      <w:r w:rsidR="0037576A"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 </w:t>
      </w:r>
    </w:p>
    <w:p w14:paraId="275A8AD9" w14:textId="328A35E7" w:rsidR="00F0264A" w:rsidRDefault="0016274F" w:rsidP="0016274F">
      <w:pPr>
        <w:pStyle w:val="index"/>
        <w:tabs>
          <w:tab w:val="clear" w:pos="1134"/>
        </w:tabs>
        <w:spacing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i/>
          <w:iCs/>
          <w:sz w:val="28"/>
          <w:szCs w:val="28"/>
          <w:lang w:val="en-US" w:eastAsia="en-GB" w:bidi="th-TH"/>
        </w:rPr>
      </w:pPr>
      <w:r>
        <w:rPr>
          <w:rFonts w:asciiTheme="majorBidi" w:hAnsiTheme="majorBidi" w:cstheme="majorBidi"/>
          <w:sz w:val="16"/>
          <w:szCs w:val="16"/>
          <w:cs/>
          <w:lang w:val="en-US" w:eastAsia="en-GB" w:bidi="th-TH"/>
        </w:rPr>
        <w:lastRenderedPageBreak/>
        <w:tab/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สำหรับงวด</w:t>
      </w:r>
      <w:r w:rsidR="00F21966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เก้า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เดือนสิ้นสุดวันที่ </w:t>
      </w:r>
      <w:r w:rsidR="00F21966">
        <w:rPr>
          <w:rFonts w:asciiTheme="majorBidi" w:hAnsiTheme="majorBidi" w:cstheme="majorBidi"/>
          <w:sz w:val="28"/>
          <w:szCs w:val="28"/>
          <w:lang w:val="en-US" w:eastAsia="en-GB" w:bidi="th-TH"/>
        </w:rPr>
        <w:t>30</w:t>
      </w:r>
      <w:r w:rsidR="00F21966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กันยายน </w:t>
      </w:r>
      <w:r>
        <w:rPr>
          <w:rFonts w:asciiTheme="majorBidi" w:hAnsiTheme="majorBidi" w:cstheme="majorBidi"/>
          <w:sz w:val="28"/>
          <w:szCs w:val="28"/>
          <w:lang w:val="en-US" w:eastAsia="en-GB" w:bidi="th-TH"/>
        </w:rPr>
        <w:t>256</w:t>
      </w:r>
      <w:r w:rsidR="00984BA9">
        <w:rPr>
          <w:rFonts w:asciiTheme="majorBidi" w:hAnsiTheme="majorBidi" w:cstheme="majorBidi"/>
          <w:sz w:val="28"/>
          <w:szCs w:val="28"/>
          <w:lang w:val="en-US" w:eastAsia="en-GB" w:bidi="th-TH"/>
        </w:rPr>
        <w:t>6</w:t>
      </w:r>
      <w:r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กลุ่มธนาคารมีค่าใช้จ่ายที่เกิดจากการใ</w:t>
      </w:r>
      <w:r w:rsidR="00984BA9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ห้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สิทธิซื้อหุ้นของธนาคารตามข้อตกลงการจ่ายโดยใช้หุ้นเป็นเกณฑ์</w:t>
      </w:r>
      <w:r w:rsidR="00796750"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>จำนวน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 </w:t>
      </w:r>
      <w:r w:rsidR="00BD6F90" w:rsidRPr="00A67A8E">
        <w:rPr>
          <w:rFonts w:asciiTheme="majorBidi" w:hAnsiTheme="majorBidi" w:cstheme="majorBidi"/>
          <w:sz w:val="28"/>
          <w:szCs w:val="28"/>
          <w:lang w:val="en-US" w:eastAsia="en-GB" w:bidi="th-TH"/>
        </w:rPr>
        <w:t>13.2</w:t>
      </w:r>
      <w:r>
        <w:rPr>
          <w:rFonts w:asciiTheme="majorBidi" w:hAnsiTheme="majorBidi" w:cstheme="majorBidi"/>
          <w:sz w:val="28"/>
          <w:szCs w:val="28"/>
          <w:lang w:val="en-US" w:eastAsia="en-GB" w:bidi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 w:eastAsia="en-GB" w:bidi="th-TH"/>
        </w:rPr>
        <w:t xml:space="preserve">ล้านบาท </w:t>
      </w:r>
      <w:r w:rsidRPr="00901B79">
        <w:rPr>
          <w:rFonts w:asciiTheme="majorBidi" w:hAnsiTheme="majorBidi" w:cstheme="majorBidi"/>
          <w:i/>
          <w:iCs/>
          <w:sz w:val="28"/>
          <w:szCs w:val="28"/>
          <w:lang w:val="en-US" w:eastAsia="en-GB" w:bidi="th-TH"/>
        </w:rPr>
        <w:t>(2565:</w:t>
      </w:r>
      <w:r w:rsidRPr="00901B79">
        <w:rPr>
          <w:rFonts w:asciiTheme="majorBidi" w:hAnsiTheme="majorBidi" w:cstheme="majorBidi"/>
          <w:i/>
          <w:iCs/>
          <w:sz w:val="28"/>
          <w:szCs w:val="28"/>
          <w:cs/>
          <w:lang w:val="en-US" w:eastAsia="en-GB" w:bidi="th-TH"/>
        </w:rPr>
        <w:t>ไม่มี</w:t>
      </w:r>
      <w:r w:rsidRPr="00901B79">
        <w:rPr>
          <w:rFonts w:asciiTheme="majorBidi" w:hAnsiTheme="majorBidi" w:cstheme="majorBidi"/>
          <w:i/>
          <w:iCs/>
          <w:sz w:val="28"/>
          <w:szCs w:val="28"/>
          <w:lang w:val="en-US" w:eastAsia="en-GB" w:bidi="th-TH"/>
        </w:rPr>
        <w:t>)</w:t>
      </w:r>
    </w:p>
    <w:p w14:paraId="6BB2A261" w14:textId="4075E1F9" w:rsidR="00F0264A" w:rsidRDefault="00F0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lang w:eastAsia="en-GB"/>
        </w:rPr>
      </w:pPr>
    </w:p>
    <w:p w14:paraId="04CE34D8" w14:textId="5A982A03" w:rsidR="00665881" w:rsidRPr="00555726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665881">
        <w:rPr>
          <w:rFonts w:asciiTheme="majorBidi" w:hAnsiTheme="majorBidi" w:cs="Angsana New" w:hint="cs"/>
          <w:sz w:val="28"/>
          <w:szCs w:val="28"/>
          <w:u w:val="none"/>
          <w:cs/>
        </w:rPr>
        <w:t>สินทรัพย์ที่มีภาระผูกพันและข้อจำกัด</w:t>
      </w:r>
    </w:p>
    <w:p w14:paraId="003188BF" w14:textId="436A643E" w:rsidR="00D72461" w:rsidRPr="00901B79" w:rsidRDefault="00D72461" w:rsidP="00C46B66">
      <w:pPr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C85F93" w:rsidRPr="00E417B0" w14:paraId="1E86CCC1" w14:textId="77777777">
        <w:tc>
          <w:tcPr>
            <w:tcW w:w="5580" w:type="dxa"/>
          </w:tcPr>
          <w:p w14:paraId="222972D6" w14:textId="77777777" w:rsidR="00C85F93" w:rsidRPr="00E417B0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2B275223" w14:textId="77777777" w:rsidR="00C85F93" w:rsidRPr="00E417B0" w:rsidRDefault="00C85F93" w:rsidP="00E417B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85F93" w:rsidRPr="00E417B0" w14:paraId="73196D5E" w14:textId="77777777">
        <w:tc>
          <w:tcPr>
            <w:tcW w:w="5580" w:type="dxa"/>
          </w:tcPr>
          <w:p w14:paraId="3469B8E5" w14:textId="77777777" w:rsidR="00C85F93" w:rsidRPr="00E417B0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56E6E62F" w14:textId="77777777" w:rsidR="00C85F93" w:rsidRPr="00E417B0" w:rsidRDefault="00C85F93" w:rsidP="00E417B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85F93" w:rsidRPr="00E417B0" w14:paraId="33D1984E" w14:textId="77777777">
        <w:tc>
          <w:tcPr>
            <w:tcW w:w="5580" w:type="dxa"/>
          </w:tcPr>
          <w:p w14:paraId="31859640" w14:textId="77777777" w:rsidR="00C85F93" w:rsidRPr="00E417B0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CE1ECB0" w14:textId="17594A93" w:rsidR="00C85F93" w:rsidRPr="00E417B0" w:rsidRDefault="00F21966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2421B2B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D190495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C85F93" w:rsidRPr="00E417B0" w14:paraId="5C6950AB" w14:textId="77777777">
        <w:tc>
          <w:tcPr>
            <w:tcW w:w="5580" w:type="dxa"/>
          </w:tcPr>
          <w:p w14:paraId="0ACCA974" w14:textId="77777777" w:rsidR="00C85F93" w:rsidRPr="00E417B0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88D74B2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15C2BB4A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A97CB90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C85F93" w:rsidRPr="00E417B0" w14:paraId="75F31578" w14:textId="77777777">
        <w:tc>
          <w:tcPr>
            <w:tcW w:w="5580" w:type="dxa"/>
            <w:hideMark/>
          </w:tcPr>
          <w:p w14:paraId="4F48858A" w14:textId="77777777" w:rsidR="00C85F93" w:rsidRPr="00E417B0" w:rsidRDefault="00C85F93" w:rsidP="00E417B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2C37DBAC" w14:textId="77777777" w:rsidR="00C85F93" w:rsidRPr="00E417B0" w:rsidRDefault="00C85F93" w:rsidP="00E417B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85F93" w:rsidRPr="00E417B0" w14:paraId="5525DE53" w14:textId="77777777">
        <w:tc>
          <w:tcPr>
            <w:tcW w:w="5580" w:type="dxa"/>
            <w:hideMark/>
          </w:tcPr>
          <w:p w14:paraId="098BA172" w14:textId="77777777" w:rsidR="00C85F93" w:rsidRPr="00E417B0" w:rsidRDefault="00C85F93" w:rsidP="00E417B0">
            <w:pPr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38" w:type="dxa"/>
            <w:vAlign w:val="bottom"/>
            <w:hideMark/>
          </w:tcPr>
          <w:p w14:paraId="4CBD47D6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9CA24" w14:textId="77777777" w:rsidR="00C85F93" w:rsidRPr="00E417B0" w:rsidRDefault="00C85F93" w:rsidP="00E417B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  <w:hideMark/>
          </w:tcPr>
          <w:p w14:paraId="1F4C820D" w14:textId="77777777" w:rsidR="00C85F93" w:rsidRPr="00E417B0" w:rsidRDefault="00C85F93" w:rsidP="00E417B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0900" w:rsidRPr="00E417B0" w14:paraId="45BF6FB5" w14:textId="77777777">
        <w:tc>
          <w:tcPr>
            <w:tcW w:w="5580" w:type="dxa"/>
            <w:hideMark/>
          </w:tcPr>
          <w:p w14:paraId="28CEF96F" w14:textId="77777777" w:rsidR="00E80900" w:rsidRPr="00E417B0" w:rsidRDefault="00E80900" w:rsidP="00E80900">
            <w:pPr>
              <w:tabs>
                <w:tab w:val="clear" w:pos="227"/>
              </w:tabs>
              <w:spacing w:line="240" w:lineRule="auto"/>
              <w:ind w:hanging="18"/>
              <w:rPr>
                <w:rFonts w:asciiTheme="majorBidi" w:eastAsia="AngsanaNew" w:hAnsiTheme="majorBidi" w:cstheme="majorBidi"/>
                <w:spacing w:val="-4"/>
                <w:sz w:val="28"/>
                <w:szCs w:val="28"/>
                <w:cs/>
                <w:lang w:eastAsia="en-GB"/>
              </w:rPr>
            </w:pPr>
            <w:r w:rsidRPr="00E417B0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cs/>
                <w:lang w:eastAsia="en-GB"/>
              </w:rPr>
              <w:t xml:space="preserve">- </w:t>
            </w:r>
            <w:r w:rsidRPr="00E417B0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  <w:r w:rsidRPr="00E417B0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E417B0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638" w:type="dxa"/>
            <w:vAlign w:val="bottom"/>
          </w:tcPr>
          <w:p w14:paraId="2743E4A7" w14:textId="0D1251DE" w:rsidR="00E80900" w:rsidRPr="00E417B0" w:rsidRDefault="00BD6F90" w:rsidP="00E80900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E417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501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</w:t>
            </w:r>
            <w:r w:rsidRPr="00E417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501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E417B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 w:bidi="th-TH"/>
              </w:rPr>
              <w:t>(2</w:t>
            </w:r>
            <w:r w:rsidRPr="00E417B0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A79F86" w14:textId="77777777" w:rsidR="00E80900" w:rsidRPr="00E417B0" w:rsidRDefault="00E80900" w:rsidP="00E809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39FD51D" w14:textId="77777777" w:rsidR="00E80900" w:rsidRPr="00E417B0" w:rsidRDefault="00E80900" w:rsidP="00E80900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E417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,537,998</w:t>
            </w:r>
            <w:r w:rsidRPr="00E417B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 w:bidi="th-TH"/>
              </w:rPr>
              <w:t>(2</w:t>
            </w:r>
            <w:r w:rsidRPr="00E417B0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)</w:t>
            </w:r>
          </w:p>
        </w:tc>
      </w:tr>
      <w:tr w:rsidR="00E80900" w:rsidRPr="00E417B0" w14:paraId="0D0D7D6B" w14:textId="77777777">
        <w:tc>
          <w:tcPr>
            <w:tcW w:w="5580" w:type="dxa"/>
          </w:tcPr>
          <w:p w14:paraId="5C2D591B" w14:textId="77777777" w:rsidR="00E80900" w:rsidRPr="00E417B0" w:rsidRDefault="00E80900" w:rsidP="00E80900">
            <w:pPr>
              <w:tabs>
                <w:tab w:val="clear" w:pos="227"/>
              </w:tabs>
              <w:spacing w:line="240" w:lineRule="auto"/>
              <w:ind w:hanging="18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- </w:t>
            </w:r>
            <w:r w:rsidRPr="00E417B0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วางค้ำประกันอื่น ๆ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52C03F4B" w14:textId="63EDD79C" w:rsidR="00E80900" w:rsidRPr="00E417B0" w:rsidRDefault="00BD6F90" w:rsidP="00E80900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448FBF6" w14:textId="77777777" w:rsidR="00E80900" w:rsidRPr="00E417B0" w:rsidRDefault="00E80900" w:rsidP="00E809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6EF6CC6E" w14:textId="77777777" w:rsidR="00E80900" w:rsidRPr="00E417B0" w:rsidRDefault="00E80900" w:rsidP="00E80900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E80900" w:rsidRPr="00E417B0" w14:paraId="1BE30D07" w14:textId="77777777">
        <w:tc>
          <w:tcPr>
            <w:tcW w:w="5580" w:type="dxa"/>
            <w:hideMark/>
          </w:tcPr>
          <w:p w14:paraId="5991233F" w14:textId="77777777" w:rsidR="00E80900" w:rsidRPr="00E417B0" w:rsidRDefault="00E80900" w:rsidP="00E8090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21CA0" w14:textId="178A1E8F" w:rsidR="00E80900" w:rsidRPr="00901B79" w:rsidRDefault="00BD6F90" w:rsidP="00E80900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-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="00350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,2</w:t>
            </w:r>
            <w:r w:rsidR="003501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5C10FFD0" w14:textId="77777777" w:rsidR="00E80900" w:rsidRPr="00E417B0" w:rsidRDefault="00E80900" w:rsidP="00E809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2B8AA" w14:textId="77777777" w:rsidR="00E80900" w:rsidRPr="00E417B0" w:rsidRDefault="00E80900" w:rsidP="00E80900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left="-79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1,538,048</w:t>
            </w:r>
          </w:p>
        </w:tc>
      </w:tr>
    </w:tbl>
    <w:p w14:paraId="639468A0" w14:textId="4F7EB49D" w:rsidR="00C85F93" w:rsidRPr="002130EB" w:rsidRDefault="00C85F93" w:rsidP="004961E9">
      <w:pPr>
        <w:spacing w:line="240" w:lineRule="auto"/>
        <w:ind w:right="-25"/>
        <w:jc w:val="thaiDistribute"/>
        <w:rPr>
          <w:rFonts w:asciiTheme="majorBidi" w:hAnsiTheme="majorBidi" w:cstheme="majorBidi"/>
          <w:sz w:val="16"/>
          <w:szCs w:val="16"/>
          <w:lang w:eastAsia="zh-CN"/>
        </w:rPr>
      </w:pPr>
    </w:p>
    <w:p w14:paraId="10344AE1" w14:textId="77777777" w:rsidR="00D72461" w:rsidRPr="00FC68AB" w:rsidRDefault="00D72461" w:rsidP="00E42236">
      <w:pPr>
        <w:pStyle w:val="index"/>
        <w:tabs>
          <w:tab w:val="clear" w:pos="1134"/>
        </w:tabs>
        <w:spacing w:after="0" w:line="240" w:lineRule="auto"/>
        <w:ind w:left="810" w:hanging="263"/>
        <w:jc w:val="thaiDistribute"/>
        <w:outlineLvl w:val="0"/>
        <w:rPr>
          <w:rFonts w:asciiTheme="majorBidi" w:hAnsiTheme="majorBidi" w:cstheme="majorBidi"/>
          <w:sz w:val="20"/>
          <w:lang w:eastAsia="en-GB" w:bidi="th-TH"/>
        </w:rPr>
      </w:pPr>
      <w:r w:rsidRPr="00FC68AB">
        <w:rPr>
          <w:rFonts w:asciiTheme="majorBidi" w:eastAsia="AngsanaNew" w:hAnsiTheme="majorBidi" w:cstheme="majorBidi"/>
          <w:spacing w:val="-4"/>
          <w:sz w:val="20"/>
          <w:vertAlign w:val="superscript"/>
          <w:rtl/>
          <w:cs/>
          <w:lang w:eastAsia="en-GB"/>
        </w:rPr>
        <w:t>(1)</w:t>
      </w:r>
      <w:r w:rsidRPr="00FC68AB">
        <w:rPr>
          <w:rFonts w:asciiTheme="majorBidi" w:eastAsia="AngsanaNew" w:hAnsiTheme="majorBidi" w:cstheme="majorBidi"/>
          <w:spacing w:val="-4"/>
          <w:szCs w:val="22"/>
          <w:lang w:eastAsia="en-GB"/>
        </w:rPr>
        <w:tab/>
      </w:r>
      <w:r w:rsidRPr="00FC68AB">
        <w:rPr>
          <w:rFonts w:asciiTheme="majorBidi" w:hAnsiTheme="majorBidi" w:cstheme="majorBidi"/>
          <w:sz w:val="20"/>
          <w:cs/>
          <w:lang w:eastAsia="en-GB" w:bidi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412952D5" w14:textId="42F8F76D" w:rsidR="00DC7E2C" w:rsidRDefault="00D72461" w:rsidP="00E42236">
      <w:pPr>
        <w:pStyle w:val="index"/>
        <w:tabs>
          <w:tab w:val="clear" w:pos="1134"/>
        </w:tabs>
        <w:spacing w:after="0" w:line="240" w:lineRule="auto"/>
        <w:ind w:left="810" w:hanging="263"/>
        <w:jc w:val="thaiDistribute"/>
        <w:outlineLvl w:val="0"/>
        <w:rPr>
          <w:rFonts w:asciiTheme="majorBidi" w:hAnsiTheme="majorBidi" w:cstheme="majorBidi"/>
          <w:b/>
          <w:bCs/>
          <w:sz w:val="20"/>
          <w:lang w:val="en-US" w:eastAsia="en-GB" w:bidi="th-TH"/>
        </w:rPr>
      </w:pPr>
      <w:r w:rsidRPr="00FC68AB">
        <w:rPr>
          <w:rFonts w:asciiTheme="majorBidi" w:eastAsia="AngsanaNew" w:hAnsiTheme="majorBidi" w:cstheme="majorBidi"/>
          <w:spacing w:val="-4"/>
          <w:sz w:val="20"/>
          <w:vertAlign w:val="superscript"/>
          <w:cs/>
          <w:lang w:eastAsia="en-GB" w:bidi="th-TH"/>
        </w:rPr>
        <w:t>(</w:t>
      </w:r>
      <w:r w:rsidRPr="00FC68AB">
        <w:rPr>
          <w:rFonts w:asciiTheme="majorBidi" w:eastAsia="AngsanaNew" w:hAnsiTheme="majorBidi" w:cstheme="majorBidi"/>
          <w:spacing w:val="-4"/>
          <w:sz w:val="20"/>
          <w:vertAlign w:val="superscript"/>
          <w:lang w:val="en-US" w:eastAsia="en-GB" w:bidi="th-TH"/>
        </w:rPr>
        <w:t>2</w:t>
      </w:r>
      <w:r w:rsidRPr="00FC68AB">
        <w:rPr>
          <w:rFonts w:asciiTheme="majorBidi" w:eastAsia="AngsanaNew" w:hAnsiTheme="majorBidi" w:cstheme="majorBidi"/>
          <w:spacing w:val="-4"/>
          <w:sz w:val="20"/>
          <w:vertAlign w:val="superscript"/>
          <w:cs/>
          <w:lang w:val="en-US" w:eastAsia="en-GB" w:bidi="th-TH"/>
        </w:rPr>
        <w:t>)</w:t>
      </w:r>
      <w:r w:rsidRPr="00FC68AB">
        <w:rPr>
          <w:rFonts w:asciiTheme="majorBidi" w:eastAsia="AngsanaNew" w:hAnsiTheme="majorBidi" w:cstheme="majorBidi"/>
          <w:spacing w:val="-4"/>
          <w:sz w:val="20"/>
          <w:lang w:eastAsia="en-GB"/>
        </w:rPr>
        <w:tab/>
      </w:r>
      <w:r w:rsidRPr="00FC68AB">
        <w:rPr>
          <w:rFonts w:asciiTheme="majorBidi" w:hAnsiTheme="majorBidi" w:cstheme="majorBidi"/>
          <w:sz w:val="20"/>
          <w:cs/>
          <w:lang w:val="en-US" w:eastAsia="en-GB" w:bidi="th-TH"/>
        </w:rPr>
        <w:t xml:space="preserve">ณ </w:t>
      </w:r>
      <w:r w:rsidR="00F21966" w:rsidRPr="00831431">
        <w:rPr>
          <w:rFonts w:asciiTheme="majorBidi" w:hAnsiTheme="majorBidi" w:cstheme="majorBidi"/>
          <w:sz w:val="20"/>
          <w:cs/>
          <w:lang w:eastAsia="en-GB" w:bidi="th-TH"/>
        </w:rPr>
        <w:t xml:space="preserve">วันที่ </w:t>
      </w:r>
      <w:r w:rsidR="00F21966" w:rsidRPr="00831431">
        <w:rPr>
          <w:rFonts w:ascii="Angsana New" w:hAnsi="Angsana New" w:cs="Angsana New"/>
          <w:sz w:val="20"/>
        </w:rPr>
        <w:t xml:space="preserve">30 </w:t>
      </w:r>
      <w:r w:rsidR="00F21966" w:rsidRPr="00831431">
        <w:rPr>
          <w:rFonts w:ascii="Angsana New" w:hAnsi="Angsana New" w:cs="Angsana New"/>
          <w:sz w:val="20"/>
          <w:cs/>
          <w:lang w:bidi="th-TH"/>
        </w:rPr>
        <w:t>กันยายน</w:t>
      </w:r>
      <w:r w:rsidR="00041869">
        <w:rPr>
          <w:rFonts w:asciiTheme="majorBidi" w:hAnsiTheme="majorBidi" w:cstheme="minorBidi" w:hint="cs"/>
          <w:sz w:val="28"/>
          <w:szCs w:val="35"/>
          <w:cs/>
          <w:lang w:bidi="th-TH"/>
        </w:rPr>
        <w:t xml:space="preserve"> </w:t>
      </w:r>
      <w:r w:rsidR="00E42236" w:rsidRPr="00FC68AB">
        <w:rPr>
          <w:rFonts w:asciiTheme="majorBidi" w:hAnsiTheme="majorBidi" w:cstheme="majorBidi"/>
          <w:bCs/>
          <w:sz w:val="20"/>
        </w:rPr>
        <w:t>256</w:t>
      </w:r>
      <w:r w:rsidR="00C85F93" w:rsidRPr="00FC68AB">
        <w:rPr>
          <w:rFonts w:asciiTheme="majorBidi" w:hAnsiTheme="majorBidi" w:cstheme="majorBidi"/>
          <w:bCs/>
          <w:sz w:val="20"/>
        </w:rPr>
        <w:t>6</w:t>
      </w:r>
      <w:r w:rsidR="00E42236" w:rsidRPr="00FC68AB">
        <w:rPr>
          <w:rFonts w:asciiTheme="majorBidi" w:hAnsiTheme="majorBidi" w:cstheme="majorBidi"/>
          <w:bCs/>
          <w:sz w:val="20"/>
          <w:rtl/>
          <w:cs/>
        </w:rPr>
        <w:t xml:space="preserve"> </w:t>
      </w:r>
      <w:r w:rsidRPr="00FC68AB">
        <w:rPr>
          <w:rFonts w:asciiTheme="majorBidi" w:hAnsiTheme="majorBidi" w:cstheme="majorBidi"/>
          <w:sz w:val="20"/>
          <w:cs/>
          <w:lang w:val="en-US" w:eastAsia="en-GB" w:bidi="th-TH"/>
        </w:rPr>
        <w:t>มูลค่าขั้นต่ำที่กลุ่มธนาคารต้องดำรงตราสารหนี้เพื่อเป็นหลักประกันบริหารสภาพคล่องมีจำนวน</w:t>
      </w:r>
      <w:r w:rsidRPr="00BD6F90">
        <w:rPr>
          <w:rFonts w:asciiTheme="majorBidi" w:hAnsiTheme="majorBidi" w:cstheme="majorBidi"/>
          <w:sz w:val="20"/>
          <w:lang w:val="en-US" w:eastAsia="en-GB" w:bidi="th-TH"/>
        </w:rPr>
        <w:t xml:space="preserve"> </w:t>
      </w:r>
      <w:r w:rsidR="00BD6F90" w:rsidRPr="00A67A8E">
        <w:rPr>
          <w:rFonts w:asciiTheme="majorBidi" w:hAnsiTheme="majorBidi" w:cstheme="majorBidi"/>
          <w:sz w:val="20"/>
          <w:lang w:val="en-US" w:eastAsia="en-GB" w:bidi="th-TH"/>
        </w:rPr>
        <w:t>669.2</w:t>
      </w:r>
      <w:r w:rsidR="000839E9" w:rsidRPr="00FC68AB">
        <w:rPr>
          <w:rFonts w:asciiTheme="majorBidi" w:hAnsiTheme="majorBidi" w:cstheme="majorBidi"/>
          <w:sz w:val="20"/>
          <w:cs/>
          <w:lang w:val="en-US" w:eastAsia="en-GB" w:bidi="th-TH"/>
        </w:rPr>
        <w:t xml:space="preserve"> </w:t>
      </w:r>
      <w:r w:rsidRPr="00FC68AB">
        <w:rPr>
          <w:rFonts w:asciiTheme="majorBidi" w:hAnsiTheme="majorBidi" w:cstheme="majorBidi"/>
          <w:sz w:val="20"/>
          <w:cs/>
          <w:lang w:val="en-US" w:eastAsia="en-GB" w:bidi="th-TH"/>
        </w:rPr>
        <w:t>ล้านบาท</w:t>
      </w:r>
      <w:r w:rsidRPr="00FC68AB">
        <w:rPr>
          <w:rFonts w:asciiTheme="majorBidi" w:hAnsiTheme="majorBidi" w:cstheme="majorBidi"/>
          <w:sz w:val="20"/>
          <w:lang w:val="en-US" w:eastAsia="en-GB" w:bidi="th-TH"/>
        </w:rPr>
        <w:t xml:space="preserve"> </w:t>
      </w:r>
      <w:r w:rsidRPr="00FC68AB">
        <w:rPr>
          <w:rFonts w:asciiTheme="majorBidi" w:hAnsiTheme="majorBidi" w:cstheme="majorBidi"/>
          <w:i/>
          <w:iCs/>
          <w:sz w:val="20"/>
          <w:lang w:eastAsia="en-GB"/>
        </w:rPr>
        <w:t>(</w:t>
      </w:r>
      <w:r w:rsidR="00E42236" w:rsidRPr="00FC68AB">
        <w:rPr>
          <w:rFonts w:asciiTheme="majorBidi" w:eastAsia="AngsanaNew" w:hAnsiTheme="majorBidi" w:cstheme="majorBidi"/>
          <w:i/>
          <w:iCs/>
          <w:spacing w:val="-4"/>
          <w:sz w:val="20"/>
          <w:lang w:eastAsia="en-GB"/>
        </w:rPr>
        <w:t xml:space="preserve">31 </w:t>
      </w:r>
      <w:r w:rsidR="00E42236" w:rsidRPr="00FC68AB">
        <w:rPr>
          <w:rFonts w:asciiTheme="majorBidi" w:eastAsia="AngsanaNew" w:hAnsiTheme="majorBidi" w:cstheme="majorBidi"/>
          <w:i/>
          <w:iCs/>
          <w:spacing w:val="-4"/>
          <w:sz w:val="20"/>
          <w:cs/>
          <w:lang w:eastAsia="en-GB" w:bidi="th-TH"/>
        </w:rPr>
        <w:t>ธันวาคม</w:t>
      </w:r>
      <w:r w:rsidR="00E42236" w:rsidRPr="00FC68AB">
        <w:rPr>
          <w:rFonts w:asciiTheme="majorBidi" w:eastAsia="AngsanaNew" w:hAnsiTheme="majorBidi" w:cstheme="majorBidi"/>
          <w:i/>
          <w:iCs/>
          <w:spacing w:val="-4"/>
          <w:sz w:val="20"/>
          <w:lang w:eastAsia="en-GB"/>
        </w:rPr>
        <w:t xml:space="preserve"> 256</w:t>
      </w:r>
      <w:r w:rsidR="00C85F93" w:rsidRPr="00FC68AB">
        <w:rPr>
          <w:rFonts w:asciiTheme="majorBidi" w:eastAsia="AngsanaNew" w:hAnsiTheme="majorBidi" w:cstheme="majorBidi"/>
          <w:i/>
          <w:iCs/>
          <w:spacing w:val="-4"/>
          <w:sz w:val="20"/>
          <w:lang w:eastAsia="en-GB"/>
        </w:rPr>
        <w:t>5</w:t>
      </w:r>
      <w:r w:rsidRPr="00FC68AB">
        <w:rPr>
          <w:rFonts w:asciiTheme="majorBidi" w:hAnsiTheme="majorBidi" w:cstheme="majorBidi"/>
          <w:i/>
          <w:iCs/>
          <w:sz w:val="20"/>
          <w:lang w:eastAsia="en-GB"/>
        </w:rPr>
        <w:t>:</w:t>
      </w:r>
      <w:r w:rsidR="00290577" w:rsidRPr="00FC68AB">
        <w:rPr>
          <w:rFonts w:asciiTheme="majorBidi" w:hAnsiTheme="majorBidi" w:cstheme="majorBidi"/>
          <w:i/>
          <w:iCs/>
          <w:sz w:val="20"/>
          <w:lang w:val="en-US" w:eastAsia="en-GB" w:bidi="th-TH"/>
        </w:rPr>
        <w:t xml:space="preserve"> </w:t>
      </w:r>
      <w:r w:rsidR="00C302E2" w:rsidRPr="00FC68AB">
        <w:rPr>
          <w:rFonts w:asciiTheme="majorBidi" w:hAnsiTheme="majorBidi" w:cstheme="majorBidi"/>
          <w:i/>
          <w:iCs/>
          <w:sz w:val="20"/>
          <w:lang w:val="en-US" w:eastAsia="en-GB" w:bidi="th-TH"/>
        </w:rPr>
        <w:t xml:space="preserve">841.1 </w:t>
      </w:r>
      <w:r w:rsidRPr="00FC68AB">
        <w:rPr>
          <w:rFonts w:asciiTheme="majorBidi" w:hAnsiTheme="majorBidi" w:cstheme="majorBidi"/>
          <w:i/>
          <w:iCs/>
          <w:sz w:val="20"/>
          <w:cs/>
          <w:lang w:eastAsia="en-GB" w:bidi="th-TH"/>
        </w:rPr>
        <w:t>ล้านบาท</w:t>
      </w:r>
      <w:r w:rsidRPr="00FC68AB">
        <w:rPr>
          <w:rFonts w:asciiTheme="majorBidi" w:hAnsiTheme="majorBidi" w:cstheme="majorBidi"/>
          <w:i/>
          <w:iCs/>
          <w:sz w:val="20"/>
          <w:lang w:eastAsia="en-GB"/>
        </w:rPr>
        <w:t>)</w:t>
      </w:r>
      <w:r w:rsidRPr="00FC68AB">
        <w:rPr>
          <w:rFonts w:asciiTheme="majorBidi" w:hAnsiTheme="majorBidi" w:cstheme="majorBidi"/>
          <w:b/>
          <w:bCs/>
          <w:sz w:val="20"/>
          <w:lang w:val="en-US" w:eastAsia="en-GB" w:bidi="th-TH"/>
        </w:rPr>
        <w:t xml:space="preserve"> </w:t>
      </w:r>
    </w:p>
    <w:p w14:paraId="4C58377D" w14:textId="37354F8D" w:rsidR="00DC7E2C" w:rsidRPr="00041869" w:rsidRDefault="00DC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eastAsia="en-GB"/>
        </w:rPr>
      </w:pPr>
    </w:p>
    <w:p w14:paraId="0E21C69F" w14:textId="1771D4F8" w:rsidR="00665881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</w:rPr>
      </w:pPr>
      <w:r w:rsidRPr="00665881">
        <w:rPr>
          <w:rFonts w:asciiTheme="majorBidi" w:hAnsiTheme="majorBidi" w:cs="Angsana New" w:hint="cs"/>
          <w:sz w:val="28"/>
          <w:szCs w:val="28"/>
          <w:u w:val="none"/>
          <w:cs/>
        </w:rPr>
        <w:t>หนี้สินที่อาจเกิดขึ้นในภายหน้า</w:t>
      </w:r>
    </w:p>
    <w:p w14:paraId="0FFF34E3" w14:textId="1C718AB1" w:rsidR="00D72461" w:rsidRPr="00E417B0" w:rsidRDefault="00D72461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09" w:type="dxa"/>
        <w:tblInd w:w="441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339"/>
        <w:gridCol w:w="1170"/>
        <w:gridCol w:w="279"/>
        <w:gridCol w:w="1161"/>
        <w:gridCol w:w="280"/>
        <w:gridCol w:w="1250"/>
        <w:gridCol w:w="279"/>
        <w:gridCol w:w="1251"/>
      </w:tblGrid>
      <w:tr w:rsidR="00C85F93" w:rsidRPr="00E417B0" w14:paraId="4547DD52" w14:textId="77777777">
        <w:tc>
          <w:tcPr>
            <w:tcW w:w="3339" w:type="dxa"/>
            <w:shd w:val="clear" w:color="auto" w:fill="auto"/>
            <w:vAlign w:val="bottom"/>
          </w:tcPr>
          <w:p w14:paraId="3994A7D5" w14:textId="77777777" w:rsidR="00C85F93" w:rsidRPr="00E417B0" w:rsidRDefault="00C85F93" w:rsidP="00E417B0">
            <w:pPr>
              <w:pStyle w:val="PlainText"/>
              <w:tabs>
                <w:tab w:val="decimal" w:pos="680"/>
              </w:tabs>
              <w:ind w:left="-115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16F7765D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E849B6A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0" w:type="dxa"/>
            <w:gridSpan w:val="3"/>
            <w:shd w:val="clear" w:color="auto" w:fill="auto"/>
          </w:tcPr>
          <w:p w14:paraId="304AEBE1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85F93" w:rsidRPr="00E417B0" w14:paraId="72CA66C2" w14:textId="77777777">
        <w:tc>
          <w:tcPr>
            <w:tcW w:w="3339" w:type="dxa"/>
            <w:shd w:val="clear" w:color="auto" w:fill="auto"/>
            <w:vAlign w:val="bottom"/>
          </w:tcPr>
          <w:p w14:paraId="710270AC" w14:textId="77777777" w:rsidR="00C85F93" w:rsidRPr="00E417B0" w:rsidRDefault="00C85F93" w:rsidP="00E417B0">
            <w:pPr>
              <w:pStyle w:val="PlainText"/>
              <w:tabs>
                <w:tab w:val="decimal" w:pos="680"/>
              </w:tabs>
              <w:ind w:left="-115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5A9672E" w14:textId="22F7D7E9" w:rsidR="00C85F93" w:rsidRPr="00E417B0" w:rsidRDefault="00F21966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  <w:vAlign w:val="bottom"/>
          </w:tcPr>
          <w:p w14:paraId="4EE80A61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6E30DB2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0" w:type="dxa"/>
          </w:tcPr>
          <w:p w14:paraId="3F913311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4060DF01" w14:textId="68719A66" w:rsidR="00C85F93" w:rsidRPr="00E417B0" w:rsidRDefault="00F21966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  <w:vAlign w:val="bottom"/>
          </w:tcPr>
          <w:p w14:paraId="5F57FC4F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D773F76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C85F93" w:rsidRPr="00E417B0" w14:paraId="61C4ACAD" w14:textId="77777777">
        <w:tc>
          <w:tcPr>
            <w:tcW w:w="3339" w:type="dxa"/>
            <w:shd w:val="clear" w:color="auto" w:fill="auto"/>
            <w:vAlign w:val="bottom"/>
          </w:tcPr>
          <w:p w14:paraId="59D518F6" w14:textId="77777777" w:rsidR="00C85F93" w:rsidRPr="00E417B0" w:rsidRDefault="00C85F93" w:rsidP="00E417B0">
            <w:pPr>
              <w:pStyle w:val="PlainText"/>
              <w:tabs>
                <w:tab w:val="decimal" w:pos="680"/>
              </w:tabs>
              <w:ind w:left="-115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F2B7234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9" w:type="dxa"/>
            <w:vAlign w:val="bottom"/>
          </w:tcPr>
          <w:p w14:paraId="20C910C1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C948A1D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0" w:type="dxa"/>
          </w:tcPr>
          <w:p w14:paraId="498357BF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4ECA12BA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9" w:type="dxa"/>
            <w:vAlign w:val="bottom"/>
          </w:tcPr>
          <w:p w14:paraId="393D4954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F32FA99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C85F93" w:rsidRPr="00E417B0" w14:paraId="2A811ED2" w14:textId="77777777">
        <w:tc>
          <w:tcPr>
            <w:tcW w:w="3339" w:type="dxa"/>
            <w:shd w:val="clear" w:color="auto" w:fill="auto"/>
            <w:vAlign w:val="bottom"/>
          </w:tcPr>
          <w:p w14:paraId="512154AB" w14:textId="77777777" w:rsidR="00C85F93" w:rsidRPr="00E417B0" w:rsidRDefault="00C85F93" w:rsidP="00E417B0">
            <w:pPr>
              <w:pStyle w:val="PlainText"/>
              <w:tabs>
                <w:tab w:val="decimal" w:pos="680"/>
              </w:tabs>
              <w:ind w:left="-115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06BA0C93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85F93" w:rsidRPr="00E417B0" w14:paraId="2B29C2EF" w14:textId="77777777">
        <w:tc>
          <w:tcPr>
            <w:tcW w:w="3339" w:type="dxa"/>
            <w:shd w:val="clear" w:color="auto" w:fill="auto"/>
            <w:vAlign w:val="bottom"/>
          </w:tcPr>
          <w:p w14:paraId="368839B4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ภาระผูกพันอื่น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1A78F2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499EAB7D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725B080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2BF11364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A81A497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A9416B6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E38267F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0F69" w:rsidRPr="00E417B0" w14:paraId="1D964656" w14:textId="77777777" w:rsidTr="00901B79">
        <w:tc>
          <w:tcPr>
            <w:tcW w:w="3339" w:type="dxa"/>
            <w:shd w:val="clear" w:color="auto" w:fill="auto"/>
            <w:vAlign w:val="bottom"/>
          </w:tcPr>
          <w:p w14:paraId="7C281AC5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-   </w:t>
            </w: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97F081" w14:textId="48B7FED7" w:rsidR="00350F69" w:rsidRPr="00E417B0" w:rsidRDefault="00A023E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023E9">
              <w:rPr>
                <w:rFonts w:asciiTheme="majorBidi" w:hAnsiTheme="majorBidi" w:cstheme="majorBidi"/>
                <w:sz w:val="28"/>
                <w:szCs w:val="28"/>
              </w:rPr>
              <w:t>2,152,780</w:t>
            </w:r>
          </w:p>
        </w:tc>
        <w:tc>
          <w:tcPr>
            <w:tcW w:w="279" w:type="dxa"/>
            <w:shd w:val="clear" w:color="auto" w:fill="auto"/>
          </w:tcPr>
          <w:p w14:paraId="44F23EEF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C6527E6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333</w:t>
            </w:r>
            <w:r w:rsidRPr="00E417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704</w:t>
            </w:r>
          </w:p>
        </w:tc>
        <w:tc>
          <w:tcPr>
            <w:tcW w:w="280" w:type="dxa"/>
            <w:shd w:val="clear" w:color="auto" w:fill="auto"/>
          </w:tcPr>
          <w:p w14:paraId="6FB86A8F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0DCDF25" w14:textId="17A70650" w:rsidR="00350F69" w:rsidRPr="00E417B0" w:rsidRDefault="00A023E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023E9">
              <w:rPr>
                <w:rFonts w:asciiTheme="majorBidi" w:hAnsiTheme="majorBidi" w:cstheme="majorBidi"/>
                <w:sz w:val="28"/>
                <w:szCs w:val="28"/>
              </w:rPr>
              <w:t>2,152,780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4695733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8430150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333</w:t>
            </w:r>
            <w:r w:rsidRPr="00E417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704</w:t>
            </w:r>
          </w:p>
        </w:tc>
      </w:tr>
      <w:tr w:rsidR="00350F69" w:rsidRPr="00E417B0" w14:paraId="5BAA516B" w14:textId="77777777">
        <w:tc>
          <w:tcPr>
            <w:tcW w:w="3339" w:type="dxa"/>
            <w:shd w:val="clear" w:color="auto" w:fill="auto"/>
            <w:vAlign w:val="bottom"/>
          </w:tcPr>
          <w:p w14:paraId="291516C7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-   </w:t>
            </w: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70" w:type="dxa"/>
            <w:shd w:val="clear" w:color="auto" w:fill="auto"/>
          </w:tcPr>
          <w:p w14:paraId="2917995A" w14:textId="2D55DD9A" w:rsidR="00350F69" w:rsidRPr="00E417B0" w:rsidRDefault="00A023E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023E9">
              <w:rPr>
                <w:rFonts w:asciiTheme="majorBidi" w:hAnsiTheme="majorBidi" w:cstheme="majorBidi"/>
                <w:sz w:val="28"/>
                <w:szCs w:val="28"/>
              </w:rPr>
              <w:t>136,046</w:t>
            </w:r>
          </w:p>
        </w:tc>
        <w:tc>
          <w:tcPr>
            <w:tcW w:w="279" w:type="dxa"/>
            <w:shd w:val="clear" w:color="auto" w:fill="auto"/>
          </w:tcPr>
          <w:p w14:paraId="0962C8FF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DC59410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145,343</w:t>
            </w:r>
          </w:p>
        </w:tc>
        <w:tc>
          <w:tcPr>
            <w:tcW w:w="280" w:type="dxa"/>
            <w:shd w:val="clear" w:color="auto" w:fill="auto"/>
          </w:tcPr>
          <w:p w14:paraId="0FCDF0D9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6A9D6FCC" w14:textId="76ABAFD1" w:rsidR="00350F69" w:rsidRPr="00E417B0" w:rsidRDefault="00A023E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023E9">
              <w:rPr>
                <w:rFonts w:asciiTheme="majorBidi" w:hAnsiTheme="majorBidi" w:cstheme="majorBidi"/>
                <w:sz w:val="28"/>
                <w:szCs w:val="28"/>
              </w:rPr>
              <w:t>136,046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D6E371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32E022F8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145,343</w:t>
            </w:r>
          </w:p>
        </w:tc>
      </w:tr>
      <w:tr w:rsidR="00350F69" w:rsidRPr="00E417B0" w14:paraId="6736CDFB" w14:textId="77777777" w:rsidTr="00901B79">
        <w:tc>
          <w:tcPr>
            <w:tcW w:w="3339" w:type="dxa"/>
            <w:shd w:val="clear" w:color="auto" w:fill="auto"/>
            <w:vAlign w:val="bottom"/>
          </w:tcPr>
          <w:p w14:paraId="30026118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417B0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-   </w:t>
            </w: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6653ACC9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33187768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CA9A932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23CCC9E5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26A0ACC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92CD4DB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07EE9780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0F69" w:rsidRPr="00E417B0" w14:paraId="2C979D92" w14:textId="77777777">
        <w:tc>
          <w:tcPr>
            <w:tcW w:w="3339" w:type="dxa"/>
            <w:shd w:val="clear" w:color="auto" w:fill="auto"/>
            <w:vAlign w:val="bottom"/>
          </w:tcPr>
          <w:p w14:paraId="3C891723" w14:textId="77777777" w:rsidR="00350F69" w:rsidRPr="00E417B0" w:rsidRDefault="00350F69" w:rsidP="00350F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line="240" w:lineRule="auto"/>
              <w:ind w:left="252"/>
              <w:contextualSpacing w:val="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  <w:t>รายจ่ายฝ่ายทุน</w:t>
            </w:r>
          </w:p>
        </w:tc>
        <w:tc>
          <w:tcPr>
            <w:tcW w:w="1170" w:type="dxa"/>
            <w:shd w:val="clear" w:color="auto" w:fill="auto"/>
          </w:tcPr>
          <w:p w14:paraId="72496457" w14:textId="710DC229" w:rsidR="00350F69" w:rsidRPr="00E417B0" w:rsidRDefault="00A023E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023E9">
              <w:rPr>
                <w:rFonts w:asciiTheme="majorBidi" w:hAnsiTheme="majorBidi" w:cstheme="majorBidi"/>
                <w:sz w:val="28"/>
                <w:szCs w:val="28"/>
              </w:rPr>
              <w:t>130,425</w:t>
            </w:r>
          </w:p>
        </w:tc>
        <w:tc>
          <w:tcPr>
            <w:tcW w:w="279" w:type="dxa"/>
            <w:shd w:val="clear" w:color="auto" w:fill="auto"/>
          </w:tcPr>
          <w:p w14:paraId="049B5A84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6EC25A3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55,293</w:t>
            </w:r>
          </w:p>
        </w:tc>
        <w:tc>
          <w:tcPr>
            <w:tcW w:w="280" w:type="dxa"/>
            <w:shd w:val="clear" w:color="auto" w:fill="auto"/>
          </w:tcPr>
          <w:p w14:paraId="3C6CB415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3145699D" w14:textId="6149D88C" w:rsidR="00350F69" w:rsidRPr="00E417B0" w:rsidRDefault="00A023E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023E9">
              <w:rPr>
                <w:rFonts w:asciiTheme="majorBidi" w:hAnsiTheme="majorBidi" w:cstheme="majorBidi"/>
                <w:sz w:val="28"/>
                <w:szCs w:val="28"/>
              </w:rPr>
              <w:t>104,896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EF179A9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0D52921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Pr="00E417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577</w:t>
            </w:r>
          </w:p>
        </w:tc>
      </w:tr>
      <w:tr w:rsidR="00350F69" w:rsidRPr="00E417B0" w14:paraId="71A14602" w14:textId="77777777">
        <w:tc>
          <w:tcPr>
            <w:tcW w:w="3339" w:type="dxa"/>
            <w:shd w:val="clear" w:color="auto" w:fill="auto"/>
            <w:vAlign w:val="bottom"/>
          </w:tcPr>
          <w:p w14:paraId="4F84C7EC" w14:textId="77777777" w:rsidR="00350F69" w:rsidRPr="00E417B0" w:rsidRDefault="00350F69" w:rsidP="00350F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line="240" w:lineRule="auto"/>
              <w:ind w:left="252"/>
              <w:contextualSpacing w:val="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  <w:t>สัญญาอื่น ๆ</w:t>
            </w:r>
          </w:p>
        </w:tc>
        <w:tc>
          <w:tcPr>
            <w:tcW w:w="1170" w:type="dxa"/>
            <w:shd w:val="clear" w:color="auto" w:fill="auto"/>
          </w:tcPr>
          <w:p w14:paraId="33F6996D" w14:textId="5A76AC8D" w:rsidR="00350F69" w:rsidRPr="00E417B0" w:rsidRDefault="00A023E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023E9">
              <w:rPr>
                <w:rFonts w:asciiTheme="majorBidi" w:hAnsiTheme="majorBidi" w:cstheme="majorBidi"/>
                <w:sz w:val="28"/>
                <w:szCs w:val="28"/>
              </w:rPr>
              <w:t>245,724</w:t>
            </w:r>
          </w:p>
        </w:tc>
        <w:tc>
          <w:tcPr>
            <w:tcW w:w="279" w:type="dxa"/>
            <w:shd w:val="clear" w:color="auto" w:fill="auto"/>
          </w:tcPr>
          <w:p w14:paraId="1668CBA2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D58C1F2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201,583</w:t>
            </w:r>
          </w:p>
        </w:tc>
        <w:tc>
          <w:tcPr>
            <w:tcW w:w="280" w:type="dxa"/>
            <w:shd w:val="clear" w:color="auto" w:fill="auto"/>
          </w:tcPr>
          <w:p w14:paraId="61152E50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049EA542" w14:textId="3EC52BE8" w:rsidR="00350F69" w:rsidRPr="00E417B0" w:rsidRDefault="00A023E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023E9">
              <w:rPr>
                <w:rFonts w:asciiTheme="majorBidi" w:hAnsiTheme="majorBidi" w:cstheme="majorBidi"/>
                <w:sz w:val="28"/>
                <w:szCs w:val="28"/>
              </w:rPr>
              <w:t>237,313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536818F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1527B6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195,0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E417B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50F69" w:rsidRPr="00E417B0" w14:paraId="339E864C" w14:textId="77777777">
        <w:tc>
          <w:tcPr>
            <w:tcW w:w="3339" w:type="dxa"/>
            <w:shd w:val="clear" w:color="auto" w:fill="auto"/>
            <w:vAlign w:val="bottom"/>
          </w:tcPr>
          <w:p w14:paraId="5307B336" w14:textId="77777777" w:rsidR="00350F69" w:rsidRPr="00E417B0" w:rsidRDefault="00350F69" w:rsidP="00350F69">
            <w:pPr>
              <w:spacing w:line="240" w:lineRule="auto"/>
              <w:ind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972FB73" w14:textId="5B4C96FA" w:rsidR="00350F69" w:rsidRPr="00E417B0" w:rsidRDefault="00A023E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3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2,664,975</w:t>
            </w:r>
          </w:p>
        </w:tc>
        <w:tc>
          <w:tcPr>
            <w:tcW w:w="279" w:type="dxa"/>
            <w:shd w:val="clear" w:color="auto" w:fill="auto"/>
          </w:tcPr>
          <w:p w14:paraId="7B256D00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D38D5D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735,923</w:t>
            </w:r>
          </w:p>
        </w:tc>
        <w:tc>
          <w:tcPr>
            <w:tcW w:w="280" w:type="dxa"/>
            <w:shd w:val="clear" w:color="auto" w:fill="auto"/>
          </w:tcPr>
          <w:p w14:paraId="7FE30611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36CBFD9" w14:textId="66A888EF" w:rsidR="00350F69" w:rsidRPr="00E417B0" w:rsidRDefault="00A023E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3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2,631,035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E08C378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3FB20D" w14:textId="77777777" w:rsidR="00350F69" w:rsidRPr="00E417B0" w:rsidRDefault="00350F69" w:rsidP="00350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727,633</w:t>
            </w:r>
          </w:p>
        </w:tc>
      </w:tr>
    </w:tbl>
    <w:p w14:paraId="09001152" w14:textId="0CFA42A2" w:rsidR="006928A8" w:rsidRDefault="006928A8" w:rsidP="00A67A8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</w:p>
    <w:p w14:paraId="77DAE830" w14:textId="77777777" w:rsidR="006928A8" w:rsidRDefault="0069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4B85DE1" w14:textId="298FB42E" w:rsidR="00801FE5" w:rsidRPr="00555726" w:rsidRDefault="00801FE5" w:rsidP="00801FE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บุคคลหรือกิจการที่เกี่ยวข้องกัน</w:t>
      </w:r>
    </w:p>
    <w:bookmarkEnd w:id="5"/>
    <w:p w14:paraId="3D287B74" w14:textId="6D788F99" w:rsidR="00DC2374" w:rsidRPr="00A67A8E" w:rsidRDefault="00DC2374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B47049D" w14:textId="77777777" w:rsidR="00DC2374" w:rsidRDefault="00DC2374" w:rsidP="00DC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บุคคลหรือกิจการอื่นที่เกี่ยวข้องกันที่ความสัมพันธ์เปลี่ยนแปลงอย่างมีสาระสำคัญและกลุ่มธนาคาร</w:t>
      </w:r>
      <w:r w:rsidRPr="008F03B2">
        <w:rPr>
          <w:rFonts w:asciiTheme="majorBidi" w:hAnsiTheme="majorBidi" w:cs="Angsana New"/>
          <w:sz w:val="28"/>
          <w:szCs w:val="28"/>
          <w:cs/>
        </w:rPr>
        <w:t>มีรายการระหว่างกัน</w:t>
      </w:r>
      <w:r w:rsidRPr="00680408">
        <w:rPr>
          <w:rFonts w:asciiTheme="majorBidi" w:hAnsiTheme="majorBidi" w:cs="Angsana New" w:hint="cs"/>
          <w:sz w:val="28"/>
          <w:szCs w:val="28"/>
          <w:cs/>
        </w:rPr>
        <w:t>ที่มีนัยสำคัญ</w:t>
      </w:r>
      <w:r w:rsidRPr="008F03B2">
        <w:rPr>
          <w:rFonts w:asciiTheme="majorBidi" w:hAnsiTheme="majorBidi" w:cs="Angsana New"/>
          <w:sz w:val="28"/>
          <w:szCs w:val="28"/>
          <w:cs/>
        </w:rPr>
        <w:t>ในระหว่างงวด</w:t>
      </w:r>
      <w:r>
        <w:rPr>
          <w:rFonts w:asciiTheme="majorBidi" w:hAnsiTheme="majorBidi" w:cs="Angsana New" w:hint="cs"/>
          <w:sz w:val="28"/>
          <w:szCs w:val="28"/>
          <w:cs/>
        </w:rPr>
        <w:t>มี</w:t>
      </w:r>
      <w:r w:rsidRPr="008F03B2">
        <w:rPr>
          <w:rFonts w:asciiTheme="majorBidi" w:hAnsiTheme="majorBidi" w:cs="Angsana New"/>
          <w:sz w:val="28"/>
          <w:szCs w:val="28"/>
          <w:cs/>
        </w:rPr>
        <w:t>ดังต่อไปนี้</w:t>
      </w:r>
    </w:p>
    <w:p w14:paraId="4E88D2DA" w14:textId="77777777" w:rsidR="00DC2374" w:rsidRPr="00A67A8E" w:rsidRDefault="00DC2374" w:rsidP="00DC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="Angsana New"/>
          <w:sz w:val="20"/>
          <w:szCs w:val="20"/>
        </w:rPr>
      </w:pPr>
    </w:p>
    <w:tbl>
      <w:tblPr>
        <w:tblW w:w="9280" w:type="dxa"/>
        <w:tblInd w:w="423" w:type="dxa"/>
        <w:tblLook w:val="01E0" w:firstRow="1" w:lastRow="1" w:firstColumn="1" w:lastColumn="1" w:noHBand="0" w:noVBand="0"/>
      </w:tblPr>
      <w:tblGrid>
        <w:gridCol w:w="3612"/>
        <w:gridCol w:w="1438"/>
        <w:gridCol w:w="4230"/>
      </w:tblGrid>
      <w:tr w:rsidR="00DC2374" w:rsidRPr="006A5202" w14:paraId="24BF425A" w14:textId="77777777">
        <w:trPr>
          <w:trHeight w:val="20"/>
          <w:tblHeader/>
        </w:trPr>
        <w:tc>
          <w:tcPr>
            <w:tcW w:w="3612" w:type="dxa"/>
            <w:hideMark/>
          </w:tcPr>
          <w:p w14:paraId="720DCA89" w14:textId="77777777" w:rsidR="00DC2374" w:rsidRPr="008F03B2" w:rsidRDefault="00DC237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03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</w:t>
            </w:r>
          </w:p>
        </w:tc>
        <w:tc>
          <w:tcPr>
            <w:tcW w:w="1438" w:type="dxa"/>
            <w:hideMark/>
          </w:tcPr>
          <w:p w14:paraId="161FE5B4" w14:textId="77777777" w:rsidR="00DC2374" w:rsidRPr="008F03B2" w:rsidRDefault="00DC2374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03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4230" w:type="dxa"/>
            <w:hideMark/>
          </w:tcPr>
          <w:p w14:paraId="60BBEEA6" w14:textId="77777777" w:rsidR="00DC2374" w:rsidRPr="008F03B2" w:rsidRDefault="00DC237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03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DC2374" w:rsidRPr="00BD6C59" w14:paraId="6695EE92" w14:textId="77777777">
        <w:trPr>
          <w:trHeight w:val="20"/>
          <w:tblHeader/>
        </w:trPr>
        <w:tc>
          <w:tcPr>
            <w:tcW w:w="3612" w:type="dxa"/>
          </w:tcPr>
          <w:p w14:paraId="58614DB0" w14:textId="77777777" w:rsidR="00DC2374" w:rsidRPr="00D33170" w:rsidRDefault="00DC2374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E167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0E167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E167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วีซี</w:t>
            </w:r>
            <w:r w:rsidRPr="000E167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E167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การสุรา</w:t>
            </w:r>
            <w:r w:rsidRPr="000E167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E167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438" w:type="dxa"/>
          </w:tcPr>
          <w:p w14:paraId="27EE2E5C" w14:textId="77777777" w:rsidR="00DC2374" w:rsidRPr="00680408" w:rsidRDefault="00DC2374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77753598" w14:textId="77777777" w:rsidR="00DC2374" w:rsidRPr="00680408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ในกลุ่มกิจการเดียวกัน</w:t>
            </w:r>
          </w:p>
        </w:tc>
      </w:tr>
      <w:tr w:rsidR="00DC2374" w:rsidRPr="00BD6C59" w14:paraId="398B050C" w14:textId="77777777">
        <w:trPr>
          <w:trHeight w:val="20"/>
          <w:tblHeader/>
        </w:trPr>
        <w:tc>
          <w:tcPr>
            <w:tcW w:w="3612" w:type="dxa"/>
          </w:tcPr>
          <w:p w14:paraId="20EE35AD" w14:textId="77777777" w:rsidR="00DC2374" w:rsidRPr="00D33170" w:rsidRDefault="00DC2374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33CA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733CA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733CA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จีแอลเอ็กซ์</w:t>
            </w:r>
            <w:r w:rsidRPr="00733CA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733CA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บางกอก</w:t>
            </w:r>
            <w:r w:rsidRPr="00733CA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733CA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438" w:type="dxa"/>
          </w:tcPr>
          <w:p w14:paraId="6D8DF121" w14:textId="77777777" w:rsidR="00DC2374" w:rsidRPr="00680408" w:rsidRDefault="00DC2374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79688389" w14:textId="77777777" w:rsidR="00DC2374" w:rsidRPr="00680408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ในกลุ่มกิจการเดียวกัน</w:t>
            </w:r>
          </w:p>
        </w:tc>
      </w:tr>
      <w:tr w:rsidR="00DC2374" w:rsidRPr="00BD6C59" w14:paraId="55E80183" w14:textId="77777777">
        <w:trPr>
          <w:trHeight w:val="20"/>
          <w:tblHeader/>
        </w:trPr>
        <w:tc>
          <w:tcPr>
            <w:tcW w:w="3612" w:type="dxa"/>
          </w:tcPr>
          <w:p w14:paraId="254D74F4" w14:textId="77777777" w:rsidR="00DC2374" w:rsidRPr="00D33170" w:rsidRDefault="00DC2374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A5024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A5024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A5024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</w:t>
            </w:r>
            <w:r w:rsidRPr="00A5024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A5024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เอ</w:t>
            </w:r>
            <w:r w:rsidRPr="00A5024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A5024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บี</w:t>
            </w:r>
            <w:r w:rsidRPr="00A5024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A5024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โบรกเกอร์</w:t>
            </w:r>
            <w:r w:rsidRPr="00A5024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A5024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438" w:type="dxa"/>
          </w:tcPr>
          <w:p w14:paraId="278C7515" w14:textId="77777777" w:rsidR="00DC2374" w:rsidRPr="00680408" w:rsidRDefault="00DC2374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52746232" w14:textId="77777777" w:rsidR="00DC2374" w:rsidRPr="00680408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0012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บริษัทในกลุ่มกิจการเดียวกัน</w:t>
            </w:r>
          </w:p>
        </w:tc>
      </w:tr>
      <w:tr w:rsidR="00DC2374" w:rsidRPr="00BD6C59" w14:paraId="49BD6DE5" w14:textId="77777777">
        <w:trPr>
          <w:trHeight w:val="20"/>
          <w:tblHeader/>
        </w:trPr>
        <w:tc>
          <w:tcPr>
            <w:tcW w:w="3612" w:type="dxa"/>
          </w:tcPr>
          <w:p w14:paraId="408EE744" w14:textId="77777777" w:rsidR="00DC2374" w:rsidRPr="00A50249" w:rsidRDefault="00DC2374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3317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D3317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D3317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ทรัพย์ศรีไทย</w:t>
            </w:r>
            <w:r w:rsidRPr="00D3317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D3317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จำกัด</w:t>
            </w:r>
            <w:r w:rsidRPr="00D3317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(</w:t>
            </w:r>
            <w:r w:rsidRPr="00D3317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มหาชน</w:t>
            </w:r>
            <w:r w:rsidRPr="00D3317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38" w:type="dxa"/>
          </w:tcPr>
          <w:p w14:paraId="454AEC07" w14:textId="77777777" w:rsidR="00DC2374" w:rsidRPr="00680408" w:rsidRDefault="00DC2374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664D9797" w14:textId="77777777" w:rsidR="00DC2374" w:rsidRPr="00680408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DC2374" w:rsidRPr="00BD6C59" w14:paraId="1D91B636" w14:textId="77777777">
        <w:trPr>
          <w:trHeight w:val="20"/>
          <w:tblHeader/>
        </w:trPr>
        <w:tc>
          <w:tcPr>
            <w:tcW w:w="3612" w:type="dxa"/>
          </w:tcPr>
          <w:p w14:paraId="032DD591" w14:textId="77777777" w:rsidR="00DC2374" w:rsidRPr="00D33170" w:rsidRDefault="00DC2374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21BC5">
              <w:rPr>
                <w:rFonts w:asciiTheme="majorBidi" w:hAnsiTheme="majorBidi" w:cs="Angsana New" w:hint="cs"/>
                <w:spacing w:val="-2"/>
                <w:sz w:val="28"/>
                <w:szCs w:val="28"/>
                <w:cs/>
                <w:lang w:bidi="th-TH"/>
              </w:rPr>
              <w:t>บริษัท</w:t>
            </w:r>
            <w:r w:rsidRPr="00421BC5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  <w:r w:rsidRPr="00421BC5">
              <w:rPr>
                <w:rFonts w:asciiTheme="majorBidi" w:hAnsiTheme="majorBidi" w:cs="Angsana New" w:hint="cs"/>
                <w:spacing w:val="-2"/>
                <w:sz w:val="28"/>
                <w:szCs w:val="28"/>
                <w:cs/>
                <w:lang w:bidi="th-TH"/>
              </w:rPr>
              <w:t>บีบีจีไอ</w:t>
            </w:r>
            <w:r w:rsidRPr="00421BC5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  <w:r w:rsidRPr="00421BC5">
              <w:rPr>
                <w:rFonts w:asciiTheme="majorBidi" w:hAnsiTheme="majorBidi" w:cs="Angsana New" w:hint="cs"/>
                <w:spacing w:val="-2"/>
                <w:sz w:val="28"/>
                <w:szCs w:val="28"/>
                <w:cs/>
                <w:lang w:bidi="th-TH"/>
              </w:rPr>
              <w:t>จำกัด</w:t>
            </w:r>
            <w:r w:rsidRPr="00421BC5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bidi="th-TH"/>
              </w:rPr>
              <w:t xml:space="preserve"> (</w:t>
            </w:r>
            <w:r w:rsidRPr="00421BC5">
              <w:rPr>
                <w:rFonts w:asciiTheme="majorBidi" w:hAnsiTheme="majorBidi" w:cs="Angsana New" w:hint="cs"/>
                <w:spacing w:val="-2"/>
                <w:sz w:val="28"/>
                <w:szCs w:val="28"/>
                <w:cs/>
                <w:lang w:bidi="th-TH"/>
              </w:rPr>
              <w:t>มหาชน</w:t>
            </w:r>
            <w:r w:rsidRPr="00421BC5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38" w:type="dxa"/>
          </w:tcPr>
          <w:p w14:paraId="1066DA52" w14:textId="77777777" w:rsidR="00DC2374" w:rsidRPr="00680408" w:rsidRDefault="00DC2374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54D22992" w14:textId="77777777" w:rsidR="00DC2374" w:rsidRPr="00680408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บริหาร</w:t>
            </w:r>
          </w:p>
        </w:tc>
      </w:tr>
      <w:tr w:rsidR="00DC2374" w:rsidRPr="00BD6C59" w14:paraId="1768F039" w14:textId="77777777">
        <w:trPr>
          <w:trHeight w:val="20"/>
          <w:tblHeader/>
        </w:trPr>
        <w:tc>
          <w:tcPr>
            <w:tcW w:w="3612" w:type="dxa"/>
          </w:tcPr>
          <w:p w14:paraId="7A07E5DE" w14:textId="77777777" w:rsidR="00DC2374" w:rsidRPr="00D33170" w:rsidRDefault="00DC2374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33170">
              <w:rPr>
                <w:rFonts w:asciiTheme="majorBidi" w:hAnsiTheme="majorBidi" w:cs="Angsana New" w:hint="cs"/>
                <w:spacing w:val="-2"/>
                <w:sz w:val="28"/>
                <w:szCs w:val="28"/>
                <w:cs/>
                <w:lang w:bidi="th-TH"/>
              </w:rPr>
              <w:t>บริษัท</w:t>
            </w:r>
            <w:r w:rsidRPr="00D33170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  <w:r w:rsidRPr="00D33170">
              <w:rPr>
                <w:rFonts w:asciiTheme="majorBidi" w:hAnsiTheme="majorBidi" w:cs="Angsana New" w:hint="cs"/>
                <w:spacing w:val="-2"/>
                <w:sz w:val="28"/>
                <w:szCs w:val="28"/>
                <w:cs/>
                <w:lang w:bidi="th-TH"/>
              </w:rPr>
              <w:t>มัด</w:t>
            </w:r>
            <w:r w:rsidRPr="00D33170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  <w:r w:rsidRPr="00D33170">
              <w:rPr>
                <w:rFonts w:asciiTheme="majorBidi" w:hAnsiTheme="majorBidi" w:cs="Angsana New" w:hint="cs"/>
                <w:spacing w:val="-2"/>
                <w:sz w:val="28"/>
                <w:szCs w:val="28"/>
                <w:cs/>
                <w:lang w:bidi="th-TH"/>
              </w:rPr>
              <w:t>แอนด์</w:t>
            </w:r>
            <w:r w:rsidRPr="00D33170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  <w:r w:rsidRPr="00D33170">
              <w:rPr>
                <w:rFonts w:asciiTheme="majorBidi" w:hAnsiTheme="majorBidi" w:cs="Angsana New" w:hint="cs"/>
                <w:spacing w:val="-2"/>
                <w:sz w:val="28"/>
                <w:szCs w:val="28"/>
                <w:cs/>
                <w:lang w:bidi="th-TH"/>
              </w:rPr>
              <w:t>ฮาวด์</w:t>
            </w:r>
            <w:r w:rsidRPr="00D33170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  <w:r w:rsidRPr="00D33170">
              <w:rPr>
                <w:rFonts w:asciiTheme="majorBidi" w:hAnsiTheme="majorBidi" w:cs="Angsana New" w:hint="cs"/>
                <w:spacing w:val="-2"/>
                <w:sz w:val="28"/>
                <w:szCs w:val="28"/>
                <w:cs/>
                <w:lang w:bidi="th-TH"/>
              </w:rPr>
              <w:t>จำกัด</w:t>
            </w:r>
            <w:r w:rsidRPr="00D33170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bidi="th-TH"/>
              </w:rPr>
              <w:t xml:space="preserve"> (</w:t>
            </w:r>
            <w:r w:rsidRPr="00D33170">
              <w:rPr>
                <w:rFonts w:asciiTheme="majorBidi" w:hAnsiTheme="majorBidi" w:cs="Angsana New" w:hint="cs"/>
                <w:spacing w:val="-2"/>
                <w:sz w:val="28"/>
                <w:szCs w:val="28"/>
                <w:cs/>
                <w:lang w:bidi="th-TH"/>
              </w:rPr>
              <w:t>มหาชน</w:t>
            </w:r>
            <w:r w:rsidRPr="00D33170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38" w:type="dxa"/>
          </w:tcPr>
          <w:p w14:paraId="1C0A74F4" w14:textId="77777777" w:rsidR="00DC2374" w:rsidRPr="00680408" w:rsidRDefault="00DC2374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58357F7E" w14:textId="77777777" w:rsidR="00DC2374" w:rsidRPr="00680408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บริหาร</w:t>
            </w:r>
          </w:p>
        </w:tc>
      </w:tr>
      <w:tr w:rsidR="00DC2374" w:rsidRPr="006A5202" w14:paraId="5E48EB96" w14:textId="77777777">
        <w:trPr>
          <w:trHeight w:val="20"/>
        </w:trPr>
        <w:tc>
          <w:tcPr>
            <w:tcW w:w="3612" w:type="dxa"/>
          </w:tcPr>
          <w:p w14:paraId="2FD48051" w14:textId="77777777" w:rsidR="00DC2374" w:rsidRPr="008F03B2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90A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2C790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C790A">
              <w:rPr>
                <w:rFonts w:asciiTheme="majorBidi" w:hAnsiTheme="majorBidi" w:cs="Angsana New" w:hint="cs"/>
                <w:sz w:val="28"/>
                <w:szCs w:val="28"/>
                <w:cs/>
              </w:rPr>
              <w:t>ท่าชัยศรี</w:t>
            </w:r>
            <w:r w:rsidRPr="002C790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C790A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38" w:type="dxa"/>
          </w:tcPr>
          <w:p w14:paraId="064B7374" w14:textId="77777777" w:rsidR="00DC2374" w:rsidRPr="008F03B2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03B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1798DC52" w14:textId="77777777" w:rsidR="00DC2374" w:rsidRPr="008F03B2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บริหาร</w:t>
            </w:r>
          </w:p>
        </w:tc>
      </w:tr>
      <w:tr w:rsidR="00DC2374" w:rsidRPr="00264E01" w14:paraId="67AF2FA6" w14:textId="77777777">
        <w:trPr>
          <w:trHeight w:val="20"/>
        </w:trPr>
        <w:tc>
          <w:tcPr>
            <w:tcW w:w="3612" w:type="dxa"/>
          </w:tcPr>
          <w:p w14:paraId="2E82C35E" w14:textId="77777777" w:rsidR="00DC2374" w:rsidRPr="00264E01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2F72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192F7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92F72">
              <w:rPr>
                <w:rFonts w:asciiTheme="majorBidi" w:hAnsiTheme="majorBidi" w:cs="Angsana New" w:hint="cs"/>
                <w:sz w:val="28"/>
                <w:szCs w:val="28"/>
                <w:cs/>
              </w:rPr>
              <w:t>เจิดสี</w:t>
            </w:r>
            <w:r w:rsidRPr="00192F7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92F72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38" w:type="dxa"/>
          </w:tcPr>
          <w:p w14:paraId="698DB9DF" w14:textId="77777777" w:rsidR="00DC2374" w:rsidRPr="00264E01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7D20A036" w14:textId="77777777" w:rsidR="00DC2374" w:rsidRPr="00264E01" w:rsidRDefault="00DC23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4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บริหาร</w:t>
            </w:r>
          </w:p>
        </w:tc>
      </w:tr>
    </w:tbl>
    <w:p w14:paraId="52D6E50E" w14:textId="77777777" w:rsidR="00804D19" w:rsidRPr="00A67A8E" w:rsidRDefault="00804D19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A5907D0" w14:textId="2AEB5C62" w:rsidR="00552536" w:rsidRPr="008F03B2" w:rsidRDefault="00552536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กลุ่มธนาคารไม่มีการเปลี่ยนแปลงที่มีนัยสำคัญใน</w:t>
      </w:r>
      <w:r w:rsidR="00C461A8">
        <w:rPr>
          <w:rFonts w:asciiTheme="majorBidi" w:hAnsiTheme="majorBidi" w:cstheme="majorBidi" w:hint="cs"/>
          <w:sz w:val="28"/>
          <w:szCs w:val="28"/>
          <w:cs/>
        </w:rPr>
        <w:t>นโยบายการกำหนดราคา</w:t>
      </w:r>
    </w:p>
    <w:p w14:paraId="6E31A504" w14:textId="5C2BBF05" w:rsidR="0002765C" w:rsidRPr="00A67A8E" w:rsidRDefault="0002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991"/>
        <w:gridCol w:w="269"/>
        <w:gridCol w:w="1151"/>
        <w:gridCol w:w="416"/>
        <w:gridCol w:w="1063"/>
        <w:gridCol w:w="269"/>
        <w:gridCol w:w="1151"/>
      </w:tblGrid>
      <w:tr w:rsidR="003679DC" w:rsidRPr="00732BC3" w14:paraId="43B42BBB" w14:textId="77777777" w:rsidTr="00B70F0B">
        <w:trPr>
          <w:trHeight w:val="137"/>
          <w:tblHeader/>
        </w:trPr>
        <w:tc>
          <w:tcPr>
            <w:tcW w:w="3897" w:type="dxa"/>
          </w:tcPr>
          <w:p w14:paraId="4FB50D79" w14:textId="3457FC43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1" w:type="dxa"/>
            <w:gridSpan w:val="3"/>
          </w:tcPr>
          <w:p w14:paraId="6FD2C3A1" w14:textId="4AEDC7EA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16" w:type="dxa"/>
            <w:vAlign w:val="bottom"/>
          </w:tcPr>
          <w:p w14:paraId="03A7EE2E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Theme="majorBid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5C690365" w14:textId="77777777" w:rsidR="003679DC" w:rsidRPr="00732BC3" w:rsidRDefault="003679D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3679DC" w:rsidRPr="00732BC3" w14:paraId="159E1E29" w14:textId="77777777" w:rsidTr="00B70F0B">
        <w:trPr>
          <w:trHeight w:val="137"/>
          <w:tblHeader/>
        </w:trPr>
        <w:tc>
          <w:tcPr>
            <w:tcW w:w="3897" w:type="dxa"/>
          </w:tcPr>
          <w:p w14:paraId="71FE904E" w14:textId="090A714C" w:rsidR="003679DC" w:rsidRPr="00732BC3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1" w:type="dxa"/>
          </w:tcPr>
          <w:p w14:paraId="4DF2E557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9" w:type="dxa"/>
          </w:tcPr>
          <w:p w14:paraId="7A550EBF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2C23B4EB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416" w:type="dxa"/>
          </w:tcPr>
          <w:p w14:paraId="70E054D7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28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3" w:type="dxa"/>
          </w:tcPr>
          <w:p w14:paraId="6923A228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9" w:type="dxa"/>
          </w:tcPr>
          <w:p w14:paraId="1710C1A9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8E21DCC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3679DC" w:rsidRPr="00732BC3" w14:paraId="762495C1" w14:textId="77777777" w:rsidTr="00B70F0B">
        <w:trPr>
          <w:trHeight w:val="137"/>
          <w:tblHeader/>
        </w:trPr>
        <w:tc>
          <w:tcPr>
            <w:tcW w:w="3897" w:type="dxa"/>
          </w:tcPr>
          <w:p w14:paraId="6DF7D8E4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5848A667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30CD6" w:rsidRPr="00430CD6" w14:paraId="5C4EC279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A3AFE3D" w14:textId="32396B4E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</w:pPr>
            <w:r w:rsidRPr="00430C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991" w:type="dxa"/>
          </w:tcPr>
          <w:p w14:paraId="74385E25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3180B88A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32344CCB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1B72C63D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1D2BD85F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36186F8E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27C7985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A1EE0" w:rsidRPr="00430CD6" w14:paraId="1E47E1FA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1D80D5A4" w14:textId="4FA881CE" w:rsidR="00DA1EE0" w:rsidRPr="00430CD6" w:rsidRDefault="00DA1EE0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041869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th-TH"/>
              </w:rPr>
              <w:t>ผู้บริหารสำคัญของธนาคาร</w:t>
            </w:r>
          </w:p>
        </w:tc>
        <w:tc>
          <w:tcPr>
            <w:tcW w:w="991" w:type="dxa"/>
            <w:vAlign w:val="bottom"/>
          </w:tcPr>
          <w:p w14:paraId="7290A641" w14:textId="59FD9194" w:rsidR="00DA1EE0" w:rsidRPr="00430CD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418</w:t>
            </w:r>
          </w:p>
        </w:tc>
        <w:tc>
          <w:tcPr>
            <w:tcW w:w="269" w:type="dxa"/>
          </w:tcPr>
          <w:p w14:paraId="3246F5DD" w14:textId="77777777" w:rsidR="00DA1EE0" w:rsidRPr="00430CD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</w:tcPr>
          <w:p w14:paraId="6752E8A3" w14:textId="697FC2B4" w:rsidR="00DA1EE0" w:rsidRPr="00430CD6" w:rsidRDefault="00C30FA2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60" w:lineRule="atLeast"/>
              <w:ind w:right="71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theme="minorBidi"/>
                <w:sz w:val="28"/>
                <w:szCs w:val="28"/>
              </w:rPr>
              <w:t>26</w:t>
            </w:r>
          </w:p>
        </w:tc>
        <w:tc>
          <w:tcPr>
            <w:tcW w:w="416" w:type="dxa"/>
            <w:vAlign w:val="bottom"/>
          </w:tcPr>
          <w:p w14:paraId="72B3AEBF" w14:textId="77777777" w:rsidR="00DA1EE0" w:rsidRPr="00430CD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</w:tcPr>
          <w:p w14:paraId="7243C70D" w14:textId="676C6246" w:rsidR="00DA1EE0" w:rsidRPr="00430CD6" w:rsidRDefault="00DA1EE0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418</w:t>
            </w:r>
          </w:p>
        </w:tc>
        <w:tc>
          <w:tcPr>
            <w:tcW w:w="269" w:type="dxa"/>
          </w:tcPr>
          <w:p w14:paraId="2D382CB1" w14:textId="77777777" w:rsidR="00DA1EE0" w:rsidRPr="00430CD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</w:tcPr>
          <w:p w14:paraId="5F175C96" w14:textId="4C7EB81E" w:rsidR="00DA1EE0" w:rsidRPr="00430CD6" w:rsidRDefault="00C30FA2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theme="minorBidi"/>
                <w:sz w:val="28"/>
                <w:szCs w:val="28"/>
              </w:rPr>
              <w:t>26</w:t>
            </w:r>
          </w:p>
        </w:tc>
      </w:tr>
      <w:tr w:rsidR="00DA1EE0" w:rsidRPr="00D5318D" w14:paraId="6002EFF9" w14:textId="77777777" w:rsidTr="00B70F0B">
        <w:trPr>
          <w:trHeight w:val="245"/>
        </w:trPr>
        <w:tc>
          <w:tcPr>
            <w:tcW w:w="3897" w:type="dxa"/>
            <w:vAlign w:val="bottom"/>
          </w:tcPr>
          <w:p w14:paraId="2D2D39CB" w14:textId="77777777" w:rsidR="00DA1EE0" w:rsidRPr="00A67A8E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1" w:type="dxa"/>
            <w:vAlign w:val="bottom"/>
          </w:tcPr>
          <w:p w14:paraId="3B0EFA36" w14:textId="77777777" w:rsidR="00DA1EE0" w:rsidRPr="00A67A8E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9" w:type="dxa"/>
          </w:tcPr>
          <w:p w14:paraId="48A1BECF" w14:textId="77777777" w:rsidR="00DA1EE0" w:rsidRPr="00A67A8E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0021F933" w14:textId="77777777" w:rsidR="00DA1EE0" w:rsidRPr="00A67A8E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3261BF84" w14:textId="77777777" w:rsidR="00DA1EE0" w:rsidRPr="00A67A8E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6AFD0850" w14:textId="77777777" w:rsidR="00DA1EE0" w:rsidRPr="00A67A8E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0834D9BB" w14:textId="77777777" w:rsidR="00DA1EE0" w:rsidRPr="00A67A8E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E91875D" w14:textId="77777777" w:rsidR="00DA1EE0" w:rsidRPr="00A67A8E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A1EE0" w:rsidRPr="00732BC3" w14:paraId="7F298064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7492133B" w14:textId="77777777" w:rsidR="00DA1EE0" w:rsidRPr="00430CD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991" w:type="dxa"/>
          </w:tcPr>
          <w:p w14:paraId="22F8C408" w14:textId="2E38F13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3C853BA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5E4E39D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7A0E454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1084698C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42D1CE8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05ED643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A1EE0" w:rsidRPr="00732BC3" w14:paraId="16C4CCA2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762F7F4D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991" w:type="dxa"/>
          </w:tcPr>
          <w:p w14:paraId="17339A4C" w14:textId="6DDC7DC8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85,879</w:t>
            </w:r>
          </w:p>
        </w:tc>
        <w:tc>
          <w:tcPr>
            <w:tcW w:w="269" w:type="dxa"/>
          </w:tcPr>
          <w:p w14:paraId="31B309B0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C8761A1" w14:textId="6E11C4BA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="Angsana New" w:hAnsi="Angsana New" w:cstheme="minorBidi" w:hint="cs"/>
                <w:sz w:val="28"/>
                <w:szCs w:val="28"/>
              </w:rPr>
              <w:t>50,470</w:t>
            </w:r>
          </w:p>
        </w:tc>
        <w:tc>
          <w:tcPr>
            <w:tcW w:w="416" w:type="dxa"/>
            <w:vAlign w:val="bottom"/>
          </w:tcPr>
          <w:p w14:paraId="30B93C4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D4A1AA7" w14:textId="7CBE24C8" w:rsidR="00DA1EE0" w:rsidRPr="00732BC3" w:rsidRDefault="00DA1EE0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85,879</w:t>
            </w:r>
          </w:p>
        </w:tc>
        <w:tc>
          <w:tcPr>
            <w:tcW w:w="269" w:type="dxa"/>
            <w:vAlign w:val="bottom"/>
          </w:tcPr>
          <w:p w14:paraId="2EED4E9D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0ED9D9F" w14:textId="4FC464AD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theme="minorBidi" w:hint="cs"/>
                <w:sz w:val="28"/>
                <w:szCs w:val="28"/>
              </w:rPr>
              <w:t>50,470</w:t>
            </w:r>
          </w:p>
        </w:tc>
      </w:tr>
      <w:tr w:rsidR="00DA1EE0" w:rsidRPr="00732BC3" w14:paraId="63C29902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16EB1D9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54DB39A4" w14:textId="3ED2665B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8,030</w:t>
            </w:r>
          </w:p>
        </w:tc>
        <w:tc>
          <w:tcPr>
            <w:tcW w:w="269" w:type="dxa"/>
          </w:tcPr>
          <w:p w14:paraId="793F383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95CAEEA" w14:textId="75A1B85B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8,259</w:t>
            </w:r>
          </w:p>
        </w:tc>
        <w:tc>
          <w:tcPr>
            <w:tcW w:w="416" w:type="dxa"/>
            <w:vAlign w:val="bottom"/>
          </w:tcPr>
          <w:p w14:paraId="43AEF02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93F8A91" w14:textId="35521121" w:rsidR="00DA1EE0" w:rsidRPr="00732BC3" w:rsidRDefault="00DA1EE0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8,030</w:t>
            </w:r>
          </w:p>
        </w:tc>
        <w:tc>
          <w:tcPr>
            <w:tcW w:w="269" w:type="dxa"/>
            <w:vAlign w:val="bottom"/>
          </w:tcPr>
          <w:p w14:paraId="05B3AF5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959C40A" w14:textId="6EB982AD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8,259</w:t>
            </w:r>
          </w:p>
        </w:tc>
      </w:tr>
      <w:tr w:rsidR="00DA1EE0" w:rsidRPr="00732BC3" w14:paraId="1A4F01B7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3B74D8B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0CAAA90B" w14:textId="1A663FFC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A23C631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9770C50" w14:textId="1FF9A6F4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0720099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31DC0D8" w14:textId="20D0DBCE" w:rsidR="00DA1EE0" w:rsidRPr="00732BC3" w:rsidRDefault="00DA1EE0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269" w:type="dxa"/>
            <w:vAlign w:val="bottom"/>
          </w:tcPr>
          <w:p w14:paraId="577C257D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0B71289" w14:textId="153245F0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257</w:t>
            </w:r>
          </w:p>
        </w:tc>
      </w:tr>
      <w:tr w:rsidR="00DA1EE0" w:rsidRPr="00732BC3" w14:paraId="4588A018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4018B31" w14:textId="0434F19B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2A45BC1B" w14:textId="22EA7FEC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9,956</w:t>
            </w:r>
          </w:p>
        </w:tc>
        <w:tc>
          <w:tcPr>
            <w:tcW w:w="269" w:type="dxa"/>
          </w:tcPr>
          <w:p w14:paraId="504E217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0669AE9" w14:textId="730308B6" w:rsidR="00DA1EE0" w:rsidRPr="0000613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6,901</w:t>
            </w:r>
          </w:p>
        </w:tc>
        <w:tc>
          <w:tcPr>
            <w:tcW w:w="416" w:type="dxa"/>
            <w:vAlign w:val="bottom"/>
          </w:tcPr>
          <w:p w14:paraId="5B51BDD3" w14:textId="77777777" w:rsidR="00DA1EE0" w:rsidRPr="0000613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9EC380B" w14:textId="2438A8BD" w:rsidR="00DA1EE0" w:rsidRPr="00006136" w:rsidRDefault="00DA1EE0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9,956</w:t>
            </w:r>
          </w:p>
        </w:tc>
        <w:tc>
          <w:tcPr>
            <w:tcW w:w="269" w:type="dxa"/>
            <w:vAlign w:val="bottom"/>
          </w:tcPr>
          <w:p w14:paraId="262EE985" w14:textId="77777777" w:rsidR="00DA1EE0" w:rsidRPr="0000613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0C15FE4" w14:textId="7137A1D9" w:rsidR="00DA1EE0" w:rsidRPr="0000613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6,901</w:t>
            </w:r>
          </w:p>
        </w:tc>
      </w:tr>
      <w:tr w:rsidR="00DA1EE0" w:rsidRPr="00732BC3" w14:paraId="1C32641B" w14:textId="77777777" w:rsidTr="00B70F0B">
        <w:trPr>
          <w:trHeight w:val="137"/>
        </w:trPr>
        <w:tc>
          <w:tcPr>
            <w:tcW w:w="3897" w:type="dxa"/>
          </w:tcPr>
          <w:p w14:paraId="257292B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991" w:type="dxa"/>
          </w:tcPr>
          <w:p w14:paraId="3773095D" w14:textId="193A3AF5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69" w:type="dxa"/>
          </w:tcPr>
          <w:p w14:paraId="533B05E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A5F70CD" w14:textId="4E8A2B80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1,241</w:t>
            </w:r>
          </w:p>
        </w:tc>
        <w:tc>
          <w:tcPr>
            <w:tcW w:w="416" w:type="dxa"/>
            <w:vAlign w:val="bottom"/>
          </w:tcPr>
          <w:p w14:paraId="5A772D2E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90D2D35" w14:textId="673E4922" w:rsidR="00DA1EE0" w:rsidRPr="00732BC3" w:rsidRDefault="00DA1EE0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69" w:type="dxa"/>
          </w:tcPr>
          <w:p w14:paraId="798C0884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C2FADFC" w14:textId="79A2F534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1,241</w:t>
            </w:r>
          </w:p>
        </w:tc>
      </w:tr>
      <w:tr w:rsidR="00B70F0B" w:rsidRPr="00732BC3" w14:paraId="3EAD40ED" w14:textId="77777777" w:rsidTr="00B70F0B">
        <w:trPr>
          <w:trHeight w:val="137"/>
        </w:trPr>
        <w:tc>
          <w:tcPr>
            <w:tcW w:w="3897" w:type="dxa"/>
          </w:tcPr>
          <w:p w14:paraId="6F9D338E" w14:textId="77777777" w:rsidR="00B70F0B" w:rsidRPr="00430CD6" w:rsidRDefault="00B70F0B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bottom"/>
          </w:tcPr>
          <w:p w14:paraId="7CCFCEEF" w14:textId="77777777" w:rsidR="00B70F0B" w:rsidRPr="00732BC3" w:rsidRDefault="00B70F0B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4B42ACDF" w14:textId="77777777" w:rsidR="00B70F0B" w:rsidRPr="00732BC3" w:rsidRDefault="00B70F0B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57EEBF34" w14:textId="77777777" w:rsidR="00B70F0B" w:rsidRPr="00732BC3" w:rsidRDefault="00B70F0B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7D29FFB5" w14:textId="77777777" w:rsidR="00B70F0B" w:rsidRPr="00732BC3" w:rsidRDefault="00B70F0B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4F43D071" w14:textId="77777777" w:rsidR="00B70F0B" w:rsidRPr="00732BC3" w:rsidRDefault="00B70F0B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77A06B78" w14:textId="77777777" w:rsidR="00B70F0B" w:rsidRPr="00732BC3" w:rsidRDefault="00B70F0B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047D46D" w14:textId="77777777" w:rsidR="00B70F0B" w:rsidRPr="00732BC3" w:rsidRDefault="00B70F0B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A1EE0" w:rsidRPr="00732BC3" w14:paraId="54542EC1" w14:textId="77777777" w:rsidTr="00B70F0B">
        <w:trPr>
          <w:trHeight w:val="137"/>
        </w:trPr>
        <w:tc>
          <w:tcPr>
            <w:tcW w:w="3897" w:type="dxa"/>
          </w:tcPr>
          <w:p w14:paraId="09FF753E" w14:textId="77777777" w:rsidR="00DA1EE0" w:rsidRPr="00430CD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รายได้ค่าธรรมเนียมและบริการ</w:t>
            </w:r>
          </w:p>
        </w:tc>
        <w:tc>
          <w:tcPr>
            <w:tcW w:w="991" w:type="dxa"/>
            <w:vAlign w:val="bottom"/>
          </w:tcPr>
          <w:p w14:paraId="284193AE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76CB50F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0EE6DB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05F32EA4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5D510F7C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09CBF3F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05A53F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A1EE0" w:rsidRPr="00732BC3" w14:paraId="700A0B6B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3C927E0D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5AFA8DB1" w14:textId="4BD87C19" w:rsidR="00DA1EE0" w:rsidRPr="00A67A8E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218,787</w:t>
            </w:r>
          </w:p>
        </w:tc>
        <w:tc>
          <w:tcPr>
            <w:tcW w:w="269" w:type="dxa"/>
          </w:tcPr>
          <w:p w14:paraId="591A9864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C550D0A" w14:textId="2179D324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157,178</w:t>
            </w:r>
          </w:p>
        </w:tc>
        <w:tc>
          <w:tcPr>
            <w:tcW w:w="416" w:type="dxa"/>
            <w:vAlign w:val="bottom"/>
          </w:tcPr>
          <w:p w14:paraId="15E23B3C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307375A" w14:textId="41832B71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218,787</w:t>
            </w:r>
          </w:p>
        </w:tc>
        <w:tc>
          <w:tcPr>
            <w:tcW w:w="269" w:type="dxa"/>
          </w:tcPr>
          <w:p w14:paraId="66E34744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831F829" w14:textId="4AB78DF5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157,178</w:t>
            </w:r>
          </w:p>
        </w:tc>
      </w:tr>
      <w:tr w:rsidR="00DA1EE0" w:rsidRPr="00732BC3" w14:paraId="3C3828C6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4C64EF7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5744BD11" w14:textId="6842A901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3161E8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29DE35C" w14:textId="3AD311F7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7E27EA61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C5797A6" w14:textId="4C7D7388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19,262</w:t>
            </w:r>
          </w:p>
        </w:tc>
        <w:tc>
          <w:tcPr>
            <w:tcW w:w="269" w:type="dxa"/>
          </w:tcPr>
          <w:p w14:paraId="27619CC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6C8B0EC" w14:textId="1405E3B7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13,969</w:t>
            </w:r>
          </w:p>
        </w:tc>
      </w:tr>
      <w:tr w:rsidR="00DA1EE0" w:rsidRPr="00732BC3" w14:paraId="4756B70F" w14:textId="77777777" w:rsidTr="00B70F0B">
        <w:trPr>
          <w:trHeight w:val="60"/>
        </w:trPr>
        <w:tc>
          <w:tcPr>
            <w:tcW w:w="3897" w:type="dxa"/>
            <w:vAlign w:val="bottom"/>
          </w:tcPr>
          <w:p w14:paraId="51810201" w14:textId="5729FE16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5D36C48A" w14:textId="4D664B39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80,646</w:t>
            </w:r>
          </w:p>
        </w:tc>
        <w:tc>
          <w:tcPr>
            <w:tcW w:w="269" w:type="dxa"/>
          </w:tcPr>
          <w:p w14:paraId="191EDCB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006389D" w14:textId="5E2A28EE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87,863</w:t>
            </w:r>
          </w:p>
        </w:tc>
        <w:tc>
          <w:tcPr>
            <w:tcW w:w="416" w:type="dxa"/>
            <w:vAlign w:val="bottom"/>
          </w:tcPr>
          <w:p w14:paraId="19B6BA9A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2215813" w14:textId="109CF761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80,646</w:t>
            </w:r>
          </w:p>
        </w:tc>
        <w:tc>
          <w:tcPr>
            <w:tcW w:w="269" w:type="dxa"/>
          </w:tcPr>
          <w:p w14:paraId="243C983C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3A90CA4" w14:textId="178FA506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87,863</w:t>
            </w:r>
          </w:p>
        </w:tc>
      </w:tr>
      <w:tr w:rsidR="00DA1EE0" w:rsidRPr="00430CD6" w14:paraId="44948599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4B99F3A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1" w:type="dxa"/>
          </w:tcPr>
          <w:p w14:paraId="401E59AC" w14:textId="77777777" w:rsidR="00DA1EE0" w:rsidRPr="008F03B2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7630103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C2AAEA6" w14:textId="77777777" w:rsidR="00DA1EE0" w:rsidRPr="008F03B2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6C7AF8FC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4AEBDDA" w14:textId="77777777" w:rsidR="00DA1EE0" w:rsidRPr="008F03B2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EB63A05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FDCCC40" w14:textId="77777777" w:rsidR="00DA1EE0" w:rsidRPr="008F03B2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EE0" w:rsidRPr="00732BC3" w14:paraId="5CCE015D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10D609F7" w14:textId="5D12C52C" w:rsidR="00DA1EE0" w:rsidRPr="00430CD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รายได้จากการดำเนินงานอื่</w:t>
            </w:r>
            <w:r w:rsidRPr="00430C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 ๆ</w:t>
            </w:r>
          </w:p>
        </w:tc>
        <w:tc>
          <w:tcPr>
            <w:tcW w:w="991" w:type="dxa"/>
          </w:tcPr>
          <w:p w14:paraId="7E48F1DD" w14:textId="77777777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F73A0C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1EB9E94" w14:textId="77777777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672F54A7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DCF700C" w14:textId="77777777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A0A4CFC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838241B" w14:textId="77777777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EE0" w:rsidRPr="00732BC3" w14:paraId="33F7FA9F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61739A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991" w:type="dxa"/>
          </w:tcPr>
          <w:p w14:paraId="240BB8F3" w14:textId="68609FB9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69" w:type="dxa"/>
          </w:tcPr>
          <w:p w14:paraId="70C310B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665903B" w14:textId="1E62BE4E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807</w:t>
            </w:r>
            <w:r w:rsidRPr="007C0B95" w:rsidDel="00F219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16" w:type="dxa"/>
            <w:vAlign w:val="bottom"/>
          </w:tcPr>
          <w:p w14:paraId="015AE734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764591C" w14:textId="759A783A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69" w:type="dxa"/>
          </w:tcPr>
          <w:p w14:paraId="7FBB48E2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EE7F6E8" w14:textId="17E886D2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807</w:t>
            </w:r>
            <w:r w:rsidRPr="007C0B95" w:rsidDel="00F219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A1EE0" w:rsidRPr="00732BC3" w14:paraId="1A631E00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A405EA7" w14:textId="0CCA92C8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427C144B" w14:textId="5DDC6A20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269" w:type="dxa"/>
          </w:tcPr>
          <w:p w14:paraId="2D23631B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19DBED4" w14:textId="0DAA9665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416" w:type="dxa"/>
            <w:vAlign w:val="bottom"/>
          </w:tcPr>
          <w:p w14:paraId="5BAE9172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30EB8BA" w14:textId="29A3E091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269" w:type="dxa"/>
          </w:tcPr>
          <w:p w14:paraId="76D18A23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FAD675C" w14:textId="64585A76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DA1EE0" w:rsidRPr="00732BC3" w14:paraId="524FDE4E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4B56858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514D1E66" w14:textId="401A1CD9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6941C2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B08C9A0" w14:textId="6368A90E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2B2BE794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E5FD42F" w14:textId="35AE7810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5,056</w:t>
            </w:r>
          </w:p>
        </w:tc>
        <w:tc>
          <w:tcPr>
            <w:tcW w:w="269" w:type="dxa"/>
          </w:tcPr>
          <w:p w14:paraId="4D5BEA7C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A3F87F6" w14:textId="13BAAB66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5,953</w:t>
            </w:r>
          </w:p>
        </w:tc>
      </w:tr>
      <w:tr w:rsidR="00DA1EE0" w:rsidRPr="00732BC3" w14:paraId="303B4F20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1828C01F" w14:textId="5AF3B86B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6E5F1776" w14:textId="1405D2FF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111,235</w:t>
            </w:r>
          </w:p>
        </w:tc>
        <w:tc>
          <w:tcPr>
            <w:tcW w:w="269" w:type="dxa"/>
          </w:tcPr>
          <w:p w14:paraId="5113FE8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7187A35" w14:textId="7E2FA5D3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90,582</w:t>
            </w:r>
          </w:p>
        </w:tc>
        <w:tc>
          <w:tcPr>
            <w:tcW w:w="416" w:type="dxa"/>
            <w:vAlign w:val="bottom"/>
          </w:tcPr>
          <w:p w14:paraId="5114EBB7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AA3A89E" w14:textId="65B9F029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111,235</w:t>
            </w:r>
          </w:p>
        </w:tc>
        <w:tc>
          <w:tcPr>
            <w:tcW w:w="269" w:type="dxa"/>
          </w:tcPr>
          <w:p w14:paraId="638886C5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7A71773" w14:textId="75ABCF52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90,582</w:t>
            </w:r>
          </w:p>
        </w:tc>
      </w:tr>
      <w:tr w:rsidR="00DA1EE0" w:rsidRPr="00430CD6" w14:paraId="25A45BD5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7F33B9B7" w14:textId="64DA3EB6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91" w:type="dxa"/>
          </w:tcPr>
          <w:p w14:paraId="7E6896D1" w14:textId="77777777" w:rsidR="00DA1EE0" w:rsidRPr="008F03B2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D6EBB27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C0E77F2" w14:textId="77777777" w:rsidR="00DA1EE0" w:rsidRPr="008F03B2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021C6246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5F2C583" w14:textId="77777777" w:rsidR="00DA1EE0" w:rsidRPr="008F03B2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D900145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88D73E8" w14:textId="77777777" w:rsidR="00DA1EE0" w:rsidRPr="008F03B2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EE0" w:rsidRPr="00732BC3" w14:paraId="4CFF0F6E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7A027A3E" w14:textId="6872850F" w:rsidR="00DA1EE0" w:rsidRPr="00430CD6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ค่าใช้จ่ายจากการดำเนินงานอื่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น ๆ</w:t>
            </w:r>
          </w:p>
        </w:tc>
        <w:tc>
          <w:tcPr>
            <w:tcW w:w="991" w:type="dxa"/>
            <w:vAlign w:val="bottom"/>
          </w:tcPr>
          <w:p w14:paraId="4C18A4E4" w14:textId="77777777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69" w:type="dxa"/>
          </w:tcPr>
          <w:p w14:paraId="687AAF2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459E02FF" w14:textId="77777777" w:rsidR="00DA1EE0" w:rsidRPr="00901B79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59E5C155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5E36CBC5" w14:textId="77777777" w:rsidR="00DA1EE0" w:rsidRPr="00901B79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77342200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2609473F" w14:textId="77777777" w:rsidR="00DA1EE0" w:rsidRPr="00901B79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A1EE0" w:rsidRPr="00732BC3" w14:paraId="1A5258FF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FFFDD1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991" w:type="dxa"/>
          </w:tcPr>
          <w:p w14:paraId="45D22F19" w14:textId="1B6C5C71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05D53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9" w:type="dxa"/>
          </w:tcPr>
          <w:p w14:paraId="2B65A74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5CF166C" w14:textId="3D96867E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605D53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416" w:type="dxa"/>
            <w:vAlign w:val="bottom"/>
          </w:tcPr>
          <w:p w14:paraId="249C1FF4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4828AB7" w14:textId="343D850D" w:rsidR="00DA1EE0" w:rsidRPr="007C0B95" w:rsidRDefault="00605D53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269" w:type="dxa"/>
          </w:tcPr>
          <w:p w14:paraId="6F10555C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0A7A42E" w14:textId="147E519B" w:rsidR="00DA1EE0" w:rsidRPr="007C0B95" w:rsidRDefault="00605D53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933</w:t>
            </w:r>
          </w:p>
        </w:tc>
      </w:tr>
      <w:tr w:rsidR="00DA1EE0" w:rsidRPr="00732BC3" w14:paraId="569AE3ED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42CF1C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2B44092E" w14:textId="0012CA10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7,346</w:t>
            </w:r>
          </w:p>
        </w:tc>
        <w:tc>
          <w:tcPr>
            <w:tcW w:w="269" w:type="dxa"/>
          </w:tcPr>
          <w:p w14:paraId="6C20F1C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6E8C88B" w14:textId="11A18A58" w:rsidR="00DA1EE0" w:rsidRPr="007C0B95" w:rsidRDefault="0080059A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9,572</w:t>
            </w:r>
          </w:p>
        </w:tc>
        <w:tc>
          <w:tcPr>
            <w:tcW w:w="416" w:type="dxa"/>
            <w:vAlign w:val="bottom"/>
          </w:tcPr>
          <w:p w14:paraId="6B626791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92C152B" w14:textId="27093457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7,346</w:t>
            </w:r>
          </w:p>
        </w:tc>
        <w:tc>
          <w:tcPr>
            <w:tcW w:w="269" w:type="dxa"/>
          </w:tcPr>
          <w:p w14:paraId="6B34F73F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9FE29EA" w14:textId="39DDB9BD" w:rsidR="00DA1EE0" w:rsidRPr="007C0B95" w:rsidRDefault="0080059A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9,572</w:t>
            </w:r>
          </w:p>
        </w:tc>
      </w:tr>
      <w:tr w:rsidR="00DA1EE0" w:rsidRPr="00732BC3" w14:paraId="0F4BB91F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0F26E6D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6272CDF3" w14:textId="2DD1EACC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953C92D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E59C4C0" w14:textId="7CC5999E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64DDC7D3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B47CDD5" w14:textId="1D883847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37,857</w:t>
            </w:r>
          </w:p>
        </w:tc>
        <w:tc>
          <w:tcPr>
            <w:tcW w:w="269" w:type="dxa"/>
          </w:tcPr>
          <w:p w14:paraId="7CB03898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F7825B8" w14:textId="676D34A4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12,824</w:t>
            </w:r>
          </w:p>
        </w:tc>
      </w:tr>
      <w:tr w:rsidR="00DA1EE0" w:rsidRPr="00732BC3" w14:paraId="1E295388" w14:textId="77777777" w:rsidTr="00B70F0B">
        <w:trPr>
          <w:trHeight w:val="137"/>
        </w:trPr>
        <w:tc>
          <w:tcPr>
            <w:tcW w:w="3897" w:type="dxa"/>
            <w:vAlign w:val="bottom"/>
          </w:tcPr>
          <w:p w14:paraId="6709935B" w14:textId="1F92C0F4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7566F3A1" w14:textId="5182D3AD" w:rsidR="00DA1EE0" w:rsidRPr="00732BC3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36,016</w:t>
            </w:r>
          </w:p>
        </w:tc>
        <w:tc>
          <w:tcPr>
            <w:tcW w:w="269" w:type="dxa"/>
          </w:tcPr>
          <w:p w14:paraId="099D651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63B277F" w14:textId="77144BB1" w:rsidR="00DA1EE0" w:rsidRPr="007C0B95" w:rsidRDefault="00E81482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59,122</w:t>
            </w:r>
          </w:p>
        </w:tc>
        <w:tc>
          <w:tcPr>
            <w:tcW w:w="416" w:type="dxa"/>
            <w:vAlign w:val="bottom"/>
          </w:tcPr>
          <w:p w14:paraId="566729AC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EB6931C" w14:textId="6B2E976F" w:rsidR="00DA1EE0" w:rsidRPr="007C0B95" w:rsidRDefault="00DA1EE0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36,016</w:t>
            </w:r>
          </w:p>
        </w:tc>
        <w:tc>
          <w:tcPr>
            <w:tcW w:w="269" w:type="dxa"/>
          </w:tcPr>
          <w:p w14:paraId="4D367B07" w14:textId="77777777" w:rsidR="00DA1EE0" w:rsidRPr="007C0B95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E1A9DED" w14:textId="70F8652D" w:rsidR="00DA1EE0" w:rsidRPr="007C0B95" w:rsidRDefault="00E81482" w:rsidP="00F4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59,122</w:t>
            </w:r>
          </w:p>
        </w:tc>
      </w:tr>
    </w:tbl>
    <w:p w14:paraId="7B3E2E45" w14:textId="77777777" w:rsidR="000B4E38" w:rsidRPr="000B4E38" w:rsidRDefault="000B4E38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061"/>
        <w:gridCol w:w="244"/>
        <w:gridCol w:w="1172"/>
        <w:gridCol w:w="266"/>
        <w:gridCol w:w="1152"/>
        <w:gridCol w:w="266"/>
        <w:gridCol w:w="1149"/>
      </w:tblGrid>
      <w:tr w:rsidR="00803970" w:rsidRPr="00E417B0" w14:paraId="0C1635FD" w14:textId="77777777" w:rsidTr="000B4E38">
        <w:trPr>
          <w:tblHeader/>
        </w:trPr>
        <w:tc>
          <w:tcPr>
            <w:tcW w:w="3897" w:type="dxa"/>
          </w:tcPr>
          <w:p w14:paraId="78F18FC9" w14:textId="168EA0E7" w:rsidR="00803970" w:rsidRPr="00E417B0" w:rsidRDefault="002F75E3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77" w:type="dxa"/>
            <w:gridSpan w:val="3"/>
          </w:tcPr>
          <w:p w14:paraId="6626172A" w14:textId="781C233C" w:rsidR="00803970" w:rsidRPr="00E417B0" w:rsidRDefault="00803970" w:rsidP="00A67A8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vAlign w:val="bottom"/>
          </w:tcPr>
          <w:p w14:paraId="5E539DEB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567" w:type="dxa"/>
            <w:gridSpan w:val="3"/>
            <w:vAlign w:val="bottom"/>
          </w:tcPr>
          <w:p w14:paraId="48DE1D48" w14:textId="77777777" w:rsidR="00803970" w:rsidRPr="00E417B0" w:rsidRDefault="008039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803970" w:rsidRPr="00E417B0" w14:paraId="0A87659C" w14:textId="77777777" w:rsidTr="000B4E38">
        <w:trPr>
          <w:tblHeader/>
        </w:trPr>
        <w:tc>
          <w:tcPr>
            <w:tcW w:w="3897" w:type="dxa"/>
          </w:tcPr>
          <w:p w14:paraId="4B21F4CA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70B8C6F7" w14:textId="3DECA538" w:rsidR="00803970" w:rsidRPr="00E417B0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4" w:type="dxa"/>
            <w:vAlign w:val="bottom"/>
          </w:tcPr>
          <w:p w14:paraId="7BB5ECE9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D4E982A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1B303DEE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4C48F8E" w14:textId="06452AC7" w:rsidR="00803970" w:rsidRPr="00E417B0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6" w:type="dxa"/>
            <w:vAlign w:val="bottom"/>
          </w:tcPr>
          <w:p w14:paraId="23C407FD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27340BD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03970" w:rsidRPr="00E417B0" w14:paraId="612CD370" w14:textId="77777777" w:rsidTr="000B4E38">
        <w:trPr>
          <w:tblHeader/>
        </w:trPr>
        <w:tc>
          <w:tcPr>
            <w:tcW w:w="3897" w:type="dxa"/>
          </w:tcPr>
          <w:p w14:paraId="0751C813" w14:textId="6346C480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7752F6E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4" w:type="dxa"/>
            <w:vAlign w:val="bottom"/>
          </w:tcPr>
          <w:p w14:paraId="15A98773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3BDFD41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66" w:type="dxa"/>
          </w:tcPr>
          <w:p w14:paraId="4AA95C1D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E3F9289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66" w:type="dxa"/>
            <w:vAlign w:val="bottom"/>
          </w:tcPr>
          <w:p w14:paraId="47E56EFB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7DF6B86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803970" w:rsidRPr="00E417B0" w14:paraId="61C8E737" w14:textId="77777777" w:rsidTr="000B4E38">
        <w:trPr>
          <w:tblHeader/>
        </w:trPr>
        <w:tc>
          <w:tcPr>
            <w:tcW w:w="3897" w:type="dxa"/>
          </w:tcPr>
          <w:p w14:paraId="0FB84EC6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2CB2C8AA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03970" w:rsidRPr="00E417B0" w14:paraId="3782853A" w14:textId="77777777" w:rsidTr="000B4E38">
        <w:tc>
          <w:tcPr>
            <w:tcW w:w="3897" w:type="dxa"/>
            <w:vAlign w:val="bottom"/>
          </w:tcPr>
          <w:p w14:paraId="735B116D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417B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61" w:type="dxa"/>
          </w:tcPr>
          <w:p w14:paraId="07B88ABF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4DAF7683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F62511C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59CE90FD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49D1060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788A243D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  <w:vAlign w:val="bottom"/>
          </w:tcPr>
          <w:p w14:paraId="669D318B" w14:textId="77777777" w:rsidR="00803970" w:rsidRPr="00E417B0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A1EE0" w:rsidRPr="00E417B0" w14:paraId="710808DA" w14:textId="77777777" w:rsidTr="000B4E38">
        <w:trPr>
          <w:trHeight w:val="353"/>
        </w:trPr>
        <w:tc>
          <w:tcPr>
            <w:tcW w:w="3897" w:type="dxa"/>
            <w:vAlign w:val="bottom"/>
          </w:tcPr>
          <w:p w14:paraId="253DD2D8" w14:textId="77777777" w:rsidR="00DA1EE0" w:rsidRPr="00E417B0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417B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061" w:type="dxa"/>
            <w:vAlign w:val="bottom"/>
          </w:tcPr>
          <w:p w14:paraId="4FCE7AF7" w14:textId="1FC2247E" w:rsidR="00DA1EE0" w:rsidRPr="00A67A8E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5,880</w:t>
            </w:r>
          </w:p>
        </w:tc>
        <w:tc>
          <w:tcPr>
            <w:tcW w:w="244" w:type="dxa"/>
            <w:vAlign w:val="bottom"/>
          </w:tcPr>
          <w:p w14:paraId="3F502F0C" w14:textId="77777777" w:rsidR="00DA1EE0" w:rsidRPr="00E417B0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229A69F" w14:textId="77777777" w:rsidR="00DA1EE0" w:rsidRPr="00E417B0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15,451</w:t>
            </w:r>
          </w:p>
        </w:tc>
        <w:tc>
          <w:tcPr>
            <w:tcW w:w="266" w:type="dxa"/>
            <w:vAlign w:val="bottom"/>
          </w:tcPr>
          <w:p w14:paraId="12E9CB46" w14:textId="77777777" w:rsidR="00DA1EE0" w:rsidRPr="00E417B0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E280809" w14:textId="6D2A48D7" w:rsidR="00DA1EE0" w:rsidRPr="00E417B0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5,880</w:t>
            </w:r>
          </w:p>
        </w:tc>
        <w:tc>
          <w:tcPr>
            <w:tcW w:w="266" w:type="dxa"/>
            <w:vAlign w:val="bottom"/>
          </w:tcPr>
          <w:p w14:paraId="50C91650" w14:textId="77777777" w:rsidR="00DA1EE0" w:rsidRPr="00E417B0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D69DB1F" w14:textId="77777777" w:rsidR="00DA1EE0" w:rsidRPr="00E417B0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15,451</w:t>
            </w:r>
          </w:p>
        </w:tc>
      </w:tr>
      <w:tr w:rsidR="00DA1EE0" w:rsidRPr="0002765C" w14:paraId="51F0BE17" w14:textId="77777777" w:rsidTr="000B4E38">
        <w:tc>
          <w:tcPr>
            <w:tcW w:w="3897" w:type="dxa"/>
            <w:vAlign w:val="bottom"/>
          </w:tcPr>
          <w:p w14:paraId="5C48962B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</w:tcPr>
          <w:p w14:paraId="67B5DCF0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46E9E3EA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5D96419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4FE1CFA0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4E6FDF9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4CAA12EC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3A4BCEE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1EE0" w:rsidRPr="00732BC3" w14:paraId="515A7E88" w14:textId="77777777" w:rsidTr="000B4E38">
        <w:tc>
          <w:tcPr>
            <w:tcW w:w="3897" w:type="dxa"/>
            <w:vAlign w:val="bottom"/>
          </w:tcPr>
          <w:p w14:paraId="1BB96B1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061" w:type="dxa"/>
          </w:tcPr>
          <w:p w14:paraId="334D6EE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3CA453D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730E9E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A89D60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4E48A3C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E97E28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3DB5BB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EE0" w:rsidRPr="00732BC3" w14:paraId="7E21FB43" w14:textId="77777777" w:rsidTr="000B4E38">
        <w:tc>
          <w:tcPr>
            <w:tcW w:w="3897" w:type="dxa"/>
            <w:vAlign w:val="bottom"/>
          </w:tcPr>
          <w:p w14:paraId="17B4F55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061" w:type="dxa"/>
          </w:tcPr>
          <w:p w14:paraId="14349420" w14:textId="75FEB8AE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44" w:type="dxa"/>
          </w:tcPr>
          <w:p w14:paraId="402345B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436A99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66" w:type="dxa"/>
            <w:vAlign w:val="bottom"/>
          </w:tcPr>
          <w:p w14:paraId="6014E87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D26D235" w14:textId="72FB3E50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66" w:type="dxa"/>
          </w:tcPr>
          <w:p w14:paraId="755AFED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EEF51CD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DA1EE0" w:rsidRPr="00732BC3" w14:paraId="26C36D6D" w14:textId="77777777" w:rsidTr="000B4E38">
        <w:tc>
          <w:tcPr>
            <w:tcW w:w="3897" w:type="dxa"/>
            <w:vAlign w:val="bottom"/>
          </w:tcPr>
          <w:p w14:paraId="78B138B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061" w:type="dxa"/>
          </w:tcPr>
          <w:p w14:paraId="41D9BC97" w14:textId="47FFF348" w:rsidR="00DA1EE0" w:rsidRPr="00732BC3" w:rsidDel="00F1579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44" w:type="dxa"/>
          </w:tcPr>
          <w:p w14:paraId="5924CD4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3E460F4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66" w:type="dxa"/>
            <w:vAlign w:val="bottom"/>
          </w:tcPr>
          <w:p w14:paraId="1B685F0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E11BF00" w14:textId="52E49B2D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66" w:type="dxa"/>
          </w:tcPr>
          <w:p w14:paraId="59D90C5C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6BC097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</w:t>
            </w:r>
          </w:p>
        </w:tc>
      </w:tr>
      <w:tr w:rsidR="00DA1EE0" w:rsidRPr="00732BC3" w14:paraId="58617EAE" w14:textId="77777777" w:rsidTr="000B4E38">
        <w:tc>
          <w:tcPr>
            <w:tcW w:w="3897" w:type="dxa"/>
            <w:vAlign w:val="bottom"/>
          </w:tcPr>
          <w:p w14:paraId="3249B0C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1061" w:type="dxa"/>
          </w:tcPr>
          <w:p w14:paraId="500EEB3A" w14:textId="4124E59A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29,855</w:t>
            </w:r>
          </w:p>
        </w:tc>
        <w:tc>
          <w:tcPr>
            <w:tcW w:w="244" w:type="dxa"/>
          </w:tcPr>
          <w:p w14:paraId="6762E75C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852A5B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19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,121</w:t>
            </w:r>
          </w:p>
        </w:tc>
        <w:tc>
          <w:tcPr>
            <w:tcW w:w="266" w:type="dxa"/>
            <w:vAlign w:val="bottom"/>
          </w:tcPr>
          <w:p w14:paraId="75AC298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8C22E41" w14:textId="4E716A08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29,855</w:t>
            </w:r>
          </w:p>
        </w:tc>
        <w:tc>
          <w:tcPr>
            <w:tcW w:w="266" w:type="dxa"/>
          </w:tcPr>
          <w:p w14:paraId="7C756A8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F847AA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19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,121</w:t>
            </w:r>
          </w:p>
        </w:tc>
      </w:tr>
      <w:tr w:rsidR="00DA1EE0" w:rsidRPr="00732BC3" w14:paraId="7687392A" w14:textId="77777777" w:rsidTr="000B4E38">
        <w:tc>
          <w:tcPr>
            <w:tcW w:w="3897" w:type="dxa"/>
            <w:vAlign w:val="bottom"/>
          </w:tcPr>
          <w:p w14:paraId="2F45AD4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61" w:type="dxa"/>
          </w:tcPr>
          <w:p w14:paraId="1F15755B" w14:textId="3A3B0A21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543E181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82EC33D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6504EFE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974243F" w14:textId="1F816475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67,150</w:t>
            </w:r>
          </w:p>
        </w:tc>
        <w:tc>
          <w:tcPr>
            <w:tcW w:w="266" w:type="dxa"/>
            <w:vAlign w:val="bottom"/>
          </w:tcPr>
          <w:p w14:paraId="479F489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4B1DD6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43,164</w:t>
            </w:r>
          </w:p>
        </w:tc>
      </w:tr>
      <w:tr w:rsidR="00DA1EE0" w:rsidRPr="00732BC3" w14:paraId="78B0EA8F" w14:textId="77777777" w:rsidTr="000B4E38">
        <w:tc>
          <w:tcPr>
            <w:tcW w:w="3897" w:type="dxa"/>
            <w:vAlign w:val="bottom"/>
          </w:tcPr>
          <w:p w14:paraId="3CA8F96B" w14:textId="07449AAD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61" w:type="dxa"/>
          </w:tcPr>
          <w:p w14:paraId="39754CC5" w14:textId="08C289F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30,817</w:t>
            </w:r>
          </w:p>
        </w:tc>
        <w:tc>
          <w:tcPr>
            <w:tcW w:w="244" w:type="dxa"/>
          </w:tcPr>
          <w:p w14:paraId="640F05AB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F5964BD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82,610</w:t>
            </w:r>
          </w:p>
        </w:tc>
        <w:tc>
          <w:tcPr>
            <w:tcW w:w="266" w:type="dxa"/>
            <w:vAlign w:val="bottom"/>
          </w:tcPr>
          <w:p w14:paraId="137A648E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705069" w14:textId="432943EC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30,817</w:t>
            </w:r>
          </w:p>
        </w:tc>
        <w:tc>
          <w:tcPr>
            <w:tcW w:w="266" w:type="dxa"/>
          </w:tcPr>
          <w:p w14:paraId="44C9A82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744E27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82,610</w:t>
            </w:r>
          </w:p>
        </w:tc>
      </w:tr>
      <w:tr w:rsidR="00DA1EE0" w:rsidRPr="00732BC3" w14:paraId="40F809EC" w14:textId="77777777" w:rsidTr="000B4E38">
        <w:tc>
          <w:tcPr>
            <w:tcW w:w="3897" w:type="dxa"/>
          </w:tcPr>
          <w:p w14:paraId="77B728C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เงินรับฝาก</w:t>
            </w:r>
          </w:p>
        </w:tc>
        <w:tc>
          <w:tcPr>
            <w:tcW w:w="1061" w:type="dxa"/>
          </w:tcPr>
          <w:p w14:paraId="48A3A25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489709C4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655E863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764F8F9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543B89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</w:tcPr>
          <w:p w14:paraId="720D7010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  <w:vAlign w:val="bottom"/>
          </w:tcPr>
          <w:p w14:paraId="089115A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A1EE0" w:rsidRPr="00732BC3" w14:paraId="10C05A9F" w14:textId="77777777" w:rsidTr="000B4E38">
        <w:tc>
          <w:tcPr>
            <w:tcW w:w="3897" w:type="dxa"/>
          </w:tcPr>
          <w:p w14:paraId="06A1784E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061" w:type="dxa"/>
          </w:tcPr>
          <w:p w14:paraId="7B910C71" w14:textId="3A7D1205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1,459,651</w:t>
            </w:r>
          </w:p>
        </w:tc>
        <w:tc>
          <w:tcPr>
            <w:tcW w:w="244" w:type="dxa"/>
          </w:tcPr>
          <w:p w14:paraId="06974F8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5D2A6E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881,704</w:t>
            </w:r>
          </w:p>
        </w:tc>
        <w:tc>
          <w:tcPr>
            <w:tcW w:w="266" w:type="dxa"/>
            <w:vAlign w:val="bottom"/>
          </w:tcPr>
          <w:p w14:paraId="2D5A33AE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87D5793" w14:textId="78475F49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1,459,651</w:t>
            </w:r>
          </w:p>
        </w:tc>
        <w:tc>
          <w:tcPr>
            <w:tcW w:w="266" w:type="dxa"/>
          </w:tcPr>
          <w:p w14:paraId="7B95998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53015C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881,704</w:t>
            </w:r>
          </w:p>
        </w:tc>
      </w:tr>
      <w:tr w:rsidR="00DA1EE0" w:rsidRPr="00732BC3" w14:paraId="7C51F3D9" w14:textId="77777777" w:rsidTr="000B4E38">
        <w:tc>
          <w:tcPr>
            <w:tcW w:w="3897" w:type="dxa"/>
          </w:tcPr>
          <w:p w14:paraId="3E614BB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61" w:type="dxa"/>
          </w:tcPr>
          <w:p w14:paraId="35A3AAE4" w14:textId="170C5E30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2DFB1C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AB363E0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0F0B60A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874C5E" w14:textId="19EF7392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254,213</w:t>
            </w:r>
          </w:p>
        </w:tc>
        <w:tc>
          <w:tcPr>
            <w:tcW w:w="266" w:type="dxa"/>
          </w:tcPr>
          <w:p w14:paraId="5B89955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8338A6B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177,724</w:t>
            </w:r>
          </w:p>
        </w:tc>
      </w:tr>
      <w:tr w:rsidR="00DA1EE0" w:rsidRPr="00732BC3" w14:paraId="193E67A8" w14:textId="77777777" w:rsidTr="000B4E38">
        <w:tc>
          <w:tcPr>
            <w:tcW w:w="3897" w:type="dxa"/>
            <w:vAlign w:val="bottom"/>
          </w:tcPr>
          <w:p w14:paraId="6F04C8E3" w14:textId="01BBFB6B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61" w:type="dxa"/>
          </w:tcPr>
          <w:p w14:paraId="259B8C73" w14:textId="2474D3C4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1,300,983</w:t>
            </w:r>
          </w:p>
        </w:tc>
        <w:tc>
          <w:tcPr>
            <w:tcW w:w="244" w:type="dxa"/>
          </w:tcPr>
          <w:p w14:paraId="5B67E57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BDB6106" w14:textId="1548FD28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1,428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,472</w:t>
            </w:r>
          </w:p>
        </w:tc>
        <w:tc>
          <w:tcPr>
            <w:tcW w:w="266" w:type="dxa"/>
            <w:vAlign w:val="bottom"/>
          </w:tcPr>
          <w:p w14:paraId="6A25E5A4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AE7A2D6" w14:textId="772741DE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1,300,983</w:t>
            </w:r>
          </w:p>
        </w:tc>
        <w:tc>
          <w:tcPr>
            <w:tcW w:w="266" w:type="dxa"/>
          </w:tcPr>
          <w:p w14:paraId="335ED8E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8B4556F" w14:textId="2C2498FC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1,428,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DA1EE0" w:rsidRPr="00732BC3" w14:paraId="5F6494BD" w14:textId="77777777" w:rsidTr="000B4E38">
        <w:tc>
          <w:tcPr>
            <w:tcW w:w="3897" w:type="dxa"/>
          </w:tcPr>
          <w:p w14:paraId="0A1B53D4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1061" w:type="dxa"/>
          </w:tcPr>
          <w:p w14:paraId="556B9D8B" w14:textId="30ECC83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120,769</w:t>
            </w:r>
          </w:p>
        </w:tc>
        <w:tc>
          <w:tcPr>
            <w:tcW w:w="244" w:type="dxa"/>
          </w:tcPr>
          <w:p w14:paraId="1C87B9C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DF00BA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100,490</w:t>
            </w:r>
          </w:p>
        </w:tc>
        <w:tc>
          <w:tcPr>
            <w:tcW w:w="266" w:type="dxa"/>
            <w:vAlign w:val="bottom"/>
          </w:tcPr>
          <w:p w14:paraId="1CFBA3CB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CC756F8" w14:textId="71E7FDEA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120,769</w:t>
            </w:r>
          </w:p>
        </w:tc>
        <w:tc>
          <w:tcPr>
            <w:tcW w:w="266" w:type="dxa"/>
          </w:tcPr>
          <w:p w14:paraId="0660591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946778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100,490</w:t>
            </w:r>
          </w:p>
        </w:tc>
      </w:tr>
      <w:tr w:rsidR="00DA1EE0" w:rsidRPr="0002765C" w14:paraId="35CB6ECD" w14:textId="77777777" w:rsidTr="000B4E38">
        <w:tc>
          <w:tcPr>
            <w:tcW w:w="3897" w:type="dxa"/>
          </w:tcPr>
          <w:p w14:paraId="30AB0BED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</w:tcPr>
          <w:p w14:paraId="2CF540D7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57C5455B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6029850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6C9A103F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D6E4342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3A173D47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896A1D7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1EE0" w:rsidRPr="00732BC3" w14:paraId="2A9FD5B0" w14:textId="77777777" w:rsidTr="000B4E38">
        <w:tc>
          <w:tcPr>
            <w:tcW w:w="3897" w:type="dxa"/>
          </w:tcPr>
          <w:p w14:paraId="58668311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732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732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61" w:type="dxa"/>
          </w:tcPr>
          <w:p w14:paraId="6FBEFFC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D67AF5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DBE770B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EE9C40C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913058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9C71D8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6C47A9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EE0" w:rsidRPr="00732BC3" w14:paraId="16BBDAF0" w14:textId="77777777" w:rsidTr="000B4E38">
        <w:tc>
          <w:tcPr>
            <w:tcW w:w="3897" w:type="dxa"/>
            <w:vAlign w:val="bottom"/>
          </w:tcPr>
          <w:p w14:paraId="50D58AD1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1061" w:type="dxa"/>
          </w:tcPr>
          <w:p w14:paraId="2B3B5183" w14:textId="06C9C0CC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243,216</w:t>
            </w:r>
          </w:p>
        </w:tc>
        <w:tc>
          <w:tcPr>
            <w:tcW w:w="244" w:type="dxa"/>
          </w:tcPr>
          <w:p w14:paraId="1DB2E36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2CAFE4B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192,664</w:t>
            </w:r>
          </w:p>
        </w:tc>
        <w:tc>
          <w:tcPr>
            <w:tcW w:w="266" w:type="dxa"/>
            <w:vAlign w:val="bottom"/>
          </w:tcPr>
          <w:p w14:paraId="708A8A90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DF2B851" w14:textId="7CA616C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243,216</w:t>
            </w:r>
          </w:p>
        </w:tc>
        <w:tc>
          <w:tcPr>
            <w:tcW w:w="266" w:type="dxa"/>
          </w:tcPr>
          <w:p w14:paraId="3395B49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113E1BC4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192,664</w:t>
            </w:r>
          </w:p>
        </w:tc>
      </w:tr>
      <w:tr w:rsidR="00DA1EE0" w:rsidRPr="0002765C" w14:paraId="6F482FFF" w14:textId="77777777" w:rsidTr="000B4E38">
        <w:tc>
          <w:tcPr>
            <w:tcW w:w="3897" w:type="dxa"/>
          </w:tcPr>
          <w:p w14:paraId="3FCAED86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1" w:type="dxa"/>
          </w:tcPr>
          <w:p w14:paraId="6706FA54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1BE61C1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FB8D88B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01582584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DA3E457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037B979B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773C48D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1EE0" w:rsidRPr="00732BC3" w14:paraId="5921AD6E" w14:textId="77777777" w:rsidTr="000B4E38">
        <w:tc>
          <w:tcPr>
            <w:tcW w:w="3897" w:type="dxa"/>
          </w:tcPr>
          <w:p w14:paraId="3F6638D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61" w:type="dxa"/>
          </w:tcPr>
          <w:p w14:paraId="4F9F0C2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23A15C81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006686C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784D1F76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41BCE14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</w:tcPr>
          <w:p w14:paraId="061B99A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</w:tcPr>
          <w:p w14:paraId="6BE20689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A1EE0" w:rsidRPr="00732BC3" w14:paraId="158EDF03" w14:textId="77777777" w:rsidTr="000B4E38">
        <w:tc>
          <w:tcPr>
            <w:tcW w:w="3897" w:type="dxa"/>
          </w:tcPr>
          <w:p w14:paraId="7C0731F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61" w:type="dxa"/>
          </w:tcPr>
          <w:p w14:paraId="3B13FAB7" w14:textId="6D6B9592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2,487,89</w:t>
            </w:r>
            <w:r w:rsidR="00E706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4" w:type="dxa"/>
          </w:tcPr>
          <w:p w14:paraId="0886043E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185D761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773,85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66" w:type="dxa"/>
            <w:vAlign w:val="bottom"/>
          </w:tcPr>
          <w:p w14:paraId="5489548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337DCEDD" w14:textId="57EB3AA1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2,487,89</w:t>
            </w:r>
            <w:r w:rsidR="00E706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6" w:type="dxa"/>
          </w:tcPr>
          <w:p w14:paraId="7C75B0C0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</w:tcPr>
          <w:p w14:paraId="4A0AA5FE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773,85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DA1EE0" w:rsidRPr="00732BC3" w14:paraId="0B3DE9EE" w14:textId="77777777" w:rsidTr="000B4E38">
        <w:tc>
          <w:tcPr>
            <w:tcW w:w="3897" w:type="dxa"/>
          </w:tcPr>
          <w:p w14:paraId="250E327C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061" w:type="dxa"/>
          </w:tcPr>
          <w:p w14:paraId="2CB381F6" w14:textId="6E1B9355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118,184</w:t>
            </w:r>
          </w:p>
        </w:tc>
        <w:tc>
          <w:tcPr>
            <w:tcW w:w="244" w:type="dxa"/>
          </w:tcPr>
          <w:p w14:paraId="7D8D75B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36E99B90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116,078</w:t>
            </w:r>
          </w:p>
        </w:tc>
        <w:tc>
          <w:tcPr>
            <w:tcW w:w="266" w:type="dxa"/>
            <w:vAlign w:val="bottom"/>
          </w:tcPr>
          <w:p w14:paraId="3B01B210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4B18E5FB" w14:textId="3EF75AEC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118,184</w:t>
            </w:r>
          </w:p>
        </w:tc>
        <w:tc>
          <w:tcPr>
            <w:tcW w:w="266" w:type="dxa"/>
          </w:tcPr>
          <w:p w14:paraId="153BA3AE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</w:tcPr>
          <w:p w14:paraId="2C03075B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116,078</w:t>
            </w:r>
          </w:p>
        </w:tc>
      </w:tr>
      <w:tr w:rsidR="00DA1EE0" w:rsidRPr="0002765C" w14:paraId="7F12FA4B" w14:textId="77777777" w:rsidTr="000B4E38">
        <w:tc>
          <w:tcPr>
            <w:tcW w:w="3897" w:type="dxa"/>
          </w:tcPr>
          <w:p w14:paraId="426A3EA9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00F2C020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44" w:type="dxa"/>
          </w:tcPr>
          <w:p w14:paraId="7BC14039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3FC9B82E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38AB8A43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27E4061B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6" w:type="dxa"/>
          </w:tcPr>
          <w:p w14:paraId="71CB0482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49" w:type="dxa"/>
            <w:vAlign w:val="bottom"/>
          </w:tcPr>
          <w:p w14:paraId="1478F31A" w14:textId="77777777" w:rsidR="00DA1EE0" w:rsidRPr="008F03B2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A1EE0" w:rsidRPr="00732BC3" w14:paraId="6051ABB5" w14:textId="77777777" w:rsidTr="000B4E38">
        <w:tc>
          <w:tcPr>
            <w:tcW w:w="3897" w:type="dxa"/>
          </w:tcPr>
          <w:p w14:paraId="614407F5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1061" w:type="dxa"/>
            <w:vAlign w:val="bottom"/>
          </w:tcPr>
          <w:p w14:paraId="09F21A3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27E3C1FD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6795C7D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7821A25B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D5E6FED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</w:tcPr>
          <w:p w14:paraId="6AF89C1B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  <w:vAlign w:val="bottom"/>
          </w:tcPr>
          <w:p w14:paraId="5E899CC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DA1EE0" w:rsidRPr="00732BC3" w14:paraId="2DC367D7" w14:textId="77777777" w:rsidTr="000B4E38">
        <w:tc>
          <w:tcPr>
            <w:tcW w:w="3897" w:type="dxa"/>
          </w:tcPr>
          <w:p w14:paraId="383517EB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061" w:type="dxa"/>
          </w:tcPr>
          <w:p w14:paraId="67E3720D" w14:textId="32F01D5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47,791</w:t>
            </w:r>
          </w:p>
        </w:tc>
        <w:tc>
          <w:tcPr>
            <w:tcW w:w="244" w:type="dxa"/>
          </w:tcPr>
          <w:p w14:paraId="1B9B5B34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206A4BF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4,861</w:t>
            </w:r>
          </w:p>
        </w:tc>
        <w:tc>
          <w:tcPr>
            <w:tcW w:w="266" w:type="dxa"/>
            <w:vAlign w:val="bottom"/>
          </w:tcPr>
          <w:p w14:paraId="43EAF87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84AFF91" w14:textId="3F69BDB2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47,791</w:t>
            </w:r>
          </w:p>
        </w:tc>
        <w:tc>
          <w:tcPr>
            <w:tcW w:w="266" w:type="dxa"/>
          </w:tcPr>
          <w:p w14:paraId="603B2DB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9550591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4,861</w:t>
            </w:r>
          </w:p>
        </w:tc>
      </w:tr>
      <w:tr w:rsidR="00DA1EE0" w:rsidRPr="00732BC3" w14:paraId="4989812A" w14:textId="77777777" w:rsidTr="000B4E38">
        <w:tc>
          <w:tcPr>
            <w:tcW w:w="3897" w:type="dxa"/>
            <w:vAlign w:val="bottom"/>
          </w:tcPr>
          <w:p w14:paraId="3C73669E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1061" w:type="dxa"/>
          </w:tcPr>
          <w:p w14:paraId="32348820" w14:textId="40A25704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2,766</w:t>
            </w:r>
          </w:p>
        </w:tc>
        <w:tc>
          <w:tcPr>
            <w:tcW w:w="244" w:type="dxa"/>
          </w:tcPr>
          <w:p w14:paraId="24570D77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AAC5FE7" w14:textId="7966F8F9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66" w:type="dxa"/>
            <w:vAlign w:val="bottom"/>
          </w:tcPr>
          <w:p w14:paraId="01E7FA50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B7A76ED" w14:textId="48E64C90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2,766</w:t>
            </w:r>
          </w:p>
        </w:tc>
        <w:tc>
          <w:tcPr>
            <w:tcW w:w="266" w:type="dxa"/>
          </w:tcPr>
          <w:p w14:paraId="64312DD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DB8E72D" w14:textId="4F4CFA76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DA1EE0" w:rsidRPr="00732BC3" w14:paraId="2B095DC8" w14:textId="77777777" w:rsidTr="000B4E38">
        <w:tc>
          <w:tcPr>
            <w:tcW w:w="3897" w:type="dxa"/>
          </w:tcPr>
          <w:p w14:paraId="3B2CFD9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61" w:type="dxa"/>
          </w:tcPr>
          <w:p w14:paraId="4809D283" w14:textId="279A8651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BDDD610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86A01EC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25D899F8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19793C4" w14:textId="7B2D182F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64,614</w:t>
            </w:r>
          </w:p>
        </w:tc>
        <w:tc>
          <w:tcPr>
            <w:tcW w:w="266" w:type="dxa"/>
          </w:tcPr>
          <w:p w14:paraId="2F0C836C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E1A891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36,942</w:t>
            </w:r>
          </w:p>
        </w:tc>
      </w:tr>
      <w:tr w:rsidR="00DA1EE0" w:rsidRPr="00732BC3" w14:paraId="254D3845" w14:textId="77777777" w:rsidTr="000B4E38">
        <w:tc>
          <w:tcPr>
            <w:tcW w:w="3897" w:type="dxa"/>
            <w:vAlign w:val="bottom"/>
          </w:tcPr>
          <w:p w14:paraId="215F8282" w14:textId="6133D44A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61" w:type="dxa"/>
          </w:tcPr>
          <w:p w14:paraId="681E83F0" w14:textId="6FCF8FA6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4,924</w:t>
            </w:r>
          </w:p>
        </w:tc>
        <w:tc>
          <w:tcPr>
            <w:tcW w:w="244" w:type="dxa"/>
          </w:tcPr>
          <w:p w14:paraId="75B8740D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049016C" w14:textId="3EAEDF0B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2,828</w:t>
            </w:r>
          </w:p>
        </w:tc>
        <w:tc>
          <w:tcPr>
            <w:tcW w:w="266" w:type="dxa"/>
            <w:vAlign w:val="bottom"/>
          </w:tcPr>
          <w:p w14:paraId="4BC858E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006CF55" w14:textId="346E2E31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4,924</w:t>
            </w:r>
          </w:p>
        </w:tc>
        <w:tc>
          <w:tcPr>
            <w:tcW w:w="266" w:type="dxa"/>
          </w:tcPr>
          <w:p w14:paraId="004CEC0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2207EE49" w14:textId="525F152A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2,828</w:t>
            </w:r>
          </w:p>
        </w:tc>
      </w:tr>
      <w:tr w:rsidR="00DA1EE0" w:rsidRPr="00732BC3" w14:paraId="6CF3776F" w14:textId="77777777" w:rsidTr="000B4E38">
        <w:tc>
          <w:tcPr>
            <w:tcW w:w="3897" w:type="dxa"/>
          </w:tcPr>
          <w:p w14:paraId="1E74777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1061" w:type="dxa"/>
          </w:tcPr>
          <w:p w14:paraId="75173C15" w14:textId="08C6CFD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244" w:type="dxa"/>
          </w:tcPr>
          <w:p w14:paraId="1768F282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02C28E3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66" w:type="dxa"/>
            <w:vAlign w:val="bottom"/>
          </w:tcPr>
          <w:p w14:paraId="29296721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4662E96" w14:textId="73936611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266" w:type="dxa"/>
          </w:tcPr>
          <w:p w14:paraId="4F1602EA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1A7A9D5B" w14:textId="77777777" w:rsidR="00DA1EE0" w:rsidRPr="00732BC3" w:rsidRDefault="00DA1EE0" w:rsidP="00DA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</w:tbl>
    <w:p w14:paraId="3FE1BB0B" w14:textId="77777777" w:rsidR="00423AC3" w:rsidRDefault="00423AC3" w:rsidP="006E7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02A488" w14:textId="0E2BF020" w:rsidR="00D5318D" w:rsidRDefault="00D72461" w:rsidP="006E7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F21966">
        <w:rPr>
          <w:rFonts w:ascii="Angsana New" w:hAnsi="Angsana New" w:cs="Angsana New" w:hint="cs"/>
          <w:sz w:val="28"/>
          <w:szCs w:val="28"/>
        </w:rPr>
        <w:t xml:space="preserve">30 </w:t>
      </w:r>
      <w:r w:rsidR="00F21966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F2196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</w:rPr>
        <w:t>256</w:t>
      </w:r>
      <w:r w:rsidR="00803970" w:rsidRPr="00732BC3">
        <w:rPr>
          <w:rFonts w:asciiTheme="majorBidi" w:hAnsiTheme="majorBidi" w:cstheme="majorBidi"/>
          <w:sz w:val="28"/>
          <w:szCs w:val="28"/>
        </w:rPr>
        <w:t>6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ตราสารหนี้ที่ออกและเงินกู้ยืมของธนาคารจากบริษัทใหญ่และผู้ถือหุ้นรายใหญ่มี</w:t>
      </w:r>
      <w:r w:rsidR="00621C9D">
        <w:rPr>
          <w:rFonts w:asciiTheme="majorBidi" w:hAnsiTheme="majorBidi" w:cstheme="majorBidi" w:hint="cs"/>
          <w:sz w:val="28"/>
          <w:szCs w:val="28"/>
          <w:cs/>
        </w:rPr>
        <w:t>มู</w:t>
      </w:r>
      <w:r w:rsidR="000E4039">
        <w:rPr>
          <w:rFonts w:asciiTheme="majorBidi" w:hAnsiTheme="majorBidi" w:cstheme="majorBidi" w:hint="cs"/>
          <w:sz w:val="28"/>
          <w:szCs w:val="28"/>
          <w:cs/>
        </w:rPr>
        <w:t>ล</w:t>
      </w:r>
      <w:r w:rsidR="000A6572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="006620EE">
        <w:rPr>
          <w:rFonts w:asciiTheme="majorBidi" w:hAnsiTheme="majorBidi" w:cstheme="majorBidi" w:hint="cs"/>
          <w:sz w:val="28"/>
          <w:szCs w:val="28"/>
          <w:cs/>
        </w:rPr>
        <w:t>ที่ตราไว้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EC245E">
        <w:rPr>
          <w:rFonts w:asciiTheme="majorBidi" w:hAnsiTheme="majorBidi" w:cstheme="majorBidi"/>
          <w:sz w:val="28"/>
          <w:szCs w:val="28"/>
        </w:rPr>
        <w:t xml:space="preserve">2,850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03970" w:rsidRPr="00732BC3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257EF">
        <w:rPr>
          <w:rFonts w:asciiTheme="majorBidi" w:hAnsiTheme="majorBidi" w:cstheme="majorBidi"/>
          <w:i/>
          <w:iCs/>
          <w:sz w:val="28"/>
          <w:szCs w:val="28"/>
        </w:rPr>
        <w:t xml:space="preserve">1,150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="00221AB2">
        <w:rPr>
          <w:rFonts w:asciiTheme="majorBidi" w:hAnsiTheme="majorBidi" w:cstheme="majorBidi" w:hint="cs"/>
          <w:sz w:val="28"/>
          <w:szCs w:val="28"/>
          <w:cs/>
        </w:rPr>
        <w:t>ข้อกำหนดและเงื่อนไข</w:t>
      </w:r>
      <w:r w:rsidR="00221AB2">
        <w:rPr>
          <w:rFonts w:asciiTheme="majorBidi" w:hAnsiTheme="majorBidi" w:cstheme="majorBidi" w:hint="cs"/>
          <w:b/>
          <w:sz w:val="28"/>
          <w:szCs w:val="28"/>
          <w:cs/>
        </w:rPr>
        <w:t>ของตราสาร</w:t>
      </w:r>
      <w:r w:rsidR="00841F5D">
        <w:rPr>
          <w:rFonts w:asciiTheme="majorBidi" w:hAnsiTheme="majorBidi" w:cstheme="majorBidi" w:hint="cs"/>
          <w:b/>
          <w:sz w:val="28"/>
          <w:szCs w:val="28"/>
          <w:cs/>
        </w:rPr>
        <w:t>หนี้</w:t>
      </w:r>
      <w:r w:rsidR="00221AB2">
        <w:rPr>
          <w:rFonts w:asciiTheme="majorBidi" w:hAnsiTheme="majorBidi" w:cstheme="majorBidi" w:hint="cs"/>
          <w:b/>
          <w:sz w:val="28"/>
          <w:szCs w:val="28"/>
          <w:cs/>
        </w:rPr>
        <w:t>ที่ออกและเงินกู้ยืมที่ออก</w:t>
      </w:r>
      <w:r w:rsidR="005D5895">
        <w:rPr>
          <w:rFonts w:asciiTheme="majorBidi" w:hAnsiTheme="majorBidi" w:cstheme="majorBidi" w:hint="cs"/>
          <w:b/>
          <w:sz w:val="28"/>
          <w:szCs w:val="28"/>
          <w:cs/>
        </w:rPr>
        <w:t>ใหม่</w:t>
      </w:r>
      <w:r w:rsidR="00221AB2">
        <w:rPr>
          <w:rFonts w:asciiTheme="majorBidi" w:hAnsiTheme="majorBidi" w:cstheme="majorBidi" w:hint="cs"/>
          <w:b/>
          <w:sz w:val="28"/>
          <w:szCs w:val="28"/>
          <w:cs/>
        </w:rPr>
        <w:t>ในระหว่างงวดเก้าเดือนสิ้นสุด</w:t>
      </w:r>
      <w:r w:rsidR="002B4147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="00221AB2" w:rsidRPr="00A67A8E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221AB2" w:rsidRPr="00A67A8E">
        <w:rPr>
          <w:rFonts w:asciiTheme="majorBidi" w:hAnsiTheme="majorBidi" w:cstheme="majorBidi"/>
          <w:bCs/>
          <w:sz w:val="28"/>
          <w:szCs w:val="28"/>
        </w:rPr>
        <w:t>30</w:t>
      </w:r>
      <w:r w:rsidR="00221AB2" w:rsidRPr="00CA3ED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221AB2" w:rsidRPr="00CA3ED3">
        <w:rPr>
          <w:rFonts w:asciiTheme="majorBidi" w:hAnsiTheme="majorBidi" w:cstheme="majorBidi" w:hint="cs"/>
          <w:b/>
          <w:sz w:val="28"/>
          <w:szCs w:val="28"/>
          <w:cs/>
        </w:rPr>
        <w:t>กันยายน</w:t>
      </w:r>
      <w:r w:rsidR="00221AB2" w:rsidRPr="00A67A8E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221AB2" w:rsidRPr="00A67A8E">
        <w:rPr>
          <w:rFonts w:asciiTheme="majorBidi" w:hAnsiTheme="majorBidi" w:cstheme="majorBidi"/>
          <w:bCs/>
          <w:sz w:val="28"/>
          <w:szCs w:val="28"/>
        </w:rPr>
        <w:t>2566</w:t>
      </w:r>
      <w:r w:rsidR="00221AB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221AB2">
        <w:rPr>
          <w:rFonts w:asciiTheme="majorBidi" w:hAnsiTheme="majorBidi" w:cstheme="majorBidi" w:hint="cs"/>
          <w:b/>
          <w:sz w:val="28"/>
          <w:szCs w:val="28"/>
          <w:cs/>
        </w:rPr>
        <w:t>เป็นไปตามที่เปิดเผยในหมายเหตุ</w:t>
      </w:r>
      <w:r w:rsidR="00CA3ED3">
        <w:rPr>
          <w:rFonts w:asciiTheme="majorBidi" w:hAnsiTheme="majorBidi" w:cstheme="majorBidi" w:hint="cs"/>
          <w:b/>
          <w:sz w:val="28"/>
          <w:szCs w:val="28"/>
          <w:cs/>
        </w:rPr>
        <w:t xml:space="preserve">ข้อ </w:t>
      </w:r>
      <w:r w:rsidR="00CA3ED3" w:rsidRPr="00A67A8E">
        <w:rPr>
          <w:rFonts w:asciiTheme="majorBidi" w:hAnsiTheme="majorBidi" w:cstheme="majorBidi"/>
          <w:bCs/>
          <w:sz w:val="28"/>
          <w:szCs w:val="28"/>
        </w:rPr>
        <w:t>10</w:t>
      </w:r>
    </w:p>
    <w:p w14:paraId="1E960FA5" w14:textId="77777777" w:rsidR="00554E1E" w:rsidRDefault="00554E1E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position w:val="1"/>
          <w:sz w:val="28"/>
          <w:szCs w:val="28"/>
          <w:cs/>
        </w:rPr>
      </w:pPr>
    </w:p>
    <w:p w14:paraId="07921988" w14:textId="31891B38" w:rsidR="00D72461" w:rsidRPr="00732BC3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732BC3">
        <w:rPr>
          <w:rFonts w:asciiTheme="majorBidi" w:hAnsiTheme="majorBidi" w:cstheme="majorBidi"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0AEA36D9" w14:textId="77777777" w:rsidR="00D72461" w:rsidRPr="001A4D40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B43A309" w14:textId="1BDACA4F" w:rsidR="001D45C5" w:rsidRPr="0031170A" w:rsidRDefault="001D45C5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31170A">
        <w:rPr>
          <w:rFonts w:ascii="Angsana New" w:hAnsi="Angsana New" w:cs="Angsana New"/>
          <w:b/>
          <w:sz w:val="28"/>
          <w:szCs w:val="28"/>
          <w:cs/>
        </w:rPr>
        <w:t>ณ วันท</w:t>
      </w:r>
      <w:r w:rsidR="00586F4C" w:rsidRPr="0031170A">
        <w:rPr>
          <w:rFonts w:ascii="Angsana New" w:hAnsi="Angsana New" w:cs="Angsana New"/>
          <w:b/>
          <w:sz w:val="28"/>
          <w:szCs w:val="28"/>
          <w:cs/>
        </w:rPr>
        <w:t>ี่</w:t>
      </w:r>
      <w:r w:rsidR="00505C22" w:rsidRPr="0031170A">
        <w:rPr>
          <w:rFonts w:ascii="Angsana New" w:hAnsi="Angsana New" w:cs="Angsana New"/>
          <w:bCs/>
          <w:sz w:val="28"/>
          <w:szCs w:val="28"/>
        </w:rPr>
        <w:t xml:space="preserve"> </w:t>
      </w:r>
      <w:r w:rsidR="00F21966" w:rsidRPr="0031170A">
        <w:rPr>
          <w:rFonts w:ascii="Angsana New" w:hAnsi="Angsana New" w:cs="Angsana New" w:hint="cs"/>
          <w:sz w:val="28"/>
          <w:szCs w:val="28"/>
        </w:rPr>
        <w:t xml:space="preserve">30 </w:t>
      </w:r>
      <w:r w:rsidR="00F21966" w:rsidRPr="0031170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F21966" w:rsidRPr="0031170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505C22" w:rsidRPr="0031170A">
        <w:rPr>
          <w:rFonts w:ascii="Angsana New" w:hAnsi="Angsana New" w:cs="Angsana New"/>
          <w:sz w:val="28"/>
          <w:szCs w:val="28"/>
        </w:rPr>
        <w:t xml:space="preserve">2566 </w:t>
      </w:r>
      <w:r w:rsidRPr="0031170A">
        <w:rPr>
          <w:rFonts w:ascii="Angsana New" w:hAnsi="Angsana New" w:cs="Angsana New"/>
          <w:b/>
          <w:sz w:val="28"/>
          <w:szCs w:val="28"/>
          <w:cs/>
        </w:rPr>
        <w:t xml:space="preserve">ธนาคารมีสัญญาเงินให้สินเชื่อแก่ผู้บริหารสำคัญของธนาคาร วงเงินรวม </w:t>
      </w:r>
      <w:r w:rsidR="00EC245E" w:rsidRPr="0031170A">
        <w:rPr>
          <w:rFonts w:ascii="Angsana New" w:hAnsi="Angsana New" w:cs="Angsana New"/>
          <w:bCs/>
          <w:sz w:val="28"/>
          <w:szCs w:val="28"/>
        </w:rPr>
        <w:t>16.9</w:t>
      </w:r>
      <w:r w:rsidR="00EC245E" w:rsidRPr="0031170A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Pr="0031170A">
        <w:rPr>
          <w:rFonts w:ascii="Angsana New" w:hAnsi="Angsana New" w:cs="Angsana New"/>
          <w:b/>
          <w:sz w:val="28"/>
          <w:szCs w:val="28"/>
          <w:cs/>
        </w:rPr>
        <w:t xml:space="preserve">ล้านบาท </w:t>
      </w:r>
      <w:r w:rsidR="00CB7734" w:rsidRPr="0031170A">
        <w:rPr>
          <w:rFonts w:ascii="Angsana New" w:hAnsi="Angsana New" w:cs="Angsana New"/>
          <w:b/>
          <w:sz w:val="28"/>
          <w:szCs w:val="28"/>
          <w:cs/>
        </w:rPr>
        <w:br/>
      </w:r>
      <w:r w:rsidR="00586F4C" w:rsidRPr="0031170A">
        <w:rPr>
          <w:rFonts w:ascii="Angsana New" w:hAnsi="Angsana New" w:cs="Angsana New"/>
          <w:b/>
          <w:i/>
          <w:iCs/>
          <w:sz w:val="28"/>
          <w:szCs w:val="28"/>
          <w:cs/>
        </w:rPr>
        <w:t>(</w:t>
      </w:r>
      <w:r w:rsidR="004F4026" w:rsidRPr="0031170A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529D4" w:rsidRPr="0031170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F4026" w:rsidRPr="0031170A">
        <w:rPr>
          <w:rFonts w:asciiTheme="majorBidi" w:hAnsiTheme="majorBidi" w:cstheme="majorBidi"/>
          <w:i/>
          <w:iCs/>
          <w:sz w:val="28"/>
          <w:szCs w:val="28"/>
          <w:cs/>
        </w:rPr>
        <w:t>ธันวาคม</w:t>
      </w:r>
      <w:r w:rsidR="00F21966" w:rsidRPr="0031170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05C22" w:rsidRPr="0031170A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586F4C" w:rsidRPr="0031170A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4F4026" w:rsidRPr="0031170A">
        <w:rPr>
          <w:rFonts w:asciiTheme="majorBidi" w:hAnsiTheme="majorBidi" w:cstheme="majorBidi"/>
          <w:i/>
          <w:iCs/>
          <w:sz w:val="28"/>
          <w:szCs w:val="28"/>
        </w:rPr>
        <w:t xml:space="preserve"> 16.9 </w:t>
      </w:r>
      <w:r w:rsidRPr="0031170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31170A">
        <w:rPr>
          <w:rFonts w:ascii="Angsana New" w:hAnsi="Angsana New" w:cs="Angsana New"/>
          <w:b/>
          <w:i/>
          <w:iCs/>
          <w:sz w:val="28"/>
          <w:szCs w:val="28"/>
          <w:cs/>
        </w:rPr>
        <w:t>)</w:t>
      </w:r>
      <w:r w:rsidRPr="0031170A">
        <w:rPr>
          <w:rFonts w:ascii="Angsana New" w:hAnsi="Angsana New" w:cs="Angsana New"/>
          <w:b/>
          <w:sz w:val="28"/>
          <w:szCs w:val="28"/>
          <w:cs/>
        </w:rPr>
        <w:t xml:space="preserve"> อายุ</w:t>
      </w:r>
      <w:r w:rsidRPr="0031170A">
        <w:rPr>
          <w:rFonts w:ascii="Angsana New" w:hAnsi="Angsana New" w:cs="Angsana New"/>
          <w:sz w:val="28"/>
          <w:szCs w:val="28"/>
          <w:cs/>
        </w:rPr>
        <w:t>สัญญา</w:t>
      </w:r>
      <w:r w:rsidR="00DF444C" w:rsidRPr="0031170A">
        <w:rPr>
          <w:rFonts w:ascii="Angsana New" w:hAnsi="Angsana New" w:cs="Angsana New"/>
          <w:sz w:val="28"/>
          <w:szCs w:val="28"/>
        </w:rPr>
        <w:t xml:space="preserve"> 5</w:t>
      </w:r>
      <w:r w:rsidR="00B8279F" w:rsidRPr="0031170A">
        <w:rPr>
          <w:rFonts w:ascii="Angsana New" w:hAnsi="Angsana New" w:cs="Angsana New"/>
          <w:sz w:val="28"/>
          <w:szCs w:val="28"/>
        </w:rPr>
        <w:t xml:space="preserve"> </w:t>
      </w:r>
      <w:r w:rsidR="00DF444C" w:rsidRPr="0031170A">
        <w:rPr>
          <w:rFonts w:ascii="Angsana New" w:hAnsi="Angsana New" w:cs="Angsana New"/>
          <w:sz w:val="28"/>
          <w:szCs w:val="28"/>
        </w:rPr>
        <w:t>-</w:t>
      </w:r>
      <w:r w:rsidR="00B8279F" w:rsidRPr="0031170A">
        <w:rPr>
          <w:rFonts w:ascii="Angsana New" w:hAnsi="Angsana New" w:cs="Angsana New"/>
          <w:sz w:val="28"/>
          <w:szCs w:val="28"/>
        </w:rPr>
        <w:t xml:space="preserve"> </w:t>
      </w:r>
      <w:r w:rsidR="00DF444C" w:rsidRPr="0031170A">
        <w:rPr>
          <w:rFonts w:ascii="Angsana New" w:hAnsi="Angsana New" w:cs="Angsana New"/>
          <w:sz w:val="28"/>
          <w:szCs w:val="28"/>
        </w:rPr>
        <w:t>6</w:t>
      </w:r>
      <w:r w:rsidRPr="0031170A">
        <w:rPr>
          <w:rFonts w:ascii="Angsana New" w:hAnsi="Angsana New" w:cs="Angsana New"/>
          <w:b/>
          <w:sz w:val="28"/>
          <w:szCs w:val="28"/>
          <w:cs/>
        </w:rPr>
        <w:t xml:space="preserve"> ปี อัตราดอกเบี้ยเป็นไปตามอัตราสวัสดิการพนักงาน ธนาคารถือที่อยู่อาศัยและยานพาหนะเป็นหลักประกัน</w:t>
      </w:r>
    </w:p>
    <w:p w14:paraId="0CD24D6A" w14:textId="77777777" w:rsidR="001D45C5" w:rsidRPr="001A4D40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position w:val="1"/>
          <w:sz w:val="28"/>
          <w:szCs w:val="28"/>
        </w:rPr>
      </w:pPr>
    </w:p>
    <w:p w14:paraId="7AF0975F" w14:textId="77777777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D45C5">
        <w:rPr>
          <w:rFonts w:asciiTheme="majorBidi" w:hAnsiTheme="majorBidi" w:cs="Angsana New" w:hint="cs"/>
          <w:b/>
          <w:position w:val="1"/>
          <w:sz w:val="28"/>
          <w:szCs w:val="28"/>
          <w:cs/>
        </w:rPr>
        <w:lastRenderedPageBreak/>
        <w:t>ธนาคาร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ให้บริการรับฝากเงินแก่บุคคลหรือกิจการที่เกี่ยวข้องกันหลายราย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อัตราดอกเบี้ยเป็นไปตามราคาที่ตกลงกันในแต่ละสัญญา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</w:p>
    <w:p w14:paraId="7AEC1CBB" w14:textId="77777777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7B1BD0C" w14:textId="48AB488B" w:rsidR="001D45C5" w:rsidRPr="0031170A" w:rsidRDefault="001D45C5" w:rsidP="00496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ธนาคารมีสัญญาการให้บริการเป็นตัวแทนจำหน่ายผลิตภัณฑ์ประกันชีวิต</w:t>
      </w:r>
      <w:r w:rsidR="00496925" w:rsidRPr="0031170A">
        <w:rPr>
          <w:rFonts w:asciiTheme="majorBidi" w:hAnsiTheme="majorBidi" w:cs="Angsana New" w:hint="cs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ประกันสุขภาพ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และประกันภัยกับผู้ถือหุ้</w:t>
      </w:r>
      <w:r w:rsidR="00496925" w:rsidRPr="0031170A">
        <w:rPr>
          <w:rFonts w:asciiTheme="majorBidi" w:hAnsiTheme="majorBidi" w:cs="Angsana New" w:hint="cs"/>
          <w:b/>
          <w:sz w:val="28"/>
          <w:szCs w:val="28"/>
          <w:cs/>
        </w:rPr>
        <w:t>น</w:t>
      </w:r>
      <w:r w:rsidR="00496925" w:rsidRPr="0031170A">
        <w:rPr>
          <w:rFonts w:asciiTheme="majorBidi" w:hAnsiTheme="majorBidi" w:cs="Angsana New"/>
          <w:b/>
          <w:sz w:val="28"/>
          <w:szCs w:val="28"/>
          <w:cs/>
        </w:rPr>
        <w:br/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รายใหญ่และกิจการ</w:t>
      </w:r>
      <w:r w:rsidR="00841F5D">
        <w:rPr>
          <w:rFonts w:asciiTheme="majorBidi" w:hAnsiTheme="majorBidi" w:cs="Angsana New" w:hint="cs"/>
          <w:b/>
          <w:sz w:val="28"/>
          <w:szCs w:val="28"/>
          <w:cs/>
        </w:rPr>
        <w:t>อื่น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ที่เกี่ยวข้องกัน</w:t>
      </w:r>
      <w:r w:rsidR="00841F5D">
        <w:rPr>
          <w:rFonts w:asciiTheme="majorBidi" w:hAnsiTheme="majorBidi" w:cs="Angsana New" w:hint="cs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ธนาคารจะได้รับค่านายหน้าและค่าส่งเสริมการตลาดตามอัตราที่ระบุในสัญญา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อัตราค่านายหน้าจะกำหนดเป็นรายผลิตภัณฑ์โดยไม่มีกำหนดอายุสัญญา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สัญญาการส่งเสริมการตลาดมีอายุสัญญา</w:t>
      </w:r>
      <w:r w:rsidR="00494A37" w:rsidRPr="0031170A">
        <w:rPr>
          <w:rFonts w:asciiTheme="majorBidi" w:hAnsiTheme="majorBidi" w:cs="Angsana New" w:hint="cs"/>
          <w:bCs/>
          <w:sz w:val="28"/>
          <w:szCs w:val="28"/>
          <w:cs/>
        </w:rPr>
        <w:t xml:space="preserve"> </w:t>
      </w:r>
      <w:r w:rsidR="00494A37" w:rsidRPr="0031170A">
        <w:rPr>
          <w:rFonts w:asciiTheme="majorBidi" w:hAnsiTheme="majorBidi" w:cs="Angsana New"/>
          <w:bCs/>
          <w:sz w:val="28"/>
          <w:szCs w:val="28"/>
        </w:rPr>
        <w:t xml:space="preserve">1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ปี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</w:p>
    <w:p w14:paraId="08AE5B6A" w14:textId="77777777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3F5B41F" w14:textId="49EE0F44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ธนาคารมีสัญญาการให้บริการกับบริษัทย่อยหลายฉบับ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ประกอบด้วยสัญญาให้บริการยืนยันตัวตนและตรวจสอบข้อเท็จจริงเกี่ยวกับลูกค้า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สัญญาจ้างประชาสัมพันธ์และแนะนำผลิตภัณฑ์บนกระเป๋าเงินอิเล็กทรอนิกส์ไมโครเพย์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/>
          <w:bCs/>
          <w:sz w:val="28"/>
          <w:szCs w:val="28"/>
          <w:cs/>
        </w:rPr>
        <w:t>(</w:t>
      </w:r>
      <w:r w:rsidRPr="0031170A">
        <w:rPr>
          <w:rFonts w:asciiTheme="majorBidi" w:hAnsiTheme="majorBidi" w:cstheme="majorBidi"/>
          <w:bCs/>
          <w:sz w:val="28"/>
          <w:szCs w:val="28"/>
        </w:rPr>
        <w:t xml:space="preserve">Micro Pay </w:t>
      </w:r>
      <w:r w:rsidR="00DF444C" w:rsidRPr="0031170A">
        <w:rPr>
          <w:rFonts w:asciiTheme="majorBidi" w:hAnsiTheme="majorBidi" w:cstheme="majorBidi"/>
          <w:bCs/>
          <w:sz w:val="28"/>
          <w:szCs w:val="28"/>
        </w:rPr>
        <w:br/>
      </w:r>
      <w:r w:rsidRPr="0031170A">
        <w:rPr>
          <w:rFonts w:asciiTheme="majorBidi" w:hAnsiTheme="majorBidi" w:cstheme="majorBidi"/>
          <w:bCs/>
          <w:sz w:val="28"/>
          <w:szCs w:val="28"/>
        </w:rPr>
        <w:t>e-Wallet)</w:t>
      </w:r>
      <w:r w:rsidRPr="0031170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และสัญญา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theme="majorBidi"/>
          <w:bCs/>
          <w:sz w:val="28"/>
          <w:szCs w:val="28"/>
        </w:rPr>
        <w:t xml:space="preserve">Hosting Infrastructure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อายุสัญญา</w:t>
      </w:r>
      <w:r w:rsidR="007B6C15" w:rsidRPr="0031170A">
        <w:rPr>
          <w:rFonts w:asciiTheme="majorBidi" w:hAnsiTheme="majorBidi" w:cs="Angsana New"/>
          <w:b/>
          <w:sz w:val="28"/>
          <w:szCs w:val="28"/>
        </w:rPr>
        <w:t xml:space="preserve"> </w:t>
      </w:r>
      <w:r w:rsidR="007B6C15" w:rsidRPr="0031170A">
        <w:rPr>
          <w:rFonts w:asciiTheme="majorBidi" w:hAnsiTheme="majorBidi" w:cs="Angsana New"/>
          <w:bCs/>
          <w:sz w:val="28"/>
          <w:szCs w:val="28"/>
        </w:rPr>
        <w:t xml:space="preserve">2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ปี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ธนาคารจะได้รับค่าบริการตามที่ระบุในสัญญา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ค่าบริการจะมีการทบทวนทุกครั้งเมื่อครบกำหนดสัญญา</w:t>
      </w:r>
    </w:p>
    <w:p w14:paraId="240BCF19" w14:textId="77777777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414B0A5" w14:textId="6A9D3F23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ธนาคารมีสัญญาให้เช่าพื้นที่สำนักงานกับบริษัทใหญ่และบริษัทย่อย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อายุสัญญา</w:t>
      </w:r>
      <w:r w:rsidR="007B6C15" w:rsidRPr="0031170A">
        <w:rPr>
          <w:rFonts w:asciiTheme="majorBidi" w:hAnsiTheme="majorBidi" w:cs="Angsana New"/>
          <w:bCs/>
          <w:sz w:val="28"/>
          <w:szCs w:val="28"/>
        </w:rPr>
        <w:t xml:space="preserve"> 3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ปี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ธนาคารจะได้รับค่าเช่าตามที่ระบุในสัญญา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58C99D7B" w14:textId="77777777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9AB551E" w14:textId="18DE979C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ๆ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อายุสัญญา</w:t>
      </w:r>
      <w:r w:rsidR="007B6C15" w:rsidRPr="0031170A">
        <w:rPr>
          <w:rFonts w:asciiTheme="majorBidi" w:hAnsiTheme="majorBidi" w:cs="Angsana New"/>
          <w:bCs/>
          <w:sz w:val="28"/>
          <w:szCs w:val="28"/>
        </w:rPr>
        <w:t xml:space="preserve"> 1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ปี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ธนาคารจะได้รับค่าบริการตามที่ระบุในสัญญา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ค่าบริการจะมีการทบทวนทุกครั้งเมื่อครบกำหนดสัญญา</w:t>
      </w:r>
    </w:p>
    <w:p w14:paraId="26108FCC" w14:textId="77777777" w:rsidR="008C4DD9" w:rsidRPr="0031170A" w:rsidRDefault="008C4DD9" w:rsidP="0072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="Angsana New"/>
          <w:b/>
          <w:sz w:val="28"/>
          <w:szCs w:val="28"/>
        </w:rPr>
      </w:pPr>
    </w:p>
    <w:p w14:paraId="51F84914" w14:textId="0737C6A9" w:rsidR="00725BD0" w:rsidRPr="0031170A" w:rsidRDefault="001D45C5" w:rsidP="0072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(</w:t>
      </w:r>
      <w:r w:rsidRPr="0031170A">
        <w:rPr>
          <w:rFonts w:asciiTheme="majorBidi" w:hAnsiTheme="majorBidi" w:cstheme="majorBidi"/>
          <w:bCs/>
          <w:sz w:val="28"/>
          <w:szCs w:val="28"/>
        </w:rPr>
        <w:t>Micro Pay</w:t>
      </w:r>
      <w:r w:rsidRPr="0031170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D3F39" w:rsidRPr="0031170A">
        <w:rPr>
          <w:rFonts w:asciiTheme="majorBidi" w:hAnsiTheme="majorBidi" w:cstheme="majorBidi" w:hint="cs"/>
          <w:b/>
          <w:sz w:val="28"/>
          <w:szCs w:val="28"/>
          <w:cs/>
        </w:rPr>
        <w:t xml:space="preserve">        </w:t>
      </w:r>
      <w:r w:rsidRPr="0031170A">
        <w:rPr>
          <w:rFonts w:asciiTheme="majorBidi" w:hAnsiTheme="majorBidi" w:cstheme="majorBidi"/>
          <w:bCs/>
          <w:sz w:val="28"/>
          <w:szCs w:val="28"/>
        </w:rPr>
        <w:t>e-Wallet)</w:t>
      </w:r>
      <w:r w:rsidRPr="0031170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จากบริษัทย่อย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อายุสัญญา</w:t>
      </w:r>
      <w:r w:rsidR="00711AF0" w:rsidRPr="0031170A">
        <w:rPr>
          <w:rFonts w:asciiTheme="majorBidi" w:hAnsiTheme="majorBidi" w:cs="Angsana New"/>
          <w:bCs/>
          <w:sz w:val="28"/>
          <w:szCs w:val="28"/>
        </w:rPr>
        <w:t xml:space="preserve"> 2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ปี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ธนาคารจะจ่ายค่าบริการตามที่ระบุในสัญญา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ค่าบริการจะมีการทบทวนทุกครั้งเมื่อครบกำหนดสัญญา</w:t>
      </w:r>
    </w:p>
    <w:p w14:paraId="01CCFBC5" w14:textId="77777777" w:rsidR="00CA3ED3" w:rsidRDefault="00CA3ED3" w:rsidP="0072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="Angsana New"/>
          <w:b/>
          <w:position w:val="1"/>
          <w:sz w:val="28"/>
          <w:szCs w:val="28"/>
        </w:rPr>
      </w:pPr>
    </w:p>
    <w:p w14:paraId="3D185D95" w14:textId="77777777" w:rsidR="00725BD0" w:rsidRPr="0031170A" w:rsidRDefault="00725BD0" w:rsidP="0072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31170A">
        <w:rPr>
          <w:rFonts w:asciiTheme="majorBidi" w:hAnsiTheme="majorBidi" w:cstheme="majorBidi"/>
          <w:bCs/>
          <w:i/>
          <w:iCs/>
          <w:sz w:val="28"/>
          <w:szCs w:val="28"/>
          <w:cs/>
        </w:rPr>
        <w:t>หนังสือคํ้าประกัน</w:t>
      </w:r>
    </w:p>
    <w:p w14:paraId="6ACAE462" w14:textId="77777777" w:rsidR="00725BD0" w:rsidRPr="0031170A" w:rsidRDefault="00725BD0" w:rsidP="0072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4A879D8" w14:textId="3487AFCA" w:rsidR="00725BD0" w:rsidRPr="0031170A" w:rsidRDefault="00725BD0" w:rsidP="0072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1170A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F21966" w:rsidRPr="0031170A">
        <w:rPr>
          <w:rFonts w:ascii="Angsana New" w:hAnsi="Angsana New" w:cs="Angsana New" w:hint="cs"/>
          <w:sz w:val="28"/>
          <w:szCs w:val="28"/>
        </w:rPr>
        <w:t xml:space="preserve">30 </w:t>
      </w:r>
      <w:r w:rsidR="00F21966" w:rsidRPr="0031170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F21966" w:rsidRPr="0031170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31170A">
        <w:rPr>
          <w:rFonts w:asciiTheme="majorBidi" w:hAnsiTheme="majorBidi" w:cstheme="majorBidi"/>
          <w:bCs/>
          <w:sz w:val="28"/>
          <w:szCs w:val="28"/>
        </w:rPr>
        <w:t>256</w:t>
      </w:r>
      <w:r w:rsidR="007F74A5" w:rsidRPr="0031170A">
        <w:rPr>
          <w:rFonts w:asciiTheme="majorBidi" w:hAnsiTheme="majorBidi" w:cstheme="majorBidi"/>
          <w:bCs/>
          <w:sz w:val="28"/>
          <w:szCs w:val="28"/>
        </w:rPr>
        <w:t>6</w:t>
      </w:r>
      <w:r w:rsidRPr="0031170A">
        <w:rPr>
          <w:rFonts w:asciiTheme="majorBidi" w:hAnsiTheme="majorBidi" w:cstheme="majorBidi"/>
          <w:b/>
          <w:sz w:val="28"/>
          <w:szCs w:val="28"/>
          <w:cs/>
        </w:rPr>
        <w:t xml:space="preserve"> ธนาคารออกหนังสือค้ำประกันให้แก่บริษัทย่อยเป็นจำนวน</w:t>
      </w:r>
      <w:r w:rsidRPr="0031170A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EC245E" w:rsidRPr="0031170A">
        <w:rPr>
          <w:rFonts w:asciiTheme="majorBidi" w:hAnsiTheme="majorBidi" w:cstheme="majorBidi"/>
          <w:bCs/>
          <w:sz w:val="28"/>
          <w:szCs w:val="28"/>
        </w:rPr>
        <w:t>1</w:t>
      </w:r>
      <w:r w:rsidR="00A312C0">
        <w:rPr>
          <w:rFonts w:asciiTheme="majorBidi" w:hAnsiTheme="majorBidi" w:cstheme="majorBidi"/>
          <w:bCs/>
          <w:sz w:val="28"/>
          <w:szCs w:val="28"/>
        </w:rPr>
        <w:t>0</w:t>
      </w:r>
      <w:r w:rsidR="00EC245E" w:rsidRPr="0031170A">
        <w:rPr>
          <w:rFonts w:asciiTheme="majorBidi" w:hAnsiTheme="majorBidi" w:cstheme="majorBidi"/>
          <w:bCs/>
          <w:sz w:val="28"/>
          <w:szCs w:val="28"/>
        </w:rPr>
        <w:t xml:space="preserve">.5 </w:t>
      </w:r>
      <w:r w:rsidRPr="0031170A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31170A">
        <w:rPr>
          <w:rFonts w:asciiTheme="majorBidi" w:hAnsiTheme="majorBidi" w:cstheme="majorBidi"/>
          <w:bCs/>
          <w:i/>
          <w:iCs/>
          <w:sz w:val="28"/>
          <w:szCs w:val="28"/>
        </w:rPr>
        <w:t>(31</w:t>
      </w:r>
      <w:r w:rsidRPr="0031170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31170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ธันวาคม </w:t>
      </w:r>
      <w:r w:rsidRPr="0031170A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7F74A5" w:rsidRPr="0031170A">
        <w:rPr>
          <w:rFonts w:asciiTheme="majorBidi" w:hAnsiTheme="majorBidi" w:cstheme="majorBidi"/>
          <w:bCs/>
          <w:i/>
          <w:iCs/>
          <w:sz w:val="28"/>
          <w:szCs w:val="28"/>
        </w:rPr>
        <w:t>5</w:t>
      </w:r>
      <w:r w:rsidRPr="0031170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: </w:t>
      </w:r>
      <w:r w:rsidR="007E636C" w:rsidRPr="0031170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10.5 </w:t>
      </w:r>
      <w:r w:rsidRPr="0031170A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7BF9FD15" w14:textId="77777777" w:rsidR="00DC2374" w:rsidRPr="0031170A" w:rsidRDefault="00DC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4E47267" w14:textId="640F0934" w:rsidR="00CA3ED3" w:rsidRPr="0031170A" w:rsidRDefault="00CA3ED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31170A">
        <w:rPr>
          <w:rFonts w:asciiTheme="majorBidi" w:hAnsiTheme="majorBidi" w:cs="Angsana New" w:hint="cs"/>
          <w:sz w:val="28"/>
          <w:szCs w:val="28"/>
          <w:u w:val="none"/>
          <w:cs/>
        </w:rPr>
        <w:t>ผลประโยชน์อื่นที่จ่ายแก่กรรมการและผู้มีอำนาจในการจัดการ</w:t>
      </w:r>
    </w:p>
    <w:p w14:paraId="2D6DA6CB" w14:textId="77777777" w:rsidR="00D72461" w:rsidRPr="0031170A" w:rsidRDefault="00D72461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D2905AF" w14:textId="2FE10E25" w:rsidR="000A3185" w:rsidRPr="0031170A" w:rsidRDefault="000A3185" w:rsidP="004B7CA7">
      <w:pPr>
        <w:tabs>
          <w:tab w:val="clear" w:pos="454"/>
          <w:tab w:val="left" w:pos="540"/>
        </w:tabs>
        <w:spacing w:before="120"/>
        <w:ind w:left="540"/>
        <w:jc w:val="thaiDistribute"/>
        <w:rPr>
          <w:rFonts w:asciiTheme="majorBidi" w:eastAsia="AngsanaNew" w:hAnsiTheme="majorBidi" w:cstheme="majorBidi"/>
          <w:sz w:val="28"/>
          <w:szCs w:val="28"/>
          <w:cs/>
          <w:lang w:eastAsia="en-GB"/>
        </w:rPr>
      </w:pPr>
      <w:r w:rsidRPr="0031170A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นอกเหนือจากผลประโยชน์ที่พึงจ่ายตามปกติ ซึ่งได้แก่ เบี้ยประชุมกรรมการ บำเหน็จกรรมการ เงินเดือน</w:t>
      </w:r>
      <w:r w:rsidR="0016285E" w:rsidRPr="0031170A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 </w:t>
      </w:r>
      <w:r w:rsidRPr="0031170A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และโบนัสของผู้บริหาร</w:t>
      </w:r>
      <w:r w:rsidR="009D3F39" w:rsidRPr="0031170A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 กลุ่มธนาคารมีการจ่ายผลประโยชน์อื่นแก่ผู้บริหารในรูปแบบ</w:t>
      </w:r>
      <w:r w:rsidR="00814314" w:rsidRPr="0031170A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การให้สิทธิซื้อหุ้น </w:t>
      </w:r>
      <w:r w:rsidR="00C538D0" w:rsidRPr="0031170A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ตามที่กล่าวในหมายเหตุข้อ </w:t>
      </w:r>
      <w:r w:rsidR="00C538D0" w:rsidRPr="0031170A">
        <w:rPr>
          <w:rFonts w:asciiTheme="majorBidi" w:eastAsia="AngsanaNew" w:hAnsiTheme="majorBidi" w:cstheme="majorBidi"/>
          <w:sz w:val="28"/>
          <w:szCs w:val="28"/>
          <w:lang w:eastAsia="en-GB"/>
        </w:rPr>
        <w:t>1</w:t>
      </w:r>
      <w:r w:rsidR="00CA3ED3" w:rsidRPr="0031170A">
        <w:rPr>
          <w:rFonts w:asciiTheme="majorBidi" w:eastAsia="AngsanaNew" w:hAnsiTheme="majorBidi" w:cstheme="majorBidi"/>
          <w:sz w:val="28"/>
          <w:szCs w:val="28"/>
          <w:lang w:eastAsia="en-GB"/>
        </w:rPr>
        <w:t>3</w:t>
      </w:r>
    </w:p>
    <w:p w14:paraId="6507769E" w14:textId="16C7BBE8" w:rsidR="00E417B0" w:rsidRPr="0031170A" w:rsidRDefault="00E4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11E2F6C" w14:textId="7E92B17B" w:rsidR="00CA3ED3" w:rsidRPr="00CA3ED3" w:rsidRDefault="00CA3ED3" w:rsidP="00CA3ED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>
        <w:rPr>
          <w:rFonts w:asciiTheme="majorBidi" w:hAnsiTheme="majorBidi" w:cs="Angsana New" w:hint="cs"/>
          <w:sz w:val="28"/>
          <w:szCs w:val="28"/>
          <w:u w:val="none"/>
          <w:cs/>
        </w:rPr>
        <w:lastRenderedPageBreak/>
        <w:t>ส่วนงานดำเนินงาน</w:t>
      </w:r>
    </w:p>
    <w:p w14:paraId="5ED98ACC" w14:textId="77777777" w:rsidR="00D72461" w:rsidRPr="00732BC3" w:rsidRDefault="00D72461" w:rsidP="00D72461">
      <w:pPr>
        <w:tabs>
          <w:tab w:val="clear" w:pos="680"/>
          <w:tab w:val="clear" w:pos="907"/>
          <w:tab w:val="left" w:pos="9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2EA389" w14:textId="09FCC134" w:rsidR="00D72461" w:rsidRPr="00732BC3" w:rsidRDefault="00A575B1" w:rsidP="002A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575B1">
        <w:rPr>
          <w:rFonts w:asciiTheme="majorBidi" w:hAnsiTheme="majorBidi" w:cs="Angsana New" w:hint="cs"/>
          <w:sz w:val="28"/>
          <w:szCs w:val="28"/>
          <w:cs/>
        </w:rPr>
        <w:t>กลุ่มธนาคารดำเนินกิจการใน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2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ส่วนงานหลัก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คือ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ส่วนงานธุรกิจ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theme="majorBidi"/>
          <w:sz w:val="28"/>
          <w:szCs w:val="28"/>
        </w:rPr>
        <w:t xml:space="preserve">e-Wallet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ซึ่งดำเนินงานโดยบริษัทย่อย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และส่วนงานธุรกิจธนาคาร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ซึ่งประกอบด้วยกลุ่มสินเชื่อธุรกิจ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สินเชื่อธุรกิจขนาดกลางและธุรกิจขนาดย่อมและสินเชื่อไมโครไฟแนนซ์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กลุ่มธุรกิจสินเชื่อรายย่อยที่มีที่อยู่อาศัยเป็นหลักประกัน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สินเชื่อที่มีที่อยู่อาศัยเป็นหลักประกัน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สินเชื่ออเนกประสงค์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 (</w:t>
      </w:r>
      <w:r w:rsidRPr="00A575B1">
        <w:rPr>
          <w:rFonts w:asciiTheme="majorBidi" w:hAnsiTheme="majorBidi" w:cstheme="majorBidi"/>
          <w:sz w:val="28"/>
          <w:szCs w:val="28"/>
        </w:rPr>
        <w:t xml:space="preserve">Home For Cash)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และกลุ่มธุรกิจอื่น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ๆ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สินเชื่อบุคคล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สินเชื่อที่มีทองคำเป็นหลักประกัน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รายได้จากการบริหารเงิน</w:t>
      </w:r>
      <w:r w:rsidR="004F1030">
        <w:rPr>
          <w:rFonts w:asciiTheme="majorBidi" w:hAnsiTheme="majorBidi" w:cs="Angsana New"/>
          <w:sz w:val="28"/>
          <w:szCs w:val="28"/>
          <w:cs/>
        </w:rPr>
        <w:br/>
      </w:r>
      <w:r w:rsidRPr="00A575B1">
        <w:rPr>
          <w:rFonts w:asciiTheme="majorBidi" w:hAnsiTheme="majorBidi" w:cs="Angsana New" w:hint="cs"/>
          <w:sz w:val="28"/>
          <w:szCs w:val="28"/>
          <w:cs/>
        </w:rPr>
        <w:t>และการลงทุนของธนาคาร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เป็นต้น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และดำเนินธุรกิจในประเทศไทย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นอกจากนี้</w:t>
      </w:r>
      <w:r w:rsidRPr="00A575B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575B1">
        <w:rPr>
          <w:rFonts w:asciiTheme="majorBidi" w:hAnsiTheme="majorBidi" w:cs="Angsana New" w:hint="cs"/>
          <w:sz w:val="28"/>
          <w:szCs w:val="28"/>
          <w:cs/>
        </w:rPr>
        <w:t>การบันทึกบัญชีสำหรับรายการระหว่าง</w:t>
      </w:r>
      <w:r w:rsidR="004F1030">
        <w:rPr>
          <w:rFonts w:asciiTheme="majorBidi" w:hAnsiTheme="majorBidi" w:cs="Angsana New"/>
          <w:sz w:val="28"/>
          <w:szCs w:val="28"/>
          <w:cs/>
        </w:rPr>
        <w:br/>
      </w:r>
      <w:r w:rsidRPr="00A575B1">
        <w:rPr>
          <w:rFonts w:asciiTheme="majorBidi" w:hAnsiTheme="majorBidi" w:cs="Angsana New" w:hint="cs"/>
          <w:sz w:val="28"/>
          <w:szCs w:val="28"/>
          <w:cs/>
        </w:rPr>
        <w:t>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8340A61" w14:textId="77777777" w:rsidR="007F74A5" w:rsidRPr="00732BC3" w:rsidRDefault="007F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F3E4E1F" w14:textId="01565629" w:rsidR="007F74A5" w:rsidRPr="00732BC3" w:rsidRDefault="007F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7F74A5" w:rsidRPr="00732BC3" w:rsidSect="008579D2">
          <w:headerReference w:type="default" r:id="rId19"/>
          <w:footerReference w:type="default" r:id="rId2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FD4EC8" w:rsidRPr="00732BC3" w14:paraId="71BE21C8" w14:textId="77777777">
        <w:trPr>
          <w:cantSplit/>
        </w:trPr>
        <w:tc>
          <w:tcPr>
            <w:tcW w:w="4410" w:type="dxa"/>
          </w:tcPr>
          <w:p w14:paraId="2D49D611" w14:textId="77777777" w:rsidR="00FD4EC8" w:rsidRPr="00732BC3" w:rsidRDefault="00FD4EC8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04A60FF0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D4EC8" w:rsidRPr="00732BC3" w14:paraId="3696BAF2" w14:textId="77777777">
        <w:trPr>
          <w:cantSplit/>
        </w:trPr>
        <w:tc>
          <w:tcPr>
            <w:tcW w:w="4410" w:type="dxa"/>
          </w:tcPr>
          <w:p w14:paraId="2622ED52" w14:textId="58FE3E63" w:rsidR="00FD4EC8" w:rsidRPr="00732BC3" w:rsidRDefault="00F21966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24F7196A" w14:textId="1F726201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FD4EC8" w:rsidRPr="00732BC3" w14:paraId="2F7A46A3" w14:textId="77777777">
        <w:trPr>
          <w:cantSplit/>
          <w:trHeight w:val="344"/>
        </w:trPr>
        <w:tc>
          <w:tcPr>
            <w:tcW w:w="4410" w:type="dxa"/>
            <w:vAlign w:val="bottom"/>
          </w:tcPr>
          <w:p w14:paraId="4F8E9BAC" w14:textId="77777777" w:rsidR="00FD4EC8" w:rsidRPr="00732BC3" w:rsidRDefault="00FD4EC8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2CF6F372" w14:textId="565DFBFD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="000D7FE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  <w:r w:rsidR="000D7FE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W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18E62DB7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47C07" w14:textId="77777777" w:rsidR="00FD4EC8" w:rsidRPr="00732BC3" w:rsidRDefault="00FD4EC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7CC6FB5F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78A65BC0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211AD8DA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1DFDDFAA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D4EC8" w:rsidRPr="00732BC3" w14:paraId="27CAFD22" w14:textId="77777777">
        <w:trPr>
          <w:cantSplit/>
          <w:trHeight w:val="721"/>
        </w:trPr>
        <w:tc>
          <w:tcPr>
            <w:tcW w:w="4410" w:type="dxa"/>
          </w:tcPr>
          <w:p w14:paraId="00F4B8CE" w14:textId="77777777" w:rsidR="00FD4EC8" w:rsidRPr="00732BC3" w:rsidRDefault="00FD4EC8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4762654B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4D4B967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96A7B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2D69DCB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E703590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51C38D5C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612D72A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BD550CF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89D3EA" w14:textId="77777777" w:rsidR="00FD4EC8" w:rsidRPr="00732BC3" w:rsidRDefault="00FD4EC8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0F939320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2B7FE14F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3F34D64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07ECF04A" w14:textId="77777777" w:rsidR="00FD4EC8" w:rsidRPr="00732BC3" w:rsidRDefault="00FD4E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FD4EC8" w:rsidRPr="00732BC3" w14:paraId="549796E6" w14:textId="77777777">
        <w:trPr>
          <w:cantSplit/>
          <w:trHeight w:val="432"/>
        </w:trPr>
        <w:tc>
          <w:tcPr>
            <w:tcW w:w="4410" w:type="dxa"/>
          </w:tcPr>
          <w:p w14:paraId="315DC84F" w14:textId="77777777" w:rsidR="00FD4EC8" w:rsidRPr="00732BC3" w:rsidRDefault="00FD4EC8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75DA590F" w14:textId="77777777" w:rsidR="00FD4EC8" w:rsidRPr="00732BC3" w:rsidRDefault="00FD4EC8" w:rsidP="000D7F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732B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32B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200EC" w:rsidRPr="00732BC3" w14:paraId="0CD1E1BC" w14:textId="77777777">
        <w:trPr>
          <w:cantSplit/>
          <w:trHeight w:val="317"/>
        </w:trPr>
        <w:tc>
          <w:tcPr>
            <w:tcW w:w="4410" w:type="dxa"/>
            <w:vAlign w:val="center"/>
          </w:tcPr>
          <w:p w14:paraId="5684D889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257" w:type="dxa"/>
            <w:vAlign w:val="bottom"/>
          </w:tcPr>
          <w:p w14:paraId="4173D796" w14:textId="7712CCC5" w:rsidR="004200EC" w:rsidRPr="00732BC3" w:rsidRDefault="00DB2431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83" w:type="dxa"/>
            <w:vAlign w:val="bottom"/>
          </w:tcPr>
          <w:p w14:paraId="14226AD7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7696950" w14:textId="1D74FDBF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8,644,809</w:t>
            </w:r>
          </w:p>
        </w:tc>
        <w:tc>
          <w:tcPr>
            <w:tcW w:w="183" w:type="dxa"/>
            <w:vAlign w:val="bottom"/>
          </w:tcPr>
          <w:p w14:paraId="71F9E62B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B000419" w14:textId="053D4883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683,974</w:t>
            </w:r>
          </w:p>
        </w:tc>
        <w:tc>
          <w:tcPr>
            <w:tcW w:w="183" w:type="dxa"/>
            <w:vAlign w:val="bottom"/>
          </w:tcPr>
          <w:p w14:paraId="6AA9EBF3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3CDC450" w14:textId="78A88A0A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38" w:firstLine="4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454,712</w:t>
            </w:r>
          </w:p>
        </w:tc>
        <w:tc>
          <w:tcPr>
            <w:tcW w:w="183" w:type="dxa"/>
            <w:vAlign w:val="bottom"/>
          </w:tcPr>
          <w:p w14:paraId="57F0EE47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F202FE" w14:textId="2FFD9B0A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9,783,495</w:t>
            </w:r>
          </w:p>
        </w:tc>
        <w:tc>
          <w:tcPr>
            <w:tcW w:w="180" w:type="dxa"/>
            <w:vAlign w:val="bottom"/>
          </w:tcPr>
          <w:p w14:paraId="6F69A502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EC3CA8" w14:textId="30BCD926" w:rsidR="004200EC" w:rsidRPr="00732BC3" w:rsidRDefault="00A33A24" w:rsidP="001A2FE6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DFC77A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2F49A57" w14:textId="5B598178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9,783,</w:t>
            </w:r>
            <w:r w:rsidR="00F13E14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</w:tr>
      <w:tr w:rsidR="004200EC" w:rsidRPr="00732BC3" w14:paraId="350F2D09" w14:textId="77777777">
        <w:trPr>
          <w:cantSplit/>
          <w:trHeight w:val="317"/>
        </w:trPr>
        <w:tc>
          <w:tcPr>
            <w:tcW w:w="4410" w:type="dxa"/>
            <w:vAlign w:val="center"/>
          </w:tcPr>
          <w:p w14:paraId="6ACDB2E0" w14:textId="0E3421A9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รายได้ที่มิใช่ดอกเบี้ยสุทธิ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0542373" w14:textId="7E4C4E70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</w:t>
            </w:r>
            <w:r w:rsidR="004E2B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183" w:type="dxa"/>
            <w:vAlign w:val="bottom"/>
          </w:tcPr>
          <w:p w14:paraId="66E0D827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AD1473A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11" w:firstLine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9A66DF7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0D553CD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firstLine="2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2FCCCB8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7468263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1" w:firstLine="36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04FE1B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95529C" w14:textId="79891A5A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13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74,544</w:t>
            </w:r>
          </w:p>
        </w:tc>
        <w:tc>
          <w:tcPr>
            <w:tcW w:w="180" w:type="dxa"/>
            <w:vAlign w:val="bottom"/>
          </w:tcPr>
          <w:p w14:paraId="0C8F0DBB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0E775A" w14:textId="71D5638F" w:rsidR="004200EC" w:rsidRPr="00732BC3" w:rsidRDefault="00A33A24" w:rsidP="00EF09C6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(3,54</w:t>
            </w:r>
            <w:r w:rsidR="00F13E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105AF48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42223319" w14:textId="7EA3AFE6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F13E14">
              <w:rPr>
                <w:rFonts w:asciiTheme="majorBidi" w:hAnsiTheme="majorBidi" w:cstheme="majorBidi"/>
                <w:sz w:val="28"/>
                <w:szCs w:val="28"/>
              </w:rPr>
              <w:t>,092</w:t>
            </w:r>
          </w:p>
        </w:tc>
      </w:tr>
      <w:tr w:rsidR="004200EC" w:rsidRPr="00732BC3" w14:paraId="5B9CD359" w14:textId="77777777">
        <w:trPr>
          <w:cantSplit/>
          <w:trHeight w:val="302"/>
        </w:trPr>
        <w:tc>
          <w:tcPr>
            <w:tcW w:w="4410" w:type="dxa"/>
          </w:tcPr>
          <w:p w14:paraId="223F7BC7" w14:textId="607ADDF6" w:rsidR="004200EC" w:rsidRPr="00732BC3" w:rsidRDefault="004200EC" w:rsidP="004200E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87C3C09" w14:textId="5D644F2C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</w:t>
            </w:r>
            <w:r w:rsidR="004E2B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183" w:type="dxa"/>
            <w:vAlign w:val="bottom"/>
          </w:tcPr>
          <w:p w14:paraId="51180EB1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2F88C05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4206EFD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B4EAB36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0B2582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AAAE5D5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401517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75DEBB" w14:textId="2F7C2A6D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9,858,039</w:t>
            </w:r>
          </w:p>
        </w:tc>
        <w:tc>
          <w:tcPr>
            <w:tcW w:w="180" w:type="dxa"/>
            <w:vAlign w:val="bottom"/>
          </w:tcPr>
          <w:p w14:paraId="46EEA1CC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C1DE3C" w14:textId="5A0BE09B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3" w:firstLine="3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(3,54</w:t>
            </w:r>
            <w:r w:rsidR="00F13E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777671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6D07B44D" w14:textId="16AEE924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9,874,</w:t>
            </w:r>
            <w:r w:rsidR="00F13E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</w:p>
        </w:tc>
      </w:tr>
      <w:tr w:rsidR="004200EC" w:rsidRPr="00732BC3" w14:paraId="3D1C67BE" w14:textId="77777777">
        <w:trPr>
          <w:cantSplit/>
          <w:trHeight w:val="302"/>
        </w:trPr>
        <w:tc>
          <w:tcPr>
            <w:tcW w:w="4410" w:type="dxa"/>
          </w:tcPr>
          <w:p w14:paraId="2A64F465" w14:textId="77777777" w:rsidR="004200EC" w:rsidRPr="00732BC3" w:rsidRDefault="004200EC" w:rsidP="004200E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ค่าใช้จ่ายจากการดำเนินงานรวม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E009237" w14:textId="16ACE9B3" w:rsidR="004200EC" w:rsidRPr="0017126E" w:rsidRDefault="00A33A24" w:rsidP="0017126E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71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</w:t>
            </w:r>
            <w:r w:rsidR="00F13E14" w:rsidRPr="00171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171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13E14" w:rsidRPr="00171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</w:t>
            </w:r>
            <w:r w:rsidRPr="00171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6F64BC7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1C5FE9D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3C5A77A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0B6B003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B8B41E1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86AFF98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BDC6686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5609B6" w14:textId="556B18A3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(3,566,33</w:t>
            </w:r>
            <w:r w:rsidR="00F13E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CBF353A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69CF0F" w14:textId="69404E54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</w:t>
            </w:r>
            <w:r w:rsidR="00F13E1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7C3935E2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39D50B39" w14:textId="671B973A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</w:t>
            </w:r>
            <w:r w:rsidR="00710185">
              <w:rPr>
                <w:rFonts w:asciiTheme="majorBidi" w:hAnsiTheme="majorBidi" w:cstheme="majorBidi"/>
                <w:sz w:val="28"/>
                <w:szCs w:val="28"/>
              </w:rPr>
              <w:t>09,258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200EC" w:rsidRPr="00732BC3" w14:paraId="08038FF5" w14:textId="77777777">
        <w:trPr>
          <w:cantSplit/>
          <w:trHeight w:val="302"/>
        </w:trPr>
        <w:tc>
          <w:tcPr>
            <w:tcW w:w="4410" w:type="dxa"/>
          </w:tcPr>
          <w:p w14:paraId="05C4BC4B" w14:textId="77777777" w:rsidR="004200EC" w:rsidRPr="00732BC3" w:rsidRDefault="004200EC" w:rsidP="004200EC">
            <w:pPr>
              <w:shd w:val="clear" w:color="auto" w:fill="FFFFFF"/>
              <w:spacing w:line="240" w:lineRule="auto"/>
              <w:ind w:left="548" w:right="-79" w:hanging="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กำไรจากการดำเนินงานก่อนผลขาดทุน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7783BAC" w14:textId="26E108FD" w:rsidR="004200EC" w:rsidRPr="00732BC3" w:rsidRDefault="00A33A24" w:rsidP="00EF09C6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5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</w:t>
            </w:r>
            <w:r w:rsidR="00F13E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0A9618B1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B3E04A9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5459060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8C08991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D6A5F96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4E1C427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42ECAA8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217B9B" w14:textId="0D4D0718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6,291,70</w:t>
            </w:r>
            <w:r w:rsidR="00F13E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798FA459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A0EFA2" w14:textId="7B0F9BB3" w:rsidR="004200EC" w:rsidRPr="00732BC3" w:rsidRDefault="00A33A24" w:rsidP="00EF09C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80" w:type="dxa"/>
            <w:vAlign w:val="bottom"/>
          </w:tcPr>
          <w:p w14:paraId="3715D2B9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B41D7E0" w14:textId="3852E927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6,26</w:t>
            </w:r>
            <w:r w:rsidR="007101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5,627</w:t>
            </w:r>
          </w:p>
        </w:tc>
      </w:tr>
      <w:tr w:rsidR="004200EC" w:rsidRPr="00732BC3" w14:paraId="0492B888" w14:textId="77777777">
        <w:trPr>
          <w:cantSplit/>
          <w:trHeight w:val="302"/>
        </w:trPr>
        <w:tc>
          <w:tcPr>
            <w:tcW w:w="4410" w:type="dxa"/>
          </w:tcPr>
          <w:p w14:paraId="0BB66CD8" w14:textId="77777777" w:rsidR="004200EC" w:rsidRPr="00732BC3" w:rsidRDefault="004200EC" w:rsidP="004200E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07A4ED7" w14:textId="4178D187" w:rsidR="004200EC" w:rsidRPr="00732BC3" w:rsidRDefault="00A33A24" w:rsidP="00EF09C6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F2F8D09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E4260B7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3855380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CE13BA1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7B95912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C9AC941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927818E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A1EE3D" w14:textId="46FD8308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(2,739,376)</w:t>
            </w:r>
          </w:p>
        </w:tc>
        <w:tc>
          <w:tcPr>
            <w:tcW w:w="180" w:type="dxa"/>
            <w:vAlign w:val="bottom"/>
          </w:tcPr>
          <w:p w14:paraId="3E3D8934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C57139" w14:textId="78342927" w:rsidR="004200EC" w:rsidRPr="00732BC3" w:rsidRDefault="00A33A24" w:rsidP="001A2FE6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956FAD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2DE9FCC4" w14:textId="04BB6503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(2,739,376)</w:t>
            </w:r>
          </w:p>
        </w:tc>
      </w:tr>
      <w:tr w:rsidR="004200EC" w:rsidRPr="00732BC3" w14:paraId="1812991A" w14:textId="77777777" w:rsidTr="009F4C2A">
        <w:trPr>
          <w:cantSplit/>
          <w:trHeight w:val="302"/>
        </w:trPr>
        <w:tc>
          <w:tcPr>
            <w:tcW w:w="4410" w:type="dxa"/>
          </w:tcPr>
          <w:p w14:paraId="0BBDFE45" w14:textId="77777777" w:rsidR="004200EC" w:rsidRPr="00732BC3" w:rsidRDefault="004200EC" w:rsidP="004200E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04DC6" w14:textId="1E5AB2DB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</w:t>
            </w:r>
            <w:r w:rsidR="00F13E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6,108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5C445AF4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5621B0E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FB4CED0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66EDC87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60EEE26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5D3101C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D1DAFA7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87D52" w14:textId="1AF681FE" w:rsidR="004200EC" w:rsidRPr="00732BC3" w:rsidRDefault="00A33A24" w:rsidP="00901B79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3,552,3</w:t>
            </w:r>
            <w:r w:rsidR="00F13E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80" w:type="dxa"/>
            <w:vAlign w:val="bottom"/>
          </w:tcPr>
          <w:p w14:paraId="301CA2F5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4679F" w14:textId="51F2D0A0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80" w:type="dxa"/>
            <w:vAlign w:val="bottom"/>
          </w:tcPr>
          <w:p w14:paraId="1F2817B4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60221F2B" w14:textId="70895B2E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3,52</w:t>
            </w:r>
            <w:r w:rsidR="007101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6,251</w:t>
            </w:r>
          </w:p>
        </w:tc>
      </w:tr>
      <w:tr w:rsidR="004200EC" w:rsidRPr="00732BC3" w14:paraId="6BA82A14" w14:textId="77777777" w:rsidTr="009F4C2A">
        <w:trPr>
          <w:cantSplit/>
          <w:trHeight w:val="302"/>
        </w:trPr>
        <w:tc>
          <w:tcPr>
            <w:tcW w:w="4410" w:type="dxa"/>
          </w:tcPr>
          <w:p w14:paraId="1C88442D" w14:textId="77777777" w:rsidR="004200EC" w:rsidRPr="00732BC3" w:rsidRDefault="004200EC" w:rsidP="004200E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32AC41FF" w14:textId="107E0278" w:rsidR="004200EC" w:rsidRPr="00A67A8E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56CB0B3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5C38D6F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159CF6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A3367B3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1E322A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E7763EE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415FCE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8051A1C" w14:textId="2DE049DA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C76775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D8D1B0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F13324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3243BCA1" w14:textId="0019CEDC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(709,590)</w:t>
            </w:r>
          </w:p>
        </w:tc>
      </w:tr>
      <w:tr w:rsidR="004200EC" w:rsidRPr="00732BC3" w14:paraId="48C266A3" w14:textId="77777777">
        <w:trPr>
          <w:cantSplit/>
          <w:trHeight w:val="302"/>
        </w:trPr>
        <w:tc>
          <w:tcPr>
            <w:tcW w:w="4410" w:type="dxa"/>
          </w:tcPr>
          <w:p w14:paraId="2D6326F2" w14:textId="0A7306D1" w:rsidR="004200EC" w:rsidRPr="00732BC3" w:rsidRDefault="004200EC" w:rsidP="004200E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</w:t>
            </w:r>
            <w:r w:rsidR="000E4A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ุทธิ</w:t>
            </w:r>
          </w:p>
        </w:tc>
        <w:tc>
          <w:tcPr>
            <w:tcW w:w="1257" w:type="dxa"/>
            <w:vAlign w:val="bottom"/>
          </w:tcPr>
          <w:p w14:paraId="4FD9D81F" w14:textId="7E224BFB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344FEAA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EAC50E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968952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71EE376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08E315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AFC85D4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A6F0C1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6EF4AE" w14:textId="4D317A01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AD8583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E7C550" w14:textId="77777777" w:rsidR="004200EC" w:rsidRPr="00732BC3" w:rsidRDefault="004200EC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8955EA" w14:textId="77777777" w:rsidR="004200EC" w:rsidRPr="00732BC3" w:rsidRDefault="004200EC" w:rsidP="004200E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1F9A0" w14:textId="0653B260" w:rsidR="004200EC" w:rsidRPr="00732BC3" w:rsidRDefault="00A33A24" w:rsidP="004200E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2,81</w:t>
            </w:r>
            <w:r w:rsidR="007101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6,661</w:t>
            </w:r>
          </w:p>
        </w:tc>
      </w:tr>
    </w:tbl>
    <w:p w14:paraId="174A3A29" w14:textId="67977D85" w:rsidR="00FD4EC8" w:rsidRPr="00732BC3" w:rsidRDefault="00FD4EC8">
      <w:pPr>
        <w:rPr>
          <w:rFonts w:asciiTheme="majorBidi" w:hAnsiTheme="majorBidi" w:cstheme="majorBidi"/>
        </w:rPr>
      </w:pPr>
    </w:p>
    <w:p w14:paraId="446CAF2A" w14:textId="61C0D482" w:rsidR="00E417B0" w:rsidRPr="008F03B2" w:rsidRDefault="00E417B0">
      <w:pPr>
        <w:rPr>
          <w:rFonts w:cs="Angsana New"/>
          <w:szCs w:val="22"/>
        </w:rPr>
      </w:pPr>
      <w:r>
        <w:br w:type="page"/>
      </w:r>
    </w:p>
    <w:tbl>
      <w:tblPr>
        <w:tblW w:w="149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3"/>
        <w:gridCol w:w="1258"/>
        <w:gridCol w:w="184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F21966" w14:paraId="53EFBAD0" w14:textId="77777777" w:rsidTr="00F21966">
        <w:trPr>
          <w:cantSplit/>
        </w:trPr>
        <w:tc>
          <w:tcPr>
            <w:tcW w:w="4683" w:type="dxa"/>
          </w:tcPr>
          <w:p w14:paraId="58CA52A6" w14:textId="77777777" w:rsidR="00F21966" w:rsidRPr="00A67A8E" w:rsidRDefault="00F21966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7" w:type="dxa"/>
            <w:gridSpan w:val="13"/>
            <w:vAlign w:val="center"/>
            <w:hideMark/>
          </w:tcPr>
          <w:p w14:paraId="64D17E86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21966" w14:paraId="598CFB3B" w14:textId="77777777" w:rsidTr="00F21966">
        <w:trPr>
          <w:cantSplit/>
        </w:trPr>
        <w:tc>
          <w:tcPr>
            <w:tcW w:w="4683" w:type="dxa"/>
            <w:hideMark/>
          </w:tcPr>
          <w:p w14:paraId="2EDE9920" w14:textId="77777777" w:rsidR="00F21966" w:rsidRPr="00522B51" w:rsidRDefault="00F21966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2B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A67A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67A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257" w:type="dxa"/>
            <w:gridSpan w:val="13"/>
            <w:vAlign w:val="center"/>
            <w:hideMark/>
          </w:tcPr>
          <w:p w14:paraId="2CA5391E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F21966" w14:paraId="08F2F88A" w14:textId="77777777" w:rsidTr="00F21966">
        <w:trPr>
          <w:cantSplit/>
          <w:trHeight w:val="344"/>
        </w:trPr>
        <w:tc>
          <w:tcPr>
            <w:tcW w:w="4683" w:type="dxa"/>
            <w:vAlign w:val="bottom"/>
          </w:tcPr>
          <w:p w14:paraId="108EDD47" w14:textId="77777777" w:rsidR="00F21966" w:rsidRPr="00A67A8E" w:rsidRDefault="00F21966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Merge w:val="restart"/>
            <w:vAlign w:val="bottom"/>
            <w:hideMark/>
          </w:tcPr>
          <w:p w14:paraId="53CBB446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A67A8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Pr="00A67A8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e-Wallet</w:t>
            </w:r>
          </w:p>
        </w:tc>
        <w:tc>
          <w:tcPr>
            <w:tcW w:w="184" w:type="dxa"/>
            <w:vAlign w:val="bottom"/>
          </w:tcPr>
          <w:p w14:paraId="48CFC635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3C4DB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53D3EB16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  <w:hideMark/>
          </w:tcPr>
          <w:p w14:paraId="03EE898E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711FC8E7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5" w:type="dxa"/>
            <w:vMerge w:val="restart"/>
            <w:vAlign w:val="bottom"/>
            <w:hideMark/>
          </w:tcPr>
          <w:p w14:paraId="6B6B2839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21966" w14:paraId="352BDCDD" w14:textId="77777777" w:rsidTr="00F21966">
        <w:trPr>
          <w:cantSplit/>
          <w:trHeight w:val="721"/>
        </w:trPr>
        <w:tc>
          <w:tcPr>
            <w:tcW w:w="4683" w:type="dxa"/>
          </w:tcPr>
          <w:p w14:paraId="6C3573E9" w14:textId="77777777" w:rsidR="00F21966" w:rsidRPr="00A67A8E" w:rsidRDefault="00F21966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Merge/>
            <w:vAlign w:val="center"/>
            <w:hideMark/>
          </w:tcPr>
          <w:p w14:paraId="59ACB12C" w14:textId="77777777" w:rsidR="00F21966" w:rsidRPr="00A67A8E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4" w:type="dxa"/>
            <w:vAlign w:val="center"/>
          </w:tcPr>
          <w:p w14:paraId="5115C4D1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2C6BFA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373ECD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70DDF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A67A8E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F4B7C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FF91DD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8B9F8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72F800" w14:textId="77777777" w:rsidR="00F21966" w:rsidRPr="00A67A8E" w:rsidRDefault="00F21966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3BA0CD33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14:paraId="22ECF605" w14:textId="77777777" w:rsidR="00F21966" w:rsidRPr="00A67A8E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77A6E525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vAlign w:val="center"/>
            <w:hideMark/>
          </w:tcPr>
          <w:p w14:paraId="58B1B9A5" w14:textId="77777777" w:rsidR="00F21966" w:rsidRPr="00A67A8E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</w:tr>
      <w:tr w:rsidR="00F21966" w14:paraId="65A05DEC" w14:textId="77777777" w:rsidTr="00F21966">
        <w:trPr>
          <w:cantSplit/>
          <w:trHeight w:val="432"/>
        </w:trPr>
        <w:tc>
          <w:tcPr>
            <w:tcW w:w="4683" w:type="dxa"/>
          </w:tcPr>
          <w:p w14:paraId="6EC4CFAB" w14:textId="77777777" w:rsidR="00F21966" w:rsidRPr="00A67A8E" w:rsidRDefault="00F21966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7" w:type="dxa"/>
            <w:gridSpan w:val="13"/>
            <w:vAlign w:val="center"/>
            <w:hideMark/>
          </w:tcPr>
          <w:p w14:paraId="0F5FB49B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A67A8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A67A8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21966" w14:paraId="31B3241A" w14:textId="77777777" w:rsidTr="00F21966">
        <w:trPr>
          <w:cantSplit/>
          <w:trHeight w:val="317"/>
        </w:trPr>
        <w:tc>
          <w:tcPr>
            <w:tcW w:w="4683" w:type="dxa"/>
            <w:vAlign w:val="center"/>
            <w:hideMark/>
          </w:tcPr>
          <w:p w14:paraId="544008BD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258" w:type="dxa"/>
            <w:vAlign w:val="bottom"/>
            <w:hideMark/>
          </w:tcPr>
          <w:p w14:paraId="379C2AFA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84" w:type="dxa"/>
            <w:vAlign w:val="bottom"/>
          </w:tcPr>
          <w:p w14:paraId="7D299D5F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  <w:hideMark/>
          </w:tcPr>
          <w:p w14:paraId="40873C93" w14:textId="2746AC1C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A131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769E7">
              <w:rPr>
                <w:rFonts w:asciiTheme="majorBidi" w:hAnsiTheme="majorBidi" w:cstheme="majorBidi"/>
                <w:sz w:val="28"/>
                <w:szCs w:val="28"/>
              </w:rPr>
              <w:t>79,40</w:t>
            </w:r>
            <w:r w:rsidR="0004023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3" w:type="dxa"/>
            <w:vAlign w:val="bottom"/>
          </w:tcPr>
          <w:p w14:paraId="1F2B9F0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  <w:hideMark/>
          </w:tcPr>
          <w:p w14:paraId="677FCDC4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553,164</w:t>
            </w:r>
          </w:p>
        </w:tc>
        <w:tc>
          <w:tcPr>
            <w:tcW w:w="183" w:type="dxa"/>
            <w:vAlign w:val="bottom"/>
          </w:tcPr>
          <w:p w14:paraId="2D05C154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  <w:hideMark/>
          </w:tcPr>
          <w:p w14:paraId="50D68749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38" w:firstLine="4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137,519</w:t>
            </w:r>
          </w:p>
        </w:tc>
        <w:tc>
          <w:tcPr>
            <w:tcW w:w="183" w:type="dxa"/>
            <w:vAlign w:val="bottom"/>
          </w:tcPr>
          <w:p w14:paraId="5110D835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E43372F" w14:textId="5D4582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 w:rsidR="002769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070,08</w:t>
            </w:r>
            <w:r w:rsidR="00040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3A8B5F4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A592E1A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4A7AD5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  <w:hideMark/>
          </w:tcPr>
          <w:p w14:paraId="6656F99F" w14:textId="4EAAF655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935D72">
              <w:rPr>
                <w:rFonts w:asciiTheme="majorBidi" w:hAnsiTheme="majorBidi" w:cstheme="majorBidi"/>
                <w:sz w:val="28"/>
                <w:szCs w:val="28"/>
              </w:rPr>
              <w:t>070,34</w:t>
            </w:r>
            <w:r w:rsidR="00101D0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21966" w14:paraId="45DCD05C" w14:textId="77777777" w:rsidTr="00F21966">
        <w:trPr>
          <w:cantSplit/>
          <w:trHeight w:val="317"/>
        </w:trPr>
        <w:tc>
          <w:tcPr>
            <w:tcW w:w="4683" w:type="dxa"/>
            <w:vAlign w:val="center"/>
            <w:hideMark/>
          </w:tcPr>
          <w:p w14:paraId="407CBD08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A67A8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</w:t>
            </w:r>
            <w:r w:rsidRPr="00A67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) </w:t>
            </w:r>
            <w:r w:rsidRPr="00A67A8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รายได้ที่มิใช่ดอกเบี้ยสุทธิ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6CAF9B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(232)</w:t>
            </w:r>
          </w:p>
        </w:tc>
        <w:tc>
          <w:tcPr>
            <w:tcW w:w="184" w:type="dxa"/>
            <w:vAlign w:val="bottom"/>
          </w:tcPr>
          <w:p w14:paraId="40997CAA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B5057CE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11" w:firstLine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4454FB4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20F8C5F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firstLine="2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9890C81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9B16B3B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1" w:firstLine="36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66BA361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679E1F" w14:textId="0FB8F253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13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69E7">
              <w:rPr>
                <w:rFonts w:asciiTheme="majorBidi" w:hAnsiTheme="majorBidi" w:cstheme="majorBidi"/>
                <w:sz w:val="28"/>
                <w:szCs w:val="28"/>
              </w:rPr>
              <w:t>29,367</w:t>
            </w:r>
          </w:p>
        </w:tc>
        <w:tc>
          <w:tcPr>
            <w:tcW w:w="180" w:type="dxa"/>
            <w:vAlign w:val="bottom"/>
          </w:tcPr>
          <w:p w14:paraId="7429FBF3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3A0AD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(4,50</w:t>
            </w:r>
            <w:r w:rsidRPr="00A67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67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B27C904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772D2" w14:textId="45350CA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5D72">
              <w:rPr>
                <w:rFonts w:asciiTheme="majorBidi" w:hAnsiTheme="majorBidi" w:cstheme="majorBidi"/>
                <w:sz w:val="28"/>
                <w:szCs w:val="28"/>
              </w:rPr>
              <w:t>24,634</w:t>
            </w:r>
          </w:p>
        </w:tc>
      </w:tr>
      <w:tr w:rsidR="00F21966" w14:paraId="5C28C26E" w14:textId="77777777" w:rsidTr="00F21966">
        <w:trPr>
          <w:cantSplit/>
          <w:trHeight w:val="302"/>
        </w:trPr>
        <w:tc>
          <w:tcPr>
            <w:tcW w:w="4683" w:type="dxa"/>
            <w:hideMark/>
          </w:tcPr>
          <w:p w14:paraId="43322CBE" w14:textId="77777777" w:rsidR="00F21966" w:rsidRPr="00A67A8E" w:rsidRDefault="00F21966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EB4E43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84" w:type="dxa"/>
            <w:vAlign w:val="bottom"/>
          </w:tcPr>
          <w:p w14:paraId="3C2646FE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37E526C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02CAC09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CD0B4F5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DBACCC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24DF955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62F6F6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A92757" w14:textId="1F334CD8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935D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199,45</w:t>
            </w:r>
            <w:r w:rsidR="00902A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2B5704A1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596E07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3" w:firstLine="3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(4,501)</w:t>
            </w:r>
          </w:p>
        </w:tc>
        <w:tc>
          <w:tcPr>
            <w:tcW w:w="180" w:type="dxa"/>
            <w:vAlign w:val="bottom"/>
          </w:tcPr>
          <w:p w14:paraId="35DEDEB5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28944" w14:textId="0E17BCB5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</w:t>
            </w:r>
            <w:r w:rsidR="00935D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194,97</w:t>
            </w:r>
            <w:r w:rsidR="007C71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F21966" w14:paraId="289E9CA2" w14:textId="77777777" w:rsidTr="00F21966">
        <w:trPr>
          <w:cantSplit/>
          <w:trHeight w:val="302"/>
        </w:trPr>
        <w:tc>
          <w:tcPr>
            <w:tcW w:w="4683" w:type="dxa"/>
            <w:hideMark/>
          </w:tcPr>
          <w:p w14:paraId="22B7CFCD" w14:textId="77777777" w:rsidR="00F21966" w:rsidRPr="00A67A8E" w:rsidRDefault="00F21966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ค่าใช้จ่ายจากการดำเนินงานรวม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BBD26" w14:textId="77777777" w:rsidR="00F21966" w:rsidRPr="0017126E" w:rsidRDefault="00F21966" w:rsidP="0017126E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71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(38,787)</w:t>
            </w:r>
          </w:p>
        </w:tc>
        <w:tc>
          <w:tcPr>
            <w:tcW w:w="184" w:type="dxa"/>
            <w:vAlign w:val="bottom"/>
          </w:tcPr>
          <w:p w14:paraId="57840DD4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013729C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5207B87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A2FAE01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2333A3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24C4BA9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3FF4E69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FFEF1" w14:textId="3FAF351C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(3,1</w:t>
            </w:r>
            <w:r w:rsidR="007C7195">
              <w:rPr>
                <w:rFonts w:asciiTheme="majorBidi" w:hAnsiTheme="majorBidi" w:cstheme="majorBidi"/>
                <w:sz w:val="28"/>
                <w:szCs w:val="28"/>
              </w:rPr>
              <w:t>58,467</w:t>
            </w:r>
            <w:r w:rsidRPr="00A67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794337F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8881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4,522</w:t>
            </w:r>
          </w:p>
        </w:tc>
        <w:tc>
          <w:tcPr>
            <w:tcW w:w="180" w:type="dxa"/>
            <w:vAlign w:val="bottom"/>
          </w:tcPr>
          <w:p w14:paraId="7FD8FAD1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1B33CA" w14:textId="3F954658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074B50">
              <w:rPr>
                <w:rFonts w:asciiTheme="majorBidi" w:hAnsiTheme="majorBidi" w:cstheme="majorBidi"/>
                <w:sz w:val="28"/>
                <w:szCs w:val="28"/>
              </w:rPr>
              <w:t>192,732</w:t>
            </w:r>
            <w:r w:rsidRPr="00A67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1966" w14:paraId="7C9F983D" w14:textId="77777777" w:rsidTr="00F21966">
        <w:trPr>
          <w:cantSplit/>
          <w:trHeight w:val="302"/>
        </w:trPr>
        <w:tc>
          <w:tcPr>
            <w:tcW w:w="4683" w:type="dxa"/>
            <w:hideMark/>
          </w:tcPr>
          <w:p w14:paraId="67EBBAEE" w14:textId="77777777" w:rsidR="00F21966" w:rsidRPr="00A67A8E" w:rsidRDefault="00F21966">
            <w:pPr>
              <w:shd w:val="clear" w:color="auto" w:fill="FFFFFF"/>
              <w:spacing w:line="240" w:lineRule="auto"/>
              <w:ind w:left="548" w:right="-79" w:hanging="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กำไรจากการดำเนินงานก่อนผลขาดทุน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6F329F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5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(38,761)</w:t>
            </w:r>
          </w:p>
        </w:tc>
        <w:tc>
          <w:tcPr>
            <w:tcW w:w="184" w:type="dxa"/>
            <w:vAlign w:val="bottom"/>
          </w:tcPr>
          <w:p w14:paraId="19F5E8C3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9EF4301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EA3FC0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79C800B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9E8F0EC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86F8026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89419A8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A9126D" w14:textId="5CB86945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074B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040,983</w:t>
            </w:r>
            <w:r w:rsidR="00074B50" w:rsidRPr="00074B50" w:rsidDel="009A6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534DBFB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E7F3BE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80" w:type="dxa"/>
            <w:vAlign w:val="bottom"/>
          </w:tcPr>
          <w:p w14:paraId="087E8569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D0C843" w14:textId="29AB6AF6" w:rsidR="00F21966" w:rsidRPr="00A67A8E" w:rsidRDefault="00074B50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5,002,243</w:t>
            </w:r>
          </w:p>
        </w:tc>
      </w:tr>
      <w:tr w:rsidR="00F21966" w14:paraId="6431EA58" w14:textId="77777777" w:rsidTr="00F21966">
        <w:trPr>
          <w:cantSplit/>
          <w:trHeight w:val="302"/>
        </w:trPr>
        <w:tc>
          <w:tcPr>
            <w:tcW w:w="4683" w:type="dxa"/>
            <w:hideMark/>
          </w:tcPr>
          <w:p w14:paraId="11A05D91" w14:textId="77777777" w:rsidR="00F21966" w:rsidRPr="00A67A8E" w:rsidRDefault="00F21966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22B76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2FBA3904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62A1E8E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8E2E7BA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3E0C8F9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18AE2B5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82802F6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2065C9B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B537D" w14:textId="3033329D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(2,5</w:t>
            </w:r>
            <w:r w:rsidR="00014C33">
              <w:rPr>
                <w:rFonts w:asciiTheme="majorBidi" w:hAnsiTheme="majorBidi" w:cstheme="majorBidi"/>
                <w:sz w:val="28"/>
                <w:szCs w:val="28"/>
              </w:rPr>
              <w:t>32,878</w:t>
            </w:r>
            <w:r w:rsidRPr="00A67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85ED08F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3C8E1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CEE2BC9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2CC3B" w14:textId="3729834F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(2,5</w:t>
            </w:r>
            <w:r w:rsidR="00014C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32,878</w:t>
            </w:r>
            <w:r w:rsidRPr="00A67A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F21966" w14:paraId="4C53953E" w14:textId="77777777" w:rsidTr="00F21966">
        <w:trPr>
          <w:cantSplit/>
          <w:trHeight w:val="302"/>
        </w:trPr>
        <w:tc>
          <w:tcPr>
            <w:tcW w:w="4683" w:type="dxa"/>
            <w:hideMark/>
          </w:tcPr>
          <w:p w14:paraId="69F815EC" w14:textId="77777777" w:rsidR="00F21966" w:rsidRPr="00A67A8E" w:rsidRDefault="00F21966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6DE469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(38,761)</w:t>
            </w:r>
          </w:p>
        </w:tc>
        <w:tc>
          <w:tcPr>
            <w:tcW w:w="184" w:type="dxa"/>
            <w:vAlign w:val="bottom"/>
          </w:tcPr>
          <w:p w14:paraId="2BE07CA4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E1A7A04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8C7CE8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44A300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D20B451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AB2370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1F50850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4CD4EF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2,508,105</w:t>
            </w:r>
          </w:p>
        </w:tc>
        <w:tc>
          <w:tcPr>
            <w:tcW w:w="180" w:type="dxa"/>
            <w:vAlign w:val="bottom"/>
          </w:tcPr>
          <w:p w14:paraId="6E918F91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3D9719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80" w:type="dxa"/>
            <w:vAlign w:val="bottom"/>
          </w:tcPr>
          <w:p w14:paraId="12DA89CE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E550A4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2,469,365</w:t>
            </w:r>
          </w:p>
        </w:tc>
      </w:tr>
      <w:tr w:rsidR="00F21966" w14:paraId="72DC1E42" w14:textId="77777777" w:rsidTr="00F21966">
        <w:trPr>
          <w:cantSplit/>
          <w:trHeight w:val="302"/>
        </w:trPr>
        <w:tc>
          <w:tcPr>
            <w:tcW w:w="4683" w:type="dxa"/>
            <w:hideMark/>
          </w:tcPr>
          <w:p w14:paraId="3D915A6B" w14:textId="77777777" w:rsidR="00F21966" w:rsidRPr="00A67A8E" w:rsidRDefault="00F21966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468E1F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9C6E72C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E9F4765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F82C150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63EE8D0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67649BA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2F7606E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73B192D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41BC8D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EB219A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74C325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6F571B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D7988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(504,376)</w:t>
            </w:r>
          </w:p>
        </w:tc>
      </w:tr>
      <w:tr w:rsidR="00F21966" w14:paraId="438ECD7A" w14:textId="77777777" w:rsidTr="00F21966">
        <w:trPr>
          <w:cantSplit/>
          <w:trHeight w:val="302"/>
        </w:trPr>
        <w:tc>
          <w:tcPr>
            <w:tcW w:w="4683" w:type="dxa"/>
            <w:hideMark/>
          </w:tcPr>
          <w:p w14:paraId="0181D19A" w14:textId="77777777" w:rsidR="00F21966" w:rsidRPr="00A67A8E" w:rsidRDefault="00F21966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258" w:type="dxa"/>
            <w:vAlign w:val="bottom"/>
          </w:tcPr>
          <w:p w14:paraId="6C52ABBA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A92F3E9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2A401E5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8E97645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6B2B3B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D663B1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5F4E3B3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ED032C7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38D3BC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1FAC2A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1C8B11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0FF3C7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07E2A6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1,964,989</w:t>
            </w:r>
          </w:p>
        </w:tc>
      </w:tr>
    </w:tbl>
    <w:p w14:paraId="39B737E6" w14:textId="44E85190" w:rsidR="00FD4EC8" w:rsidRPr="00E417B0" w:rsidRDefault="00FD4EC8">
      <w:pPr>
        <w:rPr>
          <w:rFonts w:asciiTheme="majorBidi" w:hAnsiTheme="majorBidi" w:cstheme="majorBidi"/>
          <w:sz w:val="28"/>
          <w:szCs w:val="28"/>
        </w:rPr>
      </w:pPr>
    </w:p>
    <w:p w14:paraId="632CE570" w14:textId="459D7DAB" w:rsidR="00A57559" w:rsidRPr="00732BC3" w:rsidRDefault="00260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  <w:cs/>
        </w:rPr>
        <w:br w:type="page"/>
      </w: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662881" w:rsidRPr="00662881" w14:paraId="2BF1C743" w14:textId="77777777" w:rsidTr="00662881">
        <w:trPr>
          <w:cantSplit/>
        </w:trPr>
        <w:tc>
          <w:tcPr>
            <w:tcW w:w="4410" w:type="dxa"/>
          </w:tcPr>
          <w:p w14:paraId="593F9776" w14:textId="77777777" w:rsidR="00662881" w:rsidRPr="002A4B64" w:rsidRDefault="00662881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77A26461" w14:textId="4E9F321C" w:rsidR="00662881" w:rsidRPr="00522B51" w:rsidRDefault="00662881" w:rsidP="00A67A8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22B5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62881" w:rsidRPr="00662881" w14:paraId="18AF863D" w14:textId="77777777" w:rsidTr="00662881">
        <w:trPr>
          <w:cantSplit/>
          <w:trHeight w:val="344"/>
        </w:trPr>
        <w:tc>
          <w:tcPr>
            <w:tcW w:w="4410" w:type="dxa"/>
            <w:vAlign w:val="bottom"/>
          </w:tcPr>
          <w:p w14:paraId="75763013" w14:textId="77777777" w:rsidR="00662881" w:rsidRPr="002A4B64" w:rsidRDefault="00662881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521F47D5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4B64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2A4B64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Pr="002A4B6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e-Wallet</w:t>
            </w:r>
          </w:p>
        </w:tc>
        <w:tc>
          <w:tcPr>
            <w:tcW w:w="183" w:type="dxa"/>
            <w:vAlign w:val="bottom"/>
          </w:tcPr>
          <w:p w14:paraId="151384D5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B99AD" w14:textId="77777777" w:rsidR="00662881" w:rsidRPr="002A4B64" w:rsidRDefault="00662881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2A4B64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0BA34177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11132DE0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A4B64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2A4B64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27D3B455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7FB9DF11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2A4B64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2881" w:rsidRPr="00662881" w14:paraId="00292CC9" w14:textId="77777777" w:rsidTr="00662881">
        <w:trPr>
          <w:cantSplit/>
          <w:trHeight w:val="721"/>
        </w:trPr>
        <w:tc>
          <w:tcPr>
            <w:tcW w:w="4410" w:type="dxa"/>
          </w:tcPr>
          <w:p w14:paraId="20BD9DC4" w14:textId="77777777" w:rsidR="00662881" w:rsidRPr="002A4B64" w:rsidRDefault="00662881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255A263F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0E7A01A7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E1112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A4B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001E297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35E88DC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A4B64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2A4B64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2A4B64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7CB516C4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A375BE8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A4B64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8CDB31D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5D4597" w14:textId="77777777" w:rsidR="00662881" w:rsidRPr="002A4B64" w:rsidRDefault="00662881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A4B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2A4B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13437478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1DD7E56E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E896B86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78EEE737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62881" w:rsidRPr="00662881" w14:paraId="317A4387" w14:textId="77777777" w:rsidTr="00662881">
        <w:trPr>
          <w:cantSplit/>
          <w:trHeight w:val="218"/>
        </w:trPr>
        <w:tc>
          <w:tcPr>
            <w:tcW w:w="4410" w:type="dxa"/>
          </w:tcPr>
          <w:p w14:paraId="46A7BB9D" w14:textId="77777777" w:rsidR="00662881" w:rsidRPr="002A4B64" w:rsidRDefault="00662881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4B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</w:p>
        </w:tc>
        <w:tc>
          <w:tcPr>
            <w:tcW w:w="10255" w:type="dxa"/>
            <w:gridSpan w:val="13"/>
            <w:vAlign w:val="bottom"/>
          </w:tcPr>
          <w:p w14:paraId="2BD55067" w14:textId="77777777" w:rsidR="00662881" w:rsidRPr="002A4B64" w:rsidRDefault="00662881" w:rsidP="00B159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 w:bidi="th-TH"/>
              </w:rPr>
            </w:pPr>
            <w:r w:rsidRPr="002A4B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2A4B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A4B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62881" w:rsidRPr="00662881" w14:paraId="36D1DCD0" w14:textId="77777777" w:rsidTr="00662881">
        <w:trPr>
          <w:cantSplit/>
          <w:trHeight w:val="302"/>
        </w:trPr>
        <w:tc>
          <w:tcPr>
            <w:tcW w:w="4410" w:type="dxa"/>
          </w:tcPr>
          <w:p w14:paraId="3A7D7027" w14:textId="64468EC0" w:rsidR="00662881" w:rsidRPr="002A4B64" w:rsidRDefault="00F21966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14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8314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662881" w:rsidRPr="002A4B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6B4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257" w:type="dxa"/>
            <w:vAlign w:val="bottom"/>
          </w:tcPr>
          <w:p w14:paraId="79446766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3FAF16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62CC2B9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E3703FA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FA086AE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C5B9A99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46D42C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54667BC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0689A4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DB1319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787A9A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043B97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0B6EDAF0" w14:textId="77777777" w:rsidR="00662881" w:rsidRPr="002A4B64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3F0" w:rsidRPr="00662881" w14:paraId="398601BD" w14:textId="77777777" w:rsidTr="00662881">
        <w:trPr>
          <w:cantSplit/>
          <w:trHeight w:val="302"/>
        </w:trPr>
        <w:tc>
          <w:tcPr>
            <w:tcW w:w="4410" w:type="dxa"/>
          </w:tcPr>
          <w:p w14:paraId="2C10F72C" w14:textId="77777777" w:rsidR="008633F0" w:rsidRPr="002A4B64" w:rsidRDefault="008633F0" w:rsidP="008633F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2A4B6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  <w:r w:rsidRPr="002A4B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4B6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7" w:type="dxa"/>
            <w:vAlign w:val="bottom"/>
          </w:tcPr>
          <w:p w14:paraId="21E72422" w14:textId="19B13419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B61FB54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F38A3A" w14:textId="28E78F98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114,940,400</w:t>
            </w:r>
          </w:p>
        </w:tc>
        <w:tc>
          <w:tcPr>
            <w:tcW w:w="183" w:type="dxa"/>
            <w:vAlign w:val="bottom"/>
          </w:tcPr>
          <w:p w14:paraId="720A9C33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C173529" w14:textId="70BD1C75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21,189,936</w:t>
            </w:r>
          </w:p>
        </w:tc>
        <w:tc>
          <w:tcPr>
            <w:tcW w:w="183" w:type="dxa"/>
            <w:vAlign w:val="bottom"/>
          </w:tcPr>
          <w:p w14:paraId="415F1746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80CA6CD" w14:textId="6B8E8BE8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2,304,789</w:t>
            </w:r>
          </w:p>
        </w:tc>
        <w:tc>
          <w:tcPr>
            <w:tcW w:w="183" w:type="dxa"/>
            <w:vAlign w:val="bottom"/>
          </w:tcPr>
          <w:p w14:paraId="18680687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CF2CDA" w14:textId="69683B3F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138,435,1</w:t>
            </w:r>
            <w:r w:rsidR="0095798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4BF88FCB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B14E78" w14:textId="786AFF5C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21BFE67" w14:textId="125D5905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46FB80B9" w14:textId="3258CA7D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138,435,1</w:t>
            </w:r>
            <w:r w:rsidR="00B23B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633F0" w:rsidRPr="00662881" w14:paraId="60372B2D" w14:textId="77777777" w:rsidTr="00901B79">
        <w:trPr>
          <w:cantSplit/>
          <w:trHeight w:val="302"/>
        </w:trPr>
        <w:tc>
          <w:tcPr>
            <w:tcW w:w="4410" w:type="dxa"/>
          </w:tcPr>
          <w:p w14:paraId="64FD82E7" w14:textId="77777777" w:rsidR="008633F0" w:rsidRPr="002A4B64" w:rsidRDefault="008633F0" w:rsidP="008633F0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A4B6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6C93D08D" w14:textId="4294A535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52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06,331</w:t>
            </w:r>
          </w:p>
        </w:tc>
        <w:tc>
          <w:tcPr>
            <w:tcW w:w="183" w:type="dxa"/>
            <w:vAlign w:val="bottom"/>
          </w:tcPr>
          <w:p w14:paraId="7DB49BFE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4D15956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E5CE7AC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D308A81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3E2240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B4AB3E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1A59FE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FB3166" w14:textId="058455F6" w:rsidR="008633F0" w:rsidRPr="002A4B64" w:rsidRDefault="00957987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</w:t>
            </w:r>
            <w:r w:rsidR="008227C1">
              <w:rPr>
                <w:rFonts w:asciiTheme="majorBidi" w:hAnsiTheme="majorBidi" w:cstheme="majorBidi"/>
                <w:sz w:val="28"/>
                <w:szCs w:val="28"/>
              </w:rPr>
              <w:t>103,845</w:t>
            </w:r>
          </w:p>
        </w:tc>
        <w:tc>
          <w:tcPr>
            <w:tcW w:w="180" w:type="dxa"/>
            <w:vAlign w:val="bottom"/>
          </w:tcPr>
          <w:p w14:paraId="62A304DF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FED1BB" w14:textId="4EBDE656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1D58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="001C393D">
              <w:rPr>
                <w:rFonts w:asciiTheme="majorBidi" w:hAnsiTheme="majorBidi" w:cstheme="majorBidi"/>
                <w:sz w:val="28"/>
                <w:szCs w:val="28"/>
              </w:rPr>
              <w:t>,965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4C0A9EF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0E43F5BE" w14:textId="751032C9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23B3D">
              <w:rPr>
                <w:rFonts w:asciiTheme="majorBidi" w:hAnsiTheme="majorBidi" w:cstheme="majorBidi"/>
                <w:sz w:val="28"/>
                <w:szCs w:val="28"/>
              </w:rPr>
              <w:t>9,766,211</w:t>
            </w:r>
          </w:p>
        </w:tc>
      </w:tr>
      <w:tr w:rsidR="008633F0" w:rsidRPr="00662881" w14:paraId="05F76F43" w14:textId="77777777" w:rsidTr="00901B79">
        <w:trPr>
          <w:cantSplit/>
          <w:trHeight w:val="74"/>
        </w:trPr>
        <w:tc>
          <w:tcPr>
            <w:tcW w:w="4410" w:type="dxa"/>
            <w:vAlign w:val="bottom"/>
          </w:tcPr>
          <w:p w14:paraId="3F803D2E" w14:textId="77777777" w:rsidR="008633F0" w:rsidRPr="002A4B64" w:rsidRDefault="008633F0" w:rsidP="008633F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4B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35B7F3C4" w14:textId="7C04CE39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2E85">
              <w:rPr>
                <w:rFonts w:asciiTheme="majorBidi" w:hAnsiTheme="majorBidi" w:cstheme="majorBidi"/>
                <w:sz w:val="28"/>
                <w:szCs w:val="28"/>
              </w:rPr>
              <w:t>12,314</w:t>
            </w:r>
          </w:p>
        </w:tc>
        <w:tc>
          <w:tcPr>
            <w:tcW w:w="183" w:type="dxa"/>
            <w:vAlign w:val="bottom"/>
          </w:tcPr>
          <w:p w14:paraId="6D0F68D0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334DFC3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78FA68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22B34F6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E9B8F4A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0D5067D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66C5F2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C4BB44" w14:textId="205D7224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27C1">
              <w:rPr>
                <w:rFonts w:asciiTheme="majorBidi" w:hAnsiTheme="majorBidi" w:cstheme="majorBidi"/>
                <w:sz w:val="28"/>
                <w:szCs w:val="28"/>
              </w:rPr>
              <w:t>43,140,793</w:t>
            </w:r>
          </w:p>
        </w:tc>
        <w:tc>
          <w:tcPr>
            <w:tcW w:w="180" w:type="dxa"/>
            <w:vAlign w:val="bottom"/>
          </w:tcPr>
          <w:p w14:paraId="5250FE30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34533A" w14:textId="3C4A502C" w:rsidR="008633F0" w:rsidRPr="002A4B64" w:rsidRDefault="00A33A24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393D">
              <w:rPr>
                <w:rFonts w:asciiTheme="majorBidi" w:hAnsiTheme="majorBidi" w:cstheme="majorBidi"/>
                <w:sz w:val="28"/>
                <w:szCs w:val="28"/>
              </w:rPr>
              <w:t>294,</w:t>
            </w:r>
            <w:r w:rsidR="0044303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C393D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A699F1A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10989C8" w14:textId="4555F943" w:rsidR="008633F0" w:rsidRPr="002A4B64" w:rsidRDefault="0092511E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142,959,042</w:t>
            </w:r>
          </w:p>
        </w:tc>
      </w:tr>
      <w:tr w:rsidR="008633F0" w:rsidRPr="00662881" w14:paraId="47F28B93" w14:textId="77777777" w:rsidTr="00662881">
        <w:trPr>
          <w:cantSplit/>
          <w:trHeight w:val="302"/>
        </w:trPr>
        <w:tc>
          <w:tcPr>
            <w:tcW w:w="4410" w:type="dxa"/>
          </w:tcPr>
          <w:p w14:paraId="00741A43" w14:textId="77777777" w:rsidR="008633F0" w:rsidRPr="002A4B64" w:rsidRDefault="008633F0" w:rsidP="008633F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0120234F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8F72C32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675CBB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5D4602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253668F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4925FC2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E7046DB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5B0DEF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326383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2082B0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427B92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8B5D85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708F63BF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3F0" w:rsidRPr="00662881" w14:paraId="2598CBE3" w14:textId="77777777" w:rsidTr="00662881">
        <w:trPr>
          <w:cantSplit/>
          <w:trHeight w:val="302"/>
        </w:trPr>
        <w:tc>
          <w:tcPr>
            <w:tcW w:w="4410" w:type="dxa"/>
          </w:tcPr>
          <w:p w14:paraId="3EE1638A" w14:textId="750EA470" w:rsidR="008633F0" w:rsidRPr="002A4B64" w:rsidRDefault="008633F0" w:rsidP="008633F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4B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57" w:type="dxa"/>
            <w:vAlign w:val="bottom"/>
          </w:tcPr>
          <w:p w14:paraId="67B47681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3316BF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FFC55BB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E71D78D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067165D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DD1B4F7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1856FF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CE6ACC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E3FF30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C17733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06EA86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5FDEFC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8FA4E41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3F0" w:rsidRPr="00662881" w14:paraId="48E59F37" w14:textId="77777777" w:rsidTr="00662881">
        <w:trPr>
          <w:cantSplit/>
          <w:trHeight w:val="302"/>
        </w:trPr>
        <w:tc>
          <w:tcPr>
            <w:tcW w:w="4410" w:type="dxa"/>
          </w:tcPr>
          <w:p w14:paraId="71D286BF" w14:textId="77777777" w:rsidR="008633F0" w:rsidRPr="002A4B64" w:rsidRDefault="008633F0" w:rsidP="008633F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2A4B6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  <w:r w:rsidRPr="002A4B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4B6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7" w:type="dxa"/>
            <w:vAlign w:val="bottom"/>
          </w:tcPr>
          <w:p w14:paraId="348851F0" w14:textId="4CA27465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CBC2419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8C1D0F7" w14:textId="0F582CD2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101,345,388</w:t>
            </w:r>
          </w:p>
        </w:tc>
        <w:tc>
          <w:tcPr>
            <w:tcW w:w="183" w:type="dxa"/>
            <w:vAlign w:val="bottom"/>
          </w:tcPr>
          <w:p w14:paraId="0E7A4D34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F08395" w14:textId="44BC3DDE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18,687,423</w:t>
            </w:r>
          </w:p>
        </w:tc>
        <w:tc>
          <w:tcPr>
            <w:tcW w:w="183" w:type="dxa"/>
            <w:vAlign w:val="bottom"/>
          </w:tcPr>
          <w:p w14:paraId="19F4ADBE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ABA17DB" w14:textId="049E55BA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1,265,224</w:t>
            </w:r>
          </w:p>
        </w:tc>
        <w:tc>
          <w:tcPr>
            <w:tcW w:w="183" w:type="dxa"/>
            <w:vAlign w:val="bottom"/>
          </w:tcPr>
          <w:p w14:paraId="3032117D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D5B597" w14:textId="494B7F83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121,298,035</w:t>
            </w:r>
          </w:p>
        </w:tc>
        <w:tc>
          <w:tcPr>
            <w:tcW w:w="180" w:type="dxa"/>
            <w:vAlign w:val="bottom"/>
          </w:tcPr>
          <w:p w14:paraId="20A418C8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57699A" w14:textId="70678E3E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7B1494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2D17796" w14:textId="4FC8CF91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121,298,035</w:t>
            </w:r>
          </w:p>
        </w:tc>
      </w:tr>
      <w:tr w:rsidR="008633F0" w:rsidRPr="00662881" w14:paraId="1DEF7316" w14:textId="77777777" w:rsidTr="00662881">
        <w:trPr>
          <w:cantSplit/>
          <w:trHeight w:val="302"/>
        </w:trPr>
        <w:tc>
          <w:tcPr>
            <w:tcW w:w="4410" w:type="dxa"/>
          </w:tcPr>
          <w:p w14:paraId="2C19E623" w14:textId="77777777" w:rsidR="008633F0" w:rsidRPr="002A4B64" w:rsidRDefault="008633F0" w:rsidP="008633F0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A4B6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57" w:type="dxa"/>
            <w:vAlign w:val="bottom"/>
          </w:tcPr>
          <w:p w14:paraId="789E886E" w14:textId="65CFCF01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218,587</w:t>
            </w:r>
          </w:p>
        </w:tc>
        <w:tc>
          <w:tcPr>
            <w:tcW w:w="183" w:type="dxa"/>
            <w:vAlign w:val="bottom"/>
          </w:tcPr>
          <w:p w14:paraId="74E4DB3E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ABBE053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4997AEF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F0E1829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AC1C7F8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7213E4C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15FD534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8325CD" w14:textId="704557B1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143,427,502</w:t>
            </w:r>
          </w:p>
        </w:tc>
        <w:tc>
          <w:tcPr>
            <w:tcW w:w="180" w:type="dxa"/>
            <w:vAlign w:val="bottom"/>
          </w:tcPr>
          <w:p w14:paraId="264DF141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2D24E8" w14:textId="2F420495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(456,618)</w:t>
            </w:r>
          </w:p>
        </w:tc>
        <w:tc>
          <w:tcPr>
            <w:tcW w:w="180" w:type="dxa"/>
            <w:vAlign w:val="bottom"/>
          </w:tcPr>
          <w:p w14:paraId="39ED870A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8624B4B" w14:textId="12B69588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143,189,471</w:t>
            </w:r>
          </w:p>
        </w:tc>
      </w:tr>
      <w:tr w:rsidR="008633F0" w:rsidRPr="00662881" w14:paraId="476A6D94" w14:textId="77777777" w:rsidTr="00662881">
        <w:trPr>
          <w:cantSplit/>
          <w:trHeight w:val="302"/>
        </w:trPr>
        <w:tc>
          <w:tcPr>
            <w:tcW w:w="4410" w:type="dxa"/>
            <w:vAlign w:val="bottom"/>
          </w:tcPr>
          <w:p w14:paraId="061EC99E" w14:textId="77777777" w:rsidR="008633F0" w:rsidRPr="002A4B64" w:rsidRDefault="008633F0" w:rsidP="008633F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4B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  <w:vAlign w:val="bottom"/>
          </w:tcPr>
          <w:p w14:paraId="662975D5" w14:textId="01934E3D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98,578</w:t>
            </w:r>
          </w:p>
        </w:tc>
        <w:tc>
          <w:tcPr>
            <w:tcW w:w="183" w:type="dxa"/>
            <w:vAlign w:val="bottom"/>
          </w:tcPr>
          <w:p w14:paraId="5F9A5880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F420476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2B1F42A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FF0CC2B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3D57074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E47DC06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5D08967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34093C" w14:textId="0B2D26BF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128,916,012</w:t>
            </w:r>
          </w:p>
        </w:tc>
        <w:tc>
          <w:tcPr>
            <w:tcW w:w="180" w:type="dxa"/>
            <w:vAlign w:val="bottom"/>
          </w:tcPr>
          <w:p w14:paraId="23533451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0AC218" w14:textId="5E3423C9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(206,696)</w:t>
            </w:r>
          </w:p>
        </w:tc>
        <w:tc>
          <w:tcPr>
            <w:tcW w:w="180" w:type="dxa"/>
            <w:vAlign w:val="bottom"/>
          </w:tcPr>
          <w:p w14:paraId="19C4F52D" w14:textId="77777777" w:rsidR="008633F0" w:rsidRPr="002A4B64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33FE8CC0" w14:textId="114DB66B" w:rsidR="008633F0" w:rsidRPr="002A4B64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1339">
              <w:rPr>
                <w:rFonts w:asciiTheme="majorBidi" w:hAnsiTheme="majorBidi" w:cstheme="majorBidi"/>
                <w:sz w:val="28"/>
                <w:szCs w:val="28"/>
              </w:rPr>
              <w:t>128,807,894</w:t>
            </w:r>
          </w:p>
        </w:tc>
      </w:tr>
    </w:tbl>
    <w:p w14:paraId="58CC1690" w14:textId="6554D872" w:rsidR="00FD4EC8" w:rsidRPr="002A4B64" w:rsidRDefault="00FD4EC8">
      <w:pPr>
        <w:rPr>
          <w:rFonts w:asciiTheme="majorBidi" w:hAnsiTheme="majorBidi" w:cstheme="majorBidi"/>
          <w:sz w:val="28"/>
          <w:szCs w:val="28"/>
        </w:rPr>
      </w:pPr>
    </w:p>
    <w:p w14:paraId="7947802F" w14:textId="77777777" w:rsidR="00E42236" w:rsidRPr="00732BC3" w:rsidRDefault="00E42236" w:rsidP="00542743">
      <w:pPr>
        <w:tabs>
          <w:tab w:val="left" w:pos="540"/>
        </w:tabs>
        <w:ind w:firstLine="630"/>
        <w:rPr>
          <w:rFonts w:asciiTheme="majorBidi" w:hAnsiTheme="majorBidi" w:cstheme="majorBidi"/>
          <w:sz w:val="22"/>
          <w:szCs w:val="22"/>
          <w:cs/>
        </w:rPr>
      </w:pPr>
      <w:r w:rsidRPr="00732BC3">
        <w:rPr>
          <w:rFonts w:asciiTheme="majorBidi" w:hAnsiTheme="majorBidi" w:cstheme="majorBidi"/>
          <w:sz w:val="22"/>
          <w:szCs w:val="22"/>
          <w:vertAlign w:val="superscript"/>
        </w:rPr>
        <w:t>(1)</w:t>
      </w:r>
      <w:r w:rsidRPr="00732BC3">
        <w:rPr>
          <w:rFonts w:asciiTheme="majorBidi" w:hAnsiTheme="majorBidi" w:cstheme="majorBidi"/>
          <w:sz w:val="22"/>
          <w:szCs w:val="22"/>
        </w:rPr>
        <w:t xml:space="preserve"> </w:t>
      </w:r>
      <w:r w:rsidRPr="00732BC3">
        <w:rPr>
          <w:rFonts w:asciiTheme="majorBidi" w:hAnsiTheme="majorBidi" w:cstheme="majorBidi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4E6A9A07" w14:textId="240CE06E" w:rsidR="00D72461" w:rsidRPr="00732BC3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  <w:sectPr w:rsidR="00D72461" w:rsidRPr="00732BC3" w:rsidSect="008579D2">
          <w:headerReference w:type="first" r:id="rId21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1AA7DD0" w14:textId="24B5A0D5" w:rsidR="00D52B77" w:rsidRPr="00A67A8E" w:rsidRDefault="00D52B77" w:rsidP="00D52B7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  <w:r w:rsidRPr="00A67A8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กำไรต่อหุ้น</w:t>
      </w:r>
    </w:p>
    <w:p w14:paraId="4DCFED27" w14:textId="1BABF467" w:rsidR="007C1228" w:rsidRPr="00E417B0" w:rsidRDefault="007C1228" w:rsidP="00A67A8E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128"/>
        <w:gridCol w:w="256"/>
        <w:gridCol w:w="1079"/>
      </w:tblGrid>
      <w:tr w:rsidR="007601B5" w:rsidRPr="00E417B0" w14:paraId="330956F2" w14:textId="77777777" w:rsidTr="00901B79">
        <w:trPr>
          <w:tblHeader/>
        </w:trPr>
        <w:tc>
          <w:tcPr>
            <w:tcW w:w="3960" w:type="dxa"/>
          </w:tcPr>
          <w:p w14:paraId="5C68DC0A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DCE6012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4876B8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43FF4510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7601B5" w:rsidRPr="00E417B0" w14:paraId="6C47A14D" w14:textId="77777777" w:rsidTr="00901B79">
        <w:trPr>
          <w:tblHeader/>
        </w:trPr>
        <w:tc>
          <w:tcPr>
            <w:tcW w:w="3960" w:type="dxa"/>
          </w:tcPr>
          <w:p w14:paraId="08595D7B" w14:textId="0C2911EA" w:rsidR="0001103D" w:rsidRPr="00E417B0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6763E9CF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7F0D97E4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7890308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E4637D3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16D88567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6" w:type="dxa"/>
            <w:vAlign w:val="center"/>
          </w:tcPr>
          <w:p w14:paraId="0B827BB1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27CFDC6A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1103D" w:rsidRPr="00E417B0" w14:paraId="266E9A48" w14:textId="77777777" w:rsidTr="00901B79">
        <w:trPr>
          <w:tblHeader/>
        </w:trPr>
        <w:tc>
          <w:tcPr>
            <w:tcW w:w="3960" w:type="dxa"/>
          </w:tcPr>
          <w:p w14:paraId="1303FC2A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253" w:type="dxa"/>
            <w:gridSpan w:val="7"/>
          </w:tcPr>
          <w:p w14:paraId="1AED8E08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7913" w:rsidRPr="00E417B0" w14:paraId="6334F25D" w14:textId="77777777" w:rsidTr="00901B79">
        <w:tc>
          <w:tcPr>
            <w:tcW w:w="3960" w:type="dxa"/>
          </w:tcPr>
          <w:p w14:paraId="7C2179AB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กำไรที่เป็นส่วนของผู้ถือหุ้นสามัญของธนาคาร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(ขั้นพื้นฐานและปรับลด)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B459A32" w14:textId="21C47809" w:rsidR="00B17913" w:rsidRPr="00E417B0" w:rsidRDefault="00B94431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2,816,661</w:t>
            </w:r>
          </w:p>
        </w:tc>
        <w:tc>
          <w:tcPr>
            <w:tcW w:w="270" w:type="dxa"/>
          </w:tcPr>
          <w:p w14:paraId="28393A6B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82F4F0" w14:textId="49D994F5" w:rsidR="00B17913" w:rsidRPr="00E417B0" w:rsidRDefault="00B17913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lang w:val="en-US" w:bidi="th-TH"/>
              </w:rPr>
              <w:t xml:space="preserve">1,964,989 </w:t>
            </w:r>
          </w:p>
        </w:tc>
        <w:tc>
          <w:tcPr>
            <w:tcW w:w="270" w:type="dxa"/>
          </w:tcPr>
          <w:p w14:paraId="58FB5B66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3DEE4B72" w14:textId="7095E92D" w:rsidR="00B17913" w:rsidRPr="00901B79" w:rsidRDefault="007F1D55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2,842,631</w:t>
            </w:r>
          </w:p>
        </w:tc>
        <w:tc>
          <w:tcPr>
            <w:tcW w:w="256" w:type="dxa"/>
          </w:tcPr>
          <w:p w14:paraId="79D123C3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755D764" w14:textId="1D872602" w:rsidR="00B17913" w:rsidRPr="00E417B0" w:rsidRDefault="00B17913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2,003,650 </w:t>
            </w:r>
          </w:p>
        </w:tc>
      </w:tr>
      <w:tr w:rsidR="00B17913" w:rsidRPr="00E417B0" w14:paraId="17CCEFB6" w14:textId="77777777" w:rsidTr="00901B79">
        <w:tc>
          <w:tcPr>
            <w:tcW w:w="3960" w:type="dxa"/>
          </w:tcPr>
          <w:p w14:paraId="0142CE3A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AEE44E2" w14:textId="77777777" w:rsidR="00B17913" w:rsidRPr="00E417B0" w:rsidRDefault="00B17913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58CB0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830140" w14:textId="77777777" w:rsidR="00B17913" w:rsidRPr="00E417B0" w:rsidRDefault="00B17913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A866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6F03B13" w14:textId="77777777" w:rsidR="00B17913" w:rsidRPr="00E417B0" w:rsidRDefault="00B17913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9174900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D588402" w14:textId="77777777" w:rsidR="00B17913" w:rsidRPr="00E417B0" w:rsidRDefault="00B17913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7913" w:rsidRPr="00E417B0" w14:paraId="5686E5B0" w14:textId="77777777" w:rsidTr="00901B79">
        <w:tc>
          <w:tcPr>
            <w:tcW w:w="3960" w:type="dxa"/>
          </w:tcPr>
          <w:p w14:paraId="2C14C853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3455DC43" w14:textId="77777777" w:rsidR="00B17913" w:rsidRPr="00E417B0" w:rsidRDefault="00B17913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FD473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61F02" w14:textId="77777777" w:rsidR="00B17913" w:rsidRPr="00E417B0" w:rsidRDefault="00B17913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D08AC3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B681834" w14:textId="77777777" w:rsidR="00B17913" w:rsidRPr="00E417B0" w:rsidRDefault="00B17913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3757A06" w14:textId="77777777" w:rsidR="00B17913" w:rsidRPr="00E417B0" w:rsidRDefault="00B17913" w:rsidP="00B1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CD73131" w14:textId="77777777" w:rsidR="00B17913" w:rsidRPr="00E417B0" w:rsidRDefault="00B17913" w:rsidP="00B17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1D55" w:rsidRPr="00E417B0" w14:paraId="63A960A5" w14:textId="77777777" w:rsidTr="00901B79">
        <w:tc>
          <w:tcPr>
            <w:tcW w:w="3960" w:type="dxa"/>
          </w:tcPr>
          <w:p w14:paraId="10267652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E417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E95D20D" w14:textId="01DDF1C6" w:rsidR="007F1D55" w:rsidRPr="00E417B0" w:rsidRDefault="007F1D55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1,164,583</w:t>
            </w:r>
          </w:p>
        </w:tc>
        <w:tc>
          <w:tcPr>
            <w:tcW w:w="270" w:type="dxa"/>
          </w:tcPr>
          <w:p w14:paraId="44A80148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4608B6" w14:textId="093DC32B" w:rsidR="007F1D55" w:rsidRPr="00E417B0" w:rsidRDefault="007576A9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7F1D55">
              <w:rPr>
                <w:rFonts w:asciiTheme="majorBidi" w:hAnsiTheme="majorBidi" w:cstheme="majorBidi" w:hint="cs"/>
                <w:sz w:val="28"/>
                <w:szCs w:val="28"/>
              </w:rPr>
              <w:t xml:space="preserve">00,000 </w:t>
            </w:r>
          </w:p>
        </w:tc>
        <w:tc>
          <w:tcPr>
            <w:tcW w:w="270" w:type="dxa"/>
          </w:tcPr>
          <w:p w14:paraId="25C91AFD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2F1D32E7" w14:textId="03DF009A" w:rsidR="007F1D55" w:rsidRPr="00E417B0" w:rsidRDefault="007F1D55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1,164,583</w:t>
            </w:r>
          </w:p>
        </w:tc>
        <w:tc>
          <w:tcPr>
            <w:tcW w:w="256" w:type="dxa"/>
          </w:tcPr>
          <w:p w14:paraId="0E369D57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3EC8C7" w14:textId="2175108E" w:rsidR="007F1D55" w:rsidRPr="00E417B0" w:rsidRDefault="007576A9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00,000</w:t>
            </w:r>
          </w:p>
        </w:tc>
      </w:tr>
      <w:tr w:rsidR="007F1D55" w:rsidRPr="00E417B0" w14:paraId="7BFC9AEA" w14:textId="77777777" w:rsidTr="007601B5">
        <w:tc>
          <w:tcPr>
            <w:tcW w:w="3960" w:type="dxa"/>
          </w:tcPr>
          <w:p w14:paraId="1811A8AA" w14:textId="01DD4D16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ผลกระทบจากการใช้สิทธิซื้อหุ้น</w:t>
            </w:r>
          </w:p>
        </w:tc>
        <w:tc>
          <w:tcPr>
            <w:tcW w:w="1170" w:type="dxa"/>
            <w:vAlign w:val="bottom"/>
          </w:tcPr>
          <w:p w14:paraId="788036E1" w14:textId="3A90F339" w:rsidR="007F1D55" w:rsidRPr="00E417B0" w:rsidRDefault="007F1D55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C64D9F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9CBE93" w14:textId="2308D973" w:rsidR="007F1D55" w:rsidRPr="00E417B0" w:rsidRDefault="007576A9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22,779</w:t>
            </w:r>
          </w:p>
        </w:tc>
        <w:tc>
          <w:tcPr>
            <w:tcW w:w="270" w:type="dxa"/>
          </w:tcPr>
          <w:p w14:paraId="53480A3B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DBD6AF4" w14:textId="1D26D18A" w:rsidR="007F1D55" w:rsidRPr="00E417B0" w:rsidRDefault="007F1D55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36BCCD3C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41A524A" w14:textId="258ADDA8" w:rsidR="007F1D55" w:rsidRPr="00E417B0" w:rsidRDefault="007576A9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22,779</w:t>
            </w:r>
            <w:r w:rsidR="007F1D55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</w:tr>
      <w:tr w:rsidR="007F1D55" w:rsidRPr="00E417B0" w14:paraId="12A42EC2" w14:textId="77777777" w:rsidTr="00901B79">
        <w:tc>
          <w:tcPr>
            <w:tcW w:w="3960" w:type="dxa"/>
          </w:tcPr>
          <w:p w14:paraId="4B295B42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0C9ED79C" w14:textId="4CF6E791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C22CFA" w14:textId="65CFB7AF" w:rsidR="007F1D55" w:rsidRPr="007F1D55" w:rsidRDefault="007F1D55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1,164,583</w:t>
            </w:r>
          </w:p>
        </w:tc>
        <w:tc>
          <w:tcPr>
            <w:tcW w:w="270" w:type="dxa"/>
          </w:tcPr>
          <w:p w14:paraId="68443A3A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7AA0E2" w14:textId="5B663771" w:rsidR="007F1D55" w:rsidRPr="00E417B0" w:rsidRDefault="007576A9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1,022</w:t>
            </w:r>
            <w:r w:rsidR="001F06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,779</w:t>
            </w:r>
            <w:r w:rsidR="007F1D5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77AC177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B5CB106" w14:textId="75415A72" w:rsidR="007F1D55" w:rsidRPr="007F1D55" w:rsidRDefault="007F1D55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1,164,583</w:t>
            </w:r>
          </w:p>
        </w:tc>
        <w:tc>
          <w:tcPr>
            <w:tcW w:w="256" w:type="dxa"/>
          </w:tcPr>
          <w:p w14:paraId="1DFFEEE6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E7CBE79" w14:textId="7B69D9D7" w:rsidR="007F1D55" w:rsidRPr="00E417B0" w:rsidRDefault="001F063B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1,022,779</w:t>
            </w:r>
          </w:p>
        </w:tc>
      </w:tr>
      <w:tr w:rsidR="007F1D55" w:rsidRPr="00E417B0" w14:paraId="258F5847" w14:textId="77777777" w:rsidTr="00901B79">
        <w:tc>
          <w:tcPr>
            <w:tcW w:w="3960" w:type="dxa"/>
            <w:shd w:val="clear" w:color="auto" w:fill="auto"/>
          </w:tcPr>
          <w:p w14:paraId="3FA27343" w14:textId="3DA56E92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ผลกระทบจากการออกสิทธิซื้อหุ้น</w:t>
            </w:r>
          </w:p>
        </w:tc>
        <w:tc>
          <w:tcPr>
            <w:tcW w:w="1170" w:type="dxa"/>
            <w:vAlign w:val="bottom"/>
          </w:tcPr>
          <w:p w14:paraId="562CA050" w14:textId="6CC6AD95" w:rsidR="007F1D55" w:rsidRPr="00A67A8E" w:rsidRDefault="007F1D55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0F0824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B7EFD9" w14:textId="26D70D9C" w:rsidR="007F1D55" w:rsidRPr="00E417B0" w:rsidRDefault="007F1D55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4,</w:t>
            </w:r>
            <w:r w:rsidR="00F00EF1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B791619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F5194BF" w14:textId="6737B3E8" w:rsidR="007F1D55" w:rsidRPr="00E417B0" w:rsidRDefault="007F1D55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77C45127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16A496B" w14:textId="2331E0EE" w:rsidR="007F1D55" w:rsidRPr="00E417B0" w:rsidRDefault="00F00EF1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</w:tr>
      <w:tr w:rsidR="007F1D55" w:rsidRPr="00E417B0" w14:paraId="4F0B3A20" w14:textId="77777777" w:rsidTr="00901B79">
        <w:tc>
          <w:tcPr>
            <w:tcW w:w="3960" w:type="dxa"/>
            <w:shd w:val="clear" w:color="auto" w:fill="auto"/>
          </w:tcPr>
          <w:p w14:paraId="073A5D6F" w14:textId="00E94DD1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ผ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กระทบจากการออกใบสำคัญแสดงสิทธิ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ที่จะ</w:t>
            </w:r>
          </w:p>
          <w:p w14:paraId="651F234B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ซื้อหุ้นสามัญ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99E862" w14:textId="4B8EDA56" w:rsidR="007F1D55" w:rsidRPr="00A67A8E" w:rsidRDefault="00B93FEF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13,496</w:t>
            </w:r>
          </w:p>
        </w:tc>
        <w:tc>
          <w:tcPr>
            <w:tcW w:w="270" w:type="dxa"/>
          </w:tcPr>
          <w:p w14:paraId="0974E646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B2C9D8" w14:textId="3370A2E0" w:rsidR="007F1D55" w:rsidRPr="00E417B0" w:rsidRDefault="00F00EF1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7F1D55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837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9F64912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85E1D11" w14:textId="03252E24" w:rsidR="007F1D55" w:rsidRPr="00E417B0" w:rsidRDefault="00B93FEF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13,496</w:t>
            </w:r>
          </w:p>
        </w:tc>
        <w:tc>
          <w:tcPr>
            <w:tcW w:w="256" w:type="dxa"/>
          </w:tcPr>
          <w:p w14:paraId="0D8DF3BD" w14:textId="77777777" w:rsidR="007F1D55" w:rsidRPr="00E417B0" w:rsidRDefault="007F1D55" w:rsidP="007F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9CC55FB" w14:textId="5C8319BC" w:rsidR="007F1D55" w:rsidRPr="00E417B0" w:rsidRDefault="00F00EF1" w:rsidP="007F1D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7F1D55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837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F1D55" w:rsidRPr="00E417B0" w14:paraId="48D1AD2B" w14:textId="77777777" w:rsidTr="00901B79">
        <w:tc>
          <w:tcPr>
            <w:tcW w:w="3960" w:type="dxa"/>
          </w:tcPr>
          <w:p w14:paraId="6A997049" w14:textId="60BC6B60" w:rsidR="007F1D55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โดยวิธีถัวเฉลี่ยถ่วงน้ำหนัก </w:t>
            </w:r>
          </w:p>
          <w:p w14:paraId="7CC1C373" w14:textId="42E75A22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(ปรับลด)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40D36" w14:textId="24EA4C40" w:rsidR="007F1D55" w:rsidRPr="00BC38A2" w:rsidRDefault="007F1D55" w:rsidP="00D9689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3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</w:t>
            </w:r>
            <w:r w:rsidR="00B93FEF" w:rsidRPr="00BC3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Pr="00BC3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511F9" w:rsidRPr="00BC3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270" w:type="dxa"/>
          </w:tcPr>
          <w:p w14:paraId="6F2BA2F6" w14:textId="77777777" w:rsidR="007F1D55" w:rsidRPr="00BC38A2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7A91B" w14:textId="4B7BEA2C" w:rsidR="007F1D55" w:rsidRPr="00E417B0" w:rsidRDefault="00183751" w:rsidP="00D9689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1,068,541</w:t>
            </w:r>
            <w:r w:rsidR="007F1D5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EBF66D2" w14:textId="77777777" w:rsidR="007F1D55" w:rsidRPr="00BC38A2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8636D" w14:textId="6BD3794A" w:rsidR="007F1D55" w:rsidRPr="00BC38A2" w:rsidRDefault="009511F9" w:rsidP="00D9689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3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1,178,079</w:t>
            </w:r>
          </w:p>
        </w:tc>
        <w:tc>
          <w:tcPr>
            <w:tcW w:w="256" w:type="dxa"/>
          </w:tcPr>
          <w:p w14:paraId="3B6B1DF8" w14:textId="77777777" w:rsidR="007F1D55" w:rsidRPr="00BC38A2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996FA" w14:textId="2AE10DE3" w:rsidR="007F1D55" w:rsidRPr="00E417B0" w:rsidRDefault="00183751" w:rsidP="00D9689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1,068,541</w:t>
            </w:r>
          </w:p>
        </w:tc>
      </w:tr>
      <w:tr w:rsidR="007F1D55" w:rsidRPr="00E417B0" w14:paraId="36C9DCE4" w14:textId="77777777" w:rsidTr="00901B79">
        <w:tc>
          <w:tcPr>
            <w:tcW w:w="3960" w:type="dxa"/>
          </w:tcPr>
          <w:p w14:paraId="2EED14E0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846AF70" w14:textId="77777777" w:rsidR="007F1D55" w:rsidRPr="00E417B0" w:rsidRDefault="007F1D55" w:rsidP="00D968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54244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8BF7BA" w14:textId="77777777" w:rsidR="007F1D55" w:rsidRPr="00E417B0" w:rsidRDefault="007F1D55" w:rsidP="00D968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B9048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60CB01C8" w14:textId="77777777" w:rsidR="007F1D55" w:rsidRPr="00E417B0" w:rsidRDefault="007F1D55" w:rsidP="00D968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7103783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42E7EF8" w14:textId="77777777" w:rsidR="007F1D55" w:rsidRPr="00E417B0" w:rsidRDefault="007F1D55" w:rsidP="00D968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1D55" w:rsidRPr="00E417B0" w14:paraId="09B5253E" w14:textId="77777777" w:rsidTr="00901B79">
        <w:tc>
          <w:tcPr>
            <w:tcW w:w="3960" w:type="dxa"/>
          </w:tcPr>
          <w:p w14:paraId="792BE6C6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4132DE" w14:textId="648BDAE8" w:rsidR="007F1D55" w:rsidRPr="00E417B0" w:rsidRDefault="00F85154" w:rsidP="00D9689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2.42</w:t>
            </w:r>
          </w:p>
        </w:tc>
        <w:tc>
          <w:tcPr>
            <w:tcW w:w="270" w:type="dxa"/>
          </w:tcPr>
          <w:p w14:paraId="744928B7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ABEBEB" w14:textId="16DE76A3" w:rsidR="007F1D55" w:rsidRPr="00E417B0" w:rsidRDefault="00BC6287" w:rsidP="00D968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1.92</w:t>
            </w:r>
          </w:p>
        </w:tc>
        <w:tc>
          <w:tcPr>
            <w:tcW w:w="270" w:type="dxa"/>
          </w:tcPr>
          <w:p w14:paraId="1F865E88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00E537D0" w14:textId="6F7A1564" w:rsidR="007F1D55" w:rsidRPr="00E417B0" w:rsidRDefault="009511F9" w:rsidP="00D9689F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2.44</w:t>
            </w:r>
          </w:p>
        </w:tc>
        <w:tc>
          <w:tcPr>
            <w:tcW w:w="256" w:type="dxa"/>
          </w:tcPr>
          <w:p w14:paraId="749AE713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59FACCD" w14:textId="45ABC6E6" w:rsidR="007F1D55" w:rsidRPr="00E417B0" w:rsidRDefault="00BC6287" w:rsidP="00D9689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1.96</w:t>
            </w:r>
          </w:p>
        </w:tc>
      </w:tr>
      <w:tr w:rsidR="007F1D55" w:rsidRPr="00E417B0" w14:paraId="0A8D2104" w14:textId="77777777" w:rsidTr="00901B79">
        <w:trPr>
          <w:trHeight w:val="197"/>
        </w:trPr>
        <w:tc>
          <w:tcPr>
            <w:tcW w:w="3960" w:type="dxa"/>
          </w:tcPr>
          <w:p w14:paraId="05627D3D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6B4C1A" w14:textId="77777777" w:rsidR="007F1D55" w:rsidRPr="00E417B0" w:rsidRDefault="007F1D55" w:rsidP="00D9689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34B19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74ED20" w14:textId="77777777" w:rsidR="007F1D55" w:rsidRPr="00E417B0" w:rsidRDefault="007F1D55" w:rsidP="00D968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9C5CE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50E6603A" w14:textId="77777777" w:rsidR="007F1D55" w:rsidRPr="00E417B0" w:rsidRDefault="007F1D55" w:rsidP="00D9689F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</w:tcPr>
          <w:p w14:paraId="31067C98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E69FCB" w14:textId="77777777" w:rsidR="007F1D55" w:rsidRPr="00E417B0" w:rsidRDefault="007F1D55" w:rsidP="00D9689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F1D55" w:rsidRPr="00E417B0" w14:paraId="28B7F3F1" w14:textId="77777777" w:rsidTr="00901B79">
        <w:tc>
          <w:tcPr>
            <w:tcW w:w="3960" w:type="dxa"/>
          </w:tcPr>
          <w:p w14:paraId="63384A01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7BE102" w14:textId="503388F1" w:rsidR="007F1D55" w:rsidRPr="00E417B0" w:rsidRDefault="00F85154" w:rsidP="00D9689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2.39</w:t>
            </w:r>
          </w:p>
        </w:tc>
        <w:tc>
          <w:tcPr>
            <w:tcW w:w="270" w:type="dxa"/>
          </w:tcPr>
          <w:p w14:paraId="0873B8A3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7EED74" w14:textId="69FA3BCB" w:rsidR="007F1D55" w:rsidRPr="00E417B0" w:rsidRDefault="00BC6287" w:rsidP="00D968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1.84</w:t>
            </w:r>
          </w:p>
        </w:tc>
        <w:tc>
          <w:tcPr>
            <w:tcW w:w="270" w:type="dxa"/>
          </w:tcPr>
          <w:p w14:paraId="52684EDF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06A6AD5D" w14:textId="6445096C" w:rsidR="007F1D55" w:rsidRPr="00E417B0" w:rsidRDefault="009511F9" w:rsidP="00D9689F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2.41</w:t>
            </w:r>
          </w:p>
        </w:tc>
        <w:tc>
          <w:tcPr>
            <w:tcW w:w="256" w:type="dxa"/>
          </w:tcPr>
          <w:p w14:paraId="43556EEC" w14:textId="77777777" w:rsidR="007F1D55" w:rsidRPr="00E417B0" w:rsidRDefault="007F1D55" w:rsidP="00D9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F8D3F08" w14:textId="478756D7" w:rsidR="007F1D55" w:rsidRPr="00E417B0" w:rsidRDefault="00BC6287" w:rsidP="00D9689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1.88</w:t>
            </w:r>
          </w:p>
        </w:tc>
      </w:tr>
    </w:tbl>
    <w:p w14:paraId="2ECBD2F5" w14:textId="17AB954F" w:rsidR="0001103D" w:rsidRDefault="0001103D">
      <w:pPr>
        <w:rPr>
          <w:rFonts w:asciiTheme="majorBidi" w:hAnsiTheme="majorBidi" w:cstheme="majorBidi"/>
          <w:sz w:val="28"/>
          <w:szCs w:val="28"/>
        </w:rPr>
      </w:pPr>
    </w:p>
    <w:p w14:paraId="2C8BBE48" w14:textId="11971F63" w:rsidR="005D5D58" w:rsidRDefault="005D5D58" w:rsidP="005D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วั</w:t>
      </w:r>
      <w:r w:rsidRPr="005D5D58">
        <w:rPr>
          <w:rFonts w:asciiTheme="majorBidi" w:hAnsiTheme="majorBidi" w:cs="Angsana New" w:hint="cs"/>
          <w:sz w:val="28"/>
          <w:szCs w:val="28"/>
          <w:cs/>
        </w:rPr>
        <w:t>นที่</w:t>
      </w:r>
      <w:r w:rsidRPr="005D5D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D58">
        <w:rPr>
          <w:rFonts w:asciiTheme="majorBidi" w:hAnsiTheme="majorBidi" w:cstheme="majorBidi"/>
          <w:sz w:val="28"/>
          <w:szCs w:val="28"/>
        </w:rPr>
        <w:t xml:space="preserve">22 </w:t>
      </w:r>
      <w:r w:rsidRPr="005D5D58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5D5D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D58">
        <w:rPr>
          <w:rFonts w:asciiTheme="majorBidi" w:hAnsiTheme="majorBidi" w:cstheme="majorBidi"/>
          <w:sz w:val="28"/>
          <w:szCs w:val="28"/>
        </w:rPr>
        <w:t xml:space="preserve">2566 </w:t>
      </w:r>
      <w:r w:rsidRPr="005D5D58">
        <w:rPr>
          <w:rFonts w:asciiTheme="majorBidi" w:hAnsiTheme="majorBidi" w:cs="Angsana New" w:hint="cs"/>
          <w:sz w:val="28"/>
          <w:szCs w:val="28"/>
          <w:cs/>
        </w:rPr>
        <w:t>การประชุมสามัญผู้ถือหุ้นของธนาคารมีมติอนุมัติเปลี่ยนแปลงมูลค่าต่อหุ้น</w:t>
      </w:r>
      <w:r w:rsidRPr="005D5D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D58">
        <w:rPr>
          <w:rFonts w:asciiTheme="majorBidi" w:hAnsiTheme="majorBidi" w:cs="Angsana New" w:hint="cs"/>
          <w:sz w:val="28"/>
          <w:szCs w:val="28"/>
          <w:cs/>
        </w:rPr>
        <w:t>จากมูลค่าหุ้นละ</w:t>
      </w:r>
      <w:r w:rsidRPr="005D5D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D58">
        <w:rPr>
          <w:rFonts w:asciiTheme="majorBidi" w:hAnsiTheme="majorBidi" w:cstheme="majorBidi"/>
          <w:sz w:val="28"/>
          <w:szCs w:val="28"/>
        </w:rPr>
        <w:t xml:space="preserve">10 </w:t>
      </w:r>
      <w:r w:rsidRPr="005D5D58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5D5D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D58">
        <w:rPr>
          <w:rFonts w:asciiTheme="majorBidi" w:hAnsiTheme="majorBidi" w:cs="Angsana New" w:hint="cs"/>
          <w:sz w:val="28"/>
          <w:szCs w:val="28"/>
          <w:cs/>
        </w:rPr>
        <w:t>เป็นมูลค่าหุ้นละ</w:t>
      </w:r>
      <w:r w:rsidRPr="005D5D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D5D58">
        <w:rPr>
          <w:rFonts w:asciiTheme="majorBidi" w:hAnsiTheme="majorBidi" w:cstheme="majorBidi"/>
          <w:sz w:val="28"/>
          <w:szCs w:val="28"/>
        </w:rPr>
        <w:t xml:space="preserve">5 </w:t>
      </w:r>
      <w:r w:rsidRPr="005D5D58">
        <w:rPr>
          <w:rFonts w:asciiTheme="majorBidi" w:hAnsiTheme="majorBidi" w:cs="Angsana New" w:hint="cs"/>
          <w:sz w:val="28"/>
          <w:szCs w:val="28"/>
          <w:cs/>
        </w:rPr>
        <w:t>บาท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ตามที่</w:t>
      </w:r>
      <w:r w:rsidR="00846A42">
        <w:rPr>
          <w:rFonts w:asciiTheme="majorBidi" w:hAnsiTheme="majorBidi" w:cs="Angsana New" w:hint="cs"/>
          <w:sz w:val="28"/>
          <w:szCs w:val="28"/>
          <w:cs/>
        </w:rPr>
        <w:t>กล่าว</w:t>
      </w:r>
      <w:r>
        <w:rPr>
          <w:rFonts w:asciiTheme="majorBidi" w:hAnsiTheme="majorBidi" w:cs="Angsana New" w:hint="cs"/>
          <w:sz w:val="28"/>
          <w:szCs w:val="28"/>
          <w:cs/>
        </w:rPr>
        <w:t>ในหมายเหตุข้อ</w:t>
      </w:r>
      <w:r w:rsidR="00D52B77">
        <w:rPr>
          <w:rFonts w:asciiTheme="majorBidi" w:hAnsiTheme="majorBidi" w:cs="Angsana New"/>
          <w:sz w:val="28"/>
          <w:szCs w:val="28"/>
        </w:rPr>
        <w:t xml:space="preserve"> </w:t>
      </w:r>
      <w:r w:rsidR="004211ED">
        <w:rPr>
          <w:rFonts w:asciiTheme="majorBidi" w:hAnsiTheme="majorBidi" w:cs="Angsana New"/>
          <w:sz w:val="28"/>
          <w:szCs w:val="28"/>
        </w:rPr>
        <w:t>11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กลุ่มธนาคาร</w:t>
      </w:r>
      <w:r w:rsidRPr="005D5D58">
        <w:rPr>
          <w:rFonts w:asciiTheme="majorBidi" w:hAnsiTheme="majorBidi" w:cs="Angsana New" w:hint="cs"/>
          <w:sz w:val="28"/>
          <w:szCs w:val="28"/>
          <w:cs/>
        </w:rPr>
        <w:t>จึงได้ปรับปรุงจำนวนหุ้นสามัญ</w:t>
      </w:r>
      <w:r w:rsidR="001B3635">
        <w:rPr>
          <w:rFonts w:asciiTheme="majorBidi" w:hAnsiTheme="majorBidi" w:cs="Angsana New"/>
          <w:sz w:val="28"/>
          <w:szCs w:val="28"/>
        </w:rPr>
        <w:t xml:space="preserve"> (</w:t>
      </w:r>
      <w:r w:rsidR="001B3635">
        <w:rPr>
          <w:rFonts w:asciiTheme="majorBidi" w:hAnsiTheme="majorBidi" w:cs="Angsana New" w:hint="cs"/>
          <w:sz w:val="28"/>
          <w:szCs w:val="28"/>
          <w:cs/>
        </w:rPr>
        <w:t>ขั้น</w:t>
      </w:r>
      <w:r>
        <w:rPr>
          <w:rFonts w:asciiTheme="majorBidi" w:hAnsiTheme="majorBidi" w:cs="Angsana New" w:hint="cs"/>
          <w:sz w:val="28"/>
          <w:szCs w:val="28"/>
          <w:cs/>
        </w:rPr>
        <w:t>พื้นฐาน</w:t>
      </w:r>
      <w:r w:rsidR="001B3635">
        <w:rPr>
          <w:rFonts w:asciiTheme="majorBidi" w:hAnsiTheme="majorBidi" w:cs="Angsana New" w:hint="cs"/>
          <w:sz w:val="28"/>
          <w:szCs w:val="28"/>
          <w:cs/>
        </w:rPr>
        <w:t>และปรับลด)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D5D58">
        <w:rPr>
          <w:rFonts w:asciiTheme="majorBidi" w:hAnsiTheme="majorBidi" w:cs="Angsana New" w:hint="cs"/>
          <w:sz w:val="28"/>
          <w:szCs w:val="28"/>
          <w:cs/>
        </w:rPr>
        <w:t>เพื่อสะท้อนการเปลี่ยนแปลงมูลค่า</w:t>
      </w:r>
      <w:r w:rsidR="00846A42">
        <w:rPr>
          <w:rFonts w:asciiTheme="majorBidi" w:hAnsiTheme="majorBidi" w:cs="Angsana New" w:hint="cs"/>
          <w:sz w:val="28"/>
          <w:szCs w:val="28"/>
          <w:cs/>
        </w:rPr>
        <w:t>ต่อ</w:t>
      </w:r>
      <w:r w:rsidRPr="005D5D58">
        <w:rPr>
          <w:rFonts w:asciiTheme="majorBidi" w:hAnsiTheme="majorBidi" w:cs="Angsana New" w:hint="cs"/>
          <w:sz w:val="28"/>
          <w:szCs w:val="28"/>
          <w:cs/>
        </w:rPr>
        <w:t>หุ้นดังกล่าวเสมือนว่าเหตุการณ์ดังกล่าวได้เกิดขึ้นตั้งแต่วันเริ่มต้นของงวดแรกสุด</w:t>
      </w:r>
      <w:r w:rsidR="00967F9C">
        <w:rPr>
          <w:rFonts w:asciiTheme="majorBidi" w:hAnsiTheme="majorBidi" w:cs="Angsana New"/>
          <w:sz w:val="28"/>
          <w:szCs w:val="28"/>
          <w:cs/>
        </w:rPr>
        <w:br/>
      </w:r>
      <w:r w:rsidRPr="005D5D58">
        <w:rPr>
          <w:rFonts w:asciiTheme="majorBidi" w:hAnsiTheme="majorBidi" w:cs="Angsana New" w:hint="cs"/>
          <w:sz w:val="28"/>
          <w:szCs w:val="28"/>
          <w:cs/>
        </w:rPr>
        <w:t>ที่นำเสนอ</w:t>
      </w:r>
    </w:p>
    <w:p w14:paraId="518AE729" w14:textId="7D744E35" w:rsidR="001B3635" w:rsidRDefault="001B3635" w:rsidP="005D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E942A8" w14:textId="6D9BC4A5" w:rsidR="001B3635" w:rsidRPr="00DF427B" w:rsidRDefault="00846A42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C538D0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B17913">
        <w:rPr>
          <w:rFonts w:asciiTheme="majorBidi" w:hAnsiTheme="majorBidi" w:cstheme="majorBidi" w:hint="cs"/>
          <w:sz w:val="28"/>
          <w:szCs w:val="28"/>
          <w:cs/>
        </w:rPr>
        <w:t>เก้า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B17913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913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>
        <w:rPr>
          <w:rFonts w:asciiTheme="majorBidi" w:hAnsiTheme="majorBidi" w:cstheme="majorBidi"/>
          <w:sz w:val="28"/>
          <w:szCs w:val="28"/>
        </w:rPr>
        <w:t>2566</w:t>
      </w:r>
      <w:r w:rsidR="00551874">
        <w:rPr>
          <w:rFonts w:asciiTheme="majorBidi" w:hAnsiTheme="majorBidi" w:cstheme="majorBidi"/>
          <w:sz w:val="28"/>
          <w:szCs w:val="28"/>
        </w:rPr>
        <w:t xml:space="preserve"> </w:t>
      </w:r>
      <w:r w:rsidR="00551874">
        <w:rPr>
          <w:rFonts w:asciiTheme="majorBidi" w:hAnsiTheme="majorBidi" w:cstheme="majorBidi" w:hint="cs"/>
          <w:sz w:val="28"/>
          <w:szCs w:val="28"/>
          <w:cs/>
        </w:rPr>
        <w:t xml:space="preserve">สิทธิซื้อหุ้นจำนวน </w:t>
      </w:r>
      <w:r w:rsidR="00F85154" w:rsidRPr="00A67A8E">
        <w:rPr>
          <w:rFonts w:asciiTheme="majorBidi" w:hAnsiTheme="majorBidi" w:cstheme="majorBidi"/>
          <w:sz w:val="28"/>
          <w:szCs w:val="28"/>
        </w:rPr>
        <w:t>2.78</w:t>
      </w:r>
      <w:r w:rsidR="00B17913">
        <w:rPr>
          <w:rFonts w:asciiTheme="majorBidi" w:hAnsiTheme="majorBidi" w:cstheme="majorBidi"/>
          <w:sz w:val="28"/>
          <w:szCs w:val="28"/>
        </w:rPr>
        <w:t xml:space="preserve"> </w:t>
      </w:r>
      <w:r w:rsidR="00551874">
        <w:rPr>
          <w:rFonts w:asciiTheme="majorBidi" w:hAnsiTheme="majorBidi" w:cstheme="majorBidi" w:hint="cs"/>
          <w:sz w:val="28"/>
          <w:szCs w:val="28"/>
          <w:cs/>
        </w:rPr>
        <w:t>ล้าน</w:t>
      </w:r>
      <w:r>
        <w:rPr>
          <w:rFonts w:asciiTheme="majorBidi" w:hAnsiTheme="majorBidi" w:cstheme="majorBidi" w:hint="cs"/>
          <w:sz w:val="28"/>
          <w:szCs w:val="28"/>
          <w:cs/>
        </w:rPr>
        <w:t>หน่วย</w:t>
      </w:r>
      <w:r w:rsidR="0055187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51874" w:rsidRPr="00901B7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51874" w:rsidRPr="00901B79">
        <w:rPr>
          <w:rFonts w:asciiTheme="majorBidi" w:hAnsiTheme="majorBidi" w:cstheme="majorBidi"/>
          <w:i/>
          <w:iCs/>
          <w:sz w:val="28"/>
          <w:szCs w:val="28"/>
        </w:rPr>
        <w:t xml:space="preserve">2565: </w:t>
      </w:r>
      <w:r w:rsidR="00551874" w:rsidRPr="00901B79">
        <w:rPr>
          <w:rFonts w:asciiTheme="majorBidi" w:hAnsiTheme="majorBidi" w:cstheme="majorBidi"/>
          <w:i/>
          <w:iCs/>
          <w:sz w:val="28"/>
          <w:szCs w:val="28"/>
          <w:cs/>
        </w:rPr>
        <w:t>ไม่มี)</w:t>
      </w:r>
      <w:r w:rsidR="00551874">
        <w:rPr>
          <w:rFonts w:asciiTheme="majorBidi" w:hAnsiTheme="majorBidi" w:cstheme="majorBidi" w:hint="cs"/>
          <w:sz w:val="28"/>
          <w:szCs w:val="28"/>
          <w:cs/>
        </w:rPr>
        <w:t xml:space="preserve"> ไม่ได้รวมอยู่ในการคำนวณจำนวนหุ้นสามัญ</w:t>
      </w:r>
      <w:r>
        <w:rPr>
          <w:rFonts w:asciiTheme="majorBidi" w:hAnsiTheme="majorBidi" w:cstheme="majorBidi" w:hint="cs"/>
          <w:sz w:val="28"/>
          <w:szCs w:val="28"/>
          <w:cs/>
        </w:rPr>
        <w:t>โดยวิธี</w:t>
      </w:r>
      <w:r w:rsidR="00551874">
        <w:rPr>
          <w:rFonts w:asciiTheme="majorBidi" w:hAnsiTheme="majorBidi" w:cstheme="majorBidi" w:hint="cs"/>
          <w:sz w:val="28"/>
          <w:szCs w:val="28"/>
          <w:cs/>
        </w:rPr>
        <w:t>ถัวเฉลี่ยถ่วงน้ำหนัก (ปรับลด) เนื่องจากสิทธิซื้อหุ้นดังกล่าวทำให้ผลกระทบกำไรต่อหุ้นปรับเพิ่ม</w:t>
      </w:r>
    </w:p>
    <w:p w14:paraId="28149BC0" w14:textId="77777777" w:rsidR="005D5D58" w:rsidRPr="00E417B0" w:rsidRDefault="005D5D58">
      <w:pPr>
        <w:rPr>
          <w:rFonts w:asciiTheme="majorBidi" w:hAnsiTheme="majorBidi" w:cstheme="majorBidi"/>
          <w:sz w:val="28"/>
          <w:szCs w:val="28"/>
        </w:rPr>
      </w:pPr>
    </w:p>
    <w:p w14:paraId="4C06CBA7" w14:textId="77777777" w:rsidR="00CA4A7C" w:rsidRDefault="00CA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3502C68" w14:textId="559D035B" w:rsidR="00D52B77" w:rsidRPr="00A67A8E" w:rsidRDefault="00D52B77" w:rsidP="00D52B7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  <w:r w:rsidRPr="00A67A8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การจัดประเภทรายการใหม่</w:t>
      </w:r>
    </w:p>
    <w:p w14:paraId="440C02E7" w14:textId="139E268A" w:rsidR="00CA4A7C" w:rsidRDefault="00CA4A7C" w:rsidP="00D52B77">
      <w:pPr>
        <w:tabs>
          <w:tab w:val="clear" w:pos="227"/>
          <w:tab w:val="clear" w:pos="454"/>
          <w:tab w:val="clear" w:pos="68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35392A84" w14:textId="59454261" w:rsidR="00CA4A7C" w:rsidRDefault="00CA4A7C" w:rsidP="00CA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01B79">
        <w:rPr>
          <w:rFonts w:asciiTheme="majorBidi" w:hAnsiTheme="majorBidi" w:cstheme="majorBidi"/>
          <w:sz w:val="28"/>
          <w:szCs w:val="28"/>
          <w:cs/>
        </w:rPr>
        <w:t>รายการบางรายการในงบการเงิน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>ระหว่างกาลแบบย่อสำหรับงวด</w:t>
      </w:r>
      <w:r w:rsidR="00D20E3A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B17913">
        <w:rPr>
          <w:rFonts w:asciiTheme="majorBidi" w:hAnsiTheme="majorBidi" w:cstheme="majorBidi" w:hint="cs"/>
          <w:sz w:val="28"/>
          <w:szCs w:val="28"/>
          <w:cs/>
        </w:rPr>
        <w:t xml:space="preserve">เก้าเดือนสิ้นสุดวันที่ </w:t>
      </w:r>
      <w:r w:rsidR="00B17913">
        <w:rPr>
          <w:rFonts w:asciiTheme="majorBidi" w:hAnsiTheme="majorBidi" w:cstheme="majorBidi"/>
          <w:sz w:val="28"/>
          <w:szCs w:val="28"/>
        </w:rPr>
        <w:t>30</w:t>
      </w:r>
      <w:r w:rsidR="00B17913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ได้มีการจัดประเภทรายการใหม่เพื่อให้สอดคล้องกับการนำเสนองบการเงินระหว่างกาลแบบย่อสำหรับงวด</w:t>
      </w:r>
      <w:r w:rsidR="0067102A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3E03DA">
        <w:rPr>
          <w:rFonts w:asciiTheme="majorBidi" w:hAnsiTheme="majorBidi" w:cstheme="majorBidi"/>
          <w:sz w:val="28"/>
          <w:szCs w:val="28"/>
        </w:rPr>
        <w:br/>
      </w:r>
      <w:r w:rsidR="00B17913">
        <w:rPr>
          <w:rFonts w:asciiTheme="majorBidi" w:hAnsiTheme="majorBidi" w:cstheme="majorBidi" w:hint="cs"/>
          <w:sz w:val="28"/>
          <w:szCs w:val="28"/>
          <w:cs/>
        </w:rPr>
        <w:t xml:space="preserve">เก้าเดือนสิ้นสุดวันที่ </w:t>
      </w:r>
      <w:r w:rsidR="00B17913">
        <w:rPr>
          <w:rFonts w:asciiTheme="majorBidi" w:hAnsiTheme="majorBidi" w:cstheme="majorBidi"/>
          <w:sz w:val="28"/>
          <w:szCs w:val="28"/>
        </w:rPr>
        <w:t>30</w:t>
      </w:r>
      <w:r w:rsidR="00B17913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1A905107" w14:textId="3FB77260" w:rsidR="004962AD" w:rsidRDefault="004962AD" w:rsidP="00CA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4962AD" w:rsidRPr="004962AD" w14:paraId="7D137790" w14:textId="77777777">
        <w:trPr>
          <w:cantSplit/>
        </w:trPr>
        <w:tc>
          <w:tcPr>
            <w:tcW w:w="4950" w:type="dxa"/>
          </w:tcPr>
          <w:p w14:paraId="37F54E29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58C44838" w14:textId="77777777" w:rsidR="004962AD" w:rsidRPr="004962AD" w:rsidRDefault="004962AD" w:rsidP="004962AD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งบการเงินรวม</w:t>
            </w:r>
          </w:p>
        </w:tc>
      </w:tr>
      <w:tr w:rsidR="004962AD" w:rsidRPr="004962AD" w14:paraId="594E6160" w14:textId="77777777" w:rsidTr="00901B79">
        <w:trPr>
          <w:cantSplit/>
        </w:trPr>
        <w:tc>
          <w:tcPr>
            <w:tcW w:w="4950" w:type="dxa"/>
          </w:tcPr>
          <w:p w14:paraId="6EDECCBD" w14:textId="640DFA6D" w:rsidR="004962AD" w:rsidRPr="00901B79" w:rsidRDefault="00B17913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297B2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383" w:type="dxa"/>
            <w:gridSpan w:val="3"/>
          </w:tcPr>
          <w:p w14:paraId="7461718F" w14:textId="30BE2C20" w:rsidR="004962AD" w:rsidRPr="004962AD" w:rsidRDefault="004962AD" w:rsidP="00C538D0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</w:pPr>
            <w:r w:rsidRPr="004962AD"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5</w:t>
            </w:r>
          </w:p>
        </w:tc>
      </w:tr>
      <w:tr w:rsidR="004962AD" w:rsidRPr="004962AD" w14:paraId="062D8BAB" w14:textId="77777777">
        <w:trPr>
          <w:cantSplit/>
        </w:trPr>
        <w:tc>
          <w:tcPr>
            <w:tcW w:w="4950" w:type="dxa"/>
          </w:tcPr>
          <w:p w14:paraId="2EFA8567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BDC9EFA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39CBBF80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587E73CE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4962AD" w:rsidRPr="004962AD" w14:paraId="73BE0531" w14:textId="77777777">
        <w:trPr>
          <w:cantSplit/>
        </w:trPr>
        <w:tc>
          <w:tcPr>
            <w:tcW w:w="4950" w:type="dxa"/>
          </w:tcPr>
          <w:p w14:paraId="1C53CCD4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5E5B336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6819026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227EC0FA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4962AD" w:rsidRPr="004962AD" w14:paraId="449987C0" w14:textId="77777777">
        <w:trPr>
          <w:cantSplit/>
        </w:trPr>
        <w:tc>
          <w:tcPr>
            <w:tcW w:w="4950" w:type="dxa"/>
          </w:tcPr>
          <w:p w14:paraId="5BDA28DA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5B5E1D5E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cs/>
                <w:lang w:eastAsia="th-TH"/>
              </w:rPr>
              <w:t>พันบาท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4962AD" w:rsidRPr="004962AD" w14:paraId="43F23FCC" w14:textId="77777777">
        <w:trPr>
          <w:cantSplit/>
        </w:trPr>
        <w:tc>
          <w:tcPr>
            <w:tcW w:w="4950" w:type="dxa"/>
          </w:tcPr>
          <w:p w14:paraId="50F99A1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1299D0F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31F2F87D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1339BF1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</w:tr>
      <w:tr w:rsidR="004962AD" w:rsidRPr="004962AD" w14:paraId="09298FD2" w14:textId="77777777">
        <w:trPr>
          <w:cantSplit/>
        </w:trPr>
        <w:tc>
          <w:tcPr>
            <w:tcW w:w="4950" w:type="dxa"/>
          </w:tcPr>
          <w:p w14:paraId="3F864762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 w:hint="cs"/>
                <w:color w:val="000000"/>
                <w:position w:val="1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1D6D3F03" w14:textId="384BE665" w:rsidR="004962AD" w:rsidRPr="00901B79" w:rsidRDefault="009034DA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3,293,786</w:t>
            </w:r>
          </w:p>
        </w:tc>
        <w:tc>
          <w:tcPr>
            <w:tcW w:w="1461" w:type="dxa"/>
            <w:vAlign w:val="bottom"/>
          </w:tcPr>
          <w:p w14:paraId="031729B7" w14:textId="1A95AEE5" w:rsidR="004962AD" w:rsidRPr="004962AD" w:rsidRDefault="009034DA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(26,587)</w:t>
            </w:r>
          </w:p>
        </w:tc>
        <w:tc>
          <w:tcPr>
            <w:tcW w:w="1461" w:type="dxa"/>
            <w:vAlign w:val="bottom"/>
          </w:tcPr>
          <w:p w14:paraId="2AA7F9DE" w14:textId="75210628" w:rsidR="004962AD" w:rsidRPr="004962AD" w:rsidRDefault="009034DA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-11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3,267,199</w:t>
            </w:r>
          </w:p>
        </w:tc>
      </w:tr>
      <w:tr w:rsidR="004962AD" w:rsidRPr="004962AD" w14:paraId="746EC397" w14:textId="77777777" w:rsidTr="00901B79">
        <w:trPr>
          <w:cantSplit/>
        </w:trPr>
        <w:tc>
          <w:tcPr>
            <w:tcW w:w="4950" w:type="dxa"/>
          </w:tcPr>
          <w:p w14:paraId="1A7F316D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ค่าใช้จ่ายค่าธรรมเนียมและบริการ</w:t>
            </w:r>
          </w:p>
        </w:tc>
        <w:tc>
          <w:tcPr>
            <w:tcW w:w="1461" w:type="dxa"/>
            <w:vAlign w:val="bottom"/>
          </w:tcPr>
          <w:p w14:paraId="1C97D6AD" w14:textId="528B4652" w:rsidR="004962AD" w:rsidRPr="004962AD" w:rsidRDefault="009034DA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(180,822)</w:t>
            </w:r>
          </w:p>
        </w:tc>
        <w:tc>
          <w:tcPr>
            <w:tcW w:w="1461" w:type="dxa"/>
            <w:vAlign w:val="bottom"/>
          </w:tcPr>
          <w:p w14:paraId="0813678B" w14:textId="1DC77329" w:rsidR="004962AD" w:rsidRPr="004962AD" w:rsidRDefault="009034DA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26,587</w:t>
            </w:r>
          </w:p>
        </w:tc>
        <w:tc>
          <w:tcPr>
            <w:tcW w:w="1461" w:type="dxa"/>
            <w:vAlign w:val="bottom"/>
          </w:tcPr>
          <w:p w14:paraId="6B77F7EA" w14:textId="145F0B2C" w:rsidR="004962AD" w:rsidRPr="00A67A8E" w:rsidRDefault="009034DA" w:rsidP="009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-10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(154,235)</w:t>
            </w:r>
          </w:p>
        </w:tc>
      </w:tr>
      <w:tr w:rsidR="00C538D0" w:rsidRPr="004962AD" w14:paraId="54B05D75" w14:textId="77777777" w:rsidTr="00901B79">
        <w:trPr>
          <w:cantSplit/>
        </w:trPr>
        <w:tc>
          <w:tcPr>
            <w:tcW w:w="4950" w:type="dxa"/>
          </w:tcPr>
          <w:p w14:paraId="5607E02D" w14:textId="7FFEE800" w:rsidR="00C538D0" w:rsidRPr="00901B79" w:rsidRDefault="00B33AD7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รายได้จากการดำเนินงานอื่น</w:t>
            </w:r>
            <w:r w:rsidR="008A37BE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461" w:type="dxa"/>
            <w:vAlign w:val="bottom"/>
          </w:tcPr>
          <w:p w14:paraId="072FFB7D" w14:textId="630BD190" w:rsidR="00C538D0" w:rsidRPr="00901B79" w:rsidRDefault="009034DA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61,076</w:t>
            </w:r>
          </w:p>
        </w:tc>
        <w:tc>
          <w:tcPr>
            <w:tcW w:w="1461" w:type="dxa"/>
            <w:vAlign w:val="bottom"/>
          </w:tcPr>
          <w:p w14:paraId="56CF956B" w14:textId="5E6C3533" w:rsidR="00C538D0" w:rsidRPr="00901B79" w:rsidRDefault="009034DA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(23,687)</w:t>
            </w:r>
          </w:p>
        </w:tc>
        <w:tc>
          <w:tcPr>
            <w:tcW w:w="1461" w:type="dxa"/>
            <w:vAlign w:val="bottom"/>
          </w:tcPr>
          <w:p w14:paraId="74A40DBF" w14:textId="727DB4A4" w:rsidR="00C538D0" w:rsidRPr="00901B79" w:rsidRDefault="009034DA" w:rsidP="009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jc w:val="both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37,389</w:t>
            </w:r>
          </w:p>
        </w:tc>
      </w:tr>
      <w:tr w:rsidR="009034DA" w:rsidRPr="004962AD" w14:paraId="4AF15FF8" w14:textId="77777777" w:rsidTr="00901B79">
        <w:trPr>
          <w:cantSplit/>
        </w:trPr>
        <w:tc>
          <w:tcPr>
            <w:tcW w:w="4950" w:type="dxa"/>
          </w:tcPr>
          <w:p w14:paraId="375A307A" w14:textId="52693E27" w:rsidR="009034DA" w:rsidRDefault="009034DA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ค่าใช้จ่ายจากการดำเนินงานอื่น</w:t>
            </w:r>
            <w:r w:rsidRPr="009034DA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461" w:type="dxa"/>
            <w:vAlign w:val="bottom"/>
          </w:tcPr>
          <w:p w14:paraId="1A028101" w14:textId="23DC9518" w:rsidR="009034DA" w:rsidRPr="009034DA" w:rsidRDefault="009034DA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(102,896)</w:t>
            </w:r>
          </w:p>
        </w:tc>
        <w:tc>
          <w:tcPr>
            <w:tcW w:w="1461" w:type="dxa"/>
            <w:vAlign w:val="bottom"/>
          </w:tcPr>
          <w:p w14:paraId="6D1BBE2E" w14:textId="7124E294" w:rsidR="009034DA" w:rsidRPr="00A67A8E" w:rsidRDefault="009034DA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15,457</w:t>
            </w:r>
          </w:p>
        </w:tc>
        <w:tc>
          <w:tcPr>
            <w:tcW w:w="1461" w:type="dxa"/>
            <w:vAlign w:val="bottom"/>
          </w:tcPr>
          <w:p w14:paraId="5C5BDB1A" w14:textId="57C76C4A" w:rsidR="009034DA" w:rsidRDefault="009034DA" w:rsidP="009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jc w:val="both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(87,439)</w:t>
            </w:r>
          </w:p>
        </w:tc>
      </w:tr>
      <w:tr w:rsidR="00C538D0" w:rsidRPr="004962AD" w14:paraId="18CE1555" w14:textId="77777777" w:rsidTr="00901B79">
        <w:trPr>
          <w:cantSplit/>
        </w:trPr>
        <w:tc>
          <w:tcPr>
            <w:tcW w:w="4950" w:type="dxa"/>
          </w:tcPr>
          <w:p w14:paraId="0491D29F" w14:textId="64BE60FE" w:rsidR="00C538D0" w:rsidRPr="00901B79" w:rsidRDefault="00B33AD7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6949CF96" w14:textId="2D6972B7" w:rsidR="00C538D0" w:rsidRPr="00901B79" w:rsidRDefault="009034DA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(920,816)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4FADA5AD" w14:textId="5C81407A" w:rsidR="00C538D0" w:rsidRPr="00901B79" w:rsidRDefault="009034DA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8,230</w:t>
            </w:r>
          </w:p>
        </w:tc>
        <w:tc>
          <w:tcPr>
            <w:tcW w:w="1461" w:type="dxa"/>
            <w:vAlign w:val="bottom"/>
          </w:tcPr>
          <w:p w14:paraId="53B9C52C" w14:textId="19642F33" w:rsidR="00C538D0" w:rsidRPr="00901B79" w:rsidRDefault="009034DA" w:rsidP="009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(912,586)</w:t>
            </w:r>
          </w:p>
        </w:tc>
      </w:tr>
      <w:tr w:rsidR="004962AD" w:rsidRPr="004962AD" w14:paraId="05FCACB4" w14:textId="77777777" w:rsidTr="00901B79">
        <w:trPr>
          <w:cantSplit/>
        </w:trPr>
        <w:tc>
          <w:tcPr>
            <w:tcW w:w="4950" w:type="dxa"/>
          </w:tcPr>
          <w:p w14:paraId="58527429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6E3F2FE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E4136" w14:textId="1335B7D9" w:rsidR="004962AD" w:rsidRPr="004962AD" w:rsidRDefault="009034DA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68B86B63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</w:tr>
    </w:tbl>
    <w:p w14:paraId="497A32E8" w14:textId="77777777" w:rsidR="004962AD" w:rsidRPr="004962AD" w:rsidRDefault="004962AD" w:rsidP="00496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rPr>
          <w:rFonts w:ascii="Angsana New" w:hAnsi="Angsana New" w:cs="Angsana New"/>
          <w:position w:val="1"/>
          <w:sz w:val="28"/>
          <w:szCs w:val="28"/>
          <w:cs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4962AD" w:rsidRPr="004962AD" w14:paraId="0669732F" w14:textId="77777777">
        <w:trPr>
          <w:cantSplit/>
        </w:trPr>
        <w:tc>
          <w:tcPr>
            <w:tcW w:w="4950" w:type="dxa"/>
          </w:tcPr>
          <w:p w14:paraId="6FFFCCFD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4367F687" w14:textId="77777777" w:rsidR="004962AD" w:rsidRPr="004962AD" w:rsidRDefault="004962AD" w:rsidP="004962AD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4962AD" w:rsidRPr="004962AD" w14:paraId="2D744AD4" w14:textId="77777777">
        <w:trPr>
          <w:cantSplit/>
        </w:trPr>
        <w:tc>
          <w:tcPr>
            <w:tcW w:w="4950" w:type="dxa"/>
          </w:tcPr>
          <w:p w14:paraId="16749942" w14:textId="43FC286D" w:rsidR="004962AD" w:rsidRPr="00B33AD7" w:rsidRDefault="00B17913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297B2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383" w:type="dxa"/>
            <w:gridSpan w:val="3"/>
          </w:tcPr>
          <w:p w14:paraId="122841E3" w14:textId="13BA5E18" w:rsidR="004962AD" w:rsidRPr="004962AD" w:rsidRDefault="004962AD" w:rsidP="004962AD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</w:pPr>
            <w:r w:rsidRPr="004962AD"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5</w:t>
            </w:r>
          </w:p>
        </w:tc>
      </w:tr>
      <w:tr w:rsidR="004962AD" w:rsidRPr="004962AD" w14:paraId="1F504BC0" w14:textId="77777777">
        <w:trPr>
          <w:cantSplit/>
        </w:trPr>
        <w:tc>
          <w:tcPr>
            <w:tcW w:w="4950" w:type="dxa"/>
          </w:tcPr>
          <w:p w14:paraId="616764AE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68E53D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2D33E0EF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3A490BA3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4962AD" w:rsidRPr="004962AD" w14:paraId="77FEF4DA" w14:textId="77777777">
        <w:trPr>
          <w:cantSplit/>
        </w:trPr>
        <w:tc>
          <w:tcPr>
            <w:tcW w:w="4950" w:type="dxa"/>
          </w:tcPr>
          <w:p w14:paraId="6676CEED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6ED538E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09AB594A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0D8D122D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4962AD" w:rsidRPr="004962AD" w14:paraId="2317BBBD" w14:textId="77777777">
        <w:trPr>
          <w:cantSplit/>
        </w:trPr>
        <w:tc>
          <w:tcPr>
            <w:tcW w:w="4950" w:type="dxa"/>
          </w:tcPr>
          <w:p w14:paraId="0B044B5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3ECB94C9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cs/>
                <w:lang w:eastAsia="th-TH"/>
              </w:rPr>
              <w:t>พันบาท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4962AD" w:rsidRPr="004962AD" w14:paraId="44917114" w14:textId="77777777">
        <w:trPr>
          <w:cantSplit/>
        </w:trPr>
        <w:tc>
          <w:tcPr>
            <w:tcW w:w="4950" w:type="dxa"/>
          </w:tcPr>
          <w:p w14:paraId="6089F788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27EA0D40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590B18DB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9C563C6" w14:textId="77777777" w:rsidR="004962AD" w:rsidRPr="004962AD" w:rsidRDefault="004962AD" w:rsidP="004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</w:tr>
      <w:tr w:rsidR="009034DA" w:rsidRPr="004962AD" w14:paraId="64425DFA" w14:textId="77777777">
        <w:trPr>
          <w:cantSplit/>
        </w:trPr>
        <w:tc>
          <w:tcPr>
            <w:tcW w:w="4950" w:type="dxa"/>
          </w:tcPr>
          <w:p w14:paraId="1AABF76A" w14:textId="77777777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 w:hint="cs"/>
                <w:color w:val="000000"/>
                <w:position w:val="1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523F6D9B" w14:textId="49A6E18D" w:rsidR="009034DA" w:rsidRPr="004962AD" w:rsidRDefault="009034DA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3,293,786</w:t>
            </w:r>
          </w:p>
        </w:tc>
        <w:tc>
          <w:tcPr>
            <w:tcW w:w="1461" w:type="dxa"/>
            <w:vAlign w:val="bottom"/>
          </w:tcPr>
          <w:p w14:paraId="665CB3D0" w14:textId="2227B105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(26,587)</w:t>
            </w:r>
          </w:p>
        </w:tc>
        <w:tc>
          <w:tcPr>
            <w:tcW w:w="1461" w:type="dxa"/>
            <w:vAlign w:val="bottom"/>
          </w:tcPr>
          <w:p w14:paraId="0D6B30F8" w14:textId="67BEDBA4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3,267,199</w:t>
            </w:r>
          </w:p>
        </w:tc>
      </w:tr>
      <w:tr w:rsidR="009034DA" w:rsidRPr="004962AD" w14:paraId="1A6C39AF" w14:textId="77777777" w:rsidTr="00901B79">
        <w:trPr>
          <w:cantSplit/>
        </w:trPr>
        <w:tc>
          <w:tcPr>
            <w:tcW w:w="4950" w:type="dxa"/>
          </w:tcPr>
          <w:p w14:paraId="611C2F63" w14:textId="77777777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ค่าใช้จ่ายค่าธรรมเนียมและบริการ</w:t>
            </w:r>
          </w:p>
        </w:tc>
        <w:tc>
          <w:tcPr>
            <w:tcW w:w="1461" w:type="dxa"/>
            <w:vAlign w:val="bottom"/>
          </w:tcPr>
          <w:p w14:paraId="1152D491" w14:textId="4FC85A94" w:rsidR="009034DA" w:rsidRPr="004962AD" w:rsidRDefault="009034DA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(184,800)</w:t>
            </w:r>
          </w:p>
        </w:tc>
        <w:tc>
          <w:tcPr>
            <w:tcW w:w="1461" w:type="dxa"/>
            <w:vAlign w:val="bottom"/>
          </w:tcPr>
          <w:p w14:paraId="31B16BDC" w14:textId="47EAE0DA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26,587</w:t>
            </w:r>
          </w:p>
        </w:tc>
        <w:tc>
          <w:tcPr>
            <w:tcW w:w="1461" w:type="dxa"/>
            <w:vAlign w:val="bottom"/>
          </w:tcPr>
          <w:p w14:paraId="7E839EB3" w14:textId="4C067024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(158,213)</w:t>
            </w:r>
          </w:p>
        </w:tc>
      </w:tr>
      <w:tr w:rsidR="009034DA" w:rsidRPr="004962AD" w14:paraId="0F23BF06" w14:textId="77777777" w:rsidTr="00901B79">
        <w:trPr>
          <w:cantSplit/>
        </w:trPr>
        <w:tc>
          <w:tcPr>
            <w:tcW w:w="4950" w:type="dxa"/>
          </w:tcPr>
          <w:p w14:paraId="28777040" w14:textId="071BC9AB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รายได้จากการดำเนินงานอื่น</w:t>
            </w:r>
            <w:r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461" w:type="dxa"/>
            <w:vAlign w:val="bottom"/>
          </w:tcPr>
          <w:p w14:paraId="0919FFD3" w14:textId="676879C1" w:rsidR="009034DA" w:rsidRPr="00901B79" w:rsidRDefault="009034DA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46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62,437</w:t>
            </w:r>
          </w:p>
        </w:tc>
        <w:tc>
          <w:tcPr>
            <w:tcW w:w="1461" w:type="dxa"/>
            <w:vAlign w:val="bottom"/>
          </w:tcPr>
          <w:p w14:paraId="4577FA73" w14:textId="75F27349" w:rsidR="009034DA" w:rsidRPr="00901B79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(23,687)</w:t>
            </w:r>
          </w:p>
        </w:tc>
        <w:tc>
          <w:tcPr>
            <w:tcW w:w="1461" w:type="dxa"/>
            <w:vAlign w:val="bottom"/>
          </w:tcPr>
          <w:p w14:paraId="26CFDB7B" w14:textId="3E8E44BB" w:rsidR="009034DA" w:rsidRPr="00901B79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38,750</w:t>
            </w:r>
          </w:p>
        </w:tc>
      </w:tr>
      <w:tr w:rsidR="009034DA" w:rsidRPr="004962AD" w14:paraId="39269DD9" w14:textId="77777777" w:rsidTr="00901B79">
        <w:trPr>
          <w:cantSplit/>
        </w:trPr>
        <w:tc>
          <w:tcPr>
            <w:tcW w:w="4950" w:type="dxa"/>
          </w:tcPr>
          <w:p w14:paraId="54A31CD7" w14:textId="7BA0FA97" w:rsidR="009034DA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ค่าใช้จ่ายจากการดำเนินงานอื่น</w:t>
            </w:r>
            <w:r w:rsidRPr="009034DA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 w:rsidRPr="009034DA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461" w:type="dxa"/>
            <w:vAlign w:val="bottom"/>
          </w:tcPr>
          <w:p w14:paraId="10964285" w14:textId="742AD769" w:rsidR="009034DA" w:rsidRPr="00901B79" w:rsidRDefault="009034DA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46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(98,286)</w:t>
            </w:r>
          </w:p>
        </w:tc>
        <w:tc>
          <w:tcPr>
            <w:tcW w:w="1461" w:type="dxa"/>
            <w:vAlign w:val="bottom"/>
          </w:tcPr>
          <w:p w14:paraId="6F8296B2" w14:textId="4ACD5F9E" w:rsidR="009034DA" w:rsidRPr="00901B79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15,457</w:t>
            </w:r>
          </w:p>
        </w:tc>
        <w:tc>
          <w:tcPr>
            <w:tcW w:w="1461" w:type="dxa"/>
            <w:vAlign w:val="bottom"/>
          </w:tcPr>
          <w:p w14:paraId="7FDC1535" w14:textId="35141CA0" w:rsidR="009034DA" w:rsidRPr="00901B79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(82,829)</w:t>
            </w:r>
          </w:p>
        </w:tc>
      </w:tr>
      <w:tr w:rsidR="009034DA" w:rsidRPr="004962AD" w14:paraId="6391D292" w14:textId="77777777" w:rsidTr="00901B79">
        <w:trPr>
          <w:cantSplit/>
        </w:trPr>
        <w:tc>
          <w:tcPr>
            <w:tcW w:w="4950" w:type="dxa"/>
          </w:tcPr>
          <w:p w14:paraId="41201DE0" w14:textId="7414D4AF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0826EC0D" w14:textId="1D044C23" w:rsidR="009034DA" w:rsidRPr="00901B79" w:rsidRDefault="009034DA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(920,816)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583A61BF" w14:textId="48E9AEEF" w:rsidR="009034DA" w:rsidRPr="00901B79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8,230</w:t>
            </w:r>
          </w:p>
        </w:tc>
        <w:tc>
          <w:tcPr>
            <w:tcW w:w="1461" w:type="dxa"/>
            <w:vAlign w:val="bottom"/>
          </w:tcPr>
          <w:p w14:paraId="52C4D0F9" w14:textId="47E8E6F5" w:rsidR="009034DA" w:rsidRPr="00901B79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(912,586)</w:t>
            </w:r>
          </w:p>
        </w:tc>
      </w:tr>
      <w:tr w:rsidR="009034DA" w:rsidRPr="004962AD" w14:paraId="67B4AD6E" w14:textId="77777777" w:rsidTr="00901B79">
        <w:trPr>
          <w:cantSplit/>
        </w:trPr>
        <w:tc>
          <w:tcPr>
            <w:tcW w:w="4950" w:type="dxa"/>
          </w:tcPr>
          <w:p w14:paraId="44ED9D68" w14:textId="77777777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6ABC6669" w14:textId="77777777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1BCDC" w14:textId="4CF12091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35A72149" w14:textId="77777777" w:rsidR="009034DA" w:rsidRPr="004962AD" w:rsidRDefault="009034DA" w:rsidP="0090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</w:tr>
    </w:tbl>
    <w:p w14:paraId="31C3336B" w14:textId="77777777" w:rsidR="00297B2C" w:rsidRDefault="00297B2C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54682B" w14:textId="77777777" w:rsidR="00297B2C" w:rsidRDefault="00297B2C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297B2C" w:rsidRPr="004962AD" w14:paraId="50FCE84C" w14:textId="77777777">
        <w:trPr>
          <w:cantSplit/>
        </w:trPr>
        <w:tc>
          <w:tcPr>
            <w:tcW w:w="4950" w:type="dxa"/>
          </w:tcPr>
          <w:p w14:paraId="0BB541C8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43A94D07" w14:textId="77777777" w:rsidR="00297B2C" w:rsidRPr="004962AD" w:rsidRDefault="00297B2C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งบการเงินรวม</w:t>
            </w:r>
          </w:p>
        </w:tc>
      </w:tr>
      <w:tr w:rsidR="00297B2C" w:rsidRPr="004962AD" w14:paraId="37E170A5" w14:textId="77777777">
        <w:trPr>
          <w:cantSplit/>
        </w:trPr>
        <w:tc>
          <w:tcPr>
            <w:tcW w:w="4950" w:type="dxa"/>
          </w:tcPr>
          <w:p w14:paraId="116894E3" w14:textId="77777777" w:rsidR="00297B2C" w:rsidRPr="00901B79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383" w:type="dxa"/>
            <w:gridSpan w:val="3"/>
          </w:tcPr>
          <w:p w14:paraId="742483CE" w14:textId="77777777" w:rsidR="00297B2C" w:rsidRPr="004962AD" w:rsidRDefault="00297B2C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</w:pPr>
            <w:r w:rsidRPr="004962AD"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5</w:t>
            </w:r>
          </w:p>
        </w:tc>
      </w:tr>
      <w:tr w:rsidR="00297B2C" w:rsidRPr="004962AD" w14:paraId="1A6F9A5F" w14:textId="77777777">
        <w:trPr>
          <w:cantSplit/>
        </w:trPr>
        <w:tc>
          <w:tcPr>
            <w:tcW w:w="4950" w:type="dxa"/>
          </w:tcPr>
          <w:p w14:paraId="5EAB38B1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69AAB477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54DA3516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5233707F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297B2C" w:rsidRPr="004962AD" w14:paraId="24830296" w14:textId="77777777">
        <w:trPr>
          <w:cantSplit/>
        </w:trPr>
        <w:tc>
          <w:tcPr>
            <w:tcW w:w="4950" w:type="dxa"/>
          </w:tcPr>
          <w:p w14:paraId="4681E702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00880FEC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7ED77C30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2BC44B21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297B2C" w:rsidRPr="004962AD" w14:paraId="5F239B6F" w14:textId="77777777">
        <w:trPr>
          <w:cantSplit/>
        </w:trPr>
        <w:tc>
          <w:tcPr>
            <w:tcW w:w="4950" w:type="dxa"/>
          </w:tcPr>
          <w:p w14:paraId="510706EA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15A1115B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cs/>
                <w:lang w:eastAsia="th-TH"/>
              </w:rPr>
              <w:t>พันบาท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297B2C" w:rsidRPr="004962AD" w14:paraId="6D6395DC" w14:textId="77777777">
        <w:trPr>
          <w:cantSplit/>
        </w:trPr>
        <w:tc>
          <w:tcPr>
            <w:tcW w:w="4950" w:type="dxa"/>
          </w:tcPr>
          <w:p w14:paraId="740EE72F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7AC7EB8F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62A4C5F5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664B2F54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</w:tr>
      <w:tr w:rsidR="00297B2C" w:rsidRPr="004962AD" w14:paraId="77C4426B" w14:textId="77777777">
        <w:trPr>
          <w:cantSplit/>
        </w:trPr>
        <w:tc>
          <w:tcPr>
            <w:tcW w:w="4950" w:type="dxa"/>
          </w:tcPr>
          <w:p w14:paraId="20790BCA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 w:hint="cs"/>
                <w:color w:val="000000"/>
                <w:position w:val="1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5EC60964" w14:textId="480211DC" w:rsidR="00297B2C" w:rsidRPr="00196029" w:rsidRDefault="00196029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9,302,670</w:t>
            </w:r>
          </w:p>
        </w:tc>
        <w:tc>
          <w:tcPr>
            <w:tcW w:w="1461" w:type="dxa"/>
            <w:vAlign w:val="bottom"/>
          </w:tcPr>
          <w:p w14:paraId="6E632654" w14:textId="160937BF" w:rsidR="00297B2C" w:rsidRPr="00A67A8E" w:rsidRDefault="0019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(81,262)</w:t>
            </w:r>
          </w:p>
        </w:tc>
        <w:tc>
          <w:tcPr>
            <w:tcW w:w="1461" w:type="dxa"/>
            <w:vAlign w:val="bottom"/>
          </w:tcPr>
          <w:p w14:paraId="6CC25F05" w14:textId="2E4D3790" w:rsidR="00297B2C" w:rsidRPr="00A67A8E" w:rsidRDefault="0019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-11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9,221,408</w:t>
            </w:r>
          </w:p>
        </w:tc>
      </w:tr>
      <w:tr w:rsidR="00297B2C" w:rsidRPr="004962AD" w14:paraId="786C7CB1" w14:textId="77777777">
        <w:trPr>
          <w:cantSplit/>
        </w:trPr>
        <w:tc>
          <w:tcPr>
            <w:tcW w:w="4950" w:type="dxa"/>
          </w:tcPr>
          <w:p w14:paraId="3F34E999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ค่าใช้จ่ายค่าธรรมเนียมและบริการ</w:t>
            </w:r>
          </w:p>
        </w:tc>
        <w:tc>
          <w:tcPr>
            <w:tcW w:w="1461" w:type="dxa"/>
            <w:vAlign w:val="bottom"/>
          </w:tcPr>
          <w:p w14:paraId="6BF26D9E" w14:textId="331C7D8A" w:rsidR="00297B2C" w:rsidRPr="004962AD" w:rsidRDefault="00196029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(517,137)</w:t>
            </w:r>
          </w:p>
        </w:tc>
        <w:tc>
          <w:tcPr>
            <w:tcW w:w="1461" w:type="dxa"/>
            <w:vAlign w:val="bottom"/>
          </w:tcPr>
          <w:p w14:paraId="4E643AD6" w14:textId="1462D59B" w:rsidR="00297B2C" w:rsidRPr="004962AD" w:rsidRDefault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81,262</w:t>
            </w:r>
          </w:p>
        </w:tc>
        <w:tc>
          <w:tcPr>
            <w:tcW w:w="1461" w:type="dxa"/>
            <w:vAlign w:val="bottom"/>
          </w:tcPr>
          <w:p w14:paraId="76320811" w14:textId="020F4ABB" w:rsidR="00297B2C" w:rsidRPr="004962AD" w:rsidRDefault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-10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(435,875)</w:t>
            </w:r>
          </w:p>
        </w:tc>
      </w:tr>
      <w:tr w:rsidR="00297B2C" w:rsidRPr="004962AD" w14:paraId="1D573A20" w14:textId="77777777">
        <w:trPr>
          <w:cantSplit/>
        </w:trPr>
        <w:tc>
          <w:tcPr>
            <w:tcW w:w="4950" w:type="dxa"/>
          </w:tcPr>
          <w:p w14:paraId="74F890B4" w14:textId="77777777" w:rsidR="00297B2C" w:rsidRPr="00901B79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รายได้จากการดำเนินงานอื่น</w:t>
            </w:r>
            <w:r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461" w:type="dxa"/>
            <w:vAlign w:val="bottom"/>
          </w:tcPr>
          <w:p w14:paraId="7ED433B6" w14:textId="4B97574D" w:rsidR="00297B2C" w:rsidRPr="00901B79" w:rsidRDefault="001A6B1F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11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214,891</w:t>
            </w:r>
          </w:p>
        </w:tc>
        <w:tc>
          <w:tcPr>
            <w:tcW w:w="1461" w:type="dxa"/>
            <w:vAlign w:val="bottom"/>
          </w:tcPr>
          <w:p w14:paraId="2DD0C3BB" w14:textId="25F249B0" w:rsidR="00297B2C" w:rsidRPr="00901B79" w:rsidRDefault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(62,459)</w:t>
            </w:r>
          </w:p>
        </w:tc>
        <w:tc>
          <w:tcPr>
            <w:tcW w:w="1461" w:type="dxa"/>
            <w:vAlign w:val="bottom"/>
          </w:tcPr>
          <w:p w14:paraId="3CF1A517" w14:textId="2B04964C" w:rsidR="00297B2C" w:rsidRPr="00901B79" w:rsidRDefault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jc w:val="both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152,432</w:t>
            </w:r>
          </w:p>
        </w:tc>
      </w:tr>
      <w:tr w:rsidR="00196029" w:rsidRPr="004962AD" w14:paraId="7E0A1C19" w14:textId="77777777">
        <w:trPr>
          <w:cantSplit/>
        </w:trPr>
        <w:tc>
          <w:tcPr>
            <w:tcW w:w="4950" w:type="dxa"/>
          </w:tcPr>
          <w:p w14:paraId="415C18E4" w14:textId="776181A8" w:rsidR="00196029" w:rsidRDefault="0019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196029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ค่าใช้จ่ายจากการดำเนินงานอื่น</w:t>
            </w:r>
            <w:r w:rsidRPr="00196029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 w:rsidRPr="00196029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461" w:type="dxa"/>
            <w:vAlign w:val="bottom"/>
          </w:tcPr>
          <w:p w14:paraId="0533CBE2" w14:textId="6803EBB2" w:rsidR="00196029" w:rsidRPr="00901B79" w:rsidRDefault="001A6B1F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11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(251,992)</w:t>
            </w:r>
          </w:p>
        </w:tc>
        <w:tc>
          <w:tcPr>
            <w:tcW w:w="1461" w:type="dxa"/>
            <w:vAlign w:val="bottom"/>
          </w:tcPr>
          <w:p w14:paraId="2F21438B" w14:textId="316956D0" w:rsidR="00196029" w:rsidRPr="00901B79" w:rsidRDefault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15,45</w:t>
            </w:r>
            <w:r w:rsidR="004035AE"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1461" w:type="dxa"/>
            <w:vAlign w:val="bottom"/>
          </w:tcPr>
          <w:p w14:paraId="2A28E5F1" w14:textId="31342C1A" w:rsidR="00196029" w:rsidRPr="00901B79" w:rsidRDefault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jc w:val="both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(236,53</w:t>
            </w:r>
            <w:r w:rsidR="004035AE"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)</w:t>
            </w:r>
          </w:p>
        </w:tc>
      </w:tr>
      <w:tr w:rsidR="00297B2C" w:rsidRPr="004962AD" w14:paraId="49AB9D21" w14:textId="77777777">
        <w:trPr>
          <w:cantSplit/>
        </w:trPr>
        <w:tc>
          <w:tcPr>
            <w:tcW w:w="4950" w:type="dxa"/>
          </w:tcPr>
          <w:p w14:paraId="365D9E24" w14:textId="77777777" w:rsidR="00297B2C" w:rsidRPr="00901B79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40888D9D" w14:textId="62CA78F4" w:rsidR="00297B2C" w:rsidRPr="00901B79" w:rsidRDefault="001A6B1F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(2,579,879)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51ADA543" w14:textId="398CA050" w:rsidR="00297B2C" w:rsidRPr="00901B79" w:rsidRDefault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47,00</w:t>
            </w:r>
            <w:r w:rsidR="004035AE"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1461" w:type="dxa"/>
            <w:vAlign w:val="bottom"/>
          </w:tcPr>
          <w:p w14:paraId="0DA9E465" w14:textId="62EEDFBF" w:rsidR="00297B2C" w:rsidRPr="00901B79" w:rsidRDefault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(2,532,87</w:t>
            </w:r>
            <w:r w:rsidR="004035AE"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8</w:t>
            </w: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)</w:t>
            </w:r>
          </w:p>
        </w:tc>
      </w:tr>
      <w:tr w:rsidR="00297B2C" w:rsidRPr="004962AD" w14:paraId="00F8992C" w14:textId="77777777">
        <w:trPr>
          <w:cantSplit/>
        </w:trPr>
        <w:tc>
          <w:tcPr>
            <w:tcW w:w="4950" w:type="dxa"/>
          </w:tcPr>
          <w:p w14:paraId="57B7DBCB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4377EEA9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BA328" w14:textId="4BC23902" w:rsidR="00297B2C" w:rsidRPr="004962AD" w:rsidRDefault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387F2699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</w:tr>
    </w:tbl>
    <w:p w14:paraId="5C18DB70" w14:textId="77777777" w:rsidR="00297B2C" w:rsidRPr="004962AD" w:rsidRDefault="00297B2C" w:rsidP="00297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rPr>
          <w:rFonts w:ascii="Angsana New" w:hAnsi="Angsana New" w:cs="Angsana New"/>
          <w:position w:val="1"/>
          <w:sz w:val="28"/>
          <w:szCs w:val="28"/>
          <w:cs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297B2C" w:rsidRPr="004962AD" w14:paraId="40069C88" w14:textId="77777777">
        <w:trPr>
          <w:cantSplit/>
        </w:trPr>
        <w:tc>
          <w:tcPr>
            <w:tcW w:w="4950" w:type="dxa"/>
          </w:tcPr>
          <w:p w14:paraId="40A74935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6CB03C4F" w14:textId="77777777" w:rsidR="00297B2C" w:rsidRPr="004962AD" w:rsidRDefault="00297B2C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297B2C" w:rsidRPr="004962AD" w14:paraId="222E14A9" w14:textId="77777777">
        <w:trPr>
          <w:cantSplit/>
        </w:trPr>
        <w:tc>
          <w:tcPr>
            <w:tcW w:w="4950" w:type="dxa"/>
          </w:tcPr>
          <w:p w14:paraId="58AFF4BB" w14:textId="77777777" w:rsidR="00297B2C" w:rsidRPr="00B33AD7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383" w:type="dxa"/>
            <w:gridSpan w:val="3"/>
          </w:tcPr>
          <w:p w14:paraId="714C9647" w14:textId="77777777" w:rsidR="00297B2C" w:rsidRPr="004962AD" w:rsidRDefault="00297B2C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</w:pPr>
            <w:r w:rsidRPr="004962AD"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5</w:t>
            </w:r>
          </w:p>
        </w:tc>
      </w:tr>
      <w:tr w:rsidR="00297B2C" w:rsidRPr="004962AD" w14:paraId="6CE10419" w14:textId="77777777">
        <w:trPr>
          <w:cantSplit/>
        </w:trPr>
        <w:tc>
          <w:tcPr>
            <w:tcW w:w="4950" w:type="dxa"/>
          </w:tcPr>
          <w:p w14:paraId="5CDB5C67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6674C06B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2806C361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26823968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297B2C" w:rsidRPr="004962AD" w14:paraId="066432D0" w14:textId="77777777">
        <w:trPr>
          <w:cantSplit/>
        </w:trPr>
        <w:tc>
          <w:tcPr>
            <w:tcW w:w="4950" w:type="dxa"/>
          </w:tcPr>
          <w:p w14:paraId="0F673190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04E52C2B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66DC32B4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28920F5D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297B2C" w:rsidRPr="004962AD" w14:paraId="0D52602B" w14:textId="77777777">
        <w:trPr>
          <w:cantSplit/>
        </w:trPr>
        <w:tc>
          <w:tcPr>
            <w:tcW w:w="4950" w:type="dxa"/>
          </w:tcPr>
          <w:p w14:paraId="4CFE08BD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48A216D2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cs/>
                <w:lang w:eastAsia="th-TH"/>
              </w:rPr>
              <w:t>พันบาท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297B2C" w:rsidRPr="004962AD" w14:paraId="02524D8A" w14:textId="77777777">
        <w:trPr>
          <w:cantSplit/>
        </w:trPr>
        <w:tc>
          <w:tcPr>
            <w:tcW w:w="4950" w:type="dxa"/>
          </w:tcPr>
          <w:p w14:paraId="2C3FF7FC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2D195863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40609FA3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5D9099A" w14:textId="77777777" w:rsidR="00297B2C" w:rsidRPr="004962AD" w:rsidRDefault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</w:tr>
      <w:tr w:rsidR="001A6B1F" w:rsidRPr="004962AD" w14:paraId="236ADF32" w14:textId="77777777">
        <w:trPr>
          <w:cantSplit/>
        </w:trPr>
        <w:tc>
          <w:tcPr>
            <w:tcW w:w="4950" w:type="dxa"/>
          </w:tcPr>
          <w:p w14:paraId="2A754C86" w14:textId="77777777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 w:hint="cs"/>
                <w:color w:val="000000"/>
                <w:position w:val="1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71057CA8" w14:textId="3FB5CA55" w:rsidR="001A6B1F" w:rsidRPr="004962AD" w:rsidRDefault="001A6B1F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9,302,670</w:t>
            </w:r>
          </w:p>
        </w:tc>
        <w:tc>
          <w:tcPr>
            <w:tcW w:w="1461" w:type="dxa"/>
            <w:vAlign w:val="bottom"/>
          </w:tcPr>
          <w:p w14:paraId="7A8C30EA" w14:textId="3C1FFB6A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(81,262)</w:t>
            </w:r>
          </w:p>
        </w:tc>
        <w:tc>
          <w:tcPr>
            <w:tcW w:w="1461" w:type="dxa"/>
            <w:vAlign w:val="bottom"/>
          </w:tcPr>
          <w:p w14:paraId="6F3D72D2" w14:textId="31FCF7DC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9,221,408</w:t>
            </w:r>
          </w:p>
        </w:tc>
      </w:tr>
      <w:tr w:rsidR="001A6B1F" w:rsidRPr="004962AD" w14:paraId="2A558324" w14:textId="77777777">
        <w:trPr>
          <w:cantSplit/>
        </w:trPr>
        <w:tc>
          <w:tcPr>
            <w:tcW w:w="4950" w:type="dxa"/>
          </w:tcPr>
          <w:p w14:paraId="56015336" w14:textId="77777777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ค่าใช้จ่ายค่าธรรมเนียมและบริการ</w:t>
            </w:r>
          </w:p>
        </w:tc>
        <w:tc>
          <w:tcPr>
            <w:tcW w:w="1461" w:type="dxa"/>
            <w:vAlign w:val="bottom"/>
          </w:tcPr>
          <w:p w14:paraId="0BE2147D" w14:textId="33A2CF34" w:rsidR="001A6B1F" w:rsidRPr="004962AD" w:rsidRDefault="001A6B1F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(528,316)</w:t>
            </w:r>
          </w:p>
        </w:tc>
        <w:tc>
          <w:tcPr>
            <w:tcW w:w="1461" w:type="dxa"/>
            <w:vAlign w:val="bottom"/>
          </w:tcPr>
          <w:p w14:paraId="7B38B907" w14:textId="13801E7F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81,262</w:t>
            </w:r>
          </w:p>
        </w:tc>
        <w:tc>
          <w:tcPr>
            <w:tcW w:w="1461" w:type="dxa"/>
            <w:vAlign w:val="bottom"/>
          </w:tcPr>
          <w:p w14:paraId="4A1F3588" w14:textId="5B089431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(447,054)</w:t>
            </w:r>
          </w:p>
        </w:tc>
      </w:tr>
      <w:tr w:rsidR="001A6B1F" w:rsidRPr="004962AD" w14:paraId="4C504ACC" w14:textId="77777777" w:rsidTr="00A67A8E">
        <w:trPr>
          <w:cantSplit/>
        </w:trPr>
        <w:tc>
          <w:tcPr>
            <w:tcW w:w="4950" w:type="dxa"/>
          </w:tcPr>
          <w:p w14:paraId="2D94C2A9" w14:textId="77777777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รายได้จากการดำเนินงานอื่น</w:t>
            </w:r>
            <w:r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461" w:type="dxa"/>
            <w:vAlign w:val="bottom"/>
          </w:tcPr>
          <w:p w14:paraId="3EFCAB48" w14:textId="7572F951" w:rsidR="001A6B1F" w:rsidRPr="00901B79" w:rsidRDefault="001A6B1F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right="11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219,205</w:t>
            </w:r>
          </w:p>
        </w:tc>
        <w:tc>
          <w:tcPr>
            <w:tcW w:w="1461" w:type="dxa"/>
            <w:vAlign w:val="bottom"/>
          </w:tcPr>
          <w:p w14:paraId="7E43B37B" w14:textId="2B8AD7C7" w:rsidR="001A6B1F" w:rsidRPr="00901B79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(62,459)</w:t>
            </w:r>
          </w:p>
        </w:tc>
        <w:tc>
          <w:tcPr>
            <w:tcW w:w="1461" w:type="dxa"/>
            <w:vAlign w:val="bottom"/>
          </w:tcPr>
          <w:p w14:paraId="06497D15" w14:textId="6462D2B2" w:rsidR="001A6B1F" w:rsidRPr="00901B79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156,746</w:t>
            </w:r>
          </w:p>
        </w:tc>
      </w:tr>
      <w:tr w:rsidR="001A6B1F" w:rsidRPr="004962AD" w14:paraId="1AF19DDF" w14:textId="77777777" w:rsidTr="00A67A8E">
        <w:trPr>
          <w:cantSplit/>
        </w:trPr>
        <w:tc>
          <w:tcPr>
            <w:tcW w:w="4950" w:type="dxa"/>
          </w:tcPr>
          <w:p w14:paraId="2A0309C3" w14:textId="37A22EDA" w:rsidR="001A6B1F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196029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ค่าใช้จ่ายจากการดำเนินงานอื่น</w:t>
            </w:r>
            <w:r w:rsidRPr="00196029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  <w:t xml:space="preserve"> </w:t>
            </w:r>
            <w:r w:rsidRPr="00196029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461" w:type="dxa"/>
            <w:vAlign w:val="bottom"/>
          </w:tcPr>
          <w:p w14:paraId="519A3E81" w14:textId="65D1D34B" w:rsidR="001A6B1F" w:rsidRPr="00901B79" w:rsidRDefault="001A6B1F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(238,683)</w:t>
            </w:r>
          </w:p>
        </w:tc>
        <w:tc>
          <w:tcPr>
            <w:tcW w:w="1461" w:type="dxa"/>
            <w:vAlign w:val="bottom"/>
          </w:tcPr>
          <w:p w14:paraId="255CAB57" w14:textId="010A958E" w:rsidR="001A6B1F" w:rsidRPr="00901B79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15,45</w:t>
            </w:r>
            <w:r w:rsidR="00C44010"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1461" w:type="dxa"/>
            <w:vAlign w:val="bottom"/>
          </w:tcPr>
          <w:p w14:paraId="6F25DF3A" w14:textId="0E182309" w:rsidR="001A6B1F" w:rsidRPr="00901B79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(223,22</w:t>
            </w:r>
            <w:r w:rsidR="00C44010"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5</w:t>
            </w: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)</w:t>
            </w:r>
          </w:p>
        </w:tc>
      </w:tr>
      <w:tr w:rsidR="001A6B1F" w:rsidRPr="004962AD" w14:paraId="0BE54D27" w14:textId="77777777" w:rsidTr="00A67A8E">
        <w:trPr>
          <w:cantSplit/>
        </w:trPr>
        <w:tc>
          <w:tcPr>
            <w:tcW w:w="4950" w:type="dxa"/>
          </w:tcPr>
          <w:p w14:paraId="3F52487B" w14:textId="77777777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52B35E64" w14:textId="65BD34BC" w:rsidR="001A6B1F" w:rsidRPr="00901B79" w:rsidRDefault="001A6B1F" w:rsidP="00791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(2,579,879)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4638F5A6" w14:textId="4F04B775" w:rsidR="001A6B1F" w:rsidRPr="00901B79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47,00</w:t>
            </w:r>
            <w:r w:rsidR="00C44010"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1461" w:type="dxa"/>
            <w:vAlign w:val="bottom"/>
          </w:tcPr>
          <w:p w14:paraId="1234BA8C" w14:textId="02FEE8C6" w:rsidR="001A6B1F" w:rsidRPr="00901B79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(2,532,87</w:t>
            </w:r>
            <w:r w:rsidR="00C44010"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8</w:t>
            </w: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)</w:t>
            </w:r>
          </w:p>
        </w:tc>
      </w:tr>
      <w:tr w:rsidR="001A6B1F" w:rsidRPr="004962AD" w14:paraId="289A5DC6" w14:textId="77777777">
        <w:trPr>
          <w:cantSplit/>
        </w:trPr>
        <w:tc>
          <w:tcPr>
            <w:tcW w:w="4950" w:type="dxa"/>
          </w:tcPr>
          <w:p w14:paraId="76CD7ECC" w14:textId="77777777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448649B3" w14:textId="77777777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63FF3" w14:textId="6E95B12F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46904B02" w14:textId="77777777" w:rsidR="001A6B1F" w:rsidRPr="004962AD" w:rsidRDefault="001A6B1F" w:rsidP="001A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</w:tr>
    </w:tbl>
    <w:p w14:paraId="53A00313" w14:textId="77777777" w:rsidR="00297B2C" w:rsidRPr="00901B79" w:rsidRDefault="00297B2C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6953D" w14:textId="52210EE5" w:rsidR="00D52B77" w:rsidRPr="00555726" w:rsidRDefault="00D52B77" w:rsidP="003E03D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</w:p>
    <w:p w14:paraId="3CE0ADAE" w14:textId="51AFB874" w:rsidR="00D52B77" w:rsidRPr="00CA3ED3" w:rsidRDefault="00D52B77" w:rsidP="00A67A8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15650002" w14:textId="5D442D9B" w:rsidR="0001103D" w:rsidRPr="00B159F8" w:rsidRDefault="0001103D" w:rsidP="00B159F8">
      <w:pPr>
        <w:tabs>
          <w:tab w:val="clear" w:pos="227"/>
          <w:tab w:val="clear" w:pos="454"/>
          <w:tab w:val="clear" w:pos="68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DC996DC" w14:textId="77777777" w:rsidR="003B6AA4" w:rsidRDefault="003B6AA4" w:rsidP="004961E9">
      <w:pPr>
        <w:rPr>
          <w:rFonts w:asciiTheme="majorBidi" w:hAnsiTheme="majorBidi" w:cstheme="majorBidi"/>
          <w:sz w:val="28"/>
          <w:szCs w:val="28"/>
        </w:rPr>
      </w:pPr>
    </w:p>
    <w:sectPr w:rsidR="003B6AA4" w:rsidSect="008579D2">
      <w:headerReference w:type="default" r:id="rId22"/>
      <w:footerReference w:type="default" r:id="rId23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C0445" w14:textId="77777777" w:rsidR="00A86B16" w:rsidRDefault="00A86B16">
      <w:r>
        <w:separator/>
      </w:r>
    </w:p>
  </w:endnote>
  <w:endnote w:type="continuationSeparator" w:id="0">
    <w:p w14:paraId="38B7323B" w14:textId="77777777" w:rsidR="00A86B16" w:rsidRDefault="00A86B16">
      <w:r>
        <w:continuationSeparator/>
      </w:r>
    </w:p>
  </w:endnote>
  <w:endnote w:type="continuationNotice" w:id="1">
    <w:p w14:paraId="3F35A728" w14:textId="77777777" w:rsidR="00A86B16" w:rsidRDefault="00A86B1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3276706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4776D9" w14:textId="6795BB3B" w:rsidR="005137CE" w:rsidRPr="000A4192" w:rsidRDefault="005137CE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0A419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A419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0A419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D6B19">
          <w:rPr>
            <w:rFonts w:asciiTheme="majorBidi" w:hAnsiTheme="majorBidi" w:cstheme="majorBidi"/>
            <w:noProof/>
            <w:sz w:val="28"/>
            <w:szCs w:val="28"/>
          </w:rPr>
          <w:t>17</w:t>
        </w:r>
        <w:r w:rsidRPr="000A419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22A59" w14:textId="64A1FAB2" w:rsidR="005137CE" w:rsidRPr="000F64E7" w:rsidRDefault="00E93302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92919582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137CE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137CE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5137CE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5137CE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5137CE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D6B19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5137CE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6297" w14:textId="77777777" w:rsidR="008579D2" w:rsidRPr="000F64E7" w:rsidRDefault="00E93302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7996469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579D2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579D2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8579D2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2913" w14:textId="77777777" w:rsidR="008579D2" w:rsidRPr="000F64E7" w:rsidRDefault="00E93302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81044641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579D2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579D2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8579D2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B304" w14:textId="77777777" w:rsidR="008579D2" w:rsidRPr="000F64E7" w:rsidRDefault="00E93302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128896148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579D2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579D2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8579D2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6B78F581" w:rsidR="005137CE" w:rsidRPr="004961E9" w:rsidRDefault="005137CE" w:rsidP="004961E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r w:rsidRPr="004961E9">
      <w:rPr>
        <w:rFonts w:asciiTheme="majorBidi" w:hAnsiTheme="majorBidi" w:cstheme="majorBidi"/>
        <w:sz w:val="28"/>
        <w:szCs w:val="28"/>
      </w:rPr>
      <w:ptab w:relativeTo="margin" w:alignment="left" w:leader="none"/>
    </w:r>
    <w:r w:rsidRPr="008E0267">
      <w:rPr>
        <w:rFonts w:asciiTheme="majorBidi" w:hAnsiTheme="majorBidi" w:cstheme="majorBidi"/>
        <w:sz w:val="28"/>
        <w:szCs w:val="28"/>
      </w:rPr>
      <w:fldChar w:fldCharType="begin"/>
    </w:r>
    <w:r w:rsidRPr="008E0267">
      <w:rPr>
        <w:rFonts w:asciiTheme="majorBidi" w:hAnsiTheme="majorBidi" w:cstheme="majorBidi"/>
        <w:sz w:val="28"/>
        <w:szCs w:val="28"/>
      </w:rPr>
      <w:instrText xml:space="preserve"> PAGE   \</w:instrText>
    </w:r>
    <w:r w:rsidRPr="008E0267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8E0267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8E0267">
      <w:rPr>
        <w:rFonts w:asciiTheme="majorBidi" w:hAnsiTheme="majorBidi" w:cstheme="majorBidi"/>
        <w:sz w:val="28"/>
        <w:szCs w:val="28"/>
      </w:rPr>
      <w:fldChar w:fldCharType="separate"/>
    </w:r>
    <w:r w:rsidR="009D6B19">
      <w:rPr>
        <w:rFonts w:asciiTheme="majorBidi" w:hAnsiTheme="majorBidi" w:cstheme="majorBidi"/>
        <w:noProof/>
        <w:sz w:val="28"/>
        <w:szCs w:val="28"/>
      </w:rPr>
      <w:t>44</w:t>
    </w:r>
    <w:r w:rsidRPr="008E0267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FE1AA" w14:textId="77777777" w:rsidR="00A86B16" w:rsidRDefault="00A86B16">
      <w:r>
        <w:separator/>
      </w:r>
    </w:p>
  </w:footnote>
  <w:footnote w:type="continuationSeparator" w:id="0">
    <w:p w14:paraId="675FB9F9" w14:textId="77777777" w:rsidR="00A86B16" w:rsidRDefault="00A86B16">
      <w:r>
        <w:continuationSeparator/>
      </w:r>
    </w:p>
  </w:footnote>
  <w:footnote w:type="continuationNotice" w:id="1">
    <w:p w14:paraId="4CDA464E" w14:textId="77777777" w:rsidR="00A86B16" w:rsidRDefault="00A86B1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05F71" w14:textId="77777777" w:rsidR="00975FA9" w:rsidRDefault="005137CE" w:rsidP="008314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2B80BEB9" w14:textId="00A41BEF" w:rsidR="005137CE" w:rsidRPr="00831431" w:rsidRDefault="00963ED4" w:rsidP="008314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Theme="majorBidi" w:hAnsiTheme="majorBidi" w:cstheme="majorBidi"/>
        <w:b/>
        <w:bCs/>
        <w:sz w:val="30"/>
        <w:szCs w:val="30"/>
        <w:cs/>
      </w:rPr>
    </w:pPr>
    <w:r w:rsidRPr="00135AA3">
      <w:rPr>
        <w:rFonts w:asciiTheme="majorBidi" w:hAnsiTheme="majorBidi" w:cstheme="majorBidi"/>
        <w:b/>
        <w:bCs/>
        <w:sz w:val="30"/>
        <w:szCs w:val="30"/>
      </w:rPr>
      <w:t>(</w:t>
    </w:r>
    <w:r w:rsidRPr="00135AA3">
      <w:rPr>
        <w:rFonts w:asciiTheme="majorBidi" w:hAnsiTheme="majorBidi" w:cstheme="majorBidi" w:hint="cs"/>
        <w:b/>
        <w:bCs/>
        <w:sz w:val="30"/>
        <w:szCs w:val="30"/>
        <w:cs/>
      </w:rPr>
      <w:t xml:space="preserve">เดิมชื่อ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ธนาคารไทยเครดิต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เพื่อรายย่อย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>)</w:t>
    </w:r>
    <w:r w:rsidR="00975FA9">
      <w:rPr>
        <w:rFonts w:asciiTheme="majorBidi" w:hAnsiTheme="majorBidi" w:cs="Angsana New"/>
        <w:b/>
        <w:bCs/>
        <w:sz w:val="30"/>
        <w:szCs w:val="30"/>
      </w:rPr>
      <w:t xml:space="preserve"> </w:t>
    </w:r>
    <w:r w:rsidR="00975FA9">
      <w:rPr>
        <w:rFonts w:asciiTheme="majorBidi" w:hAnsiTheme="majorBidi" w:cs="Angsana New" w:hint="cs"/>
        <w:b/>
        <w:bCs/>
        <w:sz w:val="30"/>
        <w:szCs w:val="30"/>
        <w:cs/>
      </w:rPr>
      <w:t>และบริษัทย่อย</w:t>
    </w:r>
    <w:r w:rsidR="00975FA9">
      <w:rPr>
        <w:rFonts w:asciiTheme="majorBidi" w:hAnsiTheme="majorBidi" w:cs="Angsana New"/>
        <w:b/>
        <w:bCs/>
        <w:sz w:val="30"/>
        <w:szCs w:val="30"/>
      </w:rPr>
      <w:t>)</w:t>
    </w:r>
  </w:p>
  <w:p w14:paraId="05217A2E" w14:textId="77777777" w:rsidR="005137CE" w:rsidRPr="00831431" w:rsidRDefault="005137CE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E58B2DE" w14:textId="411C8DF7" w:rsidR="005137CE" w:rsidRPr="00831431" w:rsidRDefault="005137CE" w:rsidP="000F6531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="00BF12A8" w:rsidRPr="00135AA3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="00BF12A8" w:rsidRPr="00135AA3">
      <w:rPr>
        <w:rFonts w:ascii="Angsana New" w:hAnsi="Angsana New"/>
        <w:bCs/>
        <w:sz w:val="30"/>
        <w:szCs w:val="30"/>
      </w:rPr>
      <w:t xml:space="preserve">30 </w:t>
    </w:r>
    <w:r w:rsidR="00BF12A8" w:rsidRPr="00135AA3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="00BF12A8"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 w:rsidR="008579D2" w:rsidRPr="00831431">
      <w:rPr>
        <w:rFonts w:asciiTheme="majorBidi" w:hAnsiTheme="majorBidi" w:cstheme="majorBidi"/>
        <w:bCs/>
        <w:sz w:val="30"/>
        <w:szCs w:val="30"/>
        <w:lang w:val="en-US" w:bidi="th-TH"/>
      </w:rPr>
      <w:t>6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4405AFA8" w14:textId="77777777" w:rsidR="005137CE" w:rsidRPr="00135AA3" w:rsidRDefault="005137CE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D797" w14:textId="46072B9D" w:rsidR="002B4147" w:rsidRDefault="008579D2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6BD3BFE0" w14:textId="7ED7D039" w:rsidR="00C67E41" w:rsidRPr="00831431" w:rsidRDefault="00C67E41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135AA3">
      <w:rPr>
        <w:rFonts w:asciiTheme="majorBidi" w:hAnsiTheme="majorBidi" w:cstheme="majorBidi"/>
        <w:b/>
        <w:bCs/>
        <w:sz w:val="30"/>
        <w:szCs w:val="30"/>
      </w:rPr>
      <w:t>(</w:t>
    </w:r>
    <w:r w:rsidRPr="00135AA3">
      <w:rPr>
        <w:rFonts w:asciiTheme="majorBidi" w:hAnsiTheme="majorBidi" w:cstheme="majorBidi" w:hint="cs"/>
        <w:b/>
        <w:bCs/>
        <w:sz w:val="30"/>
        <w:szCs w:val="30"/>
        <w:cs/>
      </w:rPr>
      <w:t xml:space="preserve">เดิมชื่อ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ธนาคารไทยเครดิต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เพื่อรายย่อย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>)</w:t>
    </w:r>
    <w:r w:rsidR="00110D15">
      <w:rPr>
        <w:rFonts w:asciiTheme="majorBidi" w:hAnsiTheme="majorBidi" w:cs="Angsana New" w:hint="cs"/>
        <w:b/>
        <w:bCs/>
        <w:sz w:val="30"/>
        <w:szCs w:val="30"/>
        <w:cs/>
      </w:rPr>
      <w:t xml:space="preserve"> และบริษัทย่อย</w:t>
    </w:r>
    <w:r w:rsidR="00110D15">
      <w:rPr>
        <w:rFonts w:asciiTheme="majorBidi" w:hAnsiTheme="majorBidi" w:cs="Angsana New"/>
        <w:b/>
        <w:bCs/>
        <w:sz w:val="30"/>
        <w:szCs w:val="30"/>
      </w:rPr>
      <w:t>)</w:t>
    </w:r>
  </w:p>
  <w:p w14:paraId="62714216" w14:textId="77777777" w:rsidR="008579D2" w:rsidRPr="00831431" w:rsidRDefault="008579D2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88B80C" w14:textId="77777777" w:rsidR="00AD5FA7" w:rsidRPr="00831431" w:rsidRDefault="00AD5FA7" w:rsidP="00AD5FA7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831431">
      <w:rPr>
        <w:rFonts w:ascii="Angsana New" w:hAnsi="Angsana New"/>
        <w:bCs/>
        <w:sz w:val="30"/>
        <w:szCs w:val="30"/>
      </w:rPr>
      <w:t xml:space="preserve">30 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2566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01704388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8D4E" w14:textId="77777777" w:rsidR="00110D15" w:rsidRDefault="008579D2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7D5C8CCB" w14:textId="3E7622EE" w:rsidR="00D42182" w:rsidRPr="00831431" w:rsidRDefault="00D42182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135AA3">
      <w:rPr>
        <w:rFonts w:asciiTheme="majorBidi" w:hAnsiTheme="majorBidi" w:cstheme="majorBidi"/>
        <w:b/>
        <w:bCs/>
        <w:sz w:val="30"/>
        <w:szCs w:val="30"/>
      </w:rPr>
      <w:t>(</w:t>
    </w:r>
    <w:r w:rsidRPr="00135AA3">
      <w:rPr>
        <w:rFonts w:asciiTheme="majorBidi" w:hAnsiTheme="majorBidi" w:cstheme="majorBidi" w:hint="cs"/>
        <w:b/>
        <w:bCs/>
        <w:sz w:val="30"/>
        <w:szCs w:val="30"/>
        <w:cs/>
      </w:rPr>
      <w:t xml:space="preserve">เดิมชื่อ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ธนาคารไทยเครดิต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เพื่อรายย่อย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>)</w:t>
    </w:r>
    <w:r w:rsidR="00110D15">
      <w:rPr>
        <w:rFonts w:asciiTheme="majorBidi" w:hAnsiTheme="majorBidi" w:cs="Angsana New" w:hint="cs"/>
        <w:b/>
        <w:bCs/>
        <w:sz w:val="30"/>
        <w:szCs w:val="30"/>
        <w:cs/>
      </w:rPr>
      <w:t xml:space="preserve"> และบริษัทย่อย</w:t>
    </w:r>
    <w:r w:rsidR="00110D15">
      <w:rPr>
        <w:rFonts w:asciiTheme="majorBidi" w:hAnsiTheme="majorBidi" w:cs="Angsana New"/>
        <w:b/>
        <w:bCs/>
        <w:sz w:val="30"/>
        <w:szCs w:val="30"/>
      </w:rPr>
      <w:t>)</w:t>
    </w:r>
  </w:p>
  <w:p w14:paraId="2B9D5239" w14:textId="77777777" w:rsidR="008579D2" w:rsidRPr="00831431" w:rsidRDefault="008579D2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6822DB" w14:textId="6D9A9083" w:rsidR="008579D2" w:rsidRPr="00831431" w:rsidRDefault="00AD5FA7" w:rsidP="000F6531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831431">
      <w:rPr>
        <w:rFonts w:ascii="Angsana New" w:hAnsi="Angsana New"/>
        <w:bCs/>
        <w:sz w:val="30"/>
        <w:szCs w:val="30"/>
      </w:rPr>
      <w:t xml:space="preserve">30 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2566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2F0E16B5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3ED24" w14:textId="7EA01728" w:rsidR="002B4147" w:rsidRDefault="008579D2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2197BDC3" w14:textId="5EA54307" w:rsidR="00163C0C" w:rsidRPr="00831431" w:rsidRDefault="00163C0C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135AA3">
      <w:rPr>
        <w:rFonts w:asciiTheme="majorBidi" w:hAnsiTheme="majorBidi" w:cstheme="majorBidi"/>
        <w:b/>
        <w:bCs/>
        <w:sz w:val="30"/>
        <w:szCs w:val="30"/>
      </w:rPr>
      <w:t>(</w:t>
    </w:r>
    <w:r w:rsidRPr="00135AA3">
      <w:rPr>
        <w:rFonts w:asciiTheme="majorBidi" w:hAnsiTheme="majorBidi" w:cstheme="majorBidi" w:hint="cs"/>
        <w:b/>
        <w:bCs/>
        <w:sz w:val="30"/>
        <w:szCs w:val="30"/>
        <w:cs/>
      </w:rPr>
      <w:t xml:space="preserve">เดิมชื่อ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ธนาคารไทยเครดิต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เพื่อรายย่อย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>)</w:t>
    </w:r>
    <w:r w:rsidR="00110D15">
      <w:rPr>
        <w:rFonts w:asciiTheme="majorBidi" w:hAnsiTheme="majorBidi" w:cs="Angsana New" w:hint="cs"/>
        <w:b/>
        <w:bCs/>
        <w:sz w:val="30"/>
        <w:szCs w:val="30"/>
        <w:cs/>
      </w:rPr>
      <w:t xml:space="preserve"> และบริษัทย่อย</w:t>
    </w:r>
    <w:r w:rsidR="00110D15">
      <w:rPr>
        <w:rFonts w:asciiTheme="majorBidi" w:hAnsiTheme="majorBidi" w:cs="Angsana New"/>
        <w:b/>
        <w:bCs/>
        <w:sz w:val="30"/>
        <w:szCs w:val="30"/>
      </w:rPr>
      <w:t>)</w:t>
    </w:r>
  </w:p>
  <w:p w14:paraId="0627FBBB" w14:textId="77777777" w:rsidR="008579D2" w:rsidRPr="00831431" w:rsidRDefault="008579D2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918D1FB" w14:textId="77777777" w:rsidR="00AD5FA7" w:rsidRPr="00831431" w:rsidRDefault="00AD5FA7" w:rsidP="00AD5FA7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831431">
      <w:rPr>
        <w:rFonts w:ascii="Angsana New" w:hAnsi="Angsana New"/>
        <w:bCs/>
        <w:sz w:val="30"/>
        <w:szCs w:val="30"/>
      </w:rPr>
      <w:t xml:space="preserve">30 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2566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25D3F601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9A201" w14:textId="77777777" w:rsidR="00110D15" w:rsidRDefault="008579D2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10C174E1" w14:textId="3C23EED6" w:rsidR="00163C0C" w:rsidRPr="00831431" w:rsidRDefault="00163C0C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135AA3">
      <w:rPr>
        <w:rFonts w:asciiTheme="majorBidi" w:hAnsiTheme="majorBidi" w:cstheme="majorBidi"/>
        <w:b/>
        <w:bCs/>
        <w:sz w:val="30"/>
        <w:szCs w:val="30"/>
      </w:rPr>
      <w:t>(</w:t>
    </w:r>
    <w:r w:rsidRPr="00135AA3">
      <w:rPr>
        <w:rFonts w:asciiTheme="majorBidi" w:hAnsiTheme="majorBidi" w:cstheme="majorBidi" w:hint="cs"/>
        <w:b/>
        <w:bCs/>
        <w:sz w:val="30"/>
        <w:szCs w:val="30"/>
        <w:cs/>
      </w:rPr>
      <w:t xml:space="preserve">เดิมชื่อ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ธนาคารไทยเครดิต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เพื่อรายย่อย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>)</w:t>
    </w:r>
    <w:r w:rsidR="00110D15">
      <w:rPr>
        <w:rFonts w:asciiTheme="majorBidi" w:hAnsiTheme="majorBidi" w:cs="Angsana New" w:hint="cs"/>
        <w:b/>
        <w:bCs/>
        <w:sz w:val="30"/>
        <w:szCs w:val="30"/>
        <w:cs/>
      </w:rPr>
      <w:t xml:space="preserve"> และบริษัทย่อย</w:t>
    </w:r>
    <w:r w:rsidR="00110D15">
      <w:rPr>
        <w:rFonts w:asciiTheme="majorBidi" w:hAnsiTheme="majorBidi" w:cs="Angsana New"/>
        <w:b/>
        <w:bCs/>
        <w:sz w:val="30"/>
        <w:szCs w:val="30"/>
      </w:rPr>
      <w:t>)</w:t>
    </w:r>
  </w:p>
  <w:p w14:paraId="3C6B58BA" w14:textId="77777777" w:rsidR="008579D2" w:rsidRPr="00831431" w:rsidRDefault="008579D2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A2FDD74" w14:textId="77777777" w:rsidR="00AD5FA7" w:rsidRPr="00831431" w:rsidRDefault="00AD5FA7" w:rsidP="00AD5FA7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831431">
      <w:rPr>
        <w:rFonts w:ascii="Angsana New" w:hAnsi="Angsana New"/>
        <w:bCs/>
        <w:sz w:val="30"/>
        <w:szCs w:val="30"/>
      </w:rPr>
      <w:t xml:space="preserve">30 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2566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5ABDD06A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B79C" w14:textId="182C96A9" w:rsidR="002B4147" w:rsidRDefault="005137CE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29BA93BB" w14:textId="019C9535" w:rsidR="00163C0C" w:rsidRPr="00831431" w:rsidRDefault="00163C0C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135AA3">
      <w:rPr>
        <w:rFonts w:asciiTheme="majorBidi" w:hAnsiTheme="majorBidi" w:cstheme="majorBidi"/>
        <w:b/>
        <w:bCs/>
        <w:sz w:val="30"/>
        <w:szCs w:val="30"/>
      </w:rPr>
      <w:t>(</w:t>
    </w:r>
    <w:r w:rsidRPr="00135AA3">
      <w:rPr>
        <w:rFonts w:asciiTheme="majorBidi" w:hAnsiTheme="majorBidi" w:cstheme="majorBidi" w:hint="cs"/>
        <w:b/>
        <w:bCs/>
        <w:sz w:val="30"/>
        <w:szCs w:val="30"/>
        <w:cs/>
      </w:rPr>
      <w:t xml:space="preserve">เดิมชื่อ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ธนาคารไทยเครดิต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เพื่อรายย่อย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135AA3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135AA3">
      <w:rPr>
        <w:rFonts w:asciiTheme="majorBidi" w:hAnsiTheme="majorBidi" w:cs="Angsana New"/>
        <w:b/>
        <w:bCs/>
        <w:sz w:val="30"/>
        <w:szCs w:val="30"/>
        <w:cs/>
      </w:rPr>
      <w:t>)</w:t>
    </w:r>
    <w:r w:rsidR="00801FE5">
      <w:rPr>
        <w:rFonts w:asciiTheme="majorBidi" w:hAnsiTheme="majorBidi" w:cs="Angsana New" w:hint="cs"/>
        <w:b/>
        <w:bCs/>
        <w:sz w:val="30"/>
        <w:szCs w:val="30"/>
        <w:cs/>
      </w:rPr>
      <w:t xml:space="preserve"> และบริษัทย่อย</w:t>
    </w:r>
    <w:r w:rsidR="00801FE5">
      <w:rPr>
        <w:rFonts w:asciiTheme="majorBidi" w:hAnsiTheme="majorBidi" w:cs="Angsana New"/>
        <w:b/>
        <w:bCs/>
        <w:sz w:val="30"/>
        <w:szCs w:val="30"/>
      </w:rPr>
      <w:t>)</w:t>
    </w:r>
  </w:p>
  <w:p w14:paraId="2F0D4579" w14:textId="77777777" w:rsidR="005137CE" w:rsidRPr="00831431" w:rsidRDefault="005137CE" w:rsidP="006429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1831CE3" w14:textId="77777777" w:rsidR="00AD5FA7" w:rsidRPr="00831431" w:rsidRDefault="00AD5FA7" w:rsidP="00AD5FA7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831431">
      <w:rPr>
        <w:rFonts w:ascii="Angsana New" w:hAnsi="Angsana New"/>
        <w:bCs/>
        <w:sz w:val="30"/>
        <w:szCs w:val="30"/>
      </w:rPr>
      <w:t xml:space="preserve">30 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135AA3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2566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453634DD" w14:textId="77777777" w:rsidR="005137CE" w:rsidRPr="00135AA3" w:rsidRDefault="005137CE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ACCEB" w14:textId="77777777" w:rsidR="00A12937" w:rsidRDefault="005137CE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5063EADA" w14:textId="6F14D47D" w:rsidR="00163C0C" w:rsidRPr="00831431" w:rsidRDefault="00163C0C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2321E9">
      <w:rPr>
        <w:rFonts w:asciiTheme="majorBidi" w:hAnsiTheme="majorBidi" w:cstheme="majorBidi"/>
        <w:b/>
        <w:bCs/>
        <w:sz w:val="30"/>
        <w:szCs w:val="30"/>
      </w:rPr>
      <w:t>(</w:t>
    </w:r>
    <w:r w:rsidRPr="002321E9">
      <w:rPr>
        <w:rFonts w:asciiTheme="majorBidi" w:hAnsiTheme="majorBidi" w:cstheme="majorBidi" w:hint="cs"/>
        <w:b/>
        <w:bCs/>
        <w:sz w:val="30"/>
        <w:szCs w:val="30"/>
        <w:cs/>
      </w:rPr>
      <w:t xml:space="preserve">เดิมชื่อ </w:t>
    </w:r>
    <w:r w:rsidRPr="002321E9">
      <w:rPr>
        <w:rFonts w:asciiTheme="majorBidi" w:hAnsiTheme="majorBidi" w:cs="Angsana New" w:hint="cs"/>
        <w:b/>
        <w:bCs/>
        <w:sz w:val="30"/>
        <w:szCs w:val="30"/>
        <w:cs/>
      </w:rPr>
      <w:t>ธนาคารไทยเครดิต</w:t>
    </w:r>
    <w:r w:rsidRPr="002321E9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2321E9">
      <w:rPr>
        <w:rFonts w:asciiTheme="majorBidi" w:hAnsiTheme="majorBidi" w:cs="Angsana New" w:hint="cs"/>
        <w:b/>
        <w:bCs/>
        <w:sz w:val="30"/>
        <w:szCs w:val="30"/>
        <w:cs/>
      </w:rPr>
      <w:t>เพื่อรายย่อย</w:t>
    </w:r>
    <w:r w:rsidRPr="002321E9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2321E9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2321E9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2321E9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2321E9">
      <w:rPr>
        <w:rFonts w:asciiTheme="majorBidi" w:hAnsiTheme="majorBidi" w:cs="Angsana New"/>
        <w:b/>
        <w:bCs/>
        <w:sz w:val="30"/>
        <w:szCs w:val="30"/>
        <w:cs/>
      </w:rPr>
      <w:t>)</w:t>
    </w:r>
    <w:r w:rsidR="00A12937">
      <w:rPr>
        <w:rFonts w:asciiTheme="majorBidi" w:hAnsiTheme="majorBidi" w:cs="Angsana New" w:hint="cs"/>
        <w:b/>
        <w:bCs/>
        <w:sz w:val="30"/>
        <w:szCs w:val="30"/>
        <w:cs/>
      </w:rPr>
      <w:t xml:space="preserve"> และบริษัทย่อย</w:t>
    </w:r>
    <w:r w:rsidR="00A12937">
      <w:rPr>
        <w:rFonts w:asciiTheme="majorBidi" w:hAnsiTheme="majorBidi" w:cs="Angsana New"/>
        <w:b/>
        <w:bCs/>
        <w:sz w:val="30"/>
        <w:szCs w:val="30"/>
      </w:rPr>
      <w:t>)</w:t>
    </w:r>
  </w:p>
  <w:p w14:paraId="5B1AD18B" w14:textId="77777777" w:rsidR="005137CE" w:rsidRPr="00831431" w:rsidRDefault="005137CE" w:rsidP="006429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F13790D" w14:textId="77777777" w:rsidR="00AD5FA7" w:rsidRPr="00831431" w:rsidRDefault="00AD5FA7" w:rsidP="00AD5FA7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831431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 xml:space="preserve">และเก้าเดือนสิ้นสุดวันที่ </w:t>
    </w:r>
    <w:r w:rsidRPr="00831431">
      <w:rPr>
        <w:rFonts w:ascii="Angsana New" w:hAnsi="Angsana New"/>
        <w:bCs/>
        <w:sz w:val="30"/>
        <w:szCs w:val="30"/>
      </w:rPr>
      <w:t xml:space="preserve">30 </w:t>
    </w:r>
    <w:r w:rsidRPr="00831431">
      <w:rPr>
        <w:rFonts w:ascii="Angsana New" w:hAnsi="Angsana New" w:cs="Angsana New"/>
        <w:bCs/>
        <w:sz w:val="30"/>
        <w:szCs w:val="30"/>
        <w:cs/>
        <w:lang w:bidi="th-TH"/>
      </w:rPr>
      <w:t>กันยายน</w:t>
    </w:r>
    <w:r w:rsidRPr="002321E9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lang w:val="en-US" w:bidi="th-TH"/>
      </w:rPr>
      <w:t>2566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07FFCFE8" w14:textId="77777777" w:rsidR="005137CE" w:rsidRPr="002321E9" w:rsidRDefault="005137CE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125886"/>
    <w:multiLevelType w:val="hybridMultilevel"/>
    <w:tmpl w:val="9EAE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76EBC"/>
    <w:multiLevelType w:val="multilevel"/>
    <w:tmpl w:val="1804CD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1204"/>
        </w:tabs>
        <w:ind w:left="1204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3662"/>
        </w:tabs>
        <w:ind w:left="3662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4002"/>
        </w:tabs>
        <w:ind w:left="4002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4343"/>
        </w:tabs>
        <w:ind w:left="4343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4683"/>
        </w:tabs>
        <w:ind w:left="468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023"/>
        </w:tabs>
        <w:ind w:left="502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363"/>
        </w:tabs>
        <w:ind w:left="536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703"/>
        </w:tabs>
        <w:ind w:left="570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043"/>
        </w:tabs>
        <w:ind w:left="6043" w:hanging="340"/>
      </w:pPr>
      <w:rPr>
        <w:rFonts w:ascii="Symbol" w:hAnsi="Symbol" w:hint="default"/>
      </w:rPr>
    </w:lvl>
  </w:abstractNum>
  <w:abstractNum w:abstractNumId="6" w15:restartNumberingAfterBreak="0">
    <w:nsid w:val="19F61CCA"/>
    <w:multiLevelType w:val="hybridMultilevel"/>
    <w:tmpl w:val="32C2C804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9A2BFF"/>
    <w:multiLevelType w:val="hybridMultilevel"/>
    <w:tmpl w:val="D82CBFEE"/>
    <w:lvl w:ilvl="0" w:tplc="6D4A49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912"/>
    <w:multiLevelType w:val="hybridMultilevel"/>
    <w:tmpl w:val="903247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68F"/>
    <w:multiLevelType w:val="hybridMultilevel"/>
    <w:tmpl w:val="C55CD550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D53A3"/>
    <w:multiLevelType w:val="hybridMultilevel"/>
    <w:tmpl w:val="9FDAF248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92660"/>
    <w:multiLevelType w:val="hybridMultilevel"/>
    <w:tmpl w:val="A67C8EA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53275"/>
    <w:multiLevelType w:val="hybridMultilevel"/>
    <w:tmpl w:val="F6E0AC98"/>
    <w:lvl w:ilvl="0" w:tplc="DE66B06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0595244"/>
    <w:multiLevelType w:val="hybridMultilevel"/>
    <w:tmpl w:val="94CCF124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3ABC936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8CB5440"/>
    <w:multiLevelType w:val="hybridMultilevel"/>
    <w:tmpl w:val="C21EA9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A1F58"/>
    <w:multiLevelType w:val="multilevel"/>
    <w:tmpl w:val="8DD0DC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670D268F"/>
    <w:multiLevelType w:val="hybridMultilevel"/>
    <w:tmpl w:val="DE7A719C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22A7A"/>
    <w:multiLevelType w:val="hybridMultilevel"/>
    <w:tmpl w:val="C958E19E"/>
    <w:lvl w:ilvl="0" w:tplc="83FA777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402942686">
    <w:abstractNumId w:val="0"/>
  </w:num>
  <w:num w:numId="2" w16cid:durableId="789129501">
    <w:abstractNumId w:val="5"/>
  </w:num>
  <w:num w:numId="3" w16cid:durableId="1773357202">
    <w:abstractNumId w:val="14"/>
  </w:num>
  <w:num w:numId="4" w16cid:durableId="520977273">
    <w:abstractNumId w:val="0"/>
  </w:num>
  <w:num w:numId="5" w16cid:durableId="915823734">
    <w:abstractNumId w:val="0"/>
  </w:num>
  <w:num w:numId="6" w16cid:durableId="173034748">
    <w:abstractNumId w:val="3"/>
  </w:num>
  <w:num w:numId="7" w16cid:durableId="361785815">
    <w:abstractNumId w:val="7"/>
  </w:num>
  <w:num w:numId="8" w16cid:durableId="597173233">
    <w:abstractNumId w:val="19"/>
  </w:num>
  <w:num w:numId="9" w16cid:durableId="594170376">
    <w:abstractNumId w:val="18"/>
  </w:num>
  <w:num w:numId="10" w16cid:durableId="2001955677">
    <w:abstractNumId w:val="12"/>
  </w:num>
  <w:num w:numId="11" w16cid:durableId="644579135">
    <w:abstractNumId w:val="1"/>
  </w:num>
  <w:num w:numId="12" w16cid:durableId="181435949">
    <w:abstractNumId w:val="6"/>
  </w:num>
  <w:num w:numId="13" w16cid:durableId="472020647">
    <w:abstractNumId w:val="0"/>
  </w:num>
  <w:num w:numId="14" w16cid:durableId="314116172">
    <w:abstractNumId w:val="4"/>
  </w:num>
  <w:num w:numId="15" w16cid:durableId="819805390">
    <w:abstractNumId w:val="16"/>
  </w:num>
  <w:num w:numId="16" w16cid:durableId="295648677">
    <w:abstractNumId w:val="8"/>
  </w:num>
  <w:num w:numId="17" w16cid:durableId="1639190890">
    <w:abstractNumId w:val="11"/>
  </w:num>
  <w:num w:numId="18" w16cid:durableId="1920361352">
    <w:abstractNumId w:val="10"/>
  </w:num>
  <w:num w:numId="19" w16cid:durableId="84301134">
    <w:abstractNumId w:val="15"/>
  </w:num>
  <w:num w:numId="20" w16cid:durableId="716927058">
    <w:abstractNumId w:val="13"/>
  </w:num>
  <w:num w:numId="21" w16cid:durableId="1239444698">
    <w:abstractNumId w:val="9"/>
  </w:num>
  <w:num w:numId="22" w16cid:durableId="305088282">
    <w:abstractNumId w:val="17"/>
  </w:num>
  <w:num w:numId="23" w16cid:durableId="47036942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0FF6"/>
    <w:rsid w:val="0000106E"/>
    <w:rsid w:val="00001406"/>
    <w:rsid w:val="000015A1"/>
    <w:rsid w:val="000015CD"/>
    <w:rsid w:val="00001802"/>
    <w:rsid w:val="000019CD"/>
    <w:rsid w:val="00001BEF"/>
    <w:rsid w:val="00001F8A"/>
    <w:rsid w:val="0000200C"/>
    <w:rsid w:val="000025CB"/>
    <w:rsid w:val="0000264D"/>
    <w:rsid w:val="000026F1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40B"/>
    <w:rsid w:val="0000464A"/>
    <w:rsid w:val="0000477A"/>
    <w:rsid w:val="00004819"/>
    <w:rsid w:val="0000483E"/>
    <w:rsid w:val="00004A4E"/>
    <w:rsid w:val="00004A86"/>
    <w:rsid w:val="00005185"/>
    <w:rsid w:val="000053E2"/>
    <w:rsid w:val="00005434"/>
    <w:rsid w:val="00005611"/>
    <w:rsid w:val="00005852"/>
    <w:rsid w:val="00005971"/>
    <w:rsid w:val="00005ACB"/>
    <w:rsid w:val="00005BAB"/>
    <w:rsid w:val="00005D4F"/>
    <w:rsid w:val="00005DC0"/>
    <w:rsid w:val="00006019"/>
    <w:rsid w:val="00006121"/>
    <w:rsid w:val="00006136"/>
    <w:rsid w:val="00006390"/>
    <w:rsid w:val="000064DE"/>
    <w:rsid w:val="00006518"/>
    <w:rsid w:val="00006690"/>
    <w:rsid w:val="00006B52"/>
    <w:rsid w:val="00006F4D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03D"/>
    <w:rsid w:val="000112EE"/>
    <w:rsid w:val="000115FA"/>
    <w:rsid w:val="000115FB"/>
    <w:rsid w:val="0001192B"/>
    <w:rsid w:val="0001193B"/>
    <w:rsid w:val="00011F66"/>
    <w:rsid w:val="00011F81"/>
    <w:rsid w:val="00012683"/>
    <w:rsid w:val="00012B9D"/>
    <w:rsid w:val="00012D2D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79"/>
    <w:rsid w:val="000140BB"/>
    <w:rsid w:val="00014A12"/>
    <w:rsid w:val="00014A49"/>
    <w:rsid w:val="00014A4A"/>
    <w:rsid w:val="00014C33"/>
    <w:rsid w:val="0001531D"/>
    <w:rsid w:val="000153D8"/>
    <w:rsid w:val="000154C0"/>
    <w:rsid w:val="000157E3"/>
    <w:rsid w:val="00015A0A"/>
    <w:rsid w:val="00015BEC"/>
    <w:rsid w:val="00015C52"/>
    <w:rsid w:val="000160A4"/>
    <w:rsid w:val="000161F9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2001D"/>
    <w:rsid w:val="00020021"/>
    <w:rsid w:val="00020144"/>
    <w:rsid w:val="00020522"/>
    <w:rsid w:val="0002055E"/>
    <w:rsid w:val="00020700"/>
    <w:rsid w:val="00020728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13"/>
    <w:rsid w:val="00023725"/>
    <w:rsid w:val="00023748"/>
    <w:rsid w:val="00023B5C"/>
    <w:rsid w:val="00023CE6"/>
    <w:rsid w:val="00023D7D"/>
    <w:rsid w:val="00023DFC"/>
    <w:rsid w:val="00023EC6"/>
    <w:rsid w:val="00024270"/>
    <w:rsid w:val="00024304"/>
    <w:rsid w:val="00024398"/>
    <w:rsid w:val="000243CE"/>
    <w:rsid w:val="0002477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436"/>
    <w:rsid w:val="0002765C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50C"/>
    <w:rsid w:val="000307FB"/>
    <w:rsid w:val="00030AB6"/>
    <w:rsid w:val="00031482"/>
    <w:rsid w:val="00031583"/>
    <w:rsid w:val="000315C3"/>
    <w:rsid w:val="000316A3"/>
    <w:rsid w:val="000316A7"/>
    <w:rsid w:val="00031779"/>
    <w:rsid w:val="000318B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714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23E"/>
    <w:rsid w:val="0004025D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869"/>
    <w:rsid w:val="00041B3B"/>
    <w:rsid w:val="00041C82"/>
    <w:rsid w:val="00041E25"/>
    <w:rsid w:val="00041E72"/>
    <w:rsid w:val="00041ED6"/>
    <w:rsid w:val="00042021"/>
    <w:rsid w:val="0004220E"/>
    <w:rsid w:val="0004224A"/>
    <w:rsid w:val="0004235B"/>
    <w:rsid w:val="000423B8"/>
    <w:rsid w:val="000425EC"/>
    <w:rsid w:val="00042A37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700"/>
    <w:rsid w:val="00044872"/>
    <w:rsid w:val="00044BD7"/>
    <w:rsid w:val="00044DAA"/>
    <w:rsid w:val="00044E56"/>
    <w:rsid w:val="00045016"/>
    <w:rsid w:val="00045116"/>
    <w:rsid w:val="00045154"/>
    <w:rsid w:val="00045320"/>
    <w:rsid w:val="000456AC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6B59"/>
    <w:rsid w:val="00047017"/>
    <w:rsid w:val="000472AB"/>
    <w:rsid w:val="000475F4"/>
    <w:rsid w:val="00047838"/>
    <w:rsid w:val="00047844"/>
    <w:rsid w:val="000479E8"/>
    <w:rsid w:val="00047A74"/>
    <w:rsid w:val="00047D5F"/>
    <w:rsid w:val="00047E44"/>
    <w:rsid w:val="0005031A"/>
    <w:rsid w:val="00050493"/>
    <w:rsid w:val="000505AE"/>
    <w:rsid w:val="000505DB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2B8"/>
    <w:rsid w:val="00051417"/>
    <w:rsid w:val="000515CE"/>
    <w:rsid w:val="0005174D"/>
    <w:rsid w:val="000517C7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00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63"/>
    <w:rsid w:val="00057AD1"/>
    <w:rsid w:val="00057AEE"/>
    <w:rsid w:val="00057B29"/>
    <w:rsid w:val="00057C3F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69"/>
    <w:rsid w:val="000616BD"/>
    <w:rsid w:val="00061955"/>
    <w:rsid w:val="00061A77"/>
    <w:rsid w:val="00061B0E"/>
    <w:rsid w:val="00061CDD"/>
    <w:rsid w:val="00061E0B"/>
    <w:rsid w:val="00062201"/>
    <w:rsid w:val="000622A5"/>
    <w:rsid w:val="0006245C"/>
    <w:rsid w:val="0006258F"/>
    <w:rsid w:val="00062766"/>
    <w:rsid w:val="0006276B"/>
    <w:rsid w:val="000629BD"/>
    <w:rsid w:val="00062B25"/>
    <w:rsid w:val="00062C18"/>
    <w:rsid w:val="00062D07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5C6"/>
    <w:rsid w:val="00064837"/>
    <w:rsid w:val="0006491A"/>
    <w:rsid w:val="00064966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436"/>
    <w:rsid w:val="000675C1"/>
    <w:rsid w:val="000675C4"/>
    <w:rsid w:val="0006774B"/>
    <w:rsid w:val="000677E1"/>
    <w:rsid w:val="000678DA"/>
    <w:rsid w:val="000679B9"/>
    <w:rsid w:val="00067A85"/>
    <w:rsid w:val="00067BEB"/>
    <w:rsid w:val="00067F8B"/>
    <w:rsid w:val="000704B7"/>
    <w:rsid w:val="00070559"/>
    <w:rsid w:val="00070687"/>
    <w:rsid w:val="00070745"/>
    <w:rsid w:val="0007075C"/>
    <w:rsid w:val="000708C8"/>
    <w:rsid w:val="000708D6"/>
    <w:rsid w:val="00070C82"/>
    <w:rsid w:val="00070DD7"/>
    <w:rsid w:val="000711B1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12"/>
    <w:rsid w:val="00072CBF"/>
    <w:rsid w:val="00072D96"/>
    <w:rsid w:val="00072E83"/>
    <w:rsid w:val="00073286"/>
    <w:rsid w:val="000732DB"/>
    <w:rsid w:val="00073367"/>
    <w:rsid w:val="0007349B"/>
    <w:rsid w:val="000736E0"/>
    <w:rsid w:val="00073848"/>
    <w:rsid w:val="00073C23"/>
    <w:rsid w:val="00074621"/>
    <w:rsid w:val="000746CF"/>
    <w:rsid w:val="00074727"/>
    <w:rsid w:val="00074891"/>
    <w:rsid w:val="00074AF2"/>
    <w:rsid w:val="00074B50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C"/>
    <w:rsid w:val="00075FFE"/>
    <w:rsid w:val="00076170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6F9"/>
    <w:rsid w:val="000827F7"/>
    <w:rsid w:val="00082881"/>
    <w:rsid w:val="00082944"/>
    <w:rsid w:val="00083324"/>
    <w:rsid w:val="00083497"/>
    <w:rsid w:val="0008376D"/>
    <w:rsid w:val="0008395E"/>
    <w:rsid w:val="00083971"/>
    <w:rsid w:val="000839E9"/>
    <w:rsid w:val="00083A90"/>
    <w:rsid w:val="00083E1D"/>
    <w:rsid w:val="00083E69"/>
    <w:rsid w:val="000840F1"/>
    <w:rsid w:val="00084299"/>
    <w:rsid w:val="00084311"/>
    <w:rsid w:val="000848D5"/>
    <w:rsid w:val="00084A47"/>
    <w:rsid w:val="00084E43"/>
    <w:rsid w:val="00084E93"/>
    <w:rsid w:val="00085178"/>
    <w:rsid w:val="00085378"/>
    <w:rsid w:val="000853FC"/>
    <w:rsid w:val="00085406"/>
    <w:rsid w:val="0008577A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3D"/>
    <w:rsid w:val="000874B9"/>
    <w:rsid w:val="00087571"/>
    <w:rsid w:val="00087633"/>
    <w:rsid w:val="00087679"/>
    <w:rsid w:val="00087870"/>
    <w:rsid w:val="00087A2C"/>
    <w:rsid w:val="00087CCE"/>
    <w:rsid w:val="00087D56"/>
    <w:rsid w:val="00087F67"/>
    <w:rsid w:val="00087FC1"/>
    <w:rsid w:val="000900D2"/>
    <w:rsid w:val="000901E2"/>
    <w:rsid w:val="000902EE"/>
    <w:rsid w:val="00090388"/>
    <w:rsid w:val="000904B7"/>
    <w:rsid w:val="00090536"/>
    <w:rsid w:val="00090737"/>
    <w:rsid w:val="000909FF"/>
    <w:rsid w:val="00090A18"/>
    <w:rsid w:val="00090C3A"/>
    <w:rsid w:val="00090E58"/>
    <w:rsid w:val="00090EBA"/>
    <w:rsid w:val="00090F48"/>
    <w:rsid w:val="000911C3"/>
    <w:rsid w:val="000913A0"/>
    <w:rsid w:val="0009148D"/>
    <w:rsid w:val="000916C9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B6"/>
    <w:rsid w:val="00093FE0"/>
    <w:rsid w:val="000941C0"/>
    <w:rsid w:val="0009470A"/>
    <w:rsid w:val="00094807"/>
    <w:rsid w:val="0009490F"/>
    <w:rsid w:val="00094999"/>
    <w:rsid w:val="00094BAF"/>
    <w:rsid w:val="00094D1B"/>
    <w:rsid w:val="00094DE5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95E"/>
    <w:rsid w:val="00097B47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0BD"/>
    <w:rsid w:val="000A2225"/>
    <w:rsid w:val="000A25BF"/>
    <w:rsid w:val="000A25F8"/>
    <w:rsid w:val="000A2610"/>
    <w:rsid w:val="000A26A7"/>
    <w:rsid w:val="000A28AB"/>
    <w:rsid w:val="000A2A7D"/>
    <w:rsid w:val="000A2C10"/>
    <w:rsid w:val="000A3093"/>
    <w:rsid w:val="000A3185"/>
    <w:rsid w:val="000A335D"/>
    <w:rsid w:val="000A3415"/>
    <w:rsid w:val="000A37E2"/>
    <w:rsid w:val="000A390B"/>
    <w:rsid w:val="000A390C"/>
    <w:rsid w:val="000A398B"/>
    <w:rsid w:val="000A4114"/>
    <w:rsid w:val="000A4192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B80"/>
    <w:rsid w:val="000A5E70"/>
    <w:rsid w:val="000A5ED5"/>
    <w:rsid w:val="000A6287"/>
    <w:rsid w:val="000A6572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2CF"/>
    <w:rsid w:val="000B079B"/>
    <w:rsid w:val="000B08AF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564"/>
    <w:rsid w:val="000B2675"/>
    <w:rsid w:val="000B268E"/>
    <w:rsid w:val="000B280A"/>
    <w:rsid w:val="000B287F"/>
    <w:rsid w:val="000B2DA6"/>
    <w:rsid w:val="000B2F43"/>
    <w:rsid w:val="000B33C5"/>
    <w:rsid w:val="000B33FE"/>
    <w:rsid w:val="000B353D"/>
    <w:rsid w:val="000B376B"/>
    <w:rsid w:val="000B3DCD"/>
    <w:rsid w:val="000B4309"/>
    <w:rsid w:val="000B44E3"/>
    <w:rsid w:val="000B47CB"/>
    <w:rsid w:val="000B48C6"/>
    <w:rsid w:val="000B48F4"/>
    <w:rsid w:val="000B4B32"/>
    <w:rsid w:val="000B4C40"/>
    <w:rsid w:val="000B4D54"/>
    <w:rsid w:val="000B4D87"/>
    <w:rsid w:val="000B4E38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5FCC"/>
    <w:rsid w:val="000B62B8"/>
    <w:rsid w:val="000B634D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785"/>
    <w:rsid w:val="000C180A"/>
    <w:rsid w:val="000C199A"/>
    <w:rsid w:val="000C1A99"/>
    <w:rsid w:val="000C1AC0"/>
    <w:rsid w:val="000C2074"/>
    <w:rsid w:val="000C21DB"/>
    <w:rsid w:val="000C2252"/>
    <w:rsid w:val="000C25AF"/>
    <w:rsid w:val="000C261B"/>
    <w:rsid w:val="000C2880"/>
    <w:rsid w:val="000C2B77"/>
    <w:rsid w:val="000C2DF8"/>
    <w:rsid w:val="000C30D7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941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702"/>
    <w:rsid w:val="000C78CE"/>
    <w:rsid w:val="000C7BF5"/>
    <w:rsid w:val="000C7C98"/>
    <w:rsid w:val="000C7FD4"/>
    <w:rsid w:val="000D01FE"/>
    <w:rsid w:val="000D041B"/>
    <w:rsid w:val="000D0562"/>
    <w:rsid w:val="000D08FD"/>
    <w:rsid w:val="000D0A36"/>
    <w:rsid w:val="000D0A7A"/>
    <w:rsid w:val="000D0AE2"/>
    <w:rsid w:val="000D0CDC"/>
    <w:rsid w:val="000D0FED"/>
    <w:rsid w:val="000D13AA"/>
    <w:rsid w:val="000D165D"/>
    <w:rsid w:val="000D16F5"/>
    <w:rsid w:val="000D17A3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1A0"/>
    <w:rsid w:val="000D2500"/>
    <w:rsid w:val="000D262E"/>
    <w:rsid w:val="000D276E"/>
    <w:rsid w:val="000D2BED"/>
    <w:rsid w:val="000D2D38"/>
    <w:rsid w:val="000D2EF9"/>
    <w:rsid w:val="000D30D7"/>
    <w:rsid w:val="000D31A0"/>
    <w:rsid w:val="000D31E5"/>
    <w:rsid w:val="000D3327"/>
    <w:rsid w:val="000D346B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433"/>
    <w:rsid w:val="000D7607"/>
    <w:rsid w:val="000D7721"/>
    <w:rsid w:val="000D7FE2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71"/>
    <w:rsid w:val="000E16D7"/>
    <w:rsid w:val="000E1BF7"/>
    <w:rsid w:val="000E1C9F"/>
    <w:rsid w:val="000E23F3"/>
    <w:rsid w:val="000E28E6"/>
    <w:rsid w:val="000E29C3"/>
    <w:rsid w:val="000E2C49"/>
    <w:rsid w:val="000E2DA9"/>
    <w:rsid w:val="000E2EAF"/>
    <w:rsid w:val="000E2EEC"/>
    <w:rsid w:val="000E2F85"/>
    <w:rsid w:val="000E31AD"/>
    <w:rsid w:val="000E3283"/>
    <w:rsid w:val="000E3383"/>
    <w:rsid w:val="000E346D"/>
    <w:rsid w:val="000E3890"/>
    <w:rsid w:val="000E39D3"/>
    <w:rsid w:val="000E3F18"/>
    <w:rsid w:val="000E4039"/>
    <w:rsid w:val="000E4154"/>
    <w:rsid w:val="000E4243"/>
    <w:rsid w:val="000E42B7"/>
    <w:rsid w:val="000E430F"/>
    <w:rsid w:val="000E44BF"/>
    <w:rsid w:val="000E45A7"/>
    <w:rsid w:val="000E45AB"/>
    <w:rsid w:val="000E4A21"/>
    <w:rsid w:val="000E4A25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2"/>
    <w:rsid w:val="000E6DE5"/>
    <w:rsid w:val="000E6FC5"/>
    <w:rsid w:val="000E7145"/>
    <w:rsid w:val="000E7766"/>
    <w:rsid w:val="000E78E1"/>
    <w:rsid w:val="000E7902"/>
    <w:rsid w:val="000E7AEE"/>
    <w:rsid w:val="000E7D46"/>
    <w:rsid w:val="000F0217"/>
    <w:rsid w:val="000F0232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3E2"/>
    <w:rsid w:val="000F3869"/>
    <w:rsid w:val="000F3B1D"/>
    <w:rsid w:val="000F3BAD"/>
    <w:rsid w:val="000F3C79"/>
    <w:rsid w:val="000F3F65"/>
    <w:rsid w:val="000F412F"/>
    <w:rsid w:val="000F4524"/>
    <w:rsid w:val="000F456B"/>
    <w:rsid w:val="000F466D"/>
    <w:rsid w:val="000F4864"/>
    <w:rsid w:val="000F4894"/>
    <w:rsid w:val="000F48BF"/>
    <w:rsid w:val="000F49F8"/>
    <w:rsid w:val="000F4D1E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4E7"/>
    <w:rsid w:val="000F6531"/>
    <w:rsid w:val="000F65F5"/>
    <w:rsid w:val="000F6B1F"/>
    <w:rsid w:val="000F6F02"/>
    <w:rsid w:val="000F6F4B"/>
    <w:rsid w:val="000F6FBD"/>
    <w:rsid w:val="000F700F"/>
    <w:rsid w:val="000F71DD"/>
    <w:rsid w:val="000F7354"/>
    <w:rsid w:val="000F7BD9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A4"/>
    <w:rsid w:val="00101CFC"/>
    <w:rsid w:val="00101D0C"/>
    <w:rsid w:val="00101E1D"/>
    <w:rsid w:val="00102474"/>
    <w:rsid w:val="0010284B"/>
    <w:rsid w:val="001028C1"/>
    <w:rsid w:val="00102CA6"/>
    <w:rsid w:val="00102EB1"/>
    <w:rsid w:val="001031F9"/>
    <w:rsid w:val="00103224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2F"/>
    <w:rsid w:val="001060B0"/>
    <w:rsid w:val="00106136"/>
    <w:rsid w:val="00106190"/>
    <w:rsid w:val="001063D4"/>
    <w:rsid w:val="001064BD"/>
    <w:rsid w:val="00106B88"/>
    <w:rsid w:val="00106E28"/>
    <w:rsid w:val="00107004"/>
    <w:rsid w:val="001074AA"/>
    <w:rsid w:val="00107A82"/>
    <w:rsid w:val="00107B8A"/>
    <w:rsid w:val="00107BC4"/>
    <w:rsid w:val="00107E0A"/>
    <w:rsid w:val="00107EA8"/>
    <w:rsid w:val="00110064"/>
    <w:rsid w:val="0011021A"/>
    <w:rsid w:val="00110888"/>
    <w:rsid w:val="00110B7B"/>
    <w:rsid w:val="00110C30"/>
    <w:rsid w:val="00110D15"/>
    <w:rsid w:val="00111087"/>
    <w:rsid w:val="001110AA"/>
    <w:rsid w:val="001110B6"/>
    <w:rsid w:val="001111E1"/>
    <w:rsid w:val="00111477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4FA"/>
    <w:rsid w:val="00112677"/>
    <w:rsid w:val="00112773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C8D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577"/>
    <w:rsid w:val="001175DF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644"/>
    <w:rsid w:val="0012295A"/>
    <w:rsid w:val="00122A8E"/>
    <w:rsid w:val="00122B08"/>
    <w:rsid w:val="00122BAF"/>
    <w:rsid w:val="00122D3A"/>
    <w:rsid w:val="00122F76"/>
    <w:rsid w:val="001231CE"/>
    <w:rsid w:val="0012350D"/>
    <w:rsid w:val="00123587"/>
    <w:rsid w:val="001235BA"/>
    <w:rsid w:val="0012367C"/>
    <w:rsid w:val="001236FF"/>
    <w:rsid w:val="0012381A"/>
    <w:rsid w:val="001238A0"/>
    <w:rsid w:val="001238FC"/>
    <w:rsid w:val="001239BC"/>
    <w:rsid w:val="00123DBE"/>
    <w:rsid w:val="00124335"/>
    <w:rsid w:val="00124644"/>
    <w:rsid w:val="001246CB"/>
    <w:rsid w:val="00124898"/>
    <w:rsid w:val="00124970"/>
    <w:rsid w:val="00124B44"/>
    <w:rsid w:val="00124D32"/>
    <w:rsid w:val="00124FCF"/>
    <w:rsid w:val="0012508D"/>
    <w:rsid w:val="00125274"/>
    <w:rsid w:val="00125754"/>
    <w:rsid w:val="001257C6"/>
    <w:rsid w:val="00125877"/>
    <w:rsid w:val="001263D6"/>
    <w:rsid w:val="001265B4"/>
    <w:rsid w:val="001267B2"/>
    <w:rsid w:val="00126C48"/>
    <w:rsid w:val="00126E8B"/>
    <w:rsid w:val="0012709C"/>
    <w:rsid w:val="001271B4"/>
    <w:rsid w:val="001271B5"/>
    <w:rsid w:val="00127422"/>
    <w:rsid w:val="0012750F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24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BCC"/>
    <w:rsid w:val="00134D5F"/>
    <w:rsid w:val="00134DCE"/>
    <w:rsid w:val="00134EB2"/>
    <w:rsid w:val="00135009"/>
    <w:rsid w:val="00135138"/>
    <w:rsid w:val="00135331"/>
    <w:rsid w:val="00135401"/>
    <w:rsid w:val="0013549D"/>
    <w:rsid w:val="00135511"/>
    <w:rsid w:val="0013557B"/>
    <w:rsid w:val="001357C9"/>
    <w:rsid w:val="001357F2"/>
    <w:rsid w:val="001357FF"/>
    <w:rsid w:val="00135AA3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E3E"/>
    <w:rsid w:val="00137083"/>
    <w:rsid w:val="0013717D"/>
    <w:rsid w:val="0013756D"/>
    <w:rsid w:val="001377AE"/>
    <w:rsid w:val="0013796D"/>
    <w:rsid w:val="001379B1"/>
    <w:rsid w:val="00137A75"/>
    <w:rsid w:val="00137A8B"/>
    <w:rsid w:val="00137D1D"/>
    <w:rsid w:val="001400CC"/>
    <w:rsid w:val="001401E0"/>
    <w:rsid w:val="00140292"/>
    <w:rsid w:val="001403A2"/>
    <w:rsid w:val="001403B4"/>
    <w:rsid w:val="00140B75"/>
    <w:rsid w:val="00140BB9"/>
    <w:rsid w:val="001411CF"/>
    <w:rsid w:val="001414A3"/>
    <w:rsid w:val="001418E0"/>
    <w:rsid w:val="00141A20"/>
    <w:rsid w:val="00141BF7"/>
    <w:rsid w:val="00141D2E"/>
    <w:rsid w:val="00141D3A"/>
    <w:rsid w:val="00141FC7"/>
    <w:rsid w:val="001422FE"/>
    <w:rsid w:val="0014236C"/>
    <w:rsid w:val="00142451"/>
    <w:rsid w:val="001424C2"/>
    <w:rsid w:val="001428EE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28F"/>
    <w:rsid w:val="001447D3"/>
    <w:rsid w:val="00144809"/>
    <w:rsid w:val="0014480E"/>
    <w:rsid w:val="0014481B"/>
    <w:rsid w:val="00144C3C"/>
    <w:rsid w:val="00144F02"/>
    <w:rsid w:val="00144F79"/>
    <w:rsid w:val="0014505C"/>
    <w:rsid w:val="0014507B"/>
    <w:rsid w:val="0014516B"/>
    <w:rsid w:val="0014517B"/>
    <w:rsid w:val="001452F7"/>
    <w:rsid w:val="00145522"/>
    <w:rsid w:val="001455E8"/>
    <w:rsid w:val="001457CD"/>
    <w:rsid w:val="00145930"/>
    <w:rsid w:val="00145A83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8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60B"/>
    <w:rsid w:val="001508F8"/>
    <w:rsid w:val="00150BD1"/>
    <w:rsid w:val="0015162A"/>
    <w:rsid w:val="00151AD7"/>
    <w:rsid w:val="00151CA8"/>
    <w:rsid w:val="00151EDF"/>
    <w:rsid w:val="001520E7"/>
    <w:rsid w:val="001525FB"/>
    <w:rsid w:val="0015272F"/>
    <w:rsid w:val="0015288D"/>
    <w:rsid w:val="00152942"/>
    <w:rsid w:val="001529AF"/>
    <w:rsid w:val="00152B35"/>
    <w:rsid w:val="00152C57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673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71A"/>
    <w:rsid w:val="0016274F"/>
    <w:rsid w:val="0016285E"/>
    <w:rsid w:val="001628F7"/>
    <w:rsid w:val="00162E95"/>
    <w:rsid w:val="00162FFC"/>
    <w:rsid w:val="00163049"/>
    <w:rsid w:val="00163095"/>
    <w:rsid w:val="001634A2"/>
    <w:rsid w:val="00163852"/>
    <w:rsid w:val="001639BA"/>
    <w:rsid w:val="00163C0C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123"/>
    <w:rsid w:val="00170371"/>
    <w:rsid w:val="00170380"/>
    <w:rsid w:val="0017038D"/>
    <w:rsid w:val="00170451"/>
    <w:rsid w:val="0017045E"/>
    <w:rsid w:val="001704F4"/>
    <w:rsid w:val="00170693"/>
    <w:rsid w:val="001708DE"/>
    <w:rsid w:val="001708FA"/>
    <w:rsid w:val="00170B19"/>
    <w:rsid w:val="00170B9B"/>
    <w:rsid w:val="00170D50"/>
    <w:rsid w:val="00170E8F"/>
    <w:rsid w:val="00170EB5"/>
    <w:rsid w:val="00170FCC"/>
    <w:rsid w:val="00171076"/>
    <w:rsid w:val="001710A5"/>
    <w:rsid w:val="0017111E"/>
    <w:rsid w:val="0017126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C24"/>
    <w:rsid w:val="00173D47"/>
    <w:rsid w:val="00173DC0"/>
    <w:rsid w:val="00173F00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3C9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49"/>
    <w:rsid w:val="0018127B"/>
    <w:rsid w:val="0018135A"/>
    <w:rsid w:val="00181460"/>
    <w:rsid w:val="00181551"/>
    <w:rsid w:val="001815B5"/>
    <w:rsid w:val="001815DF"/>
    <w:rsid w:val="001816E8"/>
    <w:rsid w:val="00181893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C4"/>
    <w:rsid w:val="00182CF0"/>
    <w:rsid w:val="00182D71"/>
    <w:rsid w:val="00182E7A"/>
    <w:rsid w:val="00183341"/>
    <w:rsid w:val="001835BA"/>
    <w:rsid w:val="00183751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6AA"/>
    <w:rsid w:val="00184715"/>
    <w:rsid w:val="00184997"/>
    <w:rsid w:val="001849E6"/>
    <w:rsid w:val="00184CA8"/>
    <w:rsid w:val="00184FDB"/>
    <w:rsid w:val="001851D7"/>
    <w:rsid w:val="001852BE"/>
    <w:rsid w:val="00185324"/>
    <w:rsid w:val="0018545C"/>
    <w:rsid w:val="001854C0"/>
    <w:rsid w:val="0018561C"/>
    <w:rsid w:val="00185730"/>
    <w:rsid w:val="00185764"/>
    <w:rsid w:val="00185851"/>
    <w:rsid w:val="00185888"/>
    <w:rsid w:val="00185895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24F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A7"/>
    <w:rsid w:val="001906D8"/>
    <w:rsid w:val="00190B24"/>
    <w:rsid w:val="00190CD1"/>
    <w:rsid w:val="00190D01"/>
    <w:rsid w:val="00191564"/>
    <w:rsid w:val="001915DD"/>
    <w:rsid w:val="001917FD"/>
    <w:rsid w:val="0019183E"/>
    <w:rsid w:val="001918DC"/>
    <w:rsid w:val="00191939"/>
    <w:rsid w:val="00191940"/>
    <w:rsid w:val="0019198D"/>
    <w:rsid w:val="00191A6B"/>
    <w:rsid w:val="00191B7A"/>
    <w:rsid w:val="001921AD"/>
    <w:rsid w:val="001921AF"/>
    <w:rsid w:val="001921D9"/>
    <w:rsid w:val="00192399"/>
    <w:rsid w:val="00192CB5"/>
    <w:rsid w:val="00192F3E"/>
    <w:rsid w:val="00192F72"/>
    <w:rsid w:val="00193035"/>
    <w:rsid w:val="001933EA"/>
    <w:rsid w:val="00193427"/>
    <w:rsid w:val="0019350D"/>
    <w:rsid w:val="00193725"/>
    <w:rsid w:val="00193852"/>
    <w:rsid w:val="001939A3"/>
    <w:rsid w:val="00193B34"/>
    <w:rsid w:val="00193BFA"/>
    <w:rsid w:val="0019403B"/>
    <w:rsid w:val="001940EA"/>
    <w:rsid w:val="001943FB"/>
    <w:rsid w:val="001944C5"/>
    <w:rsid w:val="001947CB"/>
    <w:rsid w:val="001949BC"/>
    <w:rsid w:val="00194C7F"/>
    <w:rsid w:val="00194D35"/>
    <w:rsid w:val="00194D40"/>
    <w:rsid w:val="00194D7B"/>
    <w:rsid w:val="00194DD2"/>
    <w:rsid w:val="0019505C"/>
    <w:rsid w:val="00195149"/>
    <w:rsid w:val="00195304"/>
    <w:rsid w:val="001954B9"/>
    <w:rsid w:val="00195516"/>
    <w:rsid w:val="00195790"/>
    <w:rsid w:val="00195A92"/>
    <w:rsid w:val="00195AA1"/>
    <w:rsid w:val="00195ABB"/>
    <w:rsid w:val="00195AD7"/>
    <w:rsid w:val="00195B1F"/>
    <w:rsid w:val="00195DC1"/>
    <w:rsid w:val="00195EBD"/>
    <w:rsid w:val="00196029"/>
    <w:rsid w:val="00196169"/>
    <w:rsid w:val="00196228"/>
    <w:rsid w:val="00196344"/>
    <w:rsid w:val="001964A9"/>
    <w:rsid w:val="00196948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0E"/>
    <w:rsid w:val="001A2944"/>
    <w:rsid w:val="001A2ACE"/>
    <w:rsid w:val="001A2DCB"/>
    <w:rsid w:val="001A2DEE"/>
    <w:rsid w:val="001A2EDF"/>
    <w:rsid w:val="001A2F0F"/>
    <w:rsid w:val="001A2FE6"/>
    <w:rsid w:val="001A3281"/>
    <w:rsid w:val="001A3570"/>
    <w:rsid w:val="001A3576"/>
    <w:rsid w:val="001A35BC"/>
    <w:rsid w:val="001A3BC7"/>
    <w:rsid w:val="001A3DDE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D40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1F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8FF"/>
    <w:rsid w:val="001A7A47"/>
    <w:rsid w:val="001A7C47"/>
    <w:rsid w:val="001A7D18"/>
    <w:rsid w:val="001B025A"/>
    <w:rsid w:val="001B0394"/>
    <w:rsid w:val="001B0471"/>
    <w:rsid w:val="001B0809"/>
    <w:rsid w:val="001B087C"/>
    <w:rsid w:val="001B0CF7"/>
    <w:rsid w:val="001B0E0D"/>
    <w:rsid w:val="001B0F87"/>
    <w:rsid w:val="001B124F"/>
    <w:rsid w:val="001B127F"/>
    <w:rsid w:val="001B1480"/>
    <w:rsid w:val="001B1483"/>
    <w:rsid w:val="001B15BE"/>
    <w:rsid w:val="001B1625"/>
    <w:rsid w:val="001B1684"/>
    <w:rsid w:val="001B1B48"/>
    <w:rsid w:val="001B1BE6"/>
    <w:rsid w:val="001B1C3E"/>
    <w:rsid w:val="001B1D5B"/>
    <w:rsid w:val="001B1EFC"/>
    <w:rsid w:val="001B1FB2"/>
    <w:rsid w:val="001B22BF"/>
    <w:rsid w:val="001B24DE"/>
    <w:rsid w:val="001B27CE"/>
    <w:rsid w:val="001B28B1"/>
    <w:rsid w:val="001B2937"/>
    <w:rsid w:val="001B2B88"/>
    <w:rsid w:val="001B2CD4"/>
    <w:rsid w:val="001B3051"/>
    <w:rsid w:val="001B33F9"/>
    <w:rsid w:val="001B3635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4FED"/>
    <w:rsid w:val="001B514E"/>
    <w:rsid w:val="001B52C9"/>
    <w:rsid w:val="001B53FA"/>
    <w:rsid w:val="001B5774"/>
    <w:rsid w:val="001B5928"/>
    <w:rsid w:val="001B599D"/>
    <w:rsid w:val="001B5C56"/>
    <w:rsid w:val="001B5CC3"/>
    <w:rsid w:val="001B5F0C"/>
    <w:rsid w:val="001B5F28"/>
    <w:rsid w:val="001B5F83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B3"/>
    <w:rsid w:val="001B71ED"/>
    <w:rsid w:val="001B7369"/>
    <w:rsid w:val="001B749F"/>
    <w:rsid w:val="001B7522"/>
    <w:rsid w:val="001B75F7"/>
    <w:rsid w:val="001B764F"/>
    <w:rsid w:val="001B7900"/>
    <w:rsid w:val="001B7B72"/>
    <w:rsid w:val="001B7B73"/>
    <w:rsid w:val="001B7E1F"/>
    <w:rsid w:val="001C0266"/>
    <w:rsid w:val="001C036A"/>
    <w:rsid w:val="001C04D3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9B6"/>
    <w:rsid w:val="001C1A2B"/>
    <w:rsid w:val="001C1A36"/>
    <w:rsid w:val="001C1B7E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AB0"/>
    <w:rsid w:val="001C2C9D"/>
    <w:rsid w:val="001C2FF9"/>
    <w:rsid w:val="001C330C"/>
    <w:rsid w:val="001C334B"/>
    <w:rsid w:val="001C351A"/>
    <w:rsid w:val="001C35E0"/>
    <w:rsid w:val="001C367A"/>
    <w:rsid w:val="001C393D"/>
    <w:rsid w:val="001C3B09"/>
    <w:rsid w:val="001C3BBB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4EB"/>
    <w:rsid w:val="001C5927"/>
    <w:rsid w:val="001C5939"/>
    <w:rsid w:val="001C5E68"/>
    <w:rsid w:val="001C5EFC"/>
    <w:rsid w:val="001C6017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78"/>
    <w:rsid w:val="001D2C80"/>
    <w:rsid w:val="001D2E8E"/>
    <w:rsid w:val="001D2FEC"/>
    <w:rsid w:val="001D302B"/>
    <w:rsid w:val="001D38AB"/>
    <w:rsid w:val="001D396A"/>
    <w:rsid w:val="001D3BFB"/>
    <w:rsid w:val="001D3DA4"/>
    <w:rsid w:val="001D3DFA"/>
    <w:rsid w:val="001D4174"/>
    <w:rsid w:val="001D4343"/>
    <w:rsid w:val="001D45C5"/>
    <w:rsid w:val="001D4711"/>
    <w:rsid w:val="001D4F3A"/>
    <w:rsid w:val="001D522E"/>
    <w:rsid w:val="001D549D"/>
    <w:rsid w:val="001D5645"/>
    <w:rsid w:val="001D584E"/>
    <w:rsid w:val="001D5D3F"/>
    <w:rsid w:val="001D5D99"/>
    <w:rsid w:val="001D5DAD"/>
    <w:rsid w:val="001D5EA6"/>
    <w:rsid w:val="001D5F8A"/>
    <w:rsid w:val="001D624C"/>
    <w:rsid w:val="001D65E4"/>
    <w:rsid w:val="001D6C21"/>
    <w:rsid w:val="001D6F41"/>
    <w:rsid w:val="001D73E2"/>
    <w:rsid w:val="001D7517"/>
    <w:rsid w:val="001D757C"/>
    <w:rsid w:val="001D792D"/>
    <w:rsid w:val="001D7A44"/>
    <w:rsid w:val="001D7B7D"/>
    <w:rsid w:val="001D7DA1"/>
    <w:rsid w:val="001D7E5C"/>
    <w:rsid w:val="001D7F15"/>
    <w:rsid w:val="001E003D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0A"/>
    <w:rsid w:val="001E2C14"/>
    <w:rsid w:val="001E2D9A"/>
    <w:rsid w:val="001E2FAD"/>
    <w:rsid w:val="001E3026"/>
    <w:rsid w:val="001E3139"/>
    <w:rsid w:val="001E354B"/>
    <w:rsid w:val="001E3925"/>
    <w:rsid w:val="001E3A83"/>
    <w:rsid w:val="001E3A8F"/>
    <w:rsid w:val="001E3F31"/>
    <w:rsid w:val="001E4302"/>
    <w:rsid w:val="001E45B6"/>
    <w:rsid w:val="001E45BD"/>
    <w:rsid w:val="001E4733"/>
    <w:rsid w:val="001E4798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63B"/>
    <w:rsid w:val="001F07D0"/>
    <w:rsid w:val="001F0909"/>
    <w:rsid w:val="001F09FE"/>
    <w:rsid w:val="001F0A56"/>
    <w:rsid w:val="001F0B07"/>
    <w:rsid w:val="001F0BAA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9A3"/>
    <w:rsid w:val="001F2E68"/>
    <w:rsid w:val="001F2E8C"/>
    <w:rsid w:val="001F2ECD"/>
    <w:rsid w:val="001F2F98"/>
    <w:rsid w:val="001F3297"/>
    <w:rsid w:val="001F32FF"/>
    <w:rsid w:val="001F3A53"/>
    <w:rsid w:val="001F3AFF"/>
    <w:rsid w:val="001F3CD1"/>
    <w:rsid w:val="001F3D49"/>
    <w:rsid w:val="001F40DC"/>
    <w:rsid w:val="001F44EE"/>
    <w:rsid w:val="001F48BE"/>
    <w:rsid w:val="001F4954"/>
    <w:rsid w:val="001F49FE"/>
    <w:rsid w:val="001F4F5E"/>
    <w:rsid w:val="001F5143"/>
    <w:rsid w:val="001F51B1"/>
    <w:rsid w:val="001F53DF"/>
    <w:rsid w:val="001F5479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82"/>
    <w:rsid w:val="00200ACA"/>
    <w:rsid w:val="00200B51"/>
    <w:rsid w:val="00200B7F"/>
    <w:rsid w:val="00200FF1"/>
    <w:rsid w:val="002010FD"/>
    <w:rsid w:val="002011EF"/>
    <w:rsid w:val="00201484"/>
    <w:rsid w:val="002014D4"/>
    <w:rsid w:val="00201514"/>
    <w:rsid w:val="00201552"/>
    <w:rsid w:val="0020157D"/>
    <w:rsid w:val="002015A0"/>
    <w:rsid w:val="00201AA0"/>
    <w:rsid w:val="00201CF8"/>
    <w:rsid w:val="00201FB1"/>
    <w:rsid w:val="002022E2"/>
    <w:rsid w:val="00202491"/>
    <w:rsid w:val="00202580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E6B"/>
    <w:rsid w:val="00204E7A"/>
    <w:rsid w:val="00204EA3"/>
    <w:rsid w:val="00204EAC"/>
    <w:rsid w:val="00204F4F"/>
    <w:rsid w:val="0020518E"/>
    <w:rsid w:val="002052BC"/>
    <w:rsid w:val="00205802"/>
    <w:rsid w:val="0020590F"/>
    <w:rsid w:val="00205D64"/>
    <w:rsid w:val="00205D72"/>
    <w:rsid w:val="00206210"/>
    <w:rsid w:val="0020690E"/>
    <w:rsid w:val="00206A12"/>
    <w:rsid w:val="00206A8D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519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6EC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0EB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531"/>
    <w:rsid w:val="00214863"/>
    <w:rsid w:val="002148A9"/>
    <w:rsid w:val="00214B7D"/>
    <w:rsid w:val="00214C30"/>
    <w:rsid w:val="00214DD8"/>
    <w:rsid w:val="00214F9D"/>
    <w:rsid w:val="00215113"/>
    <w:rsid w:val="00215194"/>
    <w:rsid w:val="002153E0"/>
    <w:rsid w:val="00215620"/>
    <w:rsid w:val="002157A1"/>
    <w:rsid w:val="002158F7"/>
    <w:rsid w:val="00215947"/>
    <w:rsid w:val="00215A71"/>
    <w:rsid w:val="00215AA2"/>
    <w:rsid w:val="00215EB8"/>
    <w:rsid w:val="00216313"/>
    <w:rsid w:val="00216936"/>
    <w:rsid w:val="00216ADD"/>
    <w:rsid w:val="00216BFB"/>
    <w:rsid w:val="00217196"/>
    <w:rsid w:val="002171F5"/>
    <w:rsid w:val="00217246"/>
    <w:rsid w:val="002175E4"/>
    <w:rsid w:val="00217890"/>
    <w:rsid w:val="0021790A"/>
    <w:rsid w:val="00217A28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8A5"/>
    <w:rsid w:val="00221AB2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046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58D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5EF3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843"/>
    <w:rsid w:val="00231920"/>
    <w:rsid w:val="00231A7F"/>
    <w:rsid w:val="00231C4B"/>
    <w:rsid w:val="00231EE0"/>
    <w:rsid w:val="00231F8B"/>
    <w:rsid w:val="0023200A"/>
    <w:rsid w:val="002321A2"/>
    <w:rsid w:val="002321AA"/>
    <w:rsid w:val="002321E9"/>
    <w:rsid w:val="002323BB"/>
    <w:rsid w:val="002327EF"/>
    <w:rsid w:val="00232809"/>
    <w:rsid w:val="002329C5"/>
    <w:rsid w:val="002329D1"/>
    <w:rsid w:val="00232A65"/>
    <w:rsid w:val="00232B59"/>
    <w:rsid w:val="00232D8D"/>
    <w:rsid w:val="00232F4A"/>
    <w:rsid w:val="002335BC"/>
    <w:rsid w:val="0023372B"/>
    <w:rsid w:val="002337F2"/>
    <w:rsid w:val="00233868"/>
    <w:rsid w:val="002338AE"/>
    <w:rsid w:val="002338C2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4A5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CD7"/>
    <w:rsid w:val="00240E83"/>
    <w:rsid w:val="00240FB9"/>
    <w:rsid w:val="002412E7"/>
    <w:rsid w:val="0024154A"/>
    <w:rsid w:val="002416E4"/>
    <w:rsid w:val="0024177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92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73B"/>
    <w:rsid w:val="002469A7"/>
    <w:rsid w:val="00246B60"/>
    <w:rsid w:val="00246C27"/>
    <w:rsid w:val="00246C64"/>
    <w:rsid w:val="00246C9D"/>
    <w:rsid w:val="00246DB0"/>
    <w:rsid w:val="00246F36"/>
    <w:rsid w:val="0024704D"/>
    <w:rsid w:val="002470E1"/>
    <w:rsid w:val="002470E8"/>
    <w:rsid w:val="002470F4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43D"/>
    <w:rsid w:val="0025164D"/>
    <w:rsid w:val="0025171C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E85"/>
    <w:rsid w:val="00252F7F"/>
    <w:rsid w:val="00253264"/>
    <w:rsid w:val="0025326E"/>
    <w:rsid w:val="00253401"/>
    <w:rsid w:val="00253560"/>
    <w:rsid w:val="00253674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EDD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BE1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CE"/>
    <w:rsid w:val="00260C1C"/>
    <w:rsid w:val="00260CA0"/>
    <w:rsid w:val="00260D02"/>
    <w:rsid w:val="00260D9C"/>
    <w:rsid w:val="00260F18"/>
    <w:rsid w:val="00261002"/>
    <w:rsid w:val="00261074"/>
    <w:rsid w:val="00261652"/>
    <w:rsid w:val="00261E9B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CAE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A77"/>
    <w:rsid w:val="00264D2E"/>
    <w:rsid w:val="00264E01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5CE"/>
    <w:rsid w:val="00270617"/>
    <w:rsid w:val="00270C49"/>
    <w:rsid w:val="00270D87"/>
    <w:rsid w:val="00270E9F"/>
    <w:rsid w:val="00270F60"/>
    <w:rsid w:val="0027107E"/>
    <w:rsid w:val="00271216"/>
    <w:rsid w:val="002715F4"/>
    <w:rsid w:val="002717B3"/>
    <w:rsid w:val="00271AAA"/>
    <w:rsid w:val="00271AEE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2C8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9E7"/>
    <w:rsid w:val="00276AD3"/>
    <w:rsid w:val="00276C94"/>
    <w:rsid w:val="00276EF9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714"/>
    <w:rsid w:val="0027789E"/>
    <w:rsid w:val="00277E0C"/>
    <w:rsid w:val="00277E12"/>
    <w:rsid w:val="00277F76"/>
    <w:rsid w:val="0028029D"/>
    <w:rsid w:val="00280375"/>
    <w:rsid w:val="002803F6"/>
    <w:rsid w:val="002805C4"/>
    <w:rsid w:val="0028060B"/>
    <w:rsid w:val="00280705"/>
    <w:rsid w:val="002807E8"/>
    <w:rsid w:val="00280A3E"/>
    <w:rsid w:val="00280B2C"/>
    <w:rsid w:val="00280FD5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AA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995"/>
    <w:rsid w:val="00285AF5"/>
    <w:rsid w:val="00285AF9"/>
    <w:rsid w:val="00285FE6"/>
    <w:rsid w:val="002865F4"/>
    <w:rsid w:val="00286617"/>
    <w:rsid w:val="00286671"/>
    <w:rsid w:val="002867D7"/>
    <w:rsid w:val="00286A6E"/>
    <w:rsid w:val="00286A8B"/>
    <w:rsid w:val="00286EAF"/>
    <w:rsid w:val="002870A6"/>
    <w:rsid w:val="00287416"/>
    <w:rsid w:val="0028799B"/>
    <w:rsid w:val="00287BD2"/>
    <w:rsid w:val="00287C63"/>
    <w:rsid w:val="00287FD5"/>
    <w:rsid w:val="00290050"/>
    <w:rsid w:val="002900A6"/>
    <w:rsid w:val="002900E7"/>
    <w:rsid w:val="0029022B"/>
    <w:rsid w:val="0029047A"/>
    <w:rsid w:val="002904B9"/>
    <w:rsid w:val="00290577"/>
    <w:rsid w:val="002907CC"/>
    <w:rsid w:val="00290D1B"/>
    <w:rsid w:val="00290E79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43A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A4D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35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001"/>
    <w:rsid w:val="002975B1"/>
    <w:rsid w:val="0029777E"/>
    <w:rsid w:val="00297B2C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C43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745"/>
    <w:rsid w:val="002A495F"/>
    <w:rsid w:val="002A4B3E"/>
    <w:rsid w:val="002A4B64"/>
    <w:rsid w:val="002A4C02"/>
    <w:rsid w:val="002A4D2F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6B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32"/>
    <w:rsid w:val="002A7FAB"/>
    <w:rsid w:val="002A7FE4"/>
    <w:rsid w:val="002B03EB"/>
    <w:rsid w:val="002B0878"/>
    <w:rsid w:val="002B0A66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DE1"/>
    <w:rsid w:val="002B3EC7"/>
    <w:rsid w:val="002B3FF8"/>
    <w:rsid w:val="002B4147"/>
    <w:rsid w:val="002B41AE"/>
    <w:rsid w:val="002B41D6"/>
    <w:rsid w:val="002B428F"/>
    <w:rsid w:val="002B42FB"/>
    <w:rsid w:val="002B434E"/>
    <w:rsid w:val="002B4F5D"/>
    <w:rsid w:val="002B5026"/>
    <w:rsid w:val="002B5240"/>
    <w:rsid w:val="002B52E6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88"/>
    <w:rsid w:val="002B7F9D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8F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5BC6"/>
    <w:rsid w:val="002C60A7"/>
    <w:rsid w:val="002C6A9F"/>
    <w:rsid w:val="002C6D19"/>
    <w:rsid w:val="002C7217"/>
    <w:rsid w:val="002C7275"/>
    <w:rsid w:val="002C7387"/>
    <w:rsid w:val="002C748E"/>
    <w:rsid w:val="002C756E"/>
    <w:rsid w:val="002C7739"/>
    <w:rsid w:val="002C790A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D0"/>
    <w:rsid w:val="002D1C3F"/>
    <w:rsid w:val="002D1EEC"/>
    <w:rsid w:val="002D223A"/>
    <w:rsid w:val="002D2744"/>
    <w:rsid w:val="002D27BD"/>
    <w:rsid w:val="002D2979"/>
    <w:rsid w:val="002D2C8F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6F5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52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D1"/>
    <w:rsid w:val="002E01E2"/>
    <w:rsid w:val="002E02A1"/>
    <w:rsid w:val="002E0311"/>
    <w:rsid w:val="002E0567"/>
    <w:rsid w:val="002E07B3"/>
    <w:rsid w:val="002E088A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952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2D00"/>
    <w:rsid w:val="002E2FE8"/>
    <w:rsid w:val="002E3131"/>
    <w:rsid w:val="002E31C0"/>
    <w:rsid w:val="002E3502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4A"/>
    <w:rsid w:val="002E729E"/>
    <w:rsid w:val="002E7319"/>
    <w:rsid w:val="002E7852"/>
    <w:rsid w:val="002E78EC"/>
    <w:rsid w:val="002E7AF2"/>
    <w:rsid w:val="002E7B7D"/>
    <w:rsid w:val="002E7D2E"/>
    <w:rsid w:val="002E7D70"/>
    <w:rsid w:val="002E7FE1"/>
    <w:rsid w:val="002F0385"/>
    <w:rsid w:val="002F03D8"/>
    <w:rsid w:val="002F0971"/>
    <w:rsid w:val="002F0A22"/>
    <w:rsid w:val="002F0B8B"/>
    <w:rsid w:val="002F0C22"/>
    <w:rsid w:val="002F0CE0"/>
    <w:rsid w:val="002F0F2C"/>
    <w:rsid w:val="002F1106"/>
    <w:rsid w:val="002F11A4"/>
    <w:rsid w:val="002F133A"/>
    <w:rsid w:val="002F141F"/>
    <w:rsid w:val="002F1583"/>
    <w:rsid w:val="002F16A8"/>
    <w:rsid w:val="002F182A"/>
    <w:rsid w:val="002F1873"/>
    <w:rsid w:val="002F1907"/>
    <w:rsid w:val="002F1A0B"/>
    <w:rsid w:val="002F1C13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AE6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84"/>
    <w:rsid w:val="002F6ED3"/>
    <w:rsid w:val="002F6F5B"/>
    <w:rsid w:val="002F6FC6"/>
    <w:rsid w:val="002F7041"/>
    <w:rsid w:val="002F7216"/>
    <w:rsid w:val="002F75E3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F3A"/>
    <w:rsid w:val="0030205F"/>
    <w:rsid w:val="0030209C"/>
    <w:rsid w:val="00302130"/>
    <w:rsid w:val="003021AC"/>
    <w:rsid w:val="0030230B"/>
    <w:rsid w:val="0030285A"/>
    <w:rsid w:val="00302BAD"/>
    <w:rsid w:val="00302CD7"/>
    <w:rsid w:val="00302E76"/>
    <w:rsid w:val="00302E85"/>
    <w:rsid w:val="00302EE6"/>
    <w:rsid w:val="00303169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F9C"/>
    <w:rsid w:val="00305255"/>
    <w:rsid w:val="003055F1"/>
    <w:rsid w:val="00305B63"/>
    <w:rsid w:val="00305DEE"/>
    <w:rsid w:val="00305E84"/>
    <w:rsid w:val="00306026"/>
    <w:rsid w:val="0030636F"/>
    <w:rsid w:val="00306409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2EE"/>
    <w:rsid w:val="00310858"/>
    <w:rsid w:val="0031089B"/>
    <w:rsid w:val="003108B4"/>
    <w:rsid w:val="00310B22"/>
    <w:rsid w:val="00310B46"/>
    <w:rsid w:val="00310BAA"/>
    <w:rsid w:val="00310C8F"/>
    <w:rsid w:val="00310CC6"/>
    <w:rsid w:val="00310E5B"/>
    <w:rsid w:val="00310EF4"/>
    <w:rsid w:val="003110A2"/>
    <w:rsid w:val="0031116E"/>
    <w:rsid w:val="00311393"/>
    <w:rsid w:val="0031155B"/>
    <w:rsid w:val="0031170A"/>
    <w:rsid w:val="00311792"/>
    <w:rsid w:val="00311DC2"/>
    <w:rsid w:val="00311E56"/>
    <w:rsid w:val="00311E80"/>
    <w:rsid w:val="00311F22"/>
    <w:rsid w:val="003120BB"/>
    <w:rsid w:val="00312101"/>
    <w:rsid w:val="00312238"/>
    <w:rsid w:val="003123F1"/>
    <w:rsid w:val="00312498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AD3"/>
    <w:rsid w:val="00315D58"/>
    <w:rsid w:val="00315F44"/>
    <w:rsid w:val="003161E3"/>
    <w:rsid w:val="003166A7"/>
    <w:rsid w:val="003166CD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6C9"/>
    <w:rsid w:val="00320792"/>
    <w:rsid w:val="0032083B"/>
    <w:rsid w:val="0032098D"/>
    <w:rsid w:val="003209F0"/>
    <w:rsid w:val="00320C8D"/>
    <w:rsid w:val="00320E64"/>
    <w:rsid w:val="00321415"/>
    <w:rsid w:val="00321578"/>
    <w:rsid w:val="00321924"/>
    <w:rsid w:val="00321D0C"/>
    <w:rsid w:val="00321D5C"/>
    <w:rsid w:val="003220A7"/>
    <w:rsid w:val="003225FC"/>
    <w:rsid w:val="00322774"/>
    <w:rsid w:val="0032287A"/>
    <w:rsid w:val="003228CC"/>
    <w:rsid w:val="003228D5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1BA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0D"/>
    <w:rsid w:val="00327557"/>
    <w:rsid w:val="003275CF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BED"/>
    <w:rsid w:val="00331D10"/>
    <w:rsid w:val="00331FED"/>
    <w:rsid w:val="0033203B"/>
    <w:rsid w:val="0033276F"/>
    <w:rsid w:val="003327F3"/>
    <w:rsid w:val="00332962"/>
    <w:rsid w:val="00332D2E"/>
    <w:rsid w:val="00332D4C"/>
    <w:rsid w:val="003330F5"/>
    <w:rsid w:val="00333399"/>
    <w:rsid w:val="00333482"/>
    <w:rsid w:val="0033375E"/>
    <w:rsid w:val="003339A2"/>
    <w:rsid w:val="00333AC4"/>
    <w:rsid w:val="00333BFF"/>
    <w:rsid w:val="00333CEF"/>
    <w:rsid w:val="00333E34"/>
    <w:rsid w:val="00333FC8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4E3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AA7"/>
    <w:rsid w:val="00336D07"/>
    <w:rsid w:val="00336D2D"/>
    <w:rsid w:val="00337129"/>
    <w:rsid w:val="003373F4"/>
    <w:rsid w:val="0033781D"/>
    <w:rsid w:val="003378CB"/>
    <w:rsid w:val="00337A7E"/>
    <w:rsid w:val="00337D25"/>
    <w:rsid w:val="00340073"/>
    <w:rsid w:val="00340176"/>
    <w:rsid w:val="00340217"/>
    <w:rsid w:val="00340273"/>
    <w:rsid w:val="00340488"/>
    <w:rsid w:val="003404DA"/>
    <w:rsid w:val="003405C6"/>
    <w:rsid w:val="003405EF"/>
    <w:rsid w:val="003407C2"/>
    <w:rsid w:val="00340829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AAD"/>
    <w:rsid w:val="00342ADF"/>
    <w:rsid w:val="00342B45"/>
    <w:rsid w:val="00342C77"/>
    <w:rsid w:val="00342EC4"/>
    <w:rsid w:val="003430CC"/>
    <w:rsid w:val="0034330E"/>
    <w:rsid w:val="00343324"/>
    <w:rsid w:val="003435CE"/>
    <w:rsid w:val="003435E9"/>
    <w:rsid w:val="00344163"/>
    <w:rsid w:val="00344210"/>
    <w:rsid w:val="00344338"/>
    <w:rsid w:val="00344607"/>
    <w:rsid w:val="00344681"/>
    <w:rsid w:val="0034469D"/>
    <w:rsid w:val="00344BA3"/>
    <w:rsid w:val="00344E37"/>
    <w:rsid w:val="0034504C"/>
    <w:rsid w:val="00345232"/>
    <w:rsid w:val="00345374"/>
    <w:rsid w:val="003453EC"/>
    <w:rsid w:val="00345412"/>
    <w:rsid w:val="0034561D"/>
    <w:rsid w:val="0034571E"/>
    <w:rsid w:val="0034576D"/>
    <w:rsid w:val="00345D2B"/>
    <w:rsid w:val="00345DA7"/>
    <w:rsid w:val="00345DEB"/>
    <w:rsid w:val="00345E0B"/>
    <w:rsid w:val="00345ED2"/>
    <w:rsid w:val="00345FDC"/>
    <w:rsid w:val="00346051"/>
    <w:rsid w:val="0034619A"/>
    <w:rsid w:val="003462B9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7"/>
    <w:rsid w:val="003503BC"/>
    <w:rsid w:val="00350817"/>
    <w:rsid w:val="003508A2"/>
    <w:rsid w:val="00350981"/>
    <w:rsid w:val="00350D98"/>
    <w:rsid w:val="00350F69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EEA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1CB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1BB"/>
    <w:rsid w:val="00355252"/>
    <w:rsid w:val="00355296"/>
    <w:rsid w:val="00355505"/>
    <w:rsid w:val="0035555F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9E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806"/>
    <w:rsid w:val="00360B28"/>
    <w:rsid w:val="00360CFD"/>
    <w:rsid w:val="003610A2"/>
    <w:rsid w:val="003612F9"/>
    <w:rsid w:val="00361401"/>
    <w:rsid w:val="0036147B"/>
    <w:rsid w:val="003614E0"/>
    <w:rsid w:val="00361530"/>
    <w:rsid w:val="0036157A"/>
    <w:rsid w:val="00361694"/>
    <w:rsid w:val="00361737"/>
    <w:rsid w:val="003617C6"/>
    <w:rsid w:val="00361892"/>
    <w:rsid w:val="00361B11"/>
    <w:rsid w:val="00361BA2"/>
    <w:rsid w:val="00361F5E"/>
    <w:rsid w:val="00362063"/>
    <w:rsid w:val="003621D0"/>
    <w:rsid w:val="00362201"/>
    <w:rsid w:val="00362289"/>
    <w:rsid w:val="003622DF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2F33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9DC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1A9"/>
    <w:rsid w:val="00371225"/>
    <w:rsid w:val="00371360"/>
    <w:rsid w:val="00371641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D42"/>
    <w:rsid w:val="00372EFD"/>
    <w:rsid w:val="003731BB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CBB"/>
    <w:rsid w:val="00373ED9"/>
    <w:rsid w:val="00373FD7"/>
    <w:rsid w:val="00374056"/>
    <w:rsid w:val="003743F7"/>
    <w:rsid w:val="0037448C"/>
    <w:rsid w:val="003744FD"/>
    <w:rsid w:val="0037460B"/>
    <w:rsid w:val="003747C4"/>
    <w:rsid w:val="00374C40"/>
    <w:rsid w:val="00374CAF"/>
    <w:rsid w:val="00374E09"/>
    <w:rsid w:val="003752ED"/>
    <w:rsid w:val="0037559B"/>
    <w:rsid w:val="0037576A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A74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1E"/>
    <w:rsid w:val="00381130"/>
    <w:rsid w:val="003811CF"/>
    <w:rsid w:val="0038139A"/>
    <w:rsid w:val="003814FA"/>
    <w:rsid w:val="00382136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8A3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5DAD"/>
    <w:rsid w:val="00385F95"/>
    <w:rsid w:val="00385F98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273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A4F"/>
    <w:rsid w:val="00390C46"/>
    <w:rsid w:val="00390FD4"/>
    <w:rsid w:val="0039106B"/>
    <w:rsid w:val="003913A6"/>
    <w:rsid w:val="00391515"/>
    <w:rsid w:val="003915B4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383"/>
    <w:rsid w:val="0039355A"/>
    <w:rsid w:val="0039387A"/>
    <w:rsid w:val="00393911"/>
    <w:rsid w:val="00394291"/>
    <w:rsid w:val="0039456C"/>
    <w:rsid w:val="0039471B"/>
    <w:rsid w:val="0039477F"/>
    <w:rsid w:val="003949F6"/>
    <w:rsid w:val="00394AF9"/>
    <w:rsid w:val="00394C1B"/>
    <w:rsid w:val="00394C4C"/>
    <w:rsid w:val="00394DCF"/>
    <w:rsid w:val="0039558C"/>
    <w:rsid w:val="003955B1"/>
    <w:rsid w:val="00395D09"/>
    <w:rsid w:val="00395E0C"/>
    <w:rsid w:val="00395F0F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97D57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66"/>
    <w:rsid w:val="003A1648"/>
    <w:rsid w:val="003A1700"/>
    <w:rsid w:val="003A17BA"/>
    <w:rsid w:val="003A1DAF"/>
    <w:rsid w:val="003A1FE0"/>
    <w:rsid w:val="003A2095"/>
    <w:rsid w:val="003A20B0"/>
    <w:rsid w:val="003A22FF"/>
    <w:rsid w:val="003A24E7"/>
    <w:rsid w:val="003A2785"/>
    <w:rsid w:val="003A2800"/>
    <w:rsid w:val="003A2A67"/>
    <w:rsid w:val="003A2E84"/>
    <w:rsid w:val="003A3354"/>
    <w:rsid w:val="003A3567"/>
    <w:rsid w:val="003A3575"/>
    <w:rsid w:val="003A38B4"/>
    <w:rsid w:val="003A3924"/>
    <w:rsid w:val="003A3B2C"/>
    <w:rsid w:val="003A3C1F"/>
    <w:rsid w:val="003A3EA3"/>
    <w:rsid w:val="003A404C"/>
    <w:rsid w:val="003A40E3"/>
    <w:rsid w:val="003A412D"/>
    <w:rsid w:val="003A42F1"/>
    <w:rsid w:val="003A4876"/>
    <w:rsid w:val="003A49D9"/>
    <w:rsid w:val="003A4BE9"/>
    <w:rsid w:val="003A4C7C"/>
    <w:rsid w:val="003A4D2A"/>
    <w:rsid w:val="003A4E46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0CB4"/>
    <w:rsid w:val="003B0CE8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E96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8B1"/>
    <w:rsid w:val="003B392D"/>
    <w:rsid w:val="003B3BE7"/>
    <w:rsid w:val="003B3CBE"/>
    <w:rsid w:val="003B3DD5"/>
    <w:rsid w:val="003B3EFB"/>
    <w:rsid w:val="003B3FDB"/>
    <w:rsid w:val="003B46E3"/>
    <w:rsid w:val="003B4AD8"/>
    <w:rsid w:val="003B4FF0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AA4"/>
    <w:rsid w:val="003B6B27"/>
    <w:rsid w:val="003B6DDD"/>
    <w:rsid w:val="003B6E9B"/>
    <w:rsid w:val="003B6FE6"/>
    <w:rsid w:val="003B70C3"/>
    <w:rsid w:val="003B751A"/>
    <w:rsid w:val="003B7604"/>
    <w:rsid w:val="003B77BB"/>
    <w:rsid w:val="003B783C"/>
    <w:rsid w:val="003B78FE"/>
    <w:rsid w:val="003B7C45"/>
    <w:rsid w:val="003B7CFD"/>
    <w:rsid w:val="003B7DB4"/>
    <w:rsid w:val="003C0010"/>
    <w:rsid w:val="003C003B"/>
    <w:rsid w:val="003C009F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295"/>
    <w:rsid w:val="003C5687"/>
    <w:rsid w:val="003C59C8"/>
    <w:rsid w:val="003C5EE7"/>
    <w:rsid w:val="003C5F0F"/>
    <w:rsid w:val="003C617E"/>
    <w:rsid w:val="003C61D8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A32"/>
    <w:rsid w:val="003C7D21"/>
    <w:rsid w:val="003C7FBB"/>
    <w:rsid w:val="003D086D"/>
    <w:rsid w:val="003D08E1"/>
    <w:rsid w:val="003D0AF2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71B"/>
    <w:rsid w:val="003D2B3C"/>
    <w:rsid w:val="003D2D83"/>
    <w:rsid w:val="003D2E23"/>
    <w:rsid w:val="003D2F72"/>
    <w:rsid w:val="003D315B"/>
    <w:rsid w:val="003D31D9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D8"/>
    <w:rsid w:val="003D478F"/>
    <w:rsid w:val="003D49F3"/>
    <w:rsid w:val="003D4C0D"/>
    <w:rsid w:val="003D4C31"/>
    <w:rsid w:val="003D4D5D"/>
    <w:rsid w:val="003D4FA8"/>
    <w:rsid w:val="003D5127"/>
    <w:rsid w:val="003D525F"/>
    <w:rsid w:val="003D52D8"/>
    <w:rsid w:val="003D5362"/>
    <w:rsid w:val="003D5472"/>
    <w:rsid w:val="003D572D"/>
    <w:rsid w:val="003D586C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92B"/>
    <w:rsid w:val="003D6BA4"/>
    <w:rsid w:val="003D6CD0"/>
    <w:rsid w:val="003D6D92"/>
    <w:rsid w:val="003D6FDF"/>
    <w:rsid w:val="003D78FA"/>
    <w:rsid w:val="003D79C5"/>
    <w:rsid w:val="003D7A84"/>
    <w:rsid w:val="003D7AD2"/>
    <w:rsid w:val="003D7ADD"/>
    <w:rsid w:val="003D7EC1"/>
    <w:rsid w:val="003E00F9"/>
    <w:rsid w:val="003E03DA"/>
    <w:rsid w:val="003E0495"/>
    <w:rsid w:val="003E0671"/>
    <w:rsid w:val="003E0BCC"/>
    <w:rsid w:val="003E0FB3"/>
    <w:rsid w:val="003E0FB8"/>
    <w:rsid w:val="003E10D2"/>
    <w:rsid w:val="003E12A9"/>
    <w:rsid w:val="003E1441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685"/>
    <w:rsid w:val="003E3873"/>
    <w:rsid w:val="003E387E"/>
    <w:rsid w:val="003E38EC"/>
    <w:rsid w:val="003E3904"/>
    <w:rsid w:val="003E3C2D"/>
    <w:rsid w:val="003E4289"/>
    <w:rsid w:val="003E4295"/>
    <w:rsid w:val="003E43C4"/>
    <w:rsid w:val="003E44C3"/>
    <w:rsid w:val="003E45EC"/>
    <w:rsid w:val="003E481E"/>
    <w:rsid w:val="003E4B10"/>
    <w:rsid w:val="003E4F42"/>
    <w:rsid w:val="003E552A"/>
    <w:rsid w:val="003E57D5"/>
    <w:rsid w:val="003E580D"/>
    <w:rsid w:val="003E587F"/>
    <w:rsid w:val="003E58AA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B35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F0524"/>
    <w:rsid w:val="003F0526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A99"/>
    <w:rsid w:val="003F2BF1"/>
    <w:rsid w:val="003F2C94"/>
    <w:rsid w:val="003F2DC4"/>
    <w:rsid w:val="003F2FB2"/>
    <w:rsid w:val="003F3028"/>
    <w:rsid w:val="003F313C"/>
    <w:rsid w:val="003F31F5"/>
    <w:rsid w:val="003F3325"/>
    <w:rsid w:val="003F34B6"/>
    <w:rsid w:val="003F36C1"/>
    <w:rsid w:val="003F389B"/>
    <w:rsid w:val="003F3C3F"/>
    <w:rsid w:val="003F3D03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B35"/>
    <w:rsid w:val="003F5EA5"/>
    <w:rsid w:val="003F61FA"/>
    <w:rsid w:val="003F62FF"/>
    <w:rsid w:val="003F6698"/>
    <w:rsid w:val="003F691F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E2F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06"/>
    <w:rsid w:val="0040306B"/>
    <w:rsid w:val="004035AE"/>
    <w:rsid w:val="004036B3"/>
    <w:rsid w:val="00403717"/>
    <w:rsid w:val="004037F8"/>
    <w:rsid w:val="00403A18"/>
    <w:rsid w:val="00403A57"/>
    <w:rsid w:val="00403A67"/>
    <w:rsid w:val="00403D66"/>
    <w:rsid w:val="00403D9F"/>
    <w:rsid w:val="00403ECE"/>
    <w:rsid w:val="00403FA2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37"/>
    <w:rsid w:val="004059FF"/>
    <w:rsid w:val="00405A25"/>
    <w:rsid w:val="00405A37"/>
    <w:rsid w:val="00405C7A"/>
    <w:rsid w:val="00405F13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D8D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2FC7"/>
    <w:rsid w:val="004130EB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0A0"/>
    <w:rsid w:val="004152FF"/>
    <w:rsid w:val="0041541C"/>
    <w:rsid w:val="0041550C"/>
    <w:rsid w:val="004156EF"/>
    <w:rsid w:val="0041578C"/>
    <w:rsid w:val="00415A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659"/>
    <w:rsid w:val="0041765F"/>
    <w:rsid w:val="00417698"/>
    <w:rsid w:val="00417960"/>
    <w:rsid w:val="00417AF8"/>
    <w:rsid w:val="00417B69"/>
    <w:rsid w:val="00417B7B"/>
    <w:rsid w:val="00417DB3"/>
    <w:rsid w:val="00417F29"/>
    <w:rsid w:val="004200EC"/>
    <w:rsid w:val="00420121"/>
    <w:rsid w:val="00420591"/>
    <w:rsid w:val="0042064A"/>
    <w:rsid w:val="0042070F"/>
    <w:rsid w:val="00420763"/>
    <w:rsid w:val="00420884"/>
    <w:rsid w:val="004208FB"/>
    <w:rsid w:val="0042095D"/>
    <w:rsid w:val="00420EDC"/>
    <w:rsid w:val="004210F2"/>
    <w:rsid w:val="004211ED"/>
    <w:rsid w:val="00421230"/>
    <w:rsid w:val="00421243"/>
    <w:rsid w:val="00421340"/>
    <w:rsid w:val="0042148C"/>
    <w:rsid w:val="004214E6"/>
    <w:rsid w:val="00421508"/>
    <w:rsid w:val="00421814"/>
    <w:rsid w:val="00421BC5"/>
    <w:rsid w:val="00421D7F"/>
    <w:rsid w:val="00421E82"/>
    <w:rsid w:val="004221FD"/>
    <w:rsid w:val="00422253"/>
    <w:rsid w:val="0042290E"/>
    <w:rsid w:val="00422AAB"/>
    <w:rsid w:val="00422D93"/>
    <w:rsid w:val="00422E9E"/>
    <w:rsid w:val="004230AE"/>
    <w:rsid w:val="00423AC3"/>
    <w:rsid w:val="00424154"/>
    <w:rsid w:val="00424279"/>
    <w:rsid w:val="0042436C"/>
    <w:rsid w:val="004243A9"/>
    <w:rsid w:val="0042444C"/>
    <w:rsid w:val="00424517"/>
    <w:rsid w:val="0042468B"/>
    <w:rsid w:val="00424793"/>
    <w:rsid w:val="0042491D"/>
    <w:rsid w:val="004249E7"/>
    <w:rsid w:val="00424A7B"/>
    <w:rsid w:val="00424C67"/>
    <w:rsid w:val="00424FCC"/>
    <w:rsid w:val="0042534C"/>
    <w:rsid w:val="0042587C"/>
    <w:rsid w:val="00425A7C"/>
    <w:rsid w:val="00425D0A"/>
    <w:rsid w:val="004261B9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09"/>
    <w:rsid w:val="00427FCC"/>
    <w:rsid w:val="00430133"/>
    <w:rsid w:val="004301E6"/>
    <w:rsid w:val="00430704"/>
    <w:rsid w:val="0043076F"/>
    <w:rsid w:val="00430927"/>
    <w:rsid w:val="00430CD6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DA9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3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BF1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4AD"/>
    <w:rsid w:val="004367CB"/>
    <w:rsid w:val="0043686B"/>
    <w:rsid w:val="00436BA2"/>
    <w:rsid w:val="00436D54"/>
    <w:rsid w:val="00436E1F"/>
    <w:rsid w:val="00436F3F"/>
    <w:rsid w:val="00436F51"/>
    <w:rsid w:val="004370CC"/>
    <w:rsid w:val="0043728C"/>
    <w:rsid w:val="0043740F"/>
    <w:rsid w:val="004374F2"/>
    <w:rsid w:val="0043772F"/>
    <w:rsid w:val="00437BA7"/>
    <w:rsid w:val="00437C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41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2E59"/>
    <w:rsid w:val="00443030"/>
    <w:rsid w:val="0044312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E17"/>
    <w:rsid w:val="0044411B"/>
    <w:rsid w:val="00444262"/>
    <w:rsid w:val="004445E1"/>
    <w:rsid w:val="00444619"/>
    <w:rsid w:val="0044461B"/>
    <w:rsid w:val="004448EA"/>
    <w:rsid w:val="00444991"/>
    <w:rsid w:val="00444A7C"/>
    <w:rsid w:val="00444A84"/>
    <w:rsid w:val="00444AA2"/>
    <w:rsid w:val="00444FCD"/>
    <w:rsid w:val="00445082"/>
    <w:rsid w:val="00445196"/>
    <w:rsid w:val="00445271"/>
    <w:rsid w:val="0044534A"/>
    <w:rsid w:val="0044554D"/>
    <w:rsid w:val="004456A0"/>
    <w:rsid w:val="00445A9C"/>
    <w:rsid w:val="00445B45"/>
    <w:rsid w:val="00445C45"/>
    <w:rsid w:val="00445CE5"/>
    <w:rsid w:val="00445D10"/>
    <w:rsid w:val="00445E76"/>
    <w:rsid w:val="00446155"/>
    <w:rsid w:val="00446229"/>
    <w:rsid w:val="00446250"/>
    <w:rsid w:val="004464BE"/>
    <w:rsid w:val="00446639"/>
    <w:rsid w:val="0044665B"/>
    <w:rsid w:val="004467D2"/>
    <w:rsid w:val="00446AB0"/>
    <w:rsid w:val="00447212"/>
    <w:rsid w:val="0044723A"/>
    <w:rsid w:val="004473D6"/>
    <w:rsid w:val="004474F9"/>
    <w:rsid w:val="00447BB8"/>
    <w:rsid w:val="00447BE7"/>
    <w:rsid w:val="00447D24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571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6FD9"/>
    <w:rsid w:val="004570BD"/>
    <w:rsid w:val="0045716D"/>
    <w:rsid w:val="0045717A"/>
    <w:rsid w:val="00457251"/>
    <w:rsid w:val="004573DB"/>
    <w:rsid w:val="00457456"/>
    <w:rsid w:val="00457581"/>
    <w:rsid w:val="004577AC"/>
    <w:rsid w:val="004577FF"/>
    <w:rsid w:val="00457AC4"/>
    <w:rsid w:val="00457BCF"/>
    <w:rsid w:val="00457D06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B37"/>
    <w:rsid w:val="00461CD0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CB4"/>
    <w:rsid w:val="00462FA9"/>
    <w:rsid w:val="004631ED"/>
    <w:rsid w:val="0046326D"/>
    <w:rsid w:val="0046377C"/>
    <w:rsid w:val="004638A5"/>
    <w:rsid w:val="004638AA"/>
    <w:rsid w:val="0046397B"/>
    <w:rsid w:val="00463A57"/>
    <w:rsid w:val="00464014"/>
    <w:rsid w:val="004643EC"/>
    <w:rsid w:val="0046442F"/>
    <w:rsid w:val="00464444"/>
    <w:rsid w:val="0046457F"/>
    <w:rsid w:val="00464751"/>
    <w:rsid w:val="004647C4"/>
    <w:rsid w:val="00464CBA"/>
    <w:rsid w:val="00464D4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05"/>
    <w:rsid w:val="004661CA"/>
    <w:rsid w:val="004661DB"/>
    <w:rsid w:val="004664B3"/>
    <w:rsid w:val="00466578"/>
    <w:rsid w:val="004668AA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3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6"/>
    <w:rsid w:val="00476DFC"/>
    <w:rsid w:val="00477232"/>
    <w:rsid w:val="004772EE"/>
    <w:rsid w:val="00477439"/>
    <w:rsid w:val="004775D8"/>
    <w:rsid w:val="0047777E"/>
    <w:rsid w:val="004779E6"/>
    <w:rsid w:val="00477B4A"/>
    <w:rsid w:val="00477CF6"/>
    <w:rsid w:val="00477E72"/>
    <w:rsid w:val="00480014"/>
    <w:rsid w:val="00480171"/>
    <w:rsid w:val="004803B1"/>
    <w:rsid w:val="0048057C"/>
    <w:rsid w:val="00480699"/>
    <w:rsid w:val="004808FB"/>
    <w:rsid w:val="00480B5B"/>
    <w:rsid w:val="00480D13"/>
    <w:rsid w:val="00480DC5"/>
    <w:rsid w:val="00480F35"/>
    <w:rsid w:val="00480F88"/>
    <w:rsid w:val="00481030"/>
    <w:rsid w:val="0048106D"/>
    <w:rsid w:val="0048140E"/>
    <w:rsid w:val="004816EB"/>
    <w:rsid w:val="00481826"/>
    <w:rsid w:val="00481BE3"/>
    <w:rsid w:val="00481E2E"/>
    <w:rsid w:val="00481F41"/>
    <w:rsid w:val="0048203B"/>
    <w:rsid w:val="00482393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83B"/>
    <w:rsid w:val="00483C92"/>
    <w:rsid w:val="00483CAD"/>
    <w:rsid w:val="00483D97"/>
    <w:rsid w:val="004841B1"/>
    <w:rsid w:val="00484276"/>
    <w:rsid w:val="004847B0"/>
    <w:rsid w:val="00484883"/>
    <w:rsid w:val="00484C94"/>
    <w:rsid w:val="00484CF4"/>
    <w:rsid w:val="00484DA3"/>
    <w:rsid w:val="004850EE"/>
    <w:rsid w:val="00485314"/>
    <w:rsid w:val="00485432"/>
    <w:rsid w:val="00485AA2"/>
    <w:rsid w:val="00485E9C"/>
    <w:rsid w:val="00485ED4"/>
    <w:rsid w:val="00485F7F"/>
    <w:rsid w:val="004862C4"/>
    <w:rsid w:val="004863AA"/>
    <w:rsid w:val="00486415"/>
    <w:rsid w:val="0048659D"/>
    <w:rsid w:val="00486725"/>
    <w:rsid w:val="00486847"/>
    <w:rsid w:val="00486ABD"/>
    <w:rsid w:val="00486B1A"/>
    <w:rsid w:val="00486B81"/>
    <w:rsid w:val="00486BAC"/>
    <w:rsid w:val="00486E19"/>
    <w:rsid w:val="004871E9"/>
    <w:rsid w:val="004873C5"/>
    <w:rsid w:val="00487699"/>
    <w:rsid w:val="004878AA"/>
    <w:rsid w:val="00487A07"/>
    <w:rsid w:val="00487A60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976"/>
    <w:rsid w:val="00490A6E"/>
    <w:rsid w:val="00490CE3"/>
    <w:rsid w:val="00490D71"/>
    <w:rsid w:val="00490E70"/>
    <w:rsid w:val="00490EF6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CE8"/>
    <w:rsid w:val="00493EEC"/>
    <w:rsid w:val="00493FE9"/>
    <w:rsid w:val="0049427C"/>
    <w:rsid w:val="00494348"/>
    <w:rsid w:val="00494A37"/>
    <w:rsid w:val="00494C43"/>
    <w:rsid w:val="00494CBB"/>
    <w:rsid w:val="004952F4"/>
    <w:rsid w:val="00495663"/>
    <w:rsid w:val="00495765"/>
    <w:rsid w:val="00495B54"/>
    <w:rsid w:val="00495B9F"/>
    <w:rsid w:val="0049602D"/>
    <w:rsid w:val="004961E9"/>
    <w:rsid w:val="004962AD"/>
    <w:rsid w:val="004962FE"/>
    <w:rsid w:val="004967E5"/>
    <w:rsid w:val="0049688E"/>
    <w:rsid w:val="00496925"/>
    <w:rsid w:val="0049694E"/>
    <w:rsid w:val="00496B61"/>
    <w:rsid w:val="00497162"/>
    <w:rsid w:val="0049732C"/>
    <w:rsid w:val="004973AE"/>
    <w:rsid w:val="004975CC"/>
    <w:rsid w:val="004977D2"/>
    <w:rsid w:val="004978A8"/>
    <w:rsid w:val="00497E1B"/>
    <w:rsid w:val="00497E7B"/>
    <w:rsid w:val="004A001D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071"/>
    <w:rsid w:val="004A110E"/>
    <w:rsid w:val="004A140B"/>
    <w:rsid w:val="004A1446"/>
    <w:rsid w:val="004A18D8"/>
    <w:rsid w:val="004A195A"/>
    <w:rsid w:val="004A1A83"/>
    <w:rsid w:val="004A1D46"/>
    <w:rsid w:val="004A1D57"/>
    <w:rsid w:val="004A1E39"/>
    <w:rsid w:val="004A2022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9E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A8F"/>
    <w:rsid w:val="004B0B42"/>
    <w:rsid w:val="004B0CFB"/>
    <w:rsid w:val="004B1A85"/>
    <w:rsid w:val="004B1A95"/>
    <w:rsid w:val="004B1BB0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BC6"/>
    <w:rsid w:val="004B4C8D"/>
    <w:rsid w:val="004B5280"/>
    <w:rsid w:val="004B5317"/>
    <w:rsid w:val="004B5409"/>
    <w:rsid w:val="004B5840"/>
    <w:rsid w:val="004B5869"/>
    <w:rsid w:val="004B594F"/>
    <w:rsid w:val="004B5A6E"/>
    <w:rsid w:val="004B5B8D"/>
    <w:rsid w:val="004B5C1C"/>
    <w:rsid w:val="004B5D4C"/>
    <w:rsid w:val="004B5DE3"/>
    <w:rsid w:val="004B5EF7"/>
    <w:rsid w:val="004B613A"/>
    <w:rsid w:val="004B66D7"/>
    <w:rsid w:val="004B67A3"/>
    <w:rsid w:val="004B68F9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CA7"/>
    <w:rsid w:val="004B7D00"/>
    <w:rsid w:val="004B7F7B"/>
    <w:rsid w:val="004C0079"/>
    <w:rsid w:val="004C00BB"/>
    <w:rsid w:val="004C0404"/>
    <w:rsid w:val="004C067E"/>
    <w:rsid w:val="004C0709"/>
    <w:rsid w:val="004C08CA"/>
    <w:rsid w:val="004C0932"/>
    <w:rsid w:val="004C0ADE"/>
    <w:rsid w:val="004C0BCC"/>
    <w:rsid w:val="004C0C97"/>
    <w:rsid w:val="004C0CA6"/>
    <w:rsid w:val="004C0E25"/>
    <w:rsid w:val="004C126C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80"/>
    <w:rsid w:val="004C44DC"/>
    <w:rsid w:val="004C455E"/>
    <w:rsid w:val="004C4660"/>
    <w:rsid w:val="004C472B"/>
    <w:rsid w:val="004C48A2"/>
    <w:rsid w:val="004C4AD8"/>
    <w:rsid w:val="004C4B6E"/>
    <w:rsid w:val="004C4C07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4D8"/>
    <w:rsid w:val="004C6642"/>
    <w:rsid w:val="004C6A4E"/>
    <w:rsid w:val="004C6A57"/>
    <w:rsid w:val="004C6A74"/>
    <w:rsid w:val="004C6B47"/>
    <w:rsid w:val="004C6ECF"/>
    <w:rsid w:val="004C7020"/>
    <w:rsid w:val="004C739A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21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5B8"/>
    <w:rsid w:val="004D2606"/>
    <w:rsid w:val="004D26C5"/>
    <w:rsid w:val="004D273E"/>
    <w:rsid w:val="004D28AB"/>
    <w:rsid w:val="004D29FE"/>
    <w:rsid w:val="004D2B62"/>
    <w:rsid w:val="004D2D3C"/>
    <w:rsid w:val="004D2F54"/>
    <w:rsid w:val="004D2FA6"/>
    <w:rsid w:val="004D303B"/>
    <w:rsid w:val="004D3042"/>
    <w:rsid w:val="004D3312"/>
    <w:rsid w:val="004D3759"/>
    <w:rsid w:val="004D37B2"/>
    <w:rsid w:val="004D3953"/>
    <w:rsid w:val="004D3FA0"/>
    <w:rsid w:val="004D45DF"/>
    <w:rsid w:val="004D478A"/>
    <w:rsid w:val="004D4C0F"/>
    <w:rsid w:val="004D5277"/>
    <w:rsid w:val="004D5B0F"/>
    <w:rsid w:val="004D5BEE"/>
    <w:rsid w:val="004D5C30"/>
    <w:rsid w:val="004D608E"/>
    <w:rsid w:val="004D6090"/>
    <w:rsid w:val="004D62A6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4E1"/>
    <w:rsid w:val="004E085B"/>
    <w:rsid w:val="004E095C"/>
    <w:rsid w:val="004E0BCD"/>
    <w:rsid w:val="004E0C72"/>
    <w:rsid w:val="004E0CBC"/>
    <w:rsid w:val="004E0F26"/>
    <w:rsid w:val="004E115D"/>
    <w:rsid w:val="004E1186"/>
    <w:rsid w:val="004E11E3"/>
    <w:rsid w:val="004E1521"/>
    <w:rsid w:val="004E1D4A"/>
    <w:rsid w:val="004E2078"/>
    <w:rsid w:val="004E20BA"/>
    <w:rsid w:val="004E2159"/>
    <w:rsid w:val="004E2254"/>
    <w:rsid w:val="004E22AD"/>
    <w:rsid w:val="004E24A9"/>
    <w:rsid w:val="004E26D4"/>
    <w:rsid w:val="004E27A4"/>
    <w:rsid w:val="004E288B"/>
    <w:rsid w:val="004E2917"/>
    <w:rsid w:val="004E2B41"/>
    <w:rsid w:val="004E2BBC"/>
    <w:rsid w:val="004E2C12"/>
    <w:rsid w:val="004E2C96"/>
    <w:rsid w:val="004E2E23"/>
    <w:rsid w:val="004E2E95"/>
    <w:rsid w:val="004E2FA7"/>
    <w:rsid w:val="004E30CB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6EC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030"/>
    <w:rsid w:val="004F11F7"/>
    <w:rsid w:val="004F12E2"/>
    <w:rsid w:val="004F13CE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026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5D9B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D69"/>
    <w:rsid w:val="00503F43"/>
    <w:rsid w:val="0050417C"/>
    <w:rsid w:val="005046AB"/>
    <w:rsid w:val="005046E1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C22"/>
    <w:rsid w:val="00505C47"/>
    <w:rsid w:val="00505DBC"/>
    <w:rsid w:val="00505F51"/>
    <w:rsid w:val="00506248"/>
    <w:rsid w:val="0050643C"/>
    <w:rsid w:val="00506504"/>
    <w:rsid w:val="005067AF"/>
    <w:rsid w:val="00506A5E"/>
    <w:rsid w:val="00506CE5"/>
    <w:rsid w:val="00506D70"/>
    <w:rsid w:val="00506F6F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636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02C"/>
    <w:rsid w:val="005131E9"/>
    <w:rsid w:val="0051351A"/>
    <w:rsid w:val="00513618"/>
    <w:rsid w:val="00513669"/>
    <w:rsid w:val="005136A7"/>
    <w:rsid w:val="005137CE"/>
    <w:rsid w:val="005138AD"/>
    <w:rsid w:val="00513ACC"/>
    <w:rsid w:val="00513BB1"/>
    <w:rsid w:val="00513D2F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684"/>
    <w:rsid w:val="005157AC"/>
    <w:rsid w:val="00515A60"/>
    <w:rsid w:val="00515A9C"/>
    <w:rsid w:val="00515AF7"/>
    <w:rsid w:val="00515DE2"/>
    <w:rsid w:val="0051620C"/>
    <w:rsid w:val="005162B2"/>
    <w:rsid w:val="00516B59"/>
    <w:rsid w:val="00516DAB"/>
    <w:rsid w:val="00516EF2"/>
    <w:rsid w:val="00516F23"/>
    <w:rsid w:val="005170FF"/>
    <w:rsid w:val="00517106"/>
    <w:rsid w:val="005171A5"/>
    <w:rsid w:val="005173F5"/>
    <w:rsid w:val="00517632"/>
    <w:rsid w:val="005177EC"/>
    <w:rsid w:val="00517A12"/>
    <w:rsid w:val="00517B6F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51"/>
    <w:rsid w:val="00522BB3"/>
    <w:rsid w:val="00522BD1"/>
    <w:rsid w:val="00522DB3"/>
    <w:rsid w:val="00522EF0"/>
    <w:rsid w:val="00522F35"/>
    <w:rsid w:val="00522FB2"/>
    <w:rsid w:val="005230C4"/>
    <w:rsid w:val="00523228"/>
    <w:rsid w:val="005233D4"/>
    <w:rsid w:val="00523406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023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0C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743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6F6"/>
    <w:rsid w:val="00544940"/>
    <w:rsid w:val="00544A56"/>
    <w:rsid w:val="00544B13"/>
    <w:rsid w:val="00544DC1"/>
    <w:rsid w:val="00544F9B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26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0D77"/>
    <w:rsid w:val="0055130D"/>
    <w:rsid w:val="00551353"/>
    <w:rsid w:val="005514ED"/>
    <w:rsid w:val="00551738"/>
    <w:rsid w:val="00551874"/>
    <w:rsid w:val="00551C78"/>
    <w:rsid w:val="00551D5A"/>
    <w:rsid w:val="00551E24"/>
    <w:rsid w:val="00551FB4"/>
    <w:rsid w:val="00552055"/>
    <w:rsid w:val="00552099"/>
    <w:rsid w:val="0055221B"/>
    <w:rsid w:val="00552374"/>
    <w:rsid w:val="00552536"/>
    <w:rsid w:val="005526C1"/>
    <w:rsid w:val="00552738"/>
    <w:rsid w:val="005528DF"/>
    <w:rsid w:val="00552AFF"/>
    <w:rsid w:val="00552C6E"/>
    <w:rsid w:val="00553081"/>
    <w:rsid w:val="005530FC"/>
    <w:rsid w:val="0055337A"/>
    <w:rsid w:val="00553967"/>
    <w:rsid w:val="00553D3B"/>
    <w:rsid w:val="00553DEF"/>
    <w:rsid w:val="00553E9A"/>
    <w:rsid w:val="005540AC"/>
    <w:rsid w:val="00554523"/>
    <w:rsid w:val="0055459B"/>
    <w:rsid w:val="0055491B"/>
    <w:rsid w:val="00554BF5"/>
    <w:rsid w:val="00554D11"/>
    <w:rsid w:val="00554E1E"/>
    <w:rsid w:val="00554E22"/>
    <w:rsid w:val="00555292"/>
    <w:rsid w:val="0055532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2C"/>
    <w:rsid w:val="005633C0"/>
    <w:rsid w:val="005633E6"/>
    <w:rsid w:val="005634C9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46B"/>
    <w:rsid w:val="005675EB"/>
    <w:rsid w:val="005678E7"/>
    <w:rsid w:val="00567C81"/>
    <w:rsid w:val="00567F2D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1B7"/>
    <w:rsid w:val="005722BB"/>
    <w:rsid w:val="00572333"/>
    <w:rsid w:val="005723DF"/>
    <w:rsid w:val="0057240D"/>
    <w:rsid w:val="00572823"/>
    <w:rsid w:val="0057284E"/>
    <w:rsid w:val="005728F5"/>
    <w:rsid w:val="005729C9"/>
    <w:rsid w:val="00572A9B"/>
    <w:rsid w:val="00572D2A"/>
    <w:rsid w:val="00572F22"/>
    <w:rsid w:val="00572F97"/>
    <w:rsid w:val="00573139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642"/>
    <w:rsid w:val="00575839"/>
    <w:rsid w:val="0057590C"/>
    <w:rsid w:val="00575EAE"/>
    <w:rsid w:val="00575EE3"/>
    <w:rsid w:val="005761C9"/>
    <w:rsid w:val="005764CC"/>
    <w:rsid w:val="005765C2"/>
    <w:rsid w:val="00576964"/>
    <w:rsid w:val="00576A1B"/>
    <w:rsid w:val="00576A47"/>
    <w:rsid w:val="00576C31"/>
    <w:rsid w:val="00576DD3"/>
    <w:rsid w:val="00576E93"/>
    <w:rsid w:val="00577076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AFF"/>
    <w:rsid w:val="00581BCC"/>
    <w:rsid w:val="00581FB9"/>
    <w:rsid w:val="005821D5"/>
    <w:rsid w:val="005821DB"/>
    <w:rsid w:val="0058234C"/>
    <w:rsid w:val="0058243B"/>
    <w:rsid w:val="005824E5"/>
    <w:rsid w:val="00582707"/>
    <w:rsid w:val="005828E1"/>
    <w:rsid w:val="00583485"/>
    <w:rsid w:val="005834A3"/>
    <w:rsid w:val="00583BEE"/>
    <w:rsid w:val="00583C2E"/>
    <w:rsid w:val="00583CB1"/>
    <w:rsid w:val="00583CF9"/>
    <w:rsid w:val="00583D32"/>
    <w:rsid w:val="00583F02"/>
    <w:rsid w:val="00584041"/>
    <w:rsid w:val="0058435E"/>
    <w:rsid w:val="00584474"/>
    <w:rsid w:val="005847BC"/>
    <w:rsid w:val="005849F6"/>
    <w:rsid w:val="00584C91"/>
    <w:rsid w:val="00584D54"/>
    <w:rsid w:val="00584D79"/>
    <w:rsid w:val="00584D7C"/>
    <w:rsid w:val="00585136"/>
    <w:rsid w:val="00585144"/>
    <w:rsid w:val="005852BB"/>
    <w:rsid w:val="005856F8"/>
    <w:rsid w:val="00585841"/>
    <w:rsid w:val="00585A2B"/>
    <w:rsid w:val="00585B65"/>
    <w:rsid w:val="00585B84"/>
    <w:rsid w:val="00585F9E"/>
    <w:rsid w:val="005860D2"/>
    <w:rsid w:val="005861B9"/>
    <w:rsid w:val="00586560"/>
    <w:rsid w:val="005867B8"/>
    <w:rsid w:val="0058691F"/>
    <w:rsid w:val="00586ABA"/>
    <w:rsid w:val="00586D37"/>
    <w:rsid w:val="00586ED9"/>
    <w:rsid w:val="00586F4C"/>
    <w:rsid w:val="00587117"/>
    <w:rsid w:val="005871E1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2BC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214"/>
    <w:rsid w:val="00594570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CB4"/>
    <w:rsid w:val="00595E8C"/>
    <w:rsid w:val="00595FA9"/>
    <w:rsid w:val="005961E8"/>
    <w:rsid w:val="00596473"/>
    <w:rsid w:val="0059677B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6BD"/>
    <w:rsid w:val="005A0990"/>
    <w:rsid w:val="005A0B15"/>
    <w:rsid w:val="005A125B"/>
    <w:rsid w:val="005A1437"/>
    <w:rsid w:val="005A153F"/>
    <w:rsid w:val="005A1978"/>
    <w:rsid w:val="005A1999"/>
    <w:rsid w:val="005A1B83"/>
    <w:rsid w:val="005A1F71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43F"/>
    <w:rsid w:val="005A45C0"/>
    <w:rsid w:val="005A468A"/>
    <w:rsid w:val="005A4735"/>
    <w:rsid w:val="005A49FE"/>
    <w:rsid w:val="005A4AFE"/>
    <w:rsid w:val="005A4B4D"/>
    <w:rsid w:val="005A4B6E"/>
    <w:rsid w:val="005A4B77"/>
    <w:rsid w:val="005A4DA7"/>
    <w:rsid w:val="005A4FD5"/>
    <w:rsid w:val="005A5412"/>
    <w:rsid w:val="005A54C3"/>
    <w:rsid w:val="005A58B4"/>
    <w:rsid w:val="005A58EE"/>
    <w:rsid w:val="005A5F76"/>
    <w:rsid w:val="005A6142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6F5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BDE"/>
    <w:rsid w:val="005B1D3E"/>
    <w:rsid w:val="005B1DAB"/>
    <w:rsid w:val="005B1DE6"/>
    <w:rsid w:val="005B1E01"/>
    <w:rsid w:val="005B1F77"/>
    <w:rsid w:val="005B2167"/>
    <w:rsid w:val="005B245A"/>
    <w:rsid w:val="005B293A"/>
    <w:rsid w:val="005B294D"/>
    <w:rsid w:val="005B2A16"/>
    <w:rsid w:val="005B2D66"/>
    <w:rsid w:val="005B2EB9"/>
    <w:rsid w:val="005B314C"/>
    <w:rsid w:val="005B32B7"/>
    <w:rsid w:val="005B32BD"/>
    <w:rsid w:val="005B3304"/>
    <w:rsid w:val="005B33F5"/>
    <w:rsid w:val="005B353C"/>
    <w:rsid w:val="005B35AB"/>
    <w:rsid w:val="005B3852"/>
    <w:rsid w:val="005B39C2"/>
    <w:rsid w:val="005B3AF5"/>
    <w:rsid w:val="005B3B56"/>
    <w:rsid w:val="005B3CE9"/>
    <w:rsid w:val="005B3D9A"/>
    <w:rsid w:val="005B3E24"/>
    <w:rsid w:val="005B40EA"/>
    <w:rsid w:val="005B4170"/>
    <w:rsid w:val="005B4286"/>
    <w:rsid w:val="005B4370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6F77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8A5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DC"/>
    <w:rsid w:val="005C35F2"/>
    <w:rsid w:val="005C364C"/>
    <w:rsid w:val="005C39BF"/>
    <w:rsid w:val="005C3B2A"/>
    <w:rsid w:val="005C3B6C"/>
    <w:rsid w:val="005C3ED5"/>
    <w:rsid w:val="005C4066"/>
    <w:rsid w:val="005C40DF"/>
    <w:rsid w:val="005C41C5"/>
    <w:rsid w:val="005C41DD"/>
    <w:rsid w:val="005C4256"/>
    <w:rsid w:val="005C43CC"/>
    <w:rsid w:val="005C4530"/>
    <w:rsid w:val="005C4572"/>
    <w:rsid w:val="005C48B8"/>
    <w:rsid w:val="005C4991"/>
    <w:rsid w:val="005C4BD7"/>
    <w:rsid w:val="005C4C9E"/>
    <w:rsid w:val="005C4E93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248"/>
    <w:rsid w:val="005C63A2"/>
    <w:rsid w:val="005C6436"/>
    <w:rsid w:val="005C650A"/>
    <w:rsid w:val="005C66AB"/>
    <w:rsid w:val="005C697C"/>
    <w:rsid w:val="005C6B7A"/>
    <w:rsid w:val="005C6B86"/>
    <w:rsid w:val="005C6FC2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08B"/>
    <w:rsid w:val="005D01AE"/>
    <w:rsid w:val="005D01B5"/>
    <w:rsid w:val="005D01E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1F6A"/>
    <w:rsid w:val="005D256E"/>
    <w:rsid w:val="005D2931"/>
    <w:rsid w:val="005D2B09"/>
    <w:rsid w:val="005D2B4E"/>
    <w:rsid w:val="005D2BA6"/>
    <w:rsid w:val="005D2D8E"/>
    <w:rsid w:val="005D2DF1"/>
    <w:rsid w:val="005D2E2B"/>
    <w:rsid w:val="005D3458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95"/>
    <w:rsid w:val="005D58D1"/>
    <w:rsid w:val="005D5D58"/>
    <w:rsid w:val="005D5FD6"/>
    <w:rsid w:val="005D6004"/>
    <w:rsid w:val="005D606D"/>
    <w:rsid w:val="005D6132"/>
    <w:rsid w:val="005D6178"/>
    <w:rsid w:val="005D6219"/>
    <w:rsid w:val="005D6607"/>
    <w:rsid w:val="005D68B5"/>
    <w:rsid w:val="005D6B8D"/>
    <w:rsid w:val="005D6DEE"/>
    <w:rsid w:val="005D79B8"/>
    <w:rsid w:val="005D7B1B"/>
    <w:rsid w:val="005D7BF5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763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A4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20"/>
    <w:rsid w:val="005E5773"/>
    <w:rsid w:val="005E5A12"/>
    <w:rsid w:val="005E5A71"/>
    <w:rsid w:val="005E5B33"/>
    <w:rsid w:val="005E6027"/>
    <w:rsid w:val="005E610E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6A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1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135"/>
    <w:rsid w:val="005F3187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AA"/>
    <w:rsid w:val="005F4AEB"/>
    <w:rsid w:val="005F4B19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1B8"/>
    <w:rsid w:val="00600248"/>
    <w:rsid w:val="00600698"/>
    <w:rsid w:val="00600AE5"/>
    <w:rsid w:val="00600BDC"/>
    <w:rsid w:val="00600CD3"/>
    <w:rsid w:val="00600EF6"/>
    <w:rsid w:val="00600FD2"/>
    <w:rsid w:val="00601665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1BC"/>
    <w:rsid w:val="00604343"/>
    <w:rsid w:val="0060460B"/>
    <w:rsid w:val="00604695"/>
    <w:rsid w:val="00604977"/>
    <w:rsid w:val="00604A60"/>
    <w:rsid w:val="00604B79"/>
    <w:rsid w:val="00604C6C"/>
    <w:rsid w:val="00604EF7"/>
    <w:rsid w:val="00604FE8"/>
    <w:rsid w:val="00605220"/>
    <w:rsid w:val="006054BB"/>
    <w:rsid w:val="006055A7"/>
    <w:rsid w:val="006057E5"/>
    <w:rsid w:val="00605812"/>
    <w:rsid w:val="006058D0"/>
    <w:rsid w:val="00605A61"/>
    <w:rsid w:val="00605CB5"/>
    <w:rsid w:val="00605D53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4D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10F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A0B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21"/>
    <w:rsid w:val="00615754"/>
    <w:rsid w:val="00615BEC"/>
    <w:rsid w:val="00615D6B"/>
    <w:rsid w:val="00615F52"/>
    <w:rsid w:val="00615FD0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B0"/>
    <w:rsid w:val="006179C5"/>
    <w:rsid w:val="00617B41"/>
    <w:rsid w:val="00617DF4"/>
    <w:rsid w:val="00620094"/>
    <w:rsid w:val="006200B9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1BFA"/>
    <w:rsid w:val="00621C9D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146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2AA"/>
    <w:rsid w:val="00626574"/>
    <w:rsid w:val="006265CA"/>
    <w:rsid w:val="00626618"/>
    <w:rsid w:val="0062693E"/>
    <w:rsid w:val="00626A98"/>
    <w:rsid w:val="00626B5A"/>
    <w:rsid w:val="00626B76"/>
    <w:rsid w:val="00627184"/>
    <w:rsid w:val="00627316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46"/>
    <w:rsid w:val="006327B5"/>
    <w:rsid w:val="006329DE"/>
    <w:rsid w:val="00632CAA"/>
    <w:rsid w:val="00632FF1"/>
    <w:rsid w:val="00633588"/>
    <w:rsid w:val="00633590"/>
    <w:rsid w:val="00633839"/>
    <w:rsid w:val="00633859"/>
    <w:rsid w:val="00633864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9C9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2D9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96C"/>
    <w:rsid w:val="00642E57"/>
    <w:rsid w:val="00643128"/>
    <w:rsid w:val="006431DA"/>
    <w:rsid w:val="00643766"/>
    <w:rsid w:val="00643D35"/>
    <w:rsid w:val="00643E5C"/>
    <w:rsid w:val="00643F0D"/>
    <w:rsid w:val="006440B2"/>
    <w:rsid w:val="00644354"/>
    <w:rsid w:val="006445FD"/>
    <w:rsid w:val="0064497C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2C0"/>
    <w:rsid w:val="0064665C"/>
    <w:rsid w:val="006466BA"/>
    <w:rsid w:val="0064688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BFE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D6A"/>
    <w:rsid w:val="00656EB6"/>
    <w:rsid w:val="00656F00"/>
    <w:rsid w:val="0065728B"/>
    <w:rsid w:val="0065739A"/>
    <w:rsid w:val="0065740D"/>
    <w:rsid w:val="006574EF"/>
    <w:rsid w:val="00657538"/>
    <w:rsid w:val="00657634"/>
    <w:rsid w:val="006576A2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E5C"/>
    <w:rsid w:val="00660F29"/>
    <w:rsid w:val="00660FD1"/>
    <w:rsid w:val="006610BF"/>
    <w:rsid w:val="006611E7"/>
    <w:rsid w:val="00661AA4"/>
    <w:rsid w:val="00661CFD"/>
    <w:rsid w:val="00661E49"/>
    <w:rsid w:val="00661ECC"/>
    <w:rsid w:val="006620EE"/>
    <w:rsid w:val="00662173"/>
    <w:rsid w:val="006621D3"/>
    <w:rsid w:val="006622F6"/>
    <w:rsid w:val="0066230E"/>
    <w:rsid w:val="00662366"/>
    <w:rsid w:val="00662401"/>
    <w:rsid w:val="00662623"/>
    <w:rsid w:val="00662637"/>
    <w:rsid w:val="00662683"/>
    <w:rsid w:val="006626AF"/>
    <w:rsid w:val="00662881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A3D"/>
    <w:rsid w:val="00664C33"/>
    <w:rsid w:val="00664D3B"/>
    <w:rsid w:val="00664E50"/>
    <w:rsid w:val="006650DA"/>
    <w:rsid w:val="00665120"/>
    <w:rsid w:val="00665232"/>
    <w:rsid w:val="006654B7"/>
    <w:rsid w:val="0066560B"/>
    <w:rsid w:val="00665659"/>
    <w:rsid w:val="006656A0"/>
    <w:rsid w:val="00665881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991"/>
    <w:rsid w:val="00670DEB"/>
    <w:rsid w:val="0067102A"/>
    <w:rsid w:val="006715B2"/>
    <w:rsid w:val="006715BF"/>
    <w:rsid w:val="00671A77"/>
    <w:rsid w:val="00671B05"/>
    <w:rsid w:val="00671D61"/>
    <w:rsid w:val="006720D4"/>
    <w:rsid w:val="00672471"/>
    <w:rsid w:val="006727B3"/>
    <w:rsid w:val="006729D9"/>
    <w:rsid w:val="00672AF1"/>
    <w:rsid w:val="00672BC4"/>
    <w:rsid w:val="00672BF1"/>
    <w:rsid w:val="00673369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D87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AF3"/>
    <w:rsid w:val="00674C12"/>
    <w:rsid w:val="00674D5A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5A1"/>
    <w:rsid w:val="006776B0"/>
    <w:rsid w:val="0067782D"/>
    <w:rsid w:val="00677C9B"/>
    <w:rsid w:val="00677EAF"/>
    <w:rsid w:val="00677F93"/>
    <w:rsid w:val="0068018E"/>
    <w:rsid w:val="00680286"/>
    <w:rsid w:val="00680326"/>
    <w:rsid w:val="006803CE"/>
    <w:rsid w:val="0068049D"/>
    <w:rsid w:val="006804E2"/>
    <w:rsid w:val="006804FF"/>
    <w:rsid w:val="00680534"/>
    <w:rsid w:val="006807C8"/>
    <w:rsid w:val="0068090B"/>
    <w:rsid w:val="006809FE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4A"/>
    <w:rsid w:val="0068229C"/>
    <w:rsid w:val="0068274F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AE7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2C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449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5CE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A8"/>
    <w:rsid w:val="006928DC"/>
    <w:rsid w:val="00692A19"/>
    <w:rsid w:val="00692E15"/>
    <w:rsid w:val="00692E75"/>
    <w:rsid w:val="00692EC8"/>
    <w:rsid w:val="00693147"/>
    <w:rsid w:val="006932FF"/>
    <w:rsid w:val="006933F9"/>
    <w:rsid w:val="00693504"/>
    <w:rsid w:val="00693991"/>
    <w:rsid w:val="00693A19"/>
    <w:rsid w:val="00693BA8"/>
    <w:rsid w:val="00693C13"/>
    <w:rsid w:val="00693C34"/>
    <w:rsid w:val="00693CA6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1F"/>
    <w:rsid w:val="00697D7E"/>
    <w:rsid w:val="00697E4D"/>
    <w:rsid w:val="00697FAC"/>
    <w:rsid w:val="006A0094"/>
    <w:rsid w:val="006A0115"/>
    <w:rsid w:val="006A011F"/>
    <w:rsid w:val="006A0451"/>
    <w:rsid w:val="006A06F0"/>
    <w:rsid w:val="006A09AA"/>
    <w:rsid w:val="006A0D2D"/>
    <w:rsid w:val="006A0E0F"/>
    <w:rsid w:val="006A10A5"/>
    <w:rsid w:val="006A139C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598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30C"/>
    <w:rsid w:val="006A3427"/>
    <w:rsid w:val="006A354B"/>
    <w:rsid w:val="006A3698"/>
    <w:rsid w:val="006A370F"/>
    <w:rsid w:val="006A3971"/>
    <w:rsid w:val="006A3A32"/>
    <w:rsid w:val="006A3D38"/>
    <w:rsid w:val="006A3DE2"/>
    <w:rsid w:val="006A3DF3"/>
    <w:rsid w:val="006A3E5E"/>
    <w:rsid w:val="006A3ED8"/>
    <w:rsid w:val="006A4308"/>
    <w:rsid w:val="006A43E3"/>
    <w:rsid w:val="006A45B7"/>
    <w:rsid w:val="006A4832"/>
    <w:rsid w:val="006A48C3"/>
    <w:rsid w:val="006A4D35"/>
    <w:rsid w:val="006A4E19"/>
    <w:rsid w:val="006A5202"/>
    <w:rsid w:val="006A5227"/>
    <w:rsid w:val="006A53C6"/>
    <w:rsid w:val="006A54FB"/>
    <w:rsid w:val="006A551C"/>
    <w:rsid w:val="006A564F"/>
    <w:rsid w:val="006A5B98"/>
    <w:rsid w:val="006A5C5C"/>
    <w:rsid w:val="006A5D6F"/>
    <w:rsid w:val="006A60AC"/>
    <w:rsid w:val="006A6136"/>
    <w:rsid w:val="006A6185"/>
    <w:rsid w:val="006A61C0"/>
    <w:rsid w:val="006A6237"/>
    <w:rsid w:val="006A643D"/>
    <w:rsid w:val="006A6615"/>
    <w:rsid w:val="006A6665"/>
    <w:rsid w:val="006A68FB"/>
    <w:rsid w:val="006A6C5B"/>
    <w:rsid w:val="006A6FA3"/>
    <w:rsid w:val="006A708F"/>
    <w:rsid w:val="006A70A9"/>
    <w:rsid w:val="006A756E"/>
    <w:rsid w:val="006A7903"/>
    <w:rsid w:val="006A7BD2"/>
    <w:rsid w:val="006A7C1A"/>
    <w:rsid w:val="006A7CB8"/>
    <w:rsid w:val="006B0120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916"/>
    <w:rsid w:val="006B1920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04E"/>
    <w:rsid w:val="006B4638"/>
    <w:rsid w:val="006B4656"/>
    <w:rsid w:val="006B476D"/>
    <w:rsid w:val="006B4B7E"/>
    <w:rsid w:val="006B4E32"/>
    <w:rsid w:val="006B4F4C"/>
    <w:rsid w:val="006B5217"/>
    <w:rsid w:val="006B5428"/>
    <w:rsid w:val="006B5A79"/>
    <w:rsid w:val="006B5B69"/>
    <w:rsid w:val="006B5DD0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51D"/>
    <w:rsid w:val="006B7A1B"/>
    <w:rsid w:val="006B7B1F"/>
    <w:rsid w:val="006B7D0E"/>
    <w:rsid w:val="006C00DC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8BA"/>
    <w:rsid w:val="006C5943"/>
    <w:rsid w:val="006C5D8A"/>
    <w:rsid w:val="006C6054"/>
    <w:rsid w:val="006C6238"/>
    <w:rsid w:val="006C633B"/>
    <w:rsid w:val="006C672E"/>
    <w:rsid w:val="006C6AD9"/>
    <w:rsid w:val="006C6B9A"/>
    <w:rsid w:val="006C6C33"/>
    <w:rsid w:val="006C6E4C"/>
    <w:rsid w:val="006C6E66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EE9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16F"/>
    <w:rsid w:val="006D1249"/>
    <w:rsid w:val="006D1512"/>
    <w:rsid w:val="006D15F0"/>
    <w:rsid w:val="006D1629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5B9"/>
    <w:rsid w:val="006D2602"/>
    <w:rsid w:val="006D26F0"/>
    <w:rsid w:val="006D2AF3"/>
    <w:rsid w:val="006D2BEB"/>
    <w:rsid w:val="006D2C41"/>
    <w:rsid w:val="006D2E0A"/>
    <w:rsid w:val="006D2E72"/>
    <w:rsid w:val="006D3009"/>
    <w:rsid w:val="006D3058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3C"/>
    <w:rsid w:val="006D4E56"/>
    <w:rsid w:val="006D4EA8"/>
    <w:rsid w:val="006D50B9"/>
    <w:rsid w:val="006D5406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0BE1"/>
    <w:rsid w:val="006E0F92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A2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E4B"/>
    <w:rsid w:val="006E5102"/>
    <w:rsid w:val="006E5267"/>
    <w:rsid w:val="006E58A7"/>
    <w:rsid w:val="006E5B39"/>
    <w:rsid w:val="006E5C1C"/>
    <w:rsid w:val="006E5CD9"/>
    <w:rsid w:val="006E5E7B"/>
    <w:rsid w:val="006E61D1"/>
    <w:rsid w:val="006E62A3"/>
    <w:rsid w:val="006E62AF"/>
    <w:rsid w:val="006E6409"/>
    <w:rsid w:val="006E640D"/>
    <w:rsid w:val="006E6698"/>
    <w:rsid w:val="006E66A2"/>
    <w:rsid w:val="006E678B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928"/>
    <w:rsid w:val="006E7AA7"/>
    <w:rsid w:val="006E7CA1"/>
    <w:rsid w:val="006E7E62"/>
    <w:rsid w:val="006E7EE2"/>
    <w:rsid w:val="006E7FA2"/>
    <w:rsid w:val="006F0050"/>
    <w:rsid w:val="006F02FA"/>
    <w:rsid w:val="006F03DA"/>
    <w:rsid w:val="006F03F0"/>
    <w:rsid w:val="006F078C"/>
    <w:rsid w:val="006F1264"/>
    <w:rsid w:val="006F13F1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26A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9C"/>
    <w:rsid w:val="007035CF"/>
    <w:rsid w:val="0070370B"/>
    <w:rsid w:val="0070380A"/>
    <w:rsid w:val="00703CF8"/>
    <w:rsid w:val="00703E79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7F"/>
    <w:rsid w:val="007078B7"/>
    <w:rsid w:val="00707D69"/>
    <w:rsid w:val="00707E39"/>
    <w:rsid w:val="00707E70"/>
    <w:rsid w:val="007100B1"/>
    <w:rsid w:val="00710185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19E4"/>
    <w:rsid w:val="00711AF0"/>
    <w:rsid w:val="0071251A"/>
    <w:rsid w:val="00712836"/>
    <w:rsid w:val="0071289E"/>
    <w:rsid w:val="007129EE"/>
    <w:rsid w:val="00712D53"/>
    <w:rsid w:val="00712E9A"/>
    <w:rsid w:val="00712F07"/>
    <w:rsid w:val="00712F60"/>
    <w:rsid w:val="007132DF"/>
    <w:rsid w:val="00713409"/>
    <w:rsid w:val="00713609"/>
    <w:rsid w:val="007136D2"/>
    <w:rsid w:val="00713700"/>
    <w:rsid w:val="00713787"/>
    <w:rsid w:val="00713997"/>
    <w:rsid w:val="007139BC"/>
    <w:rsid w:val="00713C50"/>
    <w:rsid w:val="00713D42"/>
    <w:rsid w:val="00713D63"/>
    <w:rsid w:val="0071422C"/>
    <w:rsid w:val="007142A6"/>
    <w:rsid w:val="00714304"/>
    <w:rsid w:val="007144FB"/>
    <w:rsid w:val="00714CB7"/>
    <w:rsid w:val="00714DE2"/>
    <w:rsid w:val="00714F05"/>
    <w:rsid w:val="00714FCE"/>
    <w:rsid w:val="0071500E"/>
    <w:rsid w:val="00715065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ED0"/>
    <w:rsid w:val="00715FBE"/>
    <w:rsid w:val="0071610E"/>
    <w:rsid w:val="007162A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986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B34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696"/>
    <w:rsid w:val="007227F2"/>
    <w:rsid w:val="00722D05"/>
    <w:rsid w:val="00722F58"/>
    <w:rsid w:val="007235FD"/>
    <w:rsid w:val="007236E6"/>
    <w:rsid w:val="00723710"/>
    <w:rsid w:val="0072383B"/>
    <w:rsid w:val="00723869"/>
    <w:rsid w:val="007238C9"/>
    <w:rsid w:val="00723937"/>
    <w:rsid w:val="00723B6B"/>
    <w:rsid w:val="00723F2A"/>
    <w:rsid w:val="007243E5"/>
    <w:rsid w:val="0072440E"/>
    <w:rsid w:val="00724421"/>
    <w:rsid w:val="007246C1"/>
    <w:rsid w:val="00724807"/>
    <w:rsid w:val="00724A34"/>
    <w:rsid w:val="00725188"/>
    <w:rsid w:val="00725535"/>
    <w:rsid w:val="0072560E"/>
    <w:rsid w:val="00725720"/>
    <w:rsid w:val="00725BD0"/>
    <w:rsid w:val="00726220"/>
    <w:rsid w:val="00726447"/>
    <w:rsid w:val="007265B0"/>
    <w:rsid w:val="00726642"/>
    <w:rsid w:val="0072680C"/>
    <w:rsid w:val="0072698B"/>
    <w:rsid w:val="00726A5E"/>
    <w:rsid w:val="00726BB7"/>
    <w:rsid w:val="00726DA5"/>
    <w:rsid w:val="00726E1C"/>
    <w:rsid w:val="00726E70"/>
    <w:rsid w:val="007270D8"/>
    <w:rsid w:val="007272AD"/>
    <w:rsid w:val="0072744A"/>
    <w:rsid w:val="00727845"/>
    <w:rsid w:val="007278BE"/>
    <w:rsid w:val="00727B54"/>
    <w:rsid w:val="00727C3E"/>
    <w:rsid w:val="00730344"/>
    <w:rsid w:val="00730376"/>
    <w:rsid w:val="007305A0"/>
    <w:rsid w:val="007305FB"/>
    <w:rsid w:val="00730615"/>
    <w:rsid w:val="0073075D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BC3"/>
    <w:rsid w:val="0073312A"/>
    <w:rsid w:val="00733240"/>
    <w:rsid w:val="0073350B"/>
    <w:rsid w:val="007338C6"/>
    <w:rsid w:val="00733C2E"/>
    <w:rsid w:val="00733CA8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9C"/>
    <w:rsid w:val="00734BBE"/>
    <w:rsid w:val="00734C38"/>
    <w:rsid w:val="00735005"/>
    <w:rsid w:val="007351BE"/>
    <w:rsid w:val="007356F7"/>
    <w:rsid w:val="007357A2"/>
    <w:rsid w:val="0073581C"/>
    <w:rsid w:val="007358BE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BD9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0E6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8F"/>
    <w:rsid w:val="00746CD1"/>
    <w:rsid w:val="00746D72"/>
    <w:rsid w:val="00746F04"/>
    <w:rsid w:val="007471AB"/>
    <w:rsid w:val="00747354"/>
    <w:rsid w:val="0074786B"/>
    <w:rsid w:val="007478C8"/>
    <w:rsid w:val="0074797D"/>
    <w:rsid w:val="00747989"/>
    <w:rsid w:val="00747A6C"/>
    <w:rsid w:val="00747EB2"/>
    <w:rsid w:val="00747F02"/>
    <w:rsid w:val="00747FAF"/>
    <w:rsid w:val="007501BE"/>
    <w:rsid w:val="007503E4"/>
    <w:rsid w:val="0075045C"/>
    <w:rsid w:val="007508BE"/>
    <w:rsid w:val="00750B8E"/>
    <w:rsid w:val="00750E34"/>
    <w:rsid w:val="00750EC8"/>
    <w:rsid w:val="00750ED8"/>
    <w:rsid w:val="00751058"/>
    <w:rsid w:val="00751571"/>
    <w:rsid w:val="00751712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3"/>
    <w:rsid w:val="00754047"/>
    <w:rsid w:val="00754069"/>
    <w:rsid w:val="0075430D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478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05C"/>
    <w:rsid w:val="00757364"/>
    <w:rsid w:val="00757383"/>
    <w:rsid w:val="00757479"/>
    <w:rsid w:val="007574C2"/>
    <w:rsid w:val="0075760D"/>
    <w:rsid w:val="007576A9"/>
    <w:rsid w:val="007579BF"/>
    <w:rsid w:val="00757AD2"/>
    <w:rsid w:val="00757DB8"/>
    <w:rsid w:val="00757E1B"/>
    <w:rsid w:val="007601A2"/>
    <w:rsid w:val="007601B5"/>
    <w:rsid w:val="007607C0"/>
    <w:rsid w:val="007609C2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8DB"/>
    <w:rsid w:val="00764925"/>
    <w:rsid w:val="007649DC"/>
    <w:rsid w:val="00765145"/>
    <w:rsid w:val="007654BB"/>
    <w:rsid w:val="007658F3"/>
    <w:rsid w:val="007659A5"/>
    <w:rsid w:val="007659D1"/>
    <w:rsid w:val="00765B1C"/>
    <w:rsid w:val="00765D64"/>
    <w:rsid w:val="00765DA3"/>
    <w:rsid w:val="00765E26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008"/>
    <w:rsid w:val="007702D2"/>
    <w:rsid w:val="0077035B"/>
    <w:rsid w:val="0077036A"/>
    <w:rsid w:val="007704E8"/>
    <w:rsid w:val="007705AA"/>
    <w:rsid w:val="007709FB"/>
    <w:rsid w:val="00770E7F"/>
    <w:rsid w:val="007711FC"/>
    <w:rsid w:val="007712B5"/>
    <w:rsid w:val="0077184B"/>
    <w:rsid w:val="00771B5D"/>
    <w:rsid w:val="00771C91"/>
    <w:rsid w:val="00772168"/>
    <w:rsid w:val="007721DE"/>
    <w:rsid w:val="007722BE"/>
    <w:rsid w:val="007722DE"/>
    <w:rsid w:val="0077230B"/>
    <w:rsid w:val="00772693"/>
    <w:rsid w:val="00772863"/>
    <w:rsid w:val="0077290C"/>
    <w:rsid w:val="00772A3B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5CF7"/>
    <w:rsid w:val="00775FA2"/>
    <w:rsid w:val="0077634B"/>
    <w:rsid w:val="0077647D"/>
    <w:rsid w:val="00776531"/>
    <w:rsid w:val="00776D43"/>
    <w:rsid w:val="00776E11"/>
    <w:rsid w:val="00776F14"/>
    <w:rsid w:val="0077702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AA3"/>
    <w:rsid w:val="00782BB6"/>
    <w:rsid w:val="00782C08"/>
    <w:rsid w:val="00782EDE"/>
    <w:rsid w:val="00782F39"/>
    <w:rsid w:val="00782FA8"/>
    <w:rsid w:val="00782FAC"/>
    <w:rsid w:val="00783257"/>
    <w:rsid w:val="00783278"/>
    <w:rsid w:val="007833F1"/>
    <w:rsid w:val="0078344B"/>
    <w:rsid w:val="00783898"/>
    <w:rsid w:val="00783963"/>
    <w:rsid w:val="00783C31"/>
    <w:rsid w:val="00783D50"/>
    <w:rsid w:val="0078405D"/>
    <w:rsid w:val="007840E5"/>
    <w:rsid w:val="0078413E"/>
    <w:rsid w:val="00784337"/>
    <w:rsid w:val="0078456B"/>
    <w:rsid w:val="00784597"/>
    <w:rsid w:val="007845CC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F2B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AD4"/>
    <w:rsid w:val="00790DAF"/>
    <w:rsid w:val="00790DCD"/>
    <w:rsid w:val="00790E34"/>
    <w:rsid w:val="0079105C"/>
    <w:rsid w:val="00791069"/>
    <w:rsid w:val="00791139"/>
    <w:rsid w:val="007916B1"/>
    <w:rsid w:val="007916D9"/>
    <w:rsid w:val="00791711"/>
    <w:rsid w:val="0079171E"/>
    <w:rsid w:val="0079185B"/>
    <w:rsid w:val="00791A65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2BB"/>
    <w:rsid w:val="007932C6"/>
    <w:rsid w:val="007934E7"/>
    <w:rsid w:val="00793522"/>
    <w:rsid w:val="00793680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74F"/>
    <w:rsid w:val="00795880"/>
    <w:rsid w:val="00795899"/>
    <w:rsid w:val="00795926"/>
    <w:rsid w:val="00795A84"/>
    <w:rsid w:val="00795BE6"/>
    <w:rsid w:val="00795CA5"/>
    <w:rsid w:val="00795D5C"/>
    <w:rsid w:val="00795F9A"/>
    <w:rsid w:val="0079600D"/>
    <w:rsid w:val="007961B7"/>
    <w:rsid w:val="007961FC"/>
    <w:rsid w:val="00796337"/>
    <w:rsid w:val="00796653"/>
    <w:rsid w:val="00796750"/>
    <w:rsid w:val="00796BDE"/>
    <w:rsid w:val="00796C65"/>
    <w:rsid w:val="00796FB1"/>
    <w:rsid w:val="0079709C"/>
    <w:rsid w:val="00797103"/>
    <w:rsid w:val="00797521"/>
    <w:rsid w:val="007976A3"/>
    <w:rsid w:val="007979F7"/>
    <w:rsid w:val="00797C5D"/>
    <w:rsid w:val="00797CE5"/>
    <w:rsid w:val="00797E90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7F6"/>
    <w:rsid w:val="007A1D4B"/>
    <w:rsid w:val="007A1DA3"/>
    <w:rsid w:val="007A1DDE"/>
    <w:rsid w:val="007A2365"/>
    <w:rsid w:val="007A2521"/>
    <w:rsid w:val="007A283F"/>
    <w:rsid w:val="007A2BED"/>
    <w:rsid w:val="007A31E6"/>
    <w:rsid w:val="007A3665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9A"/>
    <w:rsid w:val="007A65C4"/>
    <w:rsid w:val="007A6A96"/>
    <w:rsid w:val="007A6AC6"/>
    <w:rsid w:val="007A6B36"/>
    <w:rsid w:val="007A6BA4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DE4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344"/>
    <w:rsid w:val="007B334B"/>
    <w:rsid w:val="007B335D"/>
    <w:rsid w:val="007B3483"/>
    <w:rsid w:val="007B361A"/>
    <w:rsid w:val="007B36E3"/>
    <w:rsid w:val="007B3736"/>
    <w:rsid w:val="007B381C"/>
    <w:rsid w:val="007B3AAB"/>
    <w:rsid w:val="007B3E67"/>
    <w:rsid w:val="007B3ED8"/>
    <w:rsid w:val="007B3EE0"/>
    <w:rsid w:val="007B3FAD"/>
    <w:rsid w:val="007B42FB"/>
    <w:rsid w:val="007B4329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8D"/>
    <w:rsid w:val="007B4FC6"/>
    <w:rsid w:val="007B5080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2FD"/>
    <w:rsid w:val="007B6323"/>
    <w:rsid w:val="007B6654"/>
    <w:rsid w:val="007B6A57"/>
    <w:rsid w:val="007B6C15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8"/>
    <w:rsid w:val="007C0279"/>
    <w:rsid w:val="007C030A"/>
    <w:rsid w:val="007C031C"/>
    <w:rsid w:val="007C03D1"/>
    <w:rsid w:val="007C062B"/>
    <w:rsid w:val="007C0AAC"/>
    <w:rsid w:val="007C0B95"/>
    <w:rsid w:val="007C1228"/>
    <w:rsid w:val="007C1364"/>
    <w:rsid w:val="007C14D5"/>
    <w:rsid w:val="007C14FF"/>
    <w:rsid w:val="007C162A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CEA"/>
    <w:rsid w:val="007C3D3A"/>
    <w:rsid w:val="007C3DEB"/>
    <w:rsid w:val="007C3E12"/>
    <w:rsid w:val="007C3F99"/>
    <w:rsid w:val="007C404B"/>
    <w:rsid w:val="007C413A"/>
    <w:rsid w:val="007C414F"/>
    <w:rsid w:val="007C4200"/>
    <w:rsid w:val="007C446B"/>
    <w:rsid w:val="007C448F"/>
    <w:rsid w:val="007C48BD"/>
    <w:rsid w:val="007C4E2E"/>
    <w:rsid w:val="007C5207"/>
    <w:rsid w:val="007C53F2"/>
    <w:rsid w:val="007C556B"/>
    <w:rsid w:val="007C5698"/>
    <w:rsid w:val="007C5ACF"/>
    <w:rsid w:val="007C5CAE"/>
    <w:rsid w:val="007C5ED5"/>
    <w:rsid w:val="007C620E"/>
    <w:rsid w:val="007C62F3"/>
    <w:rsid w:val="007C6363"/>
    <w:rsid w:val="007C65DC"/>
    <w:rsid w:val="007C6A60"/>
    <w:rsid w:val="007C6F6A"/>
    <w:rsid w:val="007C7079"/>
    <w:rsid w:val="007C70B5"/>
    <w:rsid w:val="007C7195"/>
    <w:rsid w:val="007C71E6"/>
    <w:rsid w:val="007C739E"/>
    <w:rsid w:val="007C7785"/>
    <w:rsid w:val="007C7FAD"/>
    <w:rsid w:val="007D0109"/>
    <w:rsid w:val="007D0177"/>
    <w:rsid w:val="007D01AE"/>
    <w:rsid w:val="007D03BF"/>
    <w:rsid w:val="007D0610"/>
    <w:rsid w:val="007D06C6"/>
    <w:rsid w:val="007D07F0"/>
    <w:rsid w:val="007D0B52"/>
    <w:rsid w:val="007D0DCF"/>
    <w:rsid w:val="007D1023"/>
    <w:rsid w:val="007D1034"/>
    <w:rsid w:val="007D11A8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3E0"/>
    <w:rsid w:val="007D3B67"/>
    <w:rsid w:val="007D3C2B"/>
    <w:rsid w:val="007D3CA8"/>
    <w:rsid w:val="007D3D1F"/>
    <w:rsid w:val="007D3DA6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41A"/>
    <w:rsid w:val="007D552F"/>
    <w:rsid w:val="007D5B08"/>
    <w:rsid w:val="007D5D27"/>
    <w:rsid w:val="007D5FEC"/>
    <w:rsid w:val="007D60A5"/>
    <w:rsid w:val="007D60DD"/>
    <w:rsid w:val="007D61D9"/>
    <w:rsid w:val="007D6519"/>
    <w:rsid w:val="007D66A5"/>
    <w:rsid w:val="007D67E5"/>
    <w:rsid w:val="007D6882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D1B"/>
    <w:rsid w:val="007D7E40"/>
    <w:rsid w:val="007E03D1"/>
    <w:rsid w:val="007E0578"/>
    <w:rsid w:val="007E0B57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25"/>
    <w:rsid w:val="007E2B63"/>
    <w:rsid w:val="007E2C1C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B6D"/>
    <w:rsid w:val="007E3FF2"/>
    <w:rsid w:val="007E3FF7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07C"/>
    <w:rsid w:val="007E6271"/>
    <w:rsid w:val="007E62AC"/>
    <w:rsid w:val="007E636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3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583"/>
    <w:rsid w:val="007F1A7B"/>
    <w:rsid w:val="007F1A89"/>
    <w:rsid w:val="007F1C60"/>
    <w:rsid w:val="007F1D55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A77"/>
    <w:rsid w:val="007F3B74"/>
    <w:rsid w:val="007F3C05"/>
    <w:rsid w:val="007F3EB1"/>
    <w:rsid w:val="007F40AF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4A5"/>
    <w:rsid w:val="007F789D"/>
    <w:rsid w:val="007F7AED"/>
    <w:rsid w:val="007F7CE3"/>
    <w:rsid w:val="007F7D1E"/>
    <w:rsid w:val="00800048"/>
    <w:rsid w:val="008001BA"/>
    <w:rsid w:val="0080022D"/>
    <w:rsid w:val="0080022F"/>
    <w:rsid w:val="0080054E"/>
    <w:rsid w:val="0080059A"/>
    <w:rsid w:val="0080090D"/>
    <w:rsid w:val="00800931"/>
    <w:rsid w:val="00800C9D"/>
    <w:rsid w:val="00800DEF"/>
    <w:rsid w:val="0080160B"/>
    <w:rsid w:val="0080162E"/>
    <w:rsid w:val="0080186B"/>
    <w:rsid w:val="00801ECB"/>
    <w:rsid w:val="00801FE5"/>
    <w:rsid w:val="0080205E"/>
    <w:rsid w:val="0080231E"/>
    <w:rsid w:val="00802769"/>
    <w:rsid w:val="00802A7B"/>
    <w:rsid w:val="00802ACA"/>
    <w:rsid w:val="0080305E"/>
    <w:rsid w:val="00803321"/>
    <w:rsid w:val="00803970"/>
    <w:rsid w:val="00803977"/>
    <w:rsid w:val="0080399A"/>
    <w:rsid w:val="00803A47"/>
    <w:rsid w:val="00803DEF"/>
    <w:rsid w:val="008040B2"/>
    <w:rsid w:val="00804175"/>
    <w:rsid w:val="00804278"/>
    <w:rsid w:val="008043F2"/>
    <w:rsid w:val="008044E4"/>
    <w:rsid w:val="008048BF"/>
    <w:rsid w:val="008048EB"/>
    <w:rsid w:val="0080499E"/>
    <w:rsid w:val="008049D1"/>
    <w:rsid w:val="00804D19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45C"/>
    <w:rsid w:val="00806667"/>
    <w:rsid w:val="0080666E"/>
    <w:rsid w:val="00806AFA"/>
    <w:rsid w:val="00806D3E"/>
    <w:rsid w:val="0080707E"/>
    <w:rsid w:val="008072BB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4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27F"/>
    <w:rsid w:val="0081397B"/>
    <w:rsid w:val="00813A8B"/>
    <w:rsid w:val="00813AA9"/>
    <w:rsid w:val="00813B74"/>
    <w:rsid w:val="00813D25"/>
    <w:rsid w:val="00813EB2"/>
    <w:rsid w:val="008141B9"/>
    <w:rsid w:val="00814209"/>
    <w:rsid w:val="00814314"/>
    <w:rsid w:val="008145C7"/>
    <w:rsid w:val="008145ED"/>
    <w:rsid w:val="00814806"/>
    <w:rsid w:val="00814B6B"/>
    <w:rsid w:val="00814BAA"/>
    <w:rsid w:val="00815005"/>
    <w:rsid w:val="0081502D"/>
    <w:rsid w:val="0081509F"/>
    <w:rsid w:val="00815285"/>
    <w:rsid w:val="0081582F"/>
    <w:rsid w:val="00815B1B"/>
    <w:rsid w:val="00815BA7"/>
    <w:rsid w:val="00815BCC"/>
    <w:rsid w:val="00815BE1"/>
    <w:rsid w:val="00816227"/>
    <w:rsid w:val="0081631F"/>
    <w:rsid w:val="00816511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9A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28F"/>
    <w:rsid w:val="0082234B"/>
    <w:rsid w:val="008224C2"/>
    <w:rsid w:val="008227BF"/>
    <w:rsid w:val="008227C1"/>
    <w:rsid w:val="00822989"/>
    <w:rsid w:val="00822D4D"/>
    <w:rsid w:val="00822E69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54E"/>
    <w:rsid w:val="00827B7E"/>
    <w:rsid w:val="00827BC9"/>
    <w:rsid w:val="00827C2D"/>
    <w:rsid w:val="00827E45"/>
    <w:rsid w:val="00827F14"/>
    <w:rsid w:val="00827F45"/>
    <w:rsid w:val="00827F7C"/>
    <w:rsid w:val="00827F81"/>
    <w:rsid w:val="00830149"/>
    <w:rsid w:val="0083098E"/>
    <w:rsid w:val="00830BBC"/>
    <w:rsid w:val="00830BF1"/>
    <w:rsid w:val="00830C14"/>
    <w:rsid w:val="00830CCA"/>
    <w:rsid w:val="0083103E"/>
    <w:rsid w:val="00831056"/>
    <w:rsid w:val="008311CC"/>
    <w:rsid w:val="008313E4"/>
    <w:rsid w:val="00831431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3B54"/>
    <w:rsid w:val="00833D8A"/>
    <w:rsid w:val="0083409E"/>
    <w:rsid w:val="008341F6"/>
    <w:rsid w:val="00834220"/>
    <w:rsid w:val="008342AC"/>
    <w:rsid w:val="008342B9"/>
    <w:rsid w:val="00834312"/>
    <w:rsid w:val="00834359"/>
    <w:rsid w:val="00834549"/>
    <w:rsid w:val="00834830"/>
    <w:rsid w:val="008349E8"/>
    <w:rsid w:val="00834C10"/>
    <w:rsid w:val="00834E94"/>
    <w:rsid w:val="00834EC9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1F5D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445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6C5"/>
    <w:rsid w:val="0084679A"/>
    <w:rsid w:val="008468F6"/>
    <w:rsid w:val="00846A42"/>
    <w:rsid w:val="00846E3A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2F14"/>
    <w:rsid w:val="00853014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718"/>
    <w:rsid w:val="008559AE"/>
    <w:rsid w:val="00855A0E"/>
    <w:rsid w:val="00855A8F"/>
    <w:rsid w:val="00855CFB"/>
    <w:rsid w:val="00855E5F"/>
    <w:rsid w:val="0085643B"/>
    <w:rsid w:val="0085663D"/>
    <w:rsid w:val="00856665"/>
    <w:rsid w:val="0085668C"/>
    <w:rsid w:val="0085675A"/>
    <w:rsid w:val="008567F5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9D2"/>
    <w:rsid w:val="00857C5B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67D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3F0"/>
    <w:rsid w:val="00863AB6"/>
    <w:rsid w:val="00863C19"/>
    <w:rsid w:val="00864122"/>
    <w:rsid w:val="00864125"/>
    <w:rsid w:val="0086413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AD9"/>
    <w:rsid w:val="00864BAB"/>
    <w:rsid w:val="00864C02"/>
    <w:rsid w:val="00864E4E"/>
    <w:rsid w:val="00864EFE"/>
    <w:rsid w:val="0086522A"/>
    <w:rsid w:val="0086554F"/>
    <w:rsid w:val="008659BC"/>
    <w:rsid w:val="00865A90"/>
    <w:rsid w:val="00865B66"/>
    <w:rsid w:val="00865E24"/>
    <w:rsid w:val="00866595"/>
    <w:rsid w:val="00866BA5"/>
    <w:rsid w:val="00866C69"/>
    <w:rsid w:val="00866D4E"/>
    <w:rsid w:val="00866EED"/>
    <w:rsid w:val="00866F52"/>
    <w:rsid w:val="0086714E"/>
    <w:rsid w:val="00867730"/>
    <w:rsid w:val="00867CB3"/>
    <w:rsid w:val="00870444"/>
    <w:rsid w:val="0087056E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61B"/>
    <w:rsid w:val="00872944"/>
    <w:rsid w:val="00872BE2"/>
    <w:rsid w:val="00872D3A"/>
    <w:rsid w:val="00872DA7"/>
    <w:rsid w:val="00873107"/>
    <w:rsid w:val="0087313C"/>
    <w:rsid w:val="00873148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4FEC"/>
    <w:rsid w:val="008751EB"/>
    <w:rsid w:val="008752E1"/>
    <w:rsid w:val="008753BF"/>
    <w:rsid w:val="0087541D"/>
    <w:rsid w:val="00875A1F"/>
    <w:rsid w:val="00875CDB"/>
    <w:rsid w:val="00875E6E"/>
    <w:rsid w:val="00876119"/>
    <w:rsid w:val="0087613F"/>
    <w:rsid w:val="00876222"/>
    <w:rsid w:val="008762E1"/>
    <w:rsid w:val="008763EB"/>
    <w:rsid w:val="0087672C"/>
    <w:rsid w:val="0087673B"/>
    <w:rsid w:val="00876D13"/>
    <w:rsid w:val="00876F09"/>
    <w:rsid w:val="00877002"/>
    <w:rsid w:val="00877037"/>
    <w:rsid w:val="00877445"/>
    <w:rsid w:val="00877572"/>
    <w:rsid w:val="008775BE"/>
    <w:rsid w:val="0087765E"/>
    <w:rsid w:val="008776A5"/>
    <w:rsid w:val="00877792"/>
    <w:rsid w:val="00877833"/>
    <w:rsid w:val="00877AE7"/>
    <w:rsid w:val="00877BE6"/>
    <w:rsid w:val="00877E21"/>
    <w:rsid w:val="00877E78"/>
    <w:rsid w:val="008800B4"/>
    <w:rsid w:val="0088049A"/>
    <w:rsid w:val="00880584"/>
    <w:rsid w:val="008807BB"/>
    <w:rsid w:val="008808C5"/>
    <w:rsid w:val="008809BC"/>
    <w:rsid w:val="00880B3F"/>
    <w:rsid w:val="00880BFF"/>
    <w:rsid w:val="00880CAF"/>
    <w:rsid w:val="00880F3D"/>
    <w:rsid w:val="00881001"/>
    <w:rsid w:val="00881211"/>
    <w:rsid w:val="008813D1"/>
    <w:rsid w:val="0088150D"/>
    <w:rsid w:val="008815B5"/>
    <w:rsid w:val="0088176B"/>
    <w:rsid w:val="00881A10"/>
    <w:rsid w:val="00881AAB"/>
    <w:rsid w:val="00881C08"/>
    <w:rsid w:val="00881DE5"/>
    <w:rsid w:val="00881E3C"/>
    <w:rsid w:val="00881EFD"/>
    <w:rsid w:val="00882043"/>
    <w:rsid w:val="0088207D"/>
    <w:rsid w:val="0088225E"/>
    <w:rsid w:val="008822F9"/>
    <w:rsid w:val="0088230B"/>
    <w:rsid w:val="00882472"/>
    <w:rsid w:val="00882488"/>
    <w:rsid w:val="008824AA"/>
    <w:rsid w:val="008824DE"/>
    <w:rsid w:val="00882AA2"/>
    <w:rsid w:val="00882C1F"/>
    <w:rsid w:val="00882CD4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C6"/>
    <w:rsid w:val="00884CFA"/>
    <w:rsid w:val="008852FA"/>
    <w:rsid w:val="00885452"/>
    <w:rsid w:val="00885542"/>
    <w:rsid w:val="00885673"/>
    <w:rsid w:val="008856A5"/>
    <w:rsid w:val="008858DC"/>
    <w:rsid w:val="008858E7"/>
    <w:rsid w:val="00885975"/>
    <w:rsid w:val="008859A5"/>
    <w:rsid w:val="008859FB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0D3C"/>
    <w:rsid w:val="008911DD"/>
    <w:rsid w:val="00891318"/>
    <w:rsid w:val="008913DC"/>
    <w:rsid w:val="008914CE"/>
    <w:rsid w:val="00891547"/>
    <w:rsid w:val="008917DC"/>
    <w:rsid w:val="008918B1"/>
    <w:rsid w:val="00891AF0"/>
    <w:rsid w:val="00891B4C"/>
    <w:rsid w:val="00891C90"/>
    <w:rsid w:val="00891DF6"/>
    <w:rsid w:val="00891EE1"/>
    <w:rsid w:val="00891FBC"/>
    <w:rsid w:val="008921AE"/>
    <w:rsid w:val="008922F2"/>
    <w:rsid w:val="008923B8"/>
    <w:rsid w:val="00892596"/>
    <w:rsid w:val="008925E3"/>
    <w:rsid w:val="00892673"/>
    <w:rsid w:val="00892D9A"/>
    <w:rsid w:val="00892DAA"/>
    <w:rsid w:val="0089304C"/>
    <w:rsid w:val="00893085"/>
    <w:rsid w:val="008930F4"/>
    <w:rsid w:val="008933A5"/>
    <w:rsid w:val="008934F6"/>
    <w:rsid w:val="00893537"/>
    <w:rsid w:val="00893694"/>
    <w:rsid w:val="00893783"/>
    <w:rsid w:val="008937F7"/>
    <w:rsid w:val="008938FD"/>
    <w:rsid w:val="00893914"/>
    <w:rsid w:val="0089396C"/>
    <w:rsid w:val="00893BFB"/>
    <w:rsid w:val="00893D9D"/>
    <w:rsid w:val="00893EED"/>
    <w:rsid w:val="008940E7"/>
    <w:rsid w:val="0089429E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819"/>
    <w:rsid w:val="0089597D"/>
    <w:rsid w:val="008959A0"/>
    <w:rsid w:val="00895BB7"/>
    <w:rsid w:val="0089604D"/>
    <w:rsid w:val="0089621A"/>
    <w:rsid w:val="0089639E"/>
    <w:rsid w:val="00896465"/>
    <w:rsid w:val="008964FF"/>
    <w:rsid w:val="008968DC"/>
    <w:rsid w:val="00896A0C"/>
    <w:rsid w:val="00896AEB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0E"/>
    <w:rsid w:val="00897CB7"/>
    <w:rsid w:val="00897D23"/>
    <w:rsid w:val="00897E12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56"/>
    <w:rsid w:val="008A31F6"/>
    <w:rsid w:val="008A352D"/>
    <w:rsid w:val="008A37BE"/>
    <w:rsid w:val="008A3910"/>
    <w:rsid w:val="008A3922"/>
    <w:rsid w:val="008A3BFB"/>
    <w:rsid w:val="008A3F84"/>
    <w:rsid w:val="008A40A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EEE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B98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C2E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061"/>
    <w:rsid w:val="008B40CE"/>
    <w:rsid w:val="008B42D3"/>
    <w:rsid w:val="008B45C9"/>
    <w:rsid w:val="008B46BC"/>
    <w:rsid w:val="008B4BC8"/>
    <w:rsid w:val="008B5055"/>
    <w:rsid w:val="008B52F8"/>
    <w:rsid w:val="008B5468"/>
    <w:rsid w:val="008B5885"/>
    <w:rsid w:val="008B5971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6E17"/>
    <w:rsid w:val="008B70C9"/>
    <w:rsid w:val="008B7101"/>
    <w:rsid w:val="008B7177"/>
    <w:rsid w:val="008B7344"/>
    <w:rsid w:val="008C062C"/>
    <w:rsid w:val="008C064C"/>
    <w:rsid w:val="008C0652"/>
    <w:rsid w:val="008C07B7"/>
    <w:rsid w:val="008C0857"/>
    <w:rsid w:val="008C085C"/>
    <w:rsid w:val="008C09A9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4629"/>
    <w:rsid w:val="008C4881"/>
    <w:rsid w:val="008C49A6"/>
    <w:rsid w:val="008C4A02"/>
    <w:rsid w:val="008C4BD5"/>
    <w:rsid w:val="008C4BD6"/>
    <w:rsid w:val="008C4BEF"/>
    <w:rsid w:val="008C4DD9"/>
    <w:rsid w:val="008C50D1"/>
    <w:rsid w:val="008C52B4"/>
    <w:rsid w:val="008C52D0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E74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73"/>
    <w:rsid w:val="008D019E"/>
    <w:rsid w:val="008D047C"/>
    <w:rsid w:val="008D055F"/>
    <w:rsid w:val="008D0565"/>
    <w:rsid w:val="008D06F6"/>
    <w:rsid w:val="008D0770"/>
    <w:rsid w:val="008D07F1"/>
    <w:rsid w:val="008D0820"/>
    <w:rsid w:val="008D0ABD"/>
    <w:rsid w:val="008D0CCA"/>
    <w:rsid w:val="008D10DE"/>
    <w:rsid w:val="008D146A"/>
    <w:rsid w:val="008D14A2"/>
    <w:rsid w:val="008D154F"/>
    <w:rsid w:val="008D19C7"/>
    <w:rsid w:val="008D1B47"/>
    <w:rsid w:val="008D1B90"/>
    <w:rsid w:val="008D1D4B"/>
    <w:rsid w:val="008D1D9D"/>
    <w:rsid w:val="008D1F6B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A11"/>
    <w:rsid w:val="008D6C60"/>
    <w:rsid w:val="008D788D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51C"/>
    <w:rsid w:val="008E26DD"/>
    <w:rsid w:val="008E2974"/>
    <w:rsid w:val="008E2A44"/>
    <w:rsid w:val="008E2D40"/>
    <w:rsid w:val="008E2FC8"/>
    <w:rsid w:val="008E31F6"/>
    <w:rsid w:val="008E320D"/>
    <w:rsid w:val="008E32DA"/>
    <w:rsid w:val="008E3475"/>
    <w:rsid w:val="008E34CA"/>
    <w:rsid w:val="008E37EC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B9"/>
    <w:rsid w:val="008E7DE7"/>
    <w:rsid w:val="008E7DEE"/>
    <w:rsid w:val="008E7F7A"/>
    <w:rsid w:val="008F0394"/>
    <w:rsid w:val="008F03B2"/>
    <w:rsid w:val="008F09DC"/>
    <w:rsid w:val="008F0B05"/>
    <w:rsid w:val="008F0B10"/>
    <w:rsid w:val="008F0B59"/>
    <w:rsid w:val="008F0B5D"/>
    <w:rsid w:val="008F0ED8"/>
    <w:rsid w:val="008F0EF3"/>
    <w:rsid w:val="008F0F5C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BB4"/>
    <w:rsid w:val="008F6DD9"/>
    <w:rsid w:val="008F6E09"/>
    <w:rsid w:val="008F6F36"/>
    <w:rsid w:val="008F7144"/>
    <w:rsid w:val="008F717B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59C"/>
    <w:rsid w:val="009017FA"/>
    <w:rsid w:val="00901965"/>
    <w:rsid w:val="00901B79"/>
    <w:rsid w:val="00902065"/>
    <w:rsid w:val="00902538"/>
    <w:rsid w:val="00902541"/>
    <w:rsid w:val="00902585"/>
    <w:rsid w:val="009025FD"/>
    <w:rsid w:val="009026BD"/>
    <w:rsid w:val="009027DB"/>
    <w:rsid w:val="009027FB"/>
    <w:rsid w:val="009028EA"/>
    <w:rsid w:val="00902A55"/>
    <w:rsid w:val="00902D76"/>
    <w:rsid w:val="00903001"/>
    <w:rsid w:val="0090324A"/>
    <w:rsid w:val="009034D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22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5AA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0F6B"/>
    <w:rsid w:val="0091144B"/>
    <w:rsid w:val="00911699"/>
    <w:rsid w:val="00911883"/>
    <w:rsid w:val="009119E1"/>
    <w:rsid w:val="009119E7"/>
    <w:rsid w:val="00911C23"/>
    <w:rsid w:val="00911DB1"/>
    <w:rsid w:val="00911EC9"/>
    <w:rsid w:val="009121DF"/>
    <w:rsid w:val="009122D0"/>
    <w:rsid w:val="009123B9"/>
    <w:rsid w:val="00912598"/>
    <w:rsid w:val="009125B6"/>
    <w:rsid w:val="00912636"/>
    <w:rsid w:val="009126CD"/>
    <w:rsid w:val="00912823"/>
    <w:rsid w:val="00912CD5"/>
    <w:rsid w:val="00912EEE"/>
    <w:rsid w:val="00913433"/>
    <w:rsid w:val="00913498"/>
    <w:rsid w:val="0091351C"/>
    <w:rsid w:val="009135A7"/>
    <w:rsid w:val="00914A03"/>
    <w:rsid w:val="00914AC7"/>
    <w:rsid w:val="00914BF2"/>
    <w:rsid w:val="00914CDA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274"/>
    <w:rsid w:val="00916416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BCF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BF3"/>
    <w:rsid w:val="00921C74"/>
    <w:rsid w:val="00921D7D"/>
    <w:rsid w:val="00921E18"/>
    <w:rsid w:val="00922576"/>
    <w:rsid w:val="009225F7"/>
    <w:rsid w:val="00922631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1E"/>
    <w:rsid w:val="009251F7"/>
    <w:rsid w:val="0092526C"/>
    <w:rsid w:val="00925529"/>
    <w:rsid w:val="00925623"/>
    <w:rsid w:val="009256B4"/>
    <w:rsid w:val="00925753"/>
    <w:rsid w:val="00925AFE"/>
    <w:rsid w:val="00925CF5"/>
    <w:rsid w:val="00925D2C"/>
    <w:rsid w:val="00925E3D"/>
    <w:rsid w:val="00925F58"/>
    <w:rsid w:val="0092608C"/>
    <w:rsid w:val="009261A6"/>
    <w:rsid w:val="00926266"/>
    <w:rsid w:val="00926615"/>
    <w:rsid w:val="00926753"/>
    <w:rsid w:val="009267AE"/>
    <w:rsid w:val="00926AFC"/>
    <w:rsid w:val="00926D66"/>
    <w:rsid w:val="00926E5E"/>
    <w:rsid w:val="00926FFB"/>
    <w:rsid w:val="0092719E"/>
    <w:rsid w:val="009271C4"/>
    <w:rsid w:val="009273A2"/>
    <w:rsid w:val="00927434"/>
    <w:rsid w:val="00927635"/>
    <w:rsid w:val="009277A2"/>
    <w:rsid w:val="009278C3"/>
    <w:rsid w:val="00927A47"/>
    <w:rsid w:val="00927A9D"/>
    <w:rsid w:val="00927CB9"/>
    <w:rsid w:val="00927E19"/>
    <w:rsid w:val="00927F12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85A"/>
    <w:rsid w:val="0093197F"/>
    <w:rsid w:val="00931A79"/>
    <w:rsid w:val="00931ABE"/>
    <w:rsid w:val="00931AC6"/>
    <w:rsid w:val="00931C8F"/>
    <w:rsid w:val="00931CA8"/>
    <w:rsid w:val="00931FAC"/>
    <w:rsid w:val="00932050"/>
    <w:rsid w:val="0093210F"/>
    <w:rsid w:val="00932159"/>
    <w:rsid w:val="009321C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690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D72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70"/>
    <w:rsid w:val="00937DBF"/>
    <w:rsid w:val="00937E40"/>
    <w:rsid w:val="00937E91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946"/>
    <w:rsid w:val="00941CBA"/>
    <w:rsid w:val="00941E9B"/>
    <w:rsid w:val="0094225A"/>
    <w:rsid w:val="009424DD"/>
    <w:rsid w:val="00942601"/>
    <w:rsid w:val="00942612"/>
    <w:rsid w:val="0094265E"/>
    <w:rsid w:val="00942716"/>
    <w:rsid w:val="00942835"/>
    <w:rsid w:val="00942904"/>
    <w:rsid w:val="009429B7"/>
    <w:rsid w:val="00943079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3FBF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2AE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3DE"/>
    <w:rsid w:val="0095068A"/>
    <w:rsid w:val="00950A4B"/>
    <w:rsid w:val="009511A2"/>
    <w:rsid w:val="009511F9"/>
    <w:rsid w:val="00951236"/>
    <w:rsid w:val="00951492"/>
    <w:rsid w:val="009514B9"/>
    <w:rsid w:val="00951A7E"/>
    <w:rsid w:val="00951BF7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0C3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4E2F"/>
    <w:rsid w:val="009550FB"/>
    <w:rsid w:val="00955158"/>
    <w:rsid w:val="009553B2"/>
    <w:rsid w:val="009554A1"/>
    <w:rsid w:val="00955617"/>
    <w:rsid w:val="00955949"/>
    <w:rsid w:val="00955958"/>
    <w:rsid w:val="00955EC0"/>
    <w:rsid w:val="00955F24"/>
    <w:rsid w:val="00956384"/>
    <w:rsid w:val="00956432"/>
    <w:rsid w:val="009564DD"/>
    <w:rsid w:val="009564F4"/>
    <w:rsid w:val="0095685C"/>
    <w:rsid w:val="00956BC7"/>
    <w:rsid w:val="00956D4A"/>
    <w:rsid w:val="00957036"/>
    <w:rsid w:val="00957082"/>
    <w:rsid w:val="009572CC"/>
    <w:rsid w:val="009573C6"/>
    <w:rsid w:val="009574CB"/>
    <w:rsid w:val="0095752D"/>
    <w:rsid w:val="00957775"/>
    <w:rsid w:val="00957987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24A"/>
    <w:rsid w:val="009615F3"/>
    <w:rsid w:val="0096173D"/>
    <w:rsid w:val="00961853"/>
    <w:rsid w:val="0096189C"/>
    <w:rsid w:val="00961F62"/>
    <w:rsid w:val="00962373"/>
    <w:rsid w:val="0096248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3ED4"/>
    <w:rsid w:val="0096424D"/>
    <w:rsid w:val="00964263"/>
    <w:rsid w:val="009642C4"/>
    <w:rsid w:val="00964774"/>
    <w:rsid w:val="00965016"/>
    <w:rsid w:val="00965400"/>
    <w:rsid w:val="00965493"/>
    <w:rsid w:val="009654B8"/>
    <w:rsid w:val="009659A1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347"/>
    <w:rsid w:val="00967476"/>
    <w:rsid w:val="00967700"/>
    <w:rsid w:val="00967836"/>
    <w:rsid w:val="00967A92"/>
    <w:rsid w:val="00967B27"/>
    <w:rsid w:val="00967F9C"/>
    <w:rsid w:val="009704F5"/>
    <w:rsid w:val="009709AD"/>
    <w:rsid w:val="00970B68"/>
    <w:rsid w:val="00970B6B"/>
    <w:rsid w:val="00970BB9"/>
    <w:rsid w:val="00970D20"/>
    <w:rsid w:val="009714A0"/>
    <w:rsid w:val="00971A94"/>
    <w:rsid w:val="00971E83"/>
    <w:rsid w:val="00971ECB"/>
    <w:rsid w:val="00971F7E"/>
    <w:rsid w:val="00971F88"/>
    <w:rsid w:val="009723D3"/>
    <w:rsid w:val="0097260E"/>
    <w:rsid w:val="00972651"/>
    <w:rsid w:val="009726A6"/>
    <w:rsid w:val="009728D3"/>
    <w:rsid w:val="00972957"/>
    <w:rsid w:val="00972A56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4EB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FA9"/>
    <w:rsid w:val="00976006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9D4"/>
    <w:rsid w:val="00980B2B"/>
    <w:rsid w:val="00980C4A"/>
    <w:rsid w:val="00980E41"/>
    <w:rsid w:val="00981383"/>
    <w:rsid w:val="00981440"/>
    <w:rsid w:val="00981477"/>
    <w:rsid w:val="009814B6"/>
    <w:rsid w:val="009814D2"/>
    <w:rsid w:val="009815B8"/>
    <w:rsid w:val="00981875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3B"/>
    <w:rsid w:val="0098458B"/>
    <w:rsid w:val="009846BF"/>
    <w:rsid w:val="009847CF"/>
    <w:rsid w:val="009848B5"/>
    <w:rsid w:val="00984A76"/>
    <w:rsid w:val="00984BA9"/>
    <w:rsid w:val="00984BFA"/>
    <w:rsid w:val="00984F40"/>
    <w:rsid w:val="0098579B"/>
    <w:rsid w:val="009859AA"/>
    <w:rsid w:val="00985AFF"/>
    <w:rsid w:val="00985C6E"/>
    <w:rsid w:val="00985D39"/>
    <w:rsid w:val="00985EC8"/>
    <w:rsid w:val="00985FAB"/>
    <w:rsid w:val="009860B7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D99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831"/>
    <w:rsid w:val="00990A42"/>
    <w:rsid w:val="00990DC0"/>
    <w:rsid w:val="00990DD0"/>
    <w:rsid w:val="00990F85"/>
    <w:rsid w:val="00990F9C"/>
    <w:rsid w:val="00991336"/>
    <w:rsid w:val="0099155B"/>
    <w:rsid w:val="00991581"/>
    <w:rsid w:val="0099180D"/>
    <w:rsid w:val="009918B9"/>
    <w:rsid w:val="00991991"/>
    <w:rsid w:val="00991BBA"/>
    <w:rsid w:val="00991E7B"/>
    <w:rsid w:val="00991F27"/>
    <w:rsid w:val="009920C6"/>
    <w:rsid w:val="009926D3"/>
    <w:rsid w:val="00992BEF"/>
    <w:rsid w:val="00992C2A"/>
    <w:rsid w:val="00992E9A"/>
    <w:rsid w:val="0099306C"/>
    <w:rsid w:val="009933E3"/>
    <w:rsid w:val="009935C2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48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6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60D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5C0"/>
    <w:rsid w:val="009A1A9E"/>
    <w:rsid w:val="009A1C69"/>
    <w:rsid w:val="009A1D19"/>
    <w:rsid w:val="009A22AB"/>
    <w:rsid w:val="009A233F"/>
    <w:rsid w:val="009A2648"/>
    <w:rsid w:val="009A266D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3ED1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42D"/>
    <w:rsid w:val="009A569D"/>
    <w:rsid w:val="009A57B8"/>
    <w:rsid w:val="009A5B16"/>
    <w:rsid w:val="009A5C1E"/>
    <w:rsid w:val="009A5C53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D1E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BCC"/>
    <w:rsid w:val="009A7E5B"/>
    <w:rsid w:val="009A7EF8"/>
    <w:rsid w:val="009A7F8B"/>
    <w:rsid w:val="009B00A2"/>
    <w:rsid w:val="009B0351"/>
    <w:rsid w:val="009B07C8"/>
    <w:rsid w:val="009B0CA1"/>
    <w:rsid w:val="009B0E72"/>
    <w:rsid w:val="009B0F5E"/>
    <w:rsid w:val="009B1495"/>
    <w:rsid w:val="009B1543"/>
    <w:rsid w:val="009B1611"/>
    <w:rsid w:val="009B1809"/>
    <w:rsid w:val="009B196F"/>
    <w:rsid w:val="009B1A0C"/>
    <w:rsid w:val="009B1BBA"/>
    <w:rsid w:val="009B1BBD"/>
    <w:rsid w:val="009B1CBA"/>
    <w:rsid w:val="009B1E49"/>
    <w:rsid w:val="009B1F57"/>
    <w:rsid w:val="009B1F63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6C1"/>
    <w:rsid w:val="009B491F"/>
    <w:rsid w:val="009B4B10"/>
    <w:rsid w:val="009B4B3D"/>
    <w:rsid w:val="009B4E0B"/>
    <w:rsid w:val="009B4F95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19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EFC"/>
    <w:rsid w:val="009C0FC6"/>
    <w:rsid w:val="009C14CC"/>
    <w:rsid w:val="009C1639"/>
    <w:rsid w:val="009C170F"/>
    <w:rsid w:val="009C17DB"/>
    <w:rsid w:val="009C1A8E"/>
    <w:rsid w:val="009C1C22"/>
    <w:rsid w:val="009C1FCE"/>
    <w:rsid w:val="009C21E0"/>
    <w:rsid w:val="009C29F1"/>
    <w:rsid w:val="009C2ADA"/>
    <w:rsid w:val="009C2B3D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65"/>
    <w:rsid w:val="009C46FE"/>
    <w:rsid w:val="009C49AB"/>
    <w:rsid w:val="009C4CB3"/>
    <w:rsid w:val="009C4EE8"/>
    <w:rsid w:val="009C51A9"/>
    <w:rsid w:val="009C51BE"/>
    <w:rsid w:val="009C526E"/>
    <w:rsid w:val="009C5568"/>
    <w:rsid w:val="009C55B6"/>
    <w:rsid w:val="009C5996"/>
    <w:rsid w:val="009C59AA"/>
    <w:rsid w:val="009C5C78"/>
    <w:rsid w:val="009C5D1D"/>
    <w:rsid w:val="009C5E34"/>
    <w:rsid w:val="009C5FAE"/>
    <w:rsid w:val="009C600B"/>
    <w:rsid w:val="009C6099"/>
    <w:rsid w:val="009C632B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3F6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3F11"/>
    <w:rsid w:val="009D3F39"/>
    <w:rsid w:val="009D4135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75"/>
    <w:rsid w:val="009D64B4"/>
    <w:rsid w:val="009D663E"/>
    <w:rsid w:val="009D68C8"/>
    <w:rsid w:val="009D68D2"/>
    <w:rsid w:val="009D6B17"/>
    <w:rsid w:val="009D6B19"/>
    <w:rsid w:val="009D6F18"/>
    <w:rsid w:val="009D7190"/>
    <w:rsid w:val="009D72D0"/>
    <w:rsid w:val="009D733E"/>
    <w:rsid w:val="009D737B"/>
    <w:rsid w:val="009D76D9"/>
    <w:rsid w:val="009D7A5C"/>
    <w:rsid w:val="009D7A94"/>
    <w:rsid w:val="009D7CBF"/>
    <w:rsid w:val="009D7DA1"/>
    <w:rsid w:val="009D7E85"/>
    <w:rsid w:val="009E003F"/>
    <w:rsid w:val="009E0213"/>
    <w:rsid w:val="009E043E"/>
    <w:rsid w:val="009E0B62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1F6D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323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D76"/>
    <w:rsid w:val="009E4F0F"/>
    <w:rsid w:val="009E5328"/>
    <w:rsid w:val="009E56A7"/>
    <w:rsid w:val="009E573D"/>
    <w:rsid w:val="009E5749"/>
    <w:rsid w:val="009E5A94"/>
    <w:rsid w:val="009E5ABC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0C9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632"/>
    <w:rsid w:val="009F3755"/>
    <w:rsid w:val="009F3758"/>
    <w:rsid w:val="009F37FC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C2A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C4A"/>
    <w:rsid w:val="009F7D3C"/>
    <w:rsid w:val="009F7F9A"/>
    <w:rsid w:val="00A00272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3E9"/>
    <w:rsid w:val="00A0246B"/>
    <w:rsid w:val="00A025AE"/>
    <w:rsid w:val="00A0268F"/>
    <w:rsid w:val="00A02B05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23"/>
    <w:rsid w:val="00A04357"/>
    <w:rsid w:val="00A04361"/>
    <w:rsid w:val="00A04395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56F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1F18"/>
    <w:rsid w:val="00A120BA"/>
    <w:rsid w:val="00A121B9"/>
    <w:rsid w:val="00A12216"/>
    <w:rsid w:val="00A12251"/>
    <w:rsid w:val="00A123FC"/>
    <w:rsid w:val="00A12453"/>
    <w:rsid w:val="00A1249D"/>
    <w:rsid w:val="00A12682"/>
    <w:rsid w:val="00A128C3"/>
    <w:rsid w:val="00A12937"/>
    <w:rsid w:val="00A12B28"/>
    <w:rsid w:val="00A12B4A"/>
    <w:rsid w:val="00A12B59"/>
    <w:rsid w:val="00A12B5B"/>
    <w:rsid w:val="00A1317A"/>
    <w:rsid w:val="00A134E5"/>
    <w:rsid w:val="00A136B4"/>
    <w:rsid w:val="00A137E2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7F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F2F"/>
    <w:rsid w:val="00A16FB6"/>
    <w:rsid w:val="00A17C39"/>
    <w:rsid w:val="00A17DD6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BB4"/>
    <w:rsid w:val="00A23D21"/>
    <w:rsid w:val="00A23E18"/>
    <w:rsid w:val="00A23EFD"/>
    <w:rsid w:val="00A2416F"/>
    <w:rsid w:val="00A24258"/>
    <w:rsid w:val="00A24432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2C0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A24"/>
    <w:rsid w:val="00A33E19"/>
    <w:rsid w:val="00A3403B"/>
    <w:rsid w:val="00A34498"/>
    <w:rsid w:val="00A34619"/>
    <w:rsid w:val="00A348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15"/>
    <w:rsid w:val="00A36381"/>
    <w:rsid w:val="00A36386"/>
    <w:rsid w:val="00A367F2"/>
    <w:rsid w:val="00A3683B"/>
    <w:rsid w:val="00A368F7"/>
    <w:rsid w:val="00A36DD0"/>
    <w:rsid w:val="00A36F05"/>
    <w:rsid w:val="00A36FBD"/>
    <w:rsid w:val="00A3713A"/>
    <w:rsid w:val="00A371A4"/>
    <w:rsid w:val="00A3721A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A4"/>
    <w:rsid w:val="00A415FB"/>
    <w:rsid w:val="00A41732"/>
    <w:rsid w:val="00A419BC"/>
    <w:rsid w:val="00A41E61"/>
    <w:rsid w:val="00A4230F"/>
    <w:rsid w:val="00A4250C"/>
    <w:rsid w:val="00A42FF1"/>
    <w:rsid w:val="00A432F3"/>
    <w:rsid w:val="00A43434"/>
    <w:rsid w:val="00A43A66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256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2D7"/>
    <w:rsid w:val="00A47312"/>
    <w:rsid w:val="00A474EE"/>
    <w:rsid w:val="00A47BB1"/>
    <w:rsid w:val="00A47F59"/>
    <w:rsid w:val="00A5015B"/>
    <w:rsid w:val="00A50167"/>
    <w:rsid w:val="00A50249"/>
    <w:rsid w:val="00A50273"/>
    <w:rsid w:val="00A50766"/>
    <w:rsid w:val="00A50F8D"/>
    <w:rsid w:val="00A51268"/>
    <w:rsid w:val="00A515F9"/>
    <w:rsid w:val="00A51634"/>
    <w:rsid w:val="00A517F2"/>
    <w:rsid w:val="00A51B78"/>
    <w:rsid w:val="00A51C35"/>
    <w:rsid w:val="00A520E3"/>
    <w:rsid w:val="00A52184"/>
    <w:rsid w:val="00A52352"/>
    <w:rsid w:val="00A52435"/>
    <w:rsid w:val="00A528C8"/>
    <w:rsid w:val="00A52AB3"/>
    <w:rsid w:val="00A52B64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BEE"/>
    <w:rsid w:val="00A54C75"/>
    <w:rsid w:val="00A54FA5"/>
    <w:rsid w:val="00A5536E"/>
    <w:rsid w:val="00A553BB"/>
    <w:rsid w:val="00A55480"/>
    <w:rsid w:val="00A557C1"/>
    <w:rsid w:val="00A55894"/>
    <w:rsid w:val="00A55E1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59"/>
    <w:rsid w:val="00A57579"/>
    <w:rsid w:val="00A575B1"/>
    <w:rsid w:val="00A575B9"/>
    <w:rsid w:val="00A576AE"/>
    <w:rsid w:val="00A5780F"/>
    <w:rsid w:val="00A57888"/>
    <w:rsid w:val="00A5796A"/>
    <w:rsid w:val="00A57A2C"/>
    <w:rsid w:val="00A57D95"/>
    <w:rsid w:val="00A57EC2"/>
    <w:rsid w:val="00A600F4"/>
    <w:rsid w:val="00A602F7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4E"/>
    <w:rsid w:val="00A61497"/>
    <w:rsid w:val="00A6152D"/>
    <w:rsid w:val="00A616C6"/>
    <w:rsid w:val="00A61A25"/>
    <w:rsid w:val="00A61B18"/>
    <w:rsid w:val="00A61DB9"/>
    <w:rsid w:val="00A61DEF"/>
    <w:rsid w:val="00A61EBC"/>
    <w:rsid w:val="00A62017"/>
    <w:rsid w:val="00A62479"/>
    <w:rsid w:val="00A62C24"/>
    <w:rsid w:val="00A63007"/>
    <w:rsid w:val="00A631D8"/>
    <w:rsid w:val="00A63629"/>
    <w:rsid w:val="00A6370C"/>
    <w:rsid w:val="00A637BC"/>
    <w:rsid w:val="00A638B9"/>
    <w:rsid w:val="00A63C9A"/>
    <w:rsid w:val="00A63D4D"/>
    <w:rsid w:val="00A63DD2"/>
    <w:rsid w:val="00A63E4E"/>
    <w:rsid w:val="00A6404A"/>
    <w:rsid w:val="00A643A0"/>
    <w:rsid w:val="00A64670"/>
    <w:rsid w:val="00A64A14"/>
    <w:rsid w:val="00A64D20"/>
    <w:rsid w:val="00A64D41"/>
    <w:rsid w:val="00A64FC0"/>
    <w:rsid w:val="00A6508A"/>
    <w:rsid w:val="00A651D4"/>
    <w:rsid w:val="00A6537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EB1"/>
    <w:rsid w:val="00A65F9A"/>
    <w:rsid w:val="00A66268"/>
    <w:rsid w:val="00A6638C"/>
    <w:rsid w:val="00A6653E"/>
    <w:rsid w:val="00A666C5"/>
    <w:rsid w:val="00A66A37"/>
    <w:rsid w:val="00A6703E"/>
    <w:rsid w:val="00A6734F"/>
    <w:rsid w:val="00A67367"/>
    <w:rsid w:val="00A676FA"/>
    <w:rsid w:val="00A67833"/>
    <w:rsid w:val="00A679D0"/>
    <w:rsid w:val="00A67A0F"/>
    <w:rsid w:val="00A67A8E"/>
    <w:rsid w:val="00A67E3F"/>
    <w:rsid w:val="00A67EAA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0F8C"/>
    <w:rsid w:val="00A71AA8"/>
    <w:rsid w:val="00A71AC3"/>
    <w:rsid w:val="00A71B5D"/>
    <w:rsid w:val="00A71C3A"/>
    <w:rsid w:val="00A71E89"/>
    <w:rsid w:val="00A7208F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22B"/>
    <w:rsid w:val="00A74355"/>
    <w:rsid w:val="00A7445B"/>
    <w:rsid w:val="00A74461"/>
    <w:rsid w:val="00A74901"/>
    <w:rsid w:val="00A74A62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79"/>
    <w:rsid w:val="00A76FDC"/>
    <w:rsid w:val="00A771F4"/>
    <w:rsid w:val="00A7761A"/>
    <w:rsid w:val="00A77B4C"/>
    <w:rsid w:val="00A77B4E"/>
    <w:rsid w:val="00A77B4F"/>
    <w:rsid w:val="00A77C15"/>
    <w:rsid w:val="00A77E29"/>
    <w:rsid w:val="00A77E62"/>
    <w:rsid w:val="00A77E88"/>
    <w:rsid w:val="00A77E98"/>
    <w:rsid w:val="00A80141"/>
    <w:rsid w:val="00A80280"/>
    <w:rsid w:val="00A8044A"/>
    <w:rsid w:val="00A806F4"/>
    <w:rsid w:val="00A8071B"/>
    <w:rsid w:val="00A80A1E"/>
    <w:rsid w:val="00A80BDF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781"/>
    <w:rsid w:val="00A82A8E"/>
    <w:rsid w:val="00A82D8A"/>
    <w:rsid w:val="00A82E37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3B42"/>
    <w:rsid w:val="00A83F02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303"/>
    <w:rsid w:val="00A8642A"/>
    <w:rsid w:val="00A8674C"/>
    <w:rsid w:val="00A8681A"/>
    <w:rsid w:val="00A86A05"/>
    <w:rsid w:val="00A86B16"/>
    <w:rsid w:val="00A86B46"/>
    <w:rsid w:val="00A86BE8"/>
    <w:rsid w:val="00A86C1B"/>
    <w:rsid w:val="00A86C75"/>
    <w:rsid w:val="00A86D29"/>
    <w:rsid w:val="00A86D37"/>
    <w:rsid w:val="00A86E27"/>
    <w:rsid w:val="00A86E3A"/>
    <w:rsid w:val="00A8721A"/>
    <w:rsid w:val="00A8747F"/>
    <w:rsid w:val="00A874DF"/>
    <w:rsid w:val="00A877C1"/>
    <w:rsid w:val="00A87BC0"/>
    <w:rsid w:val="00A87BE6"/>
    <w:rsid w:val="00A87CEB"/>
    <w:rsid w:val="00A87D75"/>
    <w:rsid w:val="00A87E3C"/>
    <w:rsid w:val="00A87F98"/>
    <w:rsid w:val="00A87FE6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3D5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7EC"/>
    <w:rsid w:val="00A95800"/>
    <w:rsid w:val="00A95844"/>
    <w:rsid w:val="00A958D4"/>
    <w:rsid w:val="00A95A0A"/>
    <w:rsid w:val="00A95C1E"/>
    <w:rsid w:val="00A95DE7"/>
    <w:rsid w:val="00A95EDA"/>
    <w:rsid w:val="00A960E3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B5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39C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6ED"/>
    <w:rsid w:val="00AA4A8A"/>
    <w:rsid w:val="00AA4FE4"/>
    <w:rsid w:val="00AA5263"/>
    <w:rsid w:val="00AA540E"/>
    <w:rsid w:val="00AA570A"/>
    <w:rsid w:val="00AA57B7"/>
    <w:rsid w:val="00AA584E"/>
    <w:rsid w:val="00AA5C25"/>
    <w:rsid w:val="00AA61A9"/>
    <w:rsid w:val="00AA61C6"/>
    <w:rsid w:val="00AA624A"/>
    <w:rsid w:val="00AA64DA"/>
    <w:rsid w:val="00AA6B35"/>
    <w:rsid w:val="00AA6B6C"/>
    <w:rsid w:val="00AA6B7A"/>
    <w:rsid w:val="00AA6D1A"/>
    <w:rsid w:val="00AA6D3A"/>
    <w:rsid w:val="00AA6E41"/>
    <w:rsid w:val="00AA6EDF"/>
    <w:rsid w:val="00AA706A"/>
    <w:rsid w:val="00AA716D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77"/>
    <w:rsid w:val="00AB0F92"/>
    <w:rsid w:val="00AB1596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615"/>
    <w:rsid w:val="00AC08C3"/>
    <w:rsid w:val="00AC09E6"/>
    <w:rsid w:val="00AC0F1A"/>
    <w:rsid w:val="00AC1077"/>
    <w:rsid w:val="00AC11B4"/>
    <w:rsid w:val="00AC1361"/>
    <w:rsid w:val="00AC1419"/>
    <w:rsid w:val="00AC16D0"/>
    <w:rsid w:val="00AC1A0E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45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6B4"/>
    <w:rsid w:val="00AC69FA"/>
    <w:rsid w:val="00AC6D94"/>
    <w:rsid w:val="00AC6E07"/>
    <w:rsid w:val="00AC7560"/>
    <w:rsid w:val="00AC77AE"/>
    <w:rsid w:val="00AC789F"/>
    <w:rsid w:val="00AC79C0"/>
    <w:rsid w:val="00AC7AAF"/>
    <w:rsid w:val="00AD01D3"/>
    <w:rsid w:val="00AD0387"/>
    <w:rsid w:val="00AD057F"/>
    <w:rsid w:val="00AD0618"/>
    <w:rsid w:val="00AD0844"/>
    <w:rsid w:val="00AD0C61"/>
    <w:rsid w:val="00AD0D93"/>
    <w:rsid w:val="00AD1002"/>
    <w:rsid w:val="00AD105D"/>
    <w:rsid w:val="00AD1546"/>
    <w:rsid w:val="00AD18A5"/>
    <w:rsid w:val="00AD1A1A"/>
    <w:rsid w:val="00AD1A1E"/>
    <w:rsid w:val="00AD1B19"/>
    <w:rsid w:val="00AD1BEC"/>
    <w:rsid w:val="00AD1C5B"/>
    <w:rsid w:val="00AD1CB5"/>
    <w:rsid w:val="00AD1D25"/>
    <w:rsid w:val="00AD1D39"/>
    <w:rsid w:val="00AD1D58"/>
    <w:rsid w:val="00AD1EA7"/>
    <w:rsid w:val="00AD1EBE"/>
    <w:rsid w:val="00AD220D"/>
    <w:rsid w:val="00AD25E2"/>
    <w:rsid w:val="00AD26EE"/>
    <w:rsid w:val="00AD27DC"/>
    <w:rsid w:val="00AD27E9"/>
    <w:rsid w:val="00AD29B2"/>
    <w:rsid w:val="00AD29E0"/>
    <w:rsid w:val="00AD2A42"/>
    <w:rsid w:val="00AD2AB6"/>
    <w:rsid w:val="00AD2CF6"/>
    <w:rsid w:val="00AD3001"/>
    <w:rsid w:val="00AD31BC"/>
    <w:rsid w:val="00AD31F9"/>
    <w:rsid w:val="00AD3338"/>
    <w:rsid w:val="00AD38CB"/>
    <w:rsid w:val="00AD39F5"/>
    <w:rsid w:val="00AD41C2"/>
    <w:rsid w:val="00AD420F"/>
    <w:rsid w:val="00AD47A7"/>
    <w:rsid w:val="00AD4854"/>
    <w:rsid w:val="00AD4968"/>
    <w:rsid w:val="00AD4A52"/>
    <w:rsid w:val="00AD4A64"/>
    <w:rsid w:val="00AD4B69"/>
    <w:rsid w:val="00AD4CDF"/>
    <w:rsid w:val="00AD4D8E"/>
    <w:rsid w:val="00AD53F4"/>
    <w:rsid w:val="00AD5401"/>
    <w:rsid w:val="00AD56E7"/>
    <w:rsid w:val="00AD573E"/>
    <w:rsid w:val="00AD5972"/>
    <w:rsid w:val="00AD59F9"/>
    <w:rsid w:val="00AD5BC7"/>
    <w:rsid w:val="00AD5C42"/>
    <w:rsid w:val="00AD5F7D"/>
    <w:rsid w:val="00AD5FA7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9A6"/>
    <w:rsid w:val="00AE0CD8"/>
    <w:rsid w:val="00AE1121"/>
    <w:rsid w:val="00AE172D"/>
    <w:rsid w:val="00AE17D6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7EF"/>
    <w:rsid w:val="00AE3875"/>
    <w:rsid w:val="00AE3945"/>
    <w:rsid w:val="00AE39AD"/>
    <w:rsid w:val="00AE3A62"/>
    <w:rsid w:val="00AE3A74"/>
    <w:rsid w:val="00AE3BA3"/>
    <w:rsid w:val="00AE3F57"/>
    <w:rsid w:val="00AE3FD0"/>
    <w:rsid w:val="00AE410E"/>
    <w:rsid w:val="00AE427C"/>
    <w:rsid w:val="00AE42C2"/>
    <w:rsid w:val="00AE4311"/>
    <w:rsid w:val="00AE4658"/>
    <w:rsid w:val="00AE467F"/>
    <w:rsid w:val="00AE493E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01"/>
    <w:rsid w:val="00AE5D55"/>
    <w:rsid w:val="00AE5ECD"/>
    <w:rsid w:val="00AE5F46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0D3"/>
    <w:rsid w:val="00AE729F"/>
    <w:rsid w:val="00AE72EA"/>
    <w:rsid w:val="00AE7842"/>
    <w:rsid w:val="00AE7900"/>
    <w:rsid w:val="00AE7A4F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1D7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E4"/>
    <w:rsid w:val="00AF4B05"/>
    <w:rsid w:val="00AF4DCA"/>
    <w:rsid w:val="00AF4E28"/>
    <w:rsid w:val="00AF4E85"/>
    <w:rsid w:val="00AF505C"/>
    <w:rsid w:val="00AF5089"/>
    <w:rsid w:val="00AF523C"/>
    <w:rsid w:val="00AF5268"/>
    <w:rsid w:val="00AF5433"/>
    <w:rsid w:val="00AF590A"/>
    <w:rsid w:val="00AF5B94"/>
    <w:rsid w:val="00AF5D33"/>
    <w:rsid w:val="00AF5FBC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858"/>
    <w:rsid w:val="00AF79E0"/>
    <w:rsid w:val="00AF7B3B"/>
    <w:rsid w:val="00AF7D14"/>
    <w:rsid w:val="00AF7D80"/>
    <w:rsid w:val="00AF7D8A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3B"/>
    <w:rsid w:val="00B01FEF"/>
    <w:rsid w:val="00B0227D"/>
    <w:rsid w:val="00B02323"/>
    <w:rsid w:val="00B0234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F5"/>
    <w:rsid w:val="00B03E8F"/>
    <w:rsid w:val="00B03EC0"/>
    <w:rsid w:val="00B03FC9"/>
    <w:rsid w:val="00B0434F"/>
    <w:rsid w:val="00B044E0"/>
    <w:rsid w:val="00B04523"/>
    <w:rsid w:val="00B046E6"/>
    <w:rsid w:val="00B04842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ED5"/>
    <w:rsid w:val="00B05FCD"/>
    <w:rsid w:val="00B061EE"/>
    <w:rsid w:val="00B06733"/>
    <w:rsid w:val="00B068B1"/>
    <w:rsid w:val="00B06A33"/>
    <w:rsid w:val="00B071AD"/>
    <w:rsid w:val="00B071DB"/>
    <w:rsid w:val="00B079D5"/>
    <w:rsid w:val="00B07A21"/>
    <w:rsid w:val="00B07EDD"/>
    <w:rsid w:val="00B07FCE"/>
    <w:rsid w:val="00B10004"/>
    <w:rsid w:val="00B1009B"/>
    <w:rsid w:val="00B102FA"/>
    <w:rsid w:val="00B10327"/>
    <w:rsid w:val="00B10499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1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977"/>
    <w:rsid w:val="00B13A7E"/>
    <w:rsid w:val="00B13B2B"/>
    <w:rsid w:val="00B13C3F"/>
    <w:rsid w:val="00B13D58"/>
    <w:rsid w:val="00B13EE0"/>
    <w:rsid w:val="00B13F75"/>
    <w:rsid w:val="00B140F3"/>
    <w:rsid w:val="00B142C0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863"/>
    <w:rsid w:val="00B1591A"/>
    <w:rsid w:val="00B159F8"/>
    <w:rsid w:val="00B15B0B"/>
    <w:rsid w:val="00B15E5E"/>
    <w:rsid w:val="00B15F66"/>
    <w:rsid w:val="00B1631B"/>
    <w:rsid w:val="00B166E7"/>
    <w:rsid w:val="00B16700"/>
    <w:rsid w:val="00B167C9"/>
    <w:rsid w:val="00B16871"/>
    <w:rsid w:val="00B16898"/>
    <w:rsid w:val="00B16BFD"/>
    <w:rsid w:val="00B16C64"/>
    <w:rsid w:val="00B16D1C"/>
    <w:rsid w:val="00B16E03"/>
    <w:rsid w:val="00B16E82"/>
    <w:rsid w:val="00B1711A"/>
    <w:rsid w:val="00B17120"/>
    <w:rsid w:val="00B171EF"/>
    <w:rsid w:val="00B17677"/>
    <w:rsid w:val="00B17913"/>
    <w:rsid w:val="00B1795F"/>
    <w:rsid w:val="00B179F9"/>
    <w:rsid w:val="00B17A8D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AA2"/>
    <w:rsid w:val="00B20D54"/>
    <w:rsid w:val="00B21124"/>
    <w:rsid w:val="00B213E6"/>
    <w:rsid w:val="00B2140A"/>
    <w:rsid w:val="00B214CA"/>
    <w:rsid w:val="00B21559"/>
    <w:rsid w:val="00B219D8"/>
    <w:rsid w:val="00B21AB5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84A"/>
    <w:rsid w:val="00B23934"/>
    <w:rsid w:val="00B2399B"/>
    <w:rsid w:val="00B23B3D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6E6B"/>
    <w:rsid w:val="00B26F78"/>
    <w:rsid w:val="00B272DE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567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AD7"/>
    <w:rsid w:val="00B33B93"/>
    <w:rsid w:val="00B33BB0"/>
    <w:rsid w:val="00B33BE2"/>
    <w:rsid w:val="00B33FB8"/>
    <w:rsid w:val="00B34031"/>
    <w:rsid w:val="00B34449"/>
    <w:rsid w:val="00B346EA"/>
    <w:rsid w:val="00B34A48"/>
    <w:rsid w:val="00B34A4D"/>
    <w:rsid w:val="00B34B59"/>
    <w:rsid w:val="00B34B8A"/>
    <w:rsid w:val="00B35052"/>
    <w:rsid w:val="00B3563D"/>
    <w:rsid w:val="00B356C5"/>
    <w:rsid w:val="00B35756"/>
    <w:rsid w:val="00B357DF"/>
    <w:rsid w:val="00B35ACC"/>
    <w:rsid w:val="00B35CDE"/>
    <w:rsid w:val="00B35E99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9E9"/>
    <w:rsid w:val="00B40B85"/>
    <w:rsid w:val="00B40D65"/>
    <w:rsid w:val="00B40EDA"/>
    <w:rsid w:val="00B4123B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99E"/>
    <w:rsid w:val="00B42BB9"/>
    <w:rsid w:val="00B42C99"/>
    <w:rsid w:val="00B42D11"/>
    <w:rsid w:val="00B431B6"/>
    <w:rsid w:val="00B432C7"/>
    <w:rsid w:val="00B43352"/>
    <w:rsid w:val="00B43368"/>
    <w:rsid w:val="00B434F1"/>
    <w:rsid w:val="00B437AB"/>
    <w:rsid w:val="00B4399A"/>
    <w:rsid w:val="00B43A26"/>
    <w:rsid w:val="00B43C2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53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0DE4"/>
    <w:rsid w:val="00B5151B"/>
    <w:rsid w:val="00B515CB"/>
    <w:rsid w:val="00B518E4"/>
    <w:rsid w:val="00B51D07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C14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5C"/>
    <w:rsid w:val="00B557AE"/>
    <w:rsid w:val="00B55936"/>
    <w:rsid w:val="00B55AEB"/>
    <w:rsid w:val="00B55B6E"/>
    <w:rsid w:val="00B56041"/>
    <w:rsid w:val="00B566CF"/>
    <w:rsid w:val="00B566DB"/>
    <w:rsid w:val="00B56760"/>
    <w:rsid w:val="00B56784"/>
    <w:rsid w:val="00B56A98"/>
    <w:rsid w:val="00B56C2A"/>
    <w:rsid w:val="00B56C55"/>
    <w:rsid w:val="00B56D68"/>
    <w:rsid w:val="00B56DE1"/>
    <w:rsid w:val="00B56E34"/>
    <w:rsid w:val="00B57023"/>
    <w:rsid w:val="00B57199"/>
    <w:rsid w:val="00B57275"/>
    <w:rsid w:val="00B574CE"/>
    <w:rsid w:val="00B57724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26D"/>
    <w:rsid w:val="00B61555"/>
    <w:rsid w:val="00B6187C"/>
    <w:rsid w:val="00B6196F"/>
    <w:rsid w:val="00B619EF"/>
    <w:rsid w:val="00B61A48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2D13"/>
    <w:rsid w:val="00B63054"/>
    <w:rsid w:val="00B6332F"/>
    <w:rsid w:val="00B634AD"/>
    <w:rsid w:val="00B6353C"/>
    <w:rsid w:val="00B635D5"/>
    <w:rsid w:val="00B63736"/>
    <w:rsid w:val="00B6379A"/>
    <w:rsid w:val="00B6385C"/>
    <w:rsid w:val="00B63872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5D17"/>
    <w:rsid w:val="00B660A8"/>
    <w:rsid w:val="00B660E0"/>
    <w:rsid w:val="00B66261"/>
    <w:rsid w:val="00B662A4"/>
    <w:rsid w:val="00B66862"/>
    <w:rsid w:val="00B66B61"/>
    <w:rsid w:val="00B66B7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67F08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0B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3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DFC"/>
    <w:rsid w:val="00B72E44"/>
    <w:rsid w:val="00B72E54"/>
    <w:rsid w:val="00B72F32"/>
    <w:rsid w:val="00B731EE"/>
    <w:rsid w:val="00B732BF"/>
    <w:rsid w:val="00B733AB"/>
    <w:rsid w:val="00B73483"/>
    <w:rsid w:val="00B734E0"/>
    <w:rsid w:val="00B73611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418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DBB"/>
    <w:rsid w:val="00B80037"/>
    <w:rsid w:val="00B80053"/>
    <w:rsid w:val="00B80499"/>
    <w:rsid w:val="00B804DD"/>
    <w:rsid w:val="00B8058C"/>
    <w:rsid w:val="00B8071F"/>
    <w:rsid w:val="00B80887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4AE"/>
    <w:rsid w:val="00B8279F"/>
    <w:rsid w:val="00B82972"/>
    <w:rsid w:val="00B829D9"/>
    <w:rsid w:val="00B82A2C"/>
    <w:rsid w:val="00B82E50"/>
    <w:rsid w:val="00B82EEF"/>
    <w:rsid w:val="00B82F45"/>
    <w:rsid w:val="00B83294"/>
    <w:rsid w:val="00B832DB"/>
    <w:rsid w:val="00B835E3"/>
    <w:rsid w:val="00B837CA"/>
    <w:rsid w:val="00B83B09"/>
    <w:rsid w:val="00B83DCE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757"/>
    <w:rsid w:val="00B85792"/>
    <w:rsid w:val="00B8590F"/>
    <w:rsid w:val="00B85A41"/>
    <w:rsid w:val="00B85E4C"/>
    <w:rsid w:val="00B85F14"/>
    <w:rsid w:val="00B85FA2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689"/>
    <w:rsid w:val="00B90848"/>
    <w:rsid w:val="00B90A97"/>
    <w:rsid w:val="00B90D92"/>
    <w:rsid w:val="00B91385"/>
    <w:rsid w:val="00B9145F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A5"/>
    <w:rsid w:val="00B933F6"/>
    <w:rsid w:val="00B93566"/>
    <w:rsid w:val="00B939FE"/>
    <w:rsid w:val="00B93C82"/>
    <w:rsid w:val="00B93FEF"/>
    <w:rsid w:val="00B940D7"/>
    <w:rsid w:val="00B9412B"/>
    <w:rsid w:val="00B941E6"/>
    <w:rsid w:val="00B942FC"/>
    <w:rsid w:val="00B943F5"/>
    <w:rsid w:val="00B94431"/>
    <w:rsid w:val="00B94B8C"/>
    <w:rsid w:val="00B94D84"/>
    <w:rsid w:val="00B94D9C"/>
    <w:rsid w:val="00B95295"/>
    <w:rsid w:val="00B9536C"/>
    <w:rsid w:val="00B954D9"/>
    <w:rsid w:val="00B954ED"/>
    <w:rsid w:val="00B95537"/>
    <w:rsid w:val="00B95854"/>
    <w:rsid w:val="00B95AC5"/>
    <w:rsid w:val="00B95ACE"/>
    <w:rsid w:val="00B95C70"/>
    <w:rsid w:val="00B95D4B"/>
    <w:rsid w:val="00B95F51"/>
    <w:rsid w:val="00B960D1"/>
    <w:rsid w:val="00B9685A"/>
    <w:rsid w:val="00B9685F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16"/>
    <w:rsid w:val="00B97641"/>
    <w:rsid w:val="00B9768B"/>
    <w:rsid w:val="00B977D7"/>
    <w:rsid w:val="00B979A1"/>
    <w:rsid w:val="00B97B34"/>
    <w:rsid w:val="00B97C6D"/>
    <w:rsid w:val="00B97F49"/>
    <w:rsid w:val="00BA00DC"/>
    <w:rsid w:val="00BA0210"/>
    <w:rsid w:val="00BA024E"/>
    <w:rsid w:val="00BA04CE"/>
    <w:rsid w:val="00BA0739"/>
    <w:rsid w:val="00BA077C"/>
    <w:rsid w:val="00BA082A"/>
    <w:rsid w:val="00BA0926"/>
    <w:rsid w:val="00BA0C49"/>
    <w:rsid w:val="00BA0D73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A7F"/>
    <w:rsid w:val="00BA2EA4"/>
    <w:rsid w:val="00BA3089"/>
    <w:rsid w:val="00BA3157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8FD"/>
    <w:rsid w:val="00BA4A81"/>
    <w:rsid w:val="00BA4E1F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86F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5C6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234"/>
    <w:rsid w:val="00BB0362"/>
    <w:rsid w:val="00BB03D7"/>
    <w:rsid w:val="00BB049E"/>
    <w:rsid w:val="00BB05E3"/>
    <w:rsid w:val="00BB07F2"/>
    <w:rsid w:val="00BB0AA1"/>
    <w:rsid w:val="00BB0AEE"/>
    <w:rsid w:val="00BB0B3B"/>
    <w:rsid w:val="00BB0D2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BF5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8E1"/>
    <w:rsid w:val="00BC199A"/>
    <w:rsid w:val="00BC1C19"/>
    <w:rsid w:val="00BC1CB0"/>
    <w:rsid w:val="00BC1CEE"/>
    <w:rsid w:val="00BC2665"/>
    <w:rsid w:val="00BC2A11"/>
    <w:rsid w:val="00BC2B73"/>
    <w:rsid w:val="00BC2E1F"/>
    <w:rsid w:val="00BC3061"/>
    <w:rsid w:val="00BC3284"/>
    <w:rsid w:val="00BC3286"/>
    <w:rsid w:val="00BC38A2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964"/>
    <w:rsid w:val="00BC5A35"/>
    <w:rsid w:val="00BC5B69"/>
    <w:rsid w:val="00BC5C6B"/>
    <w:rsid w:val="00BC5C98"/>
    <w:rsid w:val="00BC5CC9"/>
    <w:rsid w:val="00BC5F4D"/>
    <w:rsid w:val="00BC60B0"/>
    <w:rsid w:val="00BC6287"/>
    <w:rsid w:val="00BC63F7"/>
    <w:rsid w:val="00BC65B3"/>
    <w:rsid w:val="00BC678A"/>
    <w:rsid w:val="00BC6970"/>
    <w:rsid w:val="00BC69C0"/>
    <w:rsid w:val="00BC6B79"/>
    <w:rsid w:val="00BC6C2A"/>
    <w:rsid w:val="00BC6D06"/>
    <w:rsid w:val="00BC6E23"/>
    <w:rsid w:val="00BC6F42"/>
    <w:rsid w:val="00BC7089"/>
    <w:rsid w:val="00BC71FA"/>
    <w:rsid w:val="00BC77D3"/>
    <w:rsid w:val="00BC78C1"/>
    <w:rsid w:val="00BC79F9"/>
    <w:rsid w:val="00BC7A3F"/>
    <w:rsid w:val="00BC7A78"/>
    <w:rsid w:val="00BC7CC9"/>
    <w:rsid w:val="00BC7DCD"/>
    <w:rsid w:val="00BC7EDF"/>
    <w:rsid w:val="00BD00FD"/>
    <w:rsid w:val="00BD057F"/>
    <w:rsid w:val="00BD0ACA"/>
    <w:rsid w:val="00BD1350"/>
    <w:rsid w:val="00BD146B"/>
    <w:rsid w:val="00BD15E9"/>
    <w:rsid w:val="00BD163B"/>
    <w:rsid w:val="00BD16C9"/>
    <w:rsid w:val="00BD1E03"/>
    <w:rsid w:val="00BD2011"/>
    <w:rsid w:val="00BD2929"/>
    <w:rsid w:val="00BD2E94"/>
    <w:rsid w:val="00BD3166"/>
    <w:rsid w:val="00BD3183"/>
    <w:rsid w:val="00BD3376"/>
    <w:rsid w:val="00BD361B"/>
    <w:rsid w:val="00BD3741"/>
    <w:rsid w:val="00BD38C4"/>
    <w:rsid w:val="00BD39DE"/>
    <w:rsid w:val="00BD3D7E"/>
    <w:rsid w:val="00BD43BA"/>
    <w:rsid w:val="00BD43E0"/>
    <w:rsid w:val="00BD454A"/>
    <w:rsid w:val="00BD4674"/>
    <w:rsid w:val="00BD47B3"/>
    <w:rsid w:val="00BD4946"/>
    <w:rsid w:val="00BD4A82"/>
    <w:rsid w:val="00BD4CE6"/>
    <w:rsid w:val="00BD50FC"/>
    <w:rsid w:val="00BD527E"/>
    <w:rsid w:val="00BD5339"/>
    <w:rsid w:val="00BD54DA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C59"/>
    <w:rsid w:val="00BD6CE1"/>
    <w:rsid w:val="00BD6D37"/>
    <w:rsid w:val="00BD6DED"/>
    <w:rsid w:val="00BD6E26"/>
    <w:rsid w:val="00BD6EB7"/>
    <w:rsid w:val="00BD6F08"/>
    <w:rsid w:val="00BD6F90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D57"/>
    <w:rsid w:val="00BD7F0B"/>
    <w:rsid w:val="00BE0506"/>
    <w:rsid w:val="00BE07C4"/>
    <w:rsid w:val="00BE08DD"/>
    <w:rsid w:val="00BE1110"/>
    <w:rsid w:val="00BE1330"/>
    <w:rsid w:val="00BE17AE"/>
    <w:rsid w:val="00BE17DC"/>
    <w:rsid w:val="00BE1B5B"/>
    <w:rsid w:val="00BE1FC9"/>
    <w:rsid w:val="00BE203C"/>
    <w:rsid w:val="00BE21F9"/>
    <w:rsid w:val="00BE22FB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34"/>
    <w:rsid w:val="00BE485A"/>
    <w:rsid w:val="00BE48A8"/>
    <w:rsid w:val="00BE48F9"/>
    <w:rsid w:val="00BE4BB0"/>
    <w:rsid w:val="00BE4C27"/>
    <w:rsid w:val="00BE4CB9"/>
    <w:rsid w:val="00BE4F63"/>
    <w:rsid w:val="00BE504D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081"/>
    <w:rsid w:val="00BE7101"/>
    <w:rsid w:val="00BE71A5"/>
    <w:rsid w:val="00BE73CC"/>
    <w:rsid w:val="00BE7947"/>
    <w:rsid w:val="00BE7A2F"/>
    <w:rsid w:val="00BE7AA7"/>
    <w:rsid w:val="00BE7D6D"/>
    <w:rsid w:val="00BE7E08"/>
    <w:rsid w:val="00BF001E"/>
    <w:rsid w:val="00BF014B"/>
    <w:rsid w:val="00BF014C"/>
    <w:rsid w:val="00BF0404"/>
    <w:rsid w:val="00BF06EE"/>
    <w:rsid w:val="00BF0927"/>
    <w:rsid w:val="00BF0B34"/>
    <w:rsid w:val="00BF0BF9"/>
    <w:rsid w:val="00BF0E06"/>
    <w:rsid w:val="00BF0E10"/>
    <w:rsid w:val="00BF12A8"/>
    <w:rsid w:val="00BF1383"/>
    <w:rsid w:val="00BF15E8"/>
    <w:rsid w:val="00BF1753"/>
    <w:rsid w:val="00BF183D"/>
    <w:rsid w:val="00BF191C"/>
    <w:rsid w:val="00BF1A39"/>
    <w:rsid w:val="00BF1AA0"/>
    <w:rsid w:val="00BF1E96"/>
    <w:rsid w:val="00BF1F79"/>
    <w:rsid w:val="00BF2148"/>
    <w:rsid w:val="00BF218A"/>
    <w:rsid w:val="00BF23EA"/>
    <w:rsid w:val="00BF247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481"/>
    <w:rsid w:val="00BF35BC"/>
    <w:rsid w:val="00BF35CE"/>
    <w:rsid w:val="00BF3621"/>
    <w:rsid w:val="00BF36D7"/>
    <w:rsid w:val="00BF36EC"/>
    <w:rsid w:val="00BF3818"/>
    <w:rsid w:val="00BF3C31"/>
    <w:rsid w:val="00BF3D0B"/>
    <w:rsid w:val="00BF423D"/>
    <w:rsid w:val="00BF440E"/>
    <w:rsid w:val="00BF45A0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0CF"/>
    <w:rsid w:val="00BF64E8"/>
    <w:rsid w:val="00BF660D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A88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C2"/>
    <w:rsid w:val="00C027A4"/>
    <w:rsid w:val="00C02881"/>
    <w:rsid w:val="00C02A91"/>
    <w:rsid w:val="00C02BB2"/>
    <w:rsid w:val="00C02FE6"/>
    <w:rsid w:val="00C03244"/>
    <w:rsid w:val="00C034E0"/>
    <w:rsid w:val="00C03876"/>
    <w:rsid w:val="00C038AA"/>
    <w:rsid w:val="00C03996"/>
    <w:rsid w:val="00C03B64"/>
    <w:rsid w:val="00C04218"/>
    <w:rsid w:val="00C04390"/>
    <w:rsid w:val="00C043AB"/>
    <w:rsid w:val="00C046DB"/>
    <w:rsid w:val="00C047A4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519"/>
    <w:rsid w:val="00C10793"/>
    <w:rsid w:val="00C10D91"/>
    <w:rsid w:val="00C11167"/>
    <w:rsid w:val="00C111A9"/>
    <w:rsid w:val="00C11916"/>
    <w:rsid w:val="00C11933"/>
    <w:rsid w:val="00C11A04"/>
    <w:rsid w:val="00C11A43"/>
    <w:rsid w:val="00C11E56"/>
    <w:rsid w:val="00C11F50"/>
    <w:rsid w:val="00C1219E"/>
    <w:rsid w:val="00C12357"/>
    <w:rsid w:val="00C1235A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4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193"/>
    <w:rsid w:val="00C173BF"/>
    <w:rsid w:val="00C1748A"/>
    <w:rsid w:val="00C1751B"/>
    <w:rsid w:val="00C177EE"/>
    <w:rsid w:val="00C1787B"/>
    <w:rsid w:val="00C17A8C"/>
    <w:rsid w:val="00C17AB7"/>
    <w:rsid w:val="00C17C65"/>
    <w:rsid w:val="00C17EF3"/>
    <w:rsid w:val="00C17FDF"/>
    <w:rsid w:val="00C202E2"/>
    <w:rsid w:val="00C2030C"/>
    <w:rsid w:val="00C204C2"/>
    <w:rsid w:val="00C207F4"/>
    <w:rsid w:val="00C20AF0"/>
    <w:rsid w:val="00C20FF6"/>
    <w:rsid w:val="00C210E1"/>
    <w:rsid w:val="00C210FF"/>
    <w:rsid w:val="00C21286"/>
    <w:rsid w:val="00C21314"/>
    <w:rsid w:val="00C21383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2BF3"/>
    <w:rsid w:val="00C23036"/>
    <w:rsid w:val="00C23145"/>
    <w:rsid w:val="00C23235"/>
    <w:rsid w:val="00C23482"/>
    <w:rsid w:val="00C23765"/>
    <w:rsid w:val="00C237B9"/>
    <w:rsid w:val="00C23902"/>
    <w:rsid w:val="00C239BD"/>
    <w:rsid w:val="00C23A18"/>
    <w:rsid w:val="00C23AD4"/>
    <w:rsid w:val="00C23C09"/>
    <w:rsid w:val="00C23C78"/>
    <w:rsid w:val="00C23D05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E13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D83"/>
    <w:rsid w:val="00C27E85"/>
    <w:rsid w:val="00C302B1"/>
    <w:rsid w:val="00C302E2"/>
    <w:rsid w:val="00C3092E"/>
    <w:rsid w:val="00C30CA1"/>
    <w:rsid w:val="00C30D6A"/>
    <w:rsid w:val="00C30FA2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C7F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525"/>
    <w:rsid w:val="00C42A7C"/>
    <w:rsid w:val="00C42E1B"/>
    <w:rsid w:val="00C42E54"/>
    <w:rsid w:val="00C42F2B"/>
    <w:rsid w:val="00C431DC"/>
    <w:rsid w:val="00C432E7"/>
    <w:rsid w:val="00C433A3"/>
    <w:rsid w:val="00C4391F"/>
    <w:rsid w:val="00C43B8E"/>
    <w:rsid w:val="00C43E5D"/>
    <w:rsid w:val="00C44010"/>
    <w:rsid w:val="00C44118"/>
    <w:rsid w:val="00C44140"/>
    <w:rsid w:val="00C44306"/>
    <w:rsid w:val="00C44425"/>
    <w:rsid w:val="00C444D8"/>
    <w:rsid w:val="00C44542"/>
    <w:rsid w:val="00C44622"/>
    <w:rsid w:val="00C447B7"/>
    <w:rsid w:val="00C44973"/>
    <w:rsid w:val="00C44AA3"/>
    <w:rsid w:val="00C44D3F"/>
    <w:rsid w:val="00C44F71"/>
    <w:rsid w:val="00C45131"/>
    <w:rsid w:val="00C452AC"/>
    <w:rsid w:val="00C454EC"/>
    <w:rsid w:val="00C458CB"/>
    <w:rsid w:val="00C459B1"/>
    <w:rsid w:val="00C45D3A"/>
    <w:rsid w:val="00C460A7"/>
    <w:rsid w:val="00C461A8"/>
    <w:rsid w:val="00C462EF"/>
    <w:rsid w:val="00C46518"/>
    <w:rsid w:val="00C4656A"/>
    <w:rsid w:val="00C465D4"/>
    <w:rsid w:val="00C4689D"/>
    <w:rsid w:val="00C46965"/>
    <w:rsid w:val="00C469D8"/>
    <w:rsid w:val="00C46B66"/>
    <w:rsid w:val="00C46E51"/>
    <w:rsid w:val="00C46FEE"/>
    <w:rsid w:val="00C471B8"/>
    <w:rsid w:val="00C471BF"/>
    <w:rsid w:val="00C4726B"/>
    <w:rsid w:val="00C47355"/>
    <w:rsid w:val="00C47384"/>
    <w:rsid w:val="00C479BB"/>
    <w:rsid w:val="00C47A6B"/>
    <w:rsid w:val="00C47A7A"/>
    <w:rsid w:val="00C47CE7"/>
    <w:rsid w:val="00C5025B"/>
    <w:rsid w:val="00C5038F"/>
    <w:rsid w:val="00C504D4"/>
    <w:rsid w:val="00C50549"/>
    <w:rsid w:val="00C50758"/>
    <w:rsid w:val="00C507C7"/>
    <w:rsid w:val="00C50AA2"/>
    <w:rsid w:val="00C50B98"/>
    <w:rsid w:val="00C50E23"/>
    <w:rsid w:val="00C50F40"/>
    <w:rsid w:val="00C51395"/>
    <w:rsid w:val="00C5177D"/>
    <w:rsid w:val="00C51A84"/>
    <w:rsid w:val="00C51B2F"/>
    <w:rsid w:val="00C51B5B"/>
    <w:rsid w:val="00C51BD6"/>
    <w:rsid w:val="00C51D5C"/>
    <w:rsid w:val="00C52342"/>
    <w:rsid w:val="00C52363"/>
    <w:rsid w:val="00C523D0"/>
    <w:rsid w:val="00C52D20"/>
    <w:rsid w:val="00C52D8B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8D0"/>
    <w:rsid w:val="00C53DE5"/>
    <w:rsid w:val="00C5443B"/>
    <w:rsid w:val="00C544F6"/>
    <w:rsid w:val="00C54507"/>
    <w:rsid w:val="00C54580"/>
    <w:rsid w:val="00C54591"/>
    <w:rsid w:val="00C54854"/>
    <w:rsid w:val="00C54AD9"/>
    <w:rsid w:val="00C54EC4"/>
    <w:rsid w:val="00C5501B"/>
    <w:rsid w:val="00C550A9"/>
    <w:rsid w:val="00C550F5"/>
    <w:rsid w:val="00C551C8"/>
    <w:rsid w:val="00C5536D"/>
    <w:rsid w:val="00C5558D"/>
    <w:rsid w:val="00C5584C"/>
    <w:rsid w:val="00C5592E"/>
    <w:rsid w:val="00C55DC8"/>
    <w:rsid w:val="00C55DE5"/>
    <w:rsid w:val="00C562BE"/>
    <w:rsid w:val="00C563F8"/>
    <w:rsid w:val="00C564CD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5A2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16C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1DE"/>
    <w:rsid w:val="00C65337"/>
    <w:rsid w:val="00C654C1"/>
    <w:rsid w:val="00C654ED"/>
    <w:rsid w:val="00C655BE"/>
    <w:rsid w:val="00C65610"/>
    <w:rsid w:val="00C656F1"/>
    <w:rsid w:val="00C6577C"/>
    <w:rsid w:val="00C657CD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165"/>
    <w:rsid w:val="00C672B1"/>
    <w:rsid w:val="00C67859"/>
    <w:rsid w:val="00C67914"/>
    <w:rsid w:val="00C67994"/>
    <w:rsid w:val="00C67D57"/>
    <w:rsid w:val="00C67E41"/>
    <w:rsid w:val="00C67E93"/>
    <w:rsid w:val="00C67FE9"/>
    <w:rsid w:val="00C700C1"/>
    <w:rsid w:val="00C706F0"/>
    <w:rsid w:val="00C706FD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A7E"/>
    <w:rsid w:val="00C72BA6"/>
    <w:rsid w:val="00C73110"/>
    <w:rsid w:val="00C734BD"/>
    <w:rsid w:val="00C73704"/>
    <w:rsid w:val="00C737B0"/>
    <w:rsid w:val="00C743D4"/>
    <w:rsid w:val="00C745DB"/>
    <w:rsid w:val="00C7465B"/>
    <w:rsid w:val="00C74776"/>
    <w:rsid w:val="00C747C5"/>
    <w:rsid w:val="00C74817"/>
    <w:rsid w:val="00C74AEA"/>
    <w:rsid w:val="00C74BD6"/>
    <w:rsid w:val="00C74C96"/>
    <w:rsid w:val="00C74CEE"/>
    <w:rsid w:val="00C750B2"/>
    <w:rsid w:val="00C752DA"/>
    <w:rsid w:val="00C758B4"/>
    <w:rsid w:val="00C759A1"/>
    <w:rsid w:val="00C75A72"/>
    <w:rsid w:val="00C75A8B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B49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65C"/>
    <w:rsid w:val="00C827F6"/>
    <w:rsid w:val="00C828F5"/>
    <w:rsid w:val="00C82D74"/>
    <w:rsid w:val="00C830C3"/>
    <w:rsid w:val="00C83136"/>
    <w:rsid w:val="00C83195"/>
    <w:rsid w:val="00C832F1"/>
    <w:rsid w:val="00C8340E"/>
    <w:rsid w:val="00C837DD"/>
    <w:rsid w:val="00C83906"/>
    <w:rsid w:val="00C83AC5"/>
    <w:rsid w:val="00C83AD0"/>
    <w:rsid w:val="00C83F3E"/>
    <w:rsid w:val="00C83FB9"/>
    <w:rsid w:val="00C8474F"/>
    <w:rsid w:val="00C8498B"/>
    <w:rsid w:val="00C84F65"/>
    <w:rsid w:val="00C85029"/>
    <w:rsid w:val="00C851E0"/>
    <w:rsid w:val="00C85403"/>
    <w:rsid w:val="00C85898"/>
    <w:rsid w:val="00C85A09"/>
    <w:rsid w:val="00C85D16"/>
    <w:rsid w:val="00C85D8E"/>
    <w:rsid w:val="00C85DD8"/>
    <w:rsid w:val="00C85F0C"/>
    <w:rsid w:val="00C85F93"/>
    <w:rsid w:val="00C863BB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9C"/>
    <w:rsid w:val="00C910C5"/>
    <w:rsid w:val="00C913EB"/>
    <w:rsid w:val="00C9159E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D5C"/>
    <w:rsid w:val="00C93F7B"/>
    <w:rsid w:val="00C94225"/>
    <w:rsid w:val="00C943F7"/>
    <w:rsid w:val="00C94623"/>
    <w:rsid w:val="00C9479C"/>
    <w:rsid w:val="00C94889"/>
    <w:rsid w:val="00C94C56"/>
    <w:rsid w:val="00C94C5C"/>
    <w:rsid w:val="00C94C90"/>
    <w:rsid w:val="00C94CCA"/>
    <w:rsid w:val="00C94D62"/>
    <w:rsid w:val="00C94D69"/>
    <w:rsid w:val="00C94F2A"/>
    <w:rsid w:val="00C94F2D"/>
    <w:rsid w:val="00C9510C"/>
    <w:rsid w:val="00C95173"/>
    <w:rsid w:val="00C953E8"/>
    <w:rsid w:val="00C954C7"/>
    <w:rsid w:val="00C956BF"/>
    <w:rsid w:val="00C95735"/>
    <w:rsid w:val="00C9578C"/>
    <w:rsid w:val="00C959A4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6ED1"/>
    <w:rsid w:val="00C970A9"/>
    <w:rsid w:val="00C97343"/>
    <w:rsid w:val="00C97811"/>
    <w:rsid w:val="00C978BC"/>
    <w:rsid w:val="00C97A64"/>
    <w:rsid w:val="00C97D10"/>
    <w:rsid w:val="00C97D53"/>
    <w:rsid w:val="00CA0187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2B"/>
    <w:rsid w:val="00CA1E5B"/>
    <w:rsid w:val="00CA1E6E"/>
    <w:rsid w:val="00CA1F8C"/>
    <w:rsid w:val="00CA1FDB"/>
    <w:rsid w:val="00CA21AA"/>
    <w:rsid w:val="00CA2201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ED3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A7C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A7F94"/>
    <w:rsid w:val="00CB006A"/>
    <w:rsid w:val="00CB018C"/>
    <w:rsid w:val="00CB024D"/>
    <w:rsid w:val="00CB0D70"/>
    <w:rsid w:val="00CB0F41"/>
    <w:rsid w:val="00CB10DA"/>
    <w:rsid w:val="00CB1149"/>
    <w:rsid w:val="00CB11AD"/>
    <w:rsid w:val="00CB15C7"/>
    <w:rsid w:val="00CB167E"/>
    <w:rsid w:val="00CB17C6"/>
    <w:rsid w:val="00CB19C0"/>
    <w:rsid w:val="00CB1BE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6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34"/>
    <w:rsid w:val="00CB7763"/>
    <w:rsid w:val="00CB793F"/>
    <w:rsid w:val="00CB7945"/>
    <w:rsid w:val="00CB7A0E"/>
    <w:rsid w:val="00CB7AE8"/>
    <w:rsid w:val="00CB7C17"/>
    <w:rsid w:val="00CB7C71"/>
    <w:rsid w:val="00CB7D6B"/>
    <w:rsid w:val="00CB7F82"/>
    <w:rsid w:val="00CC018C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121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235"/>
    <w:rsid w:val="00CC566C"/>
    <w:rsid w:val="00CC56D3"/>
    <w:rsid w:val="00CC5921"/>
    <w:rsid w:val="00CC5CFA"/>
    <w:rsid w:val="00CC5D98"/>
    <w:rsid w:val="00CC5E8A"/>
    <w:rsid w:val="00CC5FFE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D1E"/>
    <w:rsid w:val="00CD0EA8"/>
    <w:rsid w:val="00CD0FDE"/>
    <w:rsid w:val="00CD129C"/>
    <w:rsid w:val="00CD12DC"/>
    <w:rsid w:val="00CD15AF"/>
    <w:rsid w:val="00CD1696"/>
    <w:rsid w:val="00CD1935"/>
    <w:rsid w:val="00CD1A87"/>
    <w:rsid w:val="00CD1BD6"/>
    <w:rsid w:val="00CD1C40"/>
    <w:rsid w:val="00CD1E43"/>
    <w:rsid w:val="00CD278B"/>
    <w:rsid w:val="00CD2901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28C"/>
    <w:rsid w:val="00CD4441"/>
    <w:rsid w:val="00CD4602"/>
    <w:rsid w:val="00CD4661"/>
    <w:rsid w:val="00CD48B9"/>
    <w:rsid w:val="00CD4B1B"/>
    <w:rsid w:val="00CD4D01"/>
    <w:rsid w:val="00CD4FFC"/>
    <w:rsid w:val="00CD5087"/>
    <w:rsid w:val="00CD5222"/>
    <w:rsid w:val="00CD526B"/>
    <w:rsid w:val="00CD5486"/>
    <w:rsid w:val="00CD54F6"/>
    <w:rsid w:val="00CD557E"/>
    <w:rsid w:val="00CD5603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946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4D5A"/>
    <w:rsid w:val="00CE4E40"/>
    <w:rsid w:val="00CE4EB8"/>
    <w:rsid w:val="00CE5189"/>
    <w:rsid w:val="00CE51BC"/>
    <w:rsid w:val="00CE54CE"/>
    <w:rsid w:val="00CE550C"/>
    <w:rsid w:val="00CE551F"/>
    <w:rsid w:val="00CE57D1"/>
    <w:rsid w:val="00CE57E8"/>
    <w:rsid w:val="00CE5C77"/>
    <w:rsid w:val="00CE5DB4"/>
    <w:rsid w:val="00CE5E43"/>
    <w:rsid w:val="00CE5ED6"/>
    <w:rsid w:val="00CE5ED9"/>
    <w:rsid w:val="00CE622A"/>
    <w:rsid w:val="00CE64FF"/>
    <w:rsid w:val="00CE692E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FA2"/>
    <w:rsid w:val="00CF12A7"/>
    <w:rsid w:val="00CF1369"/>
    <w:rsid w:val="00CF1494"/>
    <w:rsid w:val="00CF14A1"/>
    <w:rsid w:val="00CF15D4"/>
    <w:rsid w:val="00CF1AB3"/>
    <w:rsid w:val="00CF1D02"/>
    <w:rsid w:val="00CF1D1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3CB7"/>
    <w:rsid w:val="00CF3F85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7D"/>
    <w:rsid w:val="00CF62EE"/>
    <w:rsid w:val="00CF6370"/>
    <w:rsid w:val="00CF6819"/>
    <w:rsid w:val="00CF6960"/>
    <w:rsid w:val="00CF6A53"/>
    <w:rsid w:val="00CF6B6A"/>
    <w:rsid w:val="00CF6D66"/>
    <w:rsid w:val="00CF6DEC"/>
    <w:rsid w:val="00CF7037"/>
    <w:rsid w:val="00CF7137"/>
    <w:rsid w:val="00CF7364"/>
    <w:rsid w:val="00CF768B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4FC1"/>
    <w:rsid w:val="00D050A4"/>
    <w:rsid w:val="00D05163"/>
    <w:rsid w:val="00D0518D"/>
    <w:rsid w:val="00D05193"/>
    <w:rsid w:val="00D054ED"/>
    <w:rsid w:val="00D05699"/>
    <w:rsid w:val="00D05718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78A"/>
    <w:rsid w:val="00D069D1"/>
    <w:rsid w:val="00D069E3"/>
    <w:rsid w:val="00D06AF5"/>
    <w:rsid w:val="00D06D12"/>
    <w:rsid w:val="00D06D77"/>
    <w:rsid w:val="00D06EB1"/>
    <w:rsid w:val="00D06F02"/>
    <w:rsid w:val="00D072A2"/>
    <w:rsid w:val="00D074E4"/>
    <w:rsid w:val="00D07704"/>
    <w:rsid w:val="00D07705"/>
    <w:rsid w:val="00D0770B"/>
    <w:rsid w:val="00D07975"/>
    <w:rsid w:val="00D07BDF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009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B3"/>
    <w:rsid w:val="00D127D2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4E"/>
    <w:rsid w:val="00D14C6A"/>
    <w:rsid w:val="00D15094"/>
    <w:rsid w:val="00D15262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C51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3A"/>
    <w:rsid w:val="00D20EE7"/>
    <w:rsid w:val="00D21144"/>
    <w:rsid w:val="00D212E4"/>
    <w:rsid w:val="00D2144C"/>
    <w:rsid w:val="00D2153B"/>
    <w:rsid w:val="00D215AC"/>
    <w:rsid w:val="00D218A4"/>
    <w:rsid w:val="00D218AC"/>
    <w:rsid w:val="00D218C1"/>
    <w:rsid w:val="00D2195E"/>
    <w:rsid w:val="00D219A6"/>
    <w:rsid w:val="00D21C3E"/>
    <w:rsid w:val="00D21D2E"/>
    <w:rsid w:val="00D21DA3"/>
    <w:rsid w:val="00D21DDA"/>
    <w:rsid w:val="00D21E41"/>
    <w:rsid w:val="00D221FD"/>
    <w:rsid w:val="00D22317"/>
    <w:rsid w:val="00D2255F"/>
    <w:rsid w:val="00D225DC"/>
    <w:rsid w:val="00D22BC2"/>
    <w:rsid w:val="00D22C21"/>
    <w:rsid w:val="00D22C44"/>
    <w:rsid w:val="00D22E09"/>
    <w:rsid w:val="00D2310C"/>
    <w:rsid w:val="00D2362B"/>
    <w:rsid w:val="00D23873"/>
    <w:rsid w:val="00D238F1"/>
    <w:rsid w:val="00D23979"/>
    <w:rsid w:val="00D23B4E"/>
    <w:rsid w:val="00D23BDB"/>
    <w:rsid w:val="00D23CEE"/>
    <w:rsid w:val="00D23E67"/>
    <w:rsid w:val="00D23F3C"/>
    <w:rsid w:val="00D241EB"/>
    <w:rsid w:val="00D24270"/>
    <w:rsid w:val="00D242C1"/>
    <w:rsid w:val="00D24388"/>
    <w:rsid w:val="00D244EC"/>
    <w:rsid w:val="00D2454A"/>
    <w:rsid w:val="00D2467C"/>
    <w:rsid w:val="00D24BC3"/>
    <w:rsid w:val="00D24E7E"/>
    <w:rsid w:val="00D24F10"/>
    <w:rsid w:val="00D25073"/>
    <w:rsid w:val="00D25149"/>
    <w:rsid w:val="00D254E9"/>
    <w:rsid w:val="00D25572"/>
    <w:rsid w:val="00D2570E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B34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7C"/>
    <w:rsid w:val="00D31DDA"/>
    <w:rsid w:val="00D32171"/>
    <w:rsid w:val="00D323C3"/>
    <w:rsid w:val="00D3273B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70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A9A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5FA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BF"/>
    <w:rsid w:val="00D41FEA"/>
    <w:rsid w:val="00D42182"/>
    <w:rsid w:val="00D42458"/>
    <w:rsid w:val="00D427D4"/>
    <w:rsid w:val="00D42AAF"/>
    <w:rsid w:val="00D43085"/>
    <w:rsid w:val="00D4318E"/>
    <w:rsid w:val="00D431F6"/>
    <w:rsid w:val="00D43289"/>
    <w:rsid w:val="00D433BF"/>
    <w:rsid w:val="00D43654"/>
    <w:rsid w:val="00D43A92"/>
    <w:rsid w:val="00D43BD6"/>
    <w:rsid w:val="00D43D59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242"/>
    <w:rsid w:val="00D46367"/>
    <w:rsid w:val="00D463C8"/>
    <w:rsid w:val="00D464B9"/>
    <w:rsid w:val="00D46551"/>
    <w:rsid w:val="00D468B7"/>
    <w:rsid w:val="00D46BCD"/>
    <w:rsid w:val="00D46C92"/>
    <w:rsid w:val="00D46D2F"/>
    <w:rsid w:val="00D46DE7"/>
    <w:rsid w:val="00D46E5D"/>
    <w:rsid w:val="00D4700A"/>
    <w:rsid w:val="00D470BD"/>
    <w:rsid w:val="00D47306"/>
    <w:rsid w:val="00D47869"/>
    <w:rsid w:val="00D47A2C"/>
    <w:rsid w:val="00D47CA2"/>
    <w:rsid w:val="00D47E58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252"/>
    <w:rsid w:val="00D513AD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9D4"/>
    <w:rsid w:val="00D52B77"/>
    <w:rsid w:val="00D52BB8"/>
    <w:rsid w:val="00D52F7C"/>
    <w:rsid w:val="00D5318D"/>
    <w:rsid w:val="00D532DA"/>
    <w:rsid w:val="00D5336F"/>
    <w:rsid w:val="00D535C4"/>
    <w:rsid w:val="00D536A6"/>
    <w:rsid w:val="00D53953"/>
    <w:rsid w:val="00D539D3"/>
    <w:rsid w:val="00D53C16"/>
    <w:rsid w:val="00D53E09"/>
    <w:rsid w:val="00D53FD0"/>
    <w:rsid w:val="00D54006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879"/>
    <w:rsid w:val="00D55910"/>
    <w:rsid w:val="00D55ABA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20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1D"/>
    <w:rsid w:val="00D610E0"/>
    <w:rsid w:val="00D612A9"/>
    <w:rsid w:val="00D61418"/>
    <w:rsid w:val="00D61704"/>
    <w:rsid w:val="00D61C09"/>
    <w:rsid w:val="00D61F6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972"/>
    <w:rsid w:val="00D66CC7"/>
    <w:rsid w:val="00D66D84"/>
    <w:rsid w:val="00D67186"/>
    <w:rsid w:val="00D67307"/>
    <w:rsid w:val="00D678F2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461"/>
    <w:rsid w:val="00D72585"/>
    <w:rsid w:val="00D725E9"/>
    <w:rsid w:val="00D72A72"/>
    <w:rsid w:val="00D72D6F"/>
    <w:rsid w:val="00D72FDB"/>
    <w:rsid w:val="00D7326A"/>
    <w:rsid w:val="00D73499"/>
    <w:rsid w:val="00D736B1"/>
    <w:rsid w:val="00D73712"/>
    <w:rsid w:val="00D73751"/>
    <w:rsid w:val="00D73894"/>
    <w:rsid w:val="00D739B4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1F8D"/>
    <w:rsid w:val="00D822C9"/>
    <w:rsid w:val="00D8250C"/>
    <w:rsid w:val="00D82628"/>
    <w:rsid w:val="00D82D2B"/>
    <w:rsid w:val="00D82F80"/>
    <w:rsid w:val="00D83093"/>
    <w:rsid w:val="00D832B5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B0"/>
    <w:rsid w:val="00D84287"/>
    <w:rsid w:val="00D8449B"/>
    <w:rsid w:val="00D84E1F"/>
    <w:rsid w:val="00D84F4C"/>
    <w:rsid w:val="00D85060"/>
    <w:rsid w:val="00D85228"/>
    <w:rsid w:val="00D853FA"/>
    <w:rsid w:val="00D85726"/>
    <w:rsid w:val="00D85C12"/>
    <w:rsid w:val="00D85C82"/>
    <w:rsid w:val="00D85D97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87E97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0E"/>
    <w:rsid w:val="00D90D69"/>
    <w:rsid w:val="00D90FED"/>
    <w:rsid w:val="00D910BD"/>
    <w:rsid w:val="00D910CB"/>
    <w:rsid w:val="00D91220"/>
    <w:rsid w:val="00D913A3"/>
    <w:rsid w:val="00D9173C"/>
    <w:rsid w:val="00D917D4"/>
    <w:rsid w:val="00D9196E"/>
    <w:rsid w:val="00D919AB"/>
    <w:rsid w:val="00D919C9"/>
    <w:rsid w:val="00D91AEA"/>
    <w:rsid w:val="00D91CA9"/>
    <w:rsid w:val="00D91E32"/>
    <w:rsid w:val="00D9211A"/>
    <w:rsid w:val="00D9243B"/>
    <w:rsid w:val="00D92587"/>
    <w:rsid w:val="00D92692"/>
    <w:rsid w:val="00D929BB"/>
    <w:rsid w:val="00D929C4"/>
    <w:rsid w:val="00D92AB6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C40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89F"/>
    <w:rsid w:val="00D96CBD"/>
    <w:rsid w:val="00D96DBD"/>
    <w:rsid w:val="00D96DF5"/>
    <w:rsid w:val="00D96F16"/>
    <w:rsid w:val="00D96FE8"/>
    <w:rsid w:val="00D970DF"/>
    <w:rsid w:val="00D9710E"/>
    <w:rsid w:val="00D972DE"/>
    <w:rsid w:val="00D97314"/>
    <w:rsid w:val="00D97790"/>
    <w:rsid w:val="00D977D4"/>
    <w:rsid w:val="00D97B45"/>
    <w:rsid w:val="00D97C16"/>
    <w:rsid w:val="00D97C38"/>
    <w:rsid w:val="00D97D5F"/>
    <w:rsid w:val="00D97ED2"/>
    <w:rsid w:val="00DA01BE"/>
    <w:rsid w:val="00DA0367"/>
    <w:rsid w:val="00DA0515"/>
    <w:rsid w:val="00DA056F"/>
    <w:rsid w:val="00DA0685"/>
    <w:rsid w:val="00DA0841"/>
    <w:rsid w:val="00DA08F0"/>
    <w:rsid w:val="00DA0CC5"/>
    <w:rsid w:val="00DA0E24"/>
    <w:rsid w:val="00DA0F95"/>
    <w:rsid w:val="00DA1355"/>
    <w:rsid w:val="00DA1410"/>
    <w:rsid w:val="00DA155E"/>
    <w:rsid w:val="00DA1567"/>
    <w:rsid w:val="00DA1718"/>
    <w:rsid w:val="00DA1C22"/>
    <w:rsid w:val="00DA1C32"/>
    <w:rsid w:val="00DA1EE0"/>
    <w:rsid w:val="00DA2081"/>
    <w:rsid w:val="00DA20D7"/>
    <w:rsid w:val="00DA2112"/>
    <w:rsid w:val="00DA2167"/>
    <w:rsid w:val="00DA28EB"/>
    <w:rsid w:val="00DA2A8C"/>
    <w:rsid w:val="00DA2D82"/>
    <w:rsid w:val="00DA3107"/>
    <w:rsid w:val="00DA31B7"/>
    <w:rsid w:val="00DA32EE"/>
    <w:rsid w:val="00DA369F"/>
    <w:rsid w:val="00DA3726"/>
    <w:rsid w:val="00DA37F2"/>
    <w:rsid w:val="00DA395C"/>
    <w:rsid w:val="00DA39B4"/>
    <w:rsid w:val="00DA39F1"/>
    <w:rsid w:val="00DA3BB2"/>
    <w:rsid w:val="00DA3FD1"/>
    <w:rsid w:val="00DA407C"/>
    <w:rsid w:val="00DA4692"/>
    <w:rsid w:val="00DA48ED"/>
    <w:rsid w:val="00DA4991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4A2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4C3"/>
    <w:rsid w:val="00DA7895"/>
    <w:rsid w:val="00DA7CF9"/>
    <w:rsid w:val="00DA7D3D"/>
    <w:rsid w:val="00DA7EDD"/>
    <w:rsid w:val="00DA7FA6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B2"/>
    <w:rsid w:val="00DB1D01"/>
    <w:rsid w:val="00DB215F"/>
    <w:rsid w:val="00DB2227"/>
    <w:rsid w:val="00DB242C"/>
    <w:rsid w:val="00DB2431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664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836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22"/>
    <w:rsid w:val="00DC0942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374"/>
    <w:rsid w:val="00DC270B"/>
    <w:rsid w:val="00DC2893"/>
    <w:rsid w:val="00DC2C5E"/>
    <w:rsid w:val="00DC2D90"/>
    <w:rsid w:val="00DC303D"/>
    <w:rsid w:val="00DC3455"/>
    <w:rsid w:val="00DC34E4"/>
    <w:rsid w:val="00DC35A2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54A"/>
    <w:rsid w:val="00DC4718"/>
    <w:rsid w:val="00DC4866"/>
    <w:rsid w:val="00DC4F99"/>
    <w:rsid w:val="00DC502C"/>
    <w:rsid w:val="00DC522D"/>
    <w:rsid w:val="00DC5323"/>
    <w:rsid w:val="00DC539D"/>
    <w:rsid w:val="00DC5508"/>
    <w:rsid w:val="00DC5651"/>
    <w:rsid w:val="00DC5A75"/>
    <w:rsid w:val="00DC5E68"/>
    <w:rsid w:val="00DC62D7"/>
    <w:rsid w:val="00DC6645"/>
    <w:rsid w:val="00DC682B"/>
    <w:rsid w:val="00DC685D"/>
    <w:rsid w:val="00DC694B"/>
    <w:rsid w:val="00DC6A01"/>
    <w:rsid w:val="00DC6BFC"/>
    <w:rsid w:val="00DC6C8C"/>
    <w:rsid w:val="00DC70B8"/>
    <w:rsid w:val="00DC70F1"/>
    <w:rsid w:val="00DC7282"/>
    <w:rsid w:val="00DC7756"/>
    <w:rsid w:val="00DC7DCC"/>
    <w:rsid w:val="00DC7E2C"/>
    <w:rsid w:val="00DD0572"/>
    <w:rsid w:val="00DD08D1"/>
    <w:rsid w:val="00DD09F1"/>
    <w:rsid w:val="00DD0B5C"/>
    <w:rsid w:val="00DD0B98"/>
    <w:rsid w:val="00DD0C27"/>
    <w:rsid w:val="00DD0C5C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504"/>
    <w:rsid w:val="00DD37DF"/>
    <w:rsid w:val="00DD39F3"/>
    <w:rsid w:val="00DD3D22"/>
    <w:rsid w:val="00DD3EF3"/>
    <w:rsid w:val="00DD4603"/>
    <w:rsid w:val="00DD47DE"/>
    <w:rsid w:val="00DD4B89"/>
    <w:rsid w:val="00DD4BE9"/>
    <w:rsid w:val="00DD4C20"/>
    <w:rsid w:val="00DD4C7B"/>
    <w:rsid w:val="00DD4F6D"/>
    <w:rsid w:val="00DD4F82"/>
    <w:rsid w:val="00DD50E2"/>
    <w:rsid w:val="00DD5272"/>
    <w:rsid w:val="00DD52FB"/>
    <w:rsid w:val="00DD5564"/>
    <w:rsid w:val="00DD5581"/>
    <w:rsid w:val="00DD5984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AC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99F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DAC"/>
    <w:rsid w:val="00DE6F9F"/>
    <w:rsid w:val="00DE70B3"/>
    <w:rsid w:val="00DE74BA"/>
    <w:rsid w:val="00DE7C2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0FE8"/>
    <w:rsid w:val="00DF1217"/>
    <w:rsid w:val="00DF1350"/>
    <w:rsid w:val="00DF138A"/>
    <w:rsid w:val="00DF153A"/>
    <w:rsid w:val="00DF173B"/>
    <w:rsid w:val="00DF176F"/>
    <w:rsid w:val="00DF1888"/>
    <w:rsid w:val="00DF1AF1"/>
    <w:rsid w:val="00DF1B05"/>
    <w:rsid w:val="00DF1C73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1A0"/>
    <w:rsid w:val="00DF3658"/>
    <w:rsid w:val="00DF3782"/>
    <w:rsid w:val="00DF38EA"/>
    <w:rsid w:val="00DF3E13"/>
    <w:rsid w:val="00DF3EEA"/>
    <w:rsid w:val="00DF4038"/>
    <w:rsid w:val="00DF427B"/>
    <w:rsid w:val="00DF4362"/>
    <w:rsid w:val="00DF4382"/>
    <w:rsid w:val="00DF444C"/>
    <w:rsid w:val="00DF487D"/>
    <w:rsid w:val="00DF49FC"/>
    <w:rsid w:val="00DF4DCD"/>
    <w:rsid w:val="00DF4E0C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12"/>
    <w:rsid w:val="00E00075"/>
    <w:rsid w:val="00E0028A"/>
    <w:rsid w:val="00E004A9"/>
    <w:rsid w:val="00E0083E"/>
    <w:rsid w:val="00E00D5C"/>
    <w:rsid w:val="00E00F38"/>
    <w:rsid w:val="00E00F89"/>
    <w:rsid w:val="00E01309"/>
    <w:rsid w:val="00E018CB"/>
    <w:rsid w:val="00E01B8D"/>
    <w:rsid w:val="00E01CE7"/>
    <w:rsid w:val="00E01D1F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3D0"/>
    <w:rsid w:val="00E03995"/>
    <w:rsid w:val="00E03A18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A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4F3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35"/>
    <w:rsid w:val="00E10863"/>
    <w:rsid w:val="00E10902"/>
    <w:rsid w:val="00E10B64"/>
    <w:rsid w:val="00E10F19"/>
    <w:rsid w:val="00E1106E"/>
    <w:rsid w:val="00E1117F"/>
    <w:rsid w:val="00E11190"/>
    <w:rsid w:val="00E111D6"/>
    <w:rsid w:val="00E111F2"/>
    <w:rsid w:val="00E112DB"/>
    <w:rsid w:val="00E11527"/>
    <w:rsid w:val="00E11850"/>
    <w:rsid w:val="00E11AED"/>
    <w:rsid w:val="00E12266"/>
    <w:rsid w:val="00E12586"/>
    <w:rsid w:val="00E127CE"/>
    <w:rsid w:val="00E12882"/>
    <w:rsid w:val="00E128D7"/>
    <w:rsid w:val="00E12B17"/>
    <w:rsid w:val="00E12FD8"/>
    <w:rsid w:val="00E13122"/>
    <w:rsid w:val="00E1328C"/>
    <w:rsid w:val="00E1344D"/>
    <w:rsid w:val="00E13714"/>
    <w:rsid w:val="00E137D6"/>
    <w:rsid w:val="00E138FD"/>
    <w:rsid w:val="00E13914"/>
    <w:rsid w:val="00E13980"/>
    <w:rsid w:val="00E13B63"/>
    <w:rsid w:val="00E13C6D"/>
    <w:rsid w:val="00E13CCC"/>
    <w:rsid w:val="00E13FBE"/>
    <w:rsid w:val="00E147BB"/>
    <w:rsid w:val="00E14C63"/>
    <w:rsid w:val="00E14DE4"/>
    <w:rsid w:val="00E150B6"/>
    <w:rsid w:val="00E1516E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913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BAE"/>
    <w:rsid w:val="00E21C03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583"/>
    <w:rsid w:val="00E2378C"/>
    <w:rsid w:val="00E238B8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7EF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30204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0AF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608"/>
    <w:rsid w:val="00E35619"/>
    <w:rsid w:val="00E35648"/>
    <w:rsid w:val="00E356CF"/>
    <w:rsid w:val="00E35885"/>
    <w:rsid w:val="00E35EC2"/>
    <w:rsid w:val="00E3639E"/>
    <w:rsid w:val="00E363B8"/>
    <w:rsid w:val="00E36454"/>
    <w:rsid w:val="00E36ABE"/>
    <w:rsid w:val="00E36BA7"/>
    <w:rsid w:val="00E36D93"/>
    <w:rsid w:val="00E36DA6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7B0"/>
    <w:rsid w:val="00E41876"/>
    <w:rsid w:val="00E418AE"/>
    <w:rsid w:val="00E418B4"/>
    <w:rsid w:val="00E41BE3"/>
    <w:rsid w:val="00E41DFD"/>
    <w:rsid w:val="00E41E92"/>
    <w:rsid w:val="00E42114"/>
    <w:rsid w:val="00E42165"/>
    <w:rsid w:val="00E42236"/>
    <w:rsid w:val="00E423A4"/>
    <w:rsid w:val="00E423A5"/>
    <w:rsid w:val="00E4266F"/>
    <w:rsid w:val="00E426A8"/>
    <w:rsid w:val="00E426FF"/>
    <w:rsid w:val="00E42C27"/>
    <w:rsid w:val="00E42C84"/>
    <w:rsid w:val="00E42E6F"/>
    <w:rsid w:val="00E430EE"/>
    <w:rsid w:val="00E430FB"/>
    <w:rsid w:val="00E43561"/>
    <w:rsid w:val="00E4390A"/>
    <w:rsid w:val="00E43A28"/>
    <w:rsid w:val="00E43B9E"/>
    <w:rsid w:val="00E43E90"/>
    <w:rsid w:val="00E4401A"/>
    <w:rsid w:val="00E4402A"/>
    <w:rsid w:val="00E4437A"/>
    <w:rsid w:val="00E4459F"/>
    <w:rsid w:val="00E446D0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873"/>
    <w:rsid w:val="00E46A17"/>
    <w:rsid w:val="00E46DB2"/>
    <w:rsid w:val="00E46FAF"/>
    <w:rsid w:val="00E471EC"/>
    <w:rsid w:val="00E47310"/>
    <w:rsid w:val="00E4750C"/>
    <w:rsid w:val="00E4794D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4C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026"/>
    <w:rsid w:val="00E55196"/>
    <w:rsid w:val="00E55327"/>
    <w:rsid w:val="00E554E8"/>
    <w:rsid w:val="00E55867"/>
    <w:rsid w:val="00E559BD"/>
    <w:rsid w:val="00E55AD8"/>
    <w:rsid w:val="00E56173"/>
    <w:rsid w:val="00E561FB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410"/>
    <w:rsid w:val="00E61737"/>
    <w:rsid w:val="00E619EC"/>
    <w:rsid w:val="00E61CDF"/>
    <w:rsid w:val="00E61DD8"/>
    <w:rsid w:val="00E61F12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103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012"/>
    <w:rsid w:val="00E653B2"/>
    <w:rsid w:val="00E654C1"/>
    <w:rsid w:val="00E655F3"/>
    <w:rsid w:val="00E65654"/>
    <w:rsid w:val="00E65974"/>
    <w:rsid w:val="00E65BFC"/>
    <w:rsid w:val="00E65C96"/>
    <w:rsid w:val="00E65CC2"/>
    <w:rsid w:val="00E66451"/>
    <w:rsid w:val="00E664C8"/>
    <w:rsid w:val="00E6651F"/>
    <w:rsid w:val="00E66550"/>
    <w:rsid w:val="00E66827"/>
    <w:rsid w:val="00E66BF4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3B3"/>
    <w:rsid w:val="00E7058F"/>
    <w:rsid w:val="00E70636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17E"/>
    <w:rsid w:val="00E736D8"/>
    <w:rsid w:val="00E73712"/>
    <w:rsid w:val="00E7393E"/>
    <w:rsid w:val="00E73BC9"/>
    <w:rsid w:val="00E73CAE"/>
    <w:rsid w:val="00E74163"/>
    <w:rsid w:val="00E74179"/>
    <w:rsid w:val="00E741B7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835"/>
    <w:rsid w:val="00E75950"/>
    <w:rsid w:val="00E75E92"/>
    <w:rsid w:val="00E762D0"/>
    <w:rsid w:val="00E76420"/>
    <w:rsid w:val="00E764A8"/>
    <w:rsid w:val="00E767B3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B3A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900"/>
    <w:rsid w:val="00E80C3B"/>
    <w:rsid w:val="00E80DE9"/>
    <w:rsid w:val="00E80FD1"/>
    <w:rsid w:val="00E8128E"/>
    <w:rsid w:val="00E81353"/>
    <w:rsid w:val="00E81381"/>
    <w:rsid w:val="00E8139A"/>
    <w:rsid w:val="00E81442"/>
    <w:rsid w:val="00E81482"/>
    <w:rsid w:val="00E81590"/>
    <w:rsid w:val="00E8176A"/>
    <w:rsid w:val="00E819CC"/>
    <w:rsid w:val="00E819D0"/>
    <w:rsid w:val="00E819F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2D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AE5"/>
    <w:rsid w:val="00E84B5C"/>
    <w:rsid w:val="00E84E6F"/>
    <w:rsid w:val="00E84F33"/>
    <w:rsid w:val="00E853D3"/>
    <w:rsid w:val="00E8555C"/>
    <w:rsid w:val="00E85851"/>
    <w:rsid w:val="00E859CE"/>
    <w:rsid w:val="00E85D79"/>
    <w:rsid w:val="00E85F3E"/>
    <w:rsid w:val="00E86359"/>
    <w:rsid w:val="00E86456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269"/>
    <w:rsid w:val="00E91631"/>
    <w:rsid w:val="00E916AC"/>
    <w:rsid w:val="00E917B3"/>
    <w:rsid w:val="00E918AA"/>
    <w:rsid w:val="00E9199D"/>
    <w:rsid w:val="00E919AB"/>
    <w:rsid w:val="00E92103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302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404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F8C"/>
    <w:rsid w:val="00EA5072"/>
    <w:rsid w:val="00EA530B"/>
    <w:rsid w:val="00EA557B"/>
    <w:rsid w:val="00EA55F1"/>
    <w:rsid w:val="00EA5745"/>
    <w:rsid w:val="00EA5A06"/>
    <w:rsid w:val="00EA5B46"/>
    <w:rsid w:val="00EA5DC2"/>
    <w:rsid w:val="00EA5F63"/>
    <w:rsid w:val="00EA605C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823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3AA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4A9"/>
    <w:rsid w:val="00EB55DF"/>
    <w:rsid w:val="00EB585A"/>
    <w:rsid w:val="00EB5885"/>
    <w:rsid w:val="00EB59EC"/>
    <w:rsid w:val="00EB5A88"/>
    <w:rsid w:val="00EB5A9D"/>
    <w:rsid w:val="00EB5CF9"/>
    <w:rsid w:val="00EB5DA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576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5E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5E7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D4E"/>
    <w:rsid w:val="00ED1F01"/>
    <w:rsid w:val="00ED1F41"/>
    <w:rsid w:val="00ED2275"/>
    <w:rsid w:val="00ED27C9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4B"/>
    <w:rsid w:val="00ED61BF"/>
    <w:rsid w:val="00ED6478"/>
    <w:rsid w:val="00ED6526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6A8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92"/>
    <w:rsid w:val="00EE3076"/>
    <w:rsid w:val="00EE31D3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BF7"/>
    <w:rsid w:val="00EE4C20"/>
    <w:rsid w:val="00EE4C7B"/>
    <w:rsid w:val="00EE4E41"/>
    <w:rsid w:val="00EE5081"/>
    <w:rsid w:val="00EE54C6"/>
    <w:rsid w:val="00EE553D"/>
    <w:rsid w:val="00EE5650"/>
    <w:rsid w:val="00EE5780"/>
    <w:rsid w:val="00EE5D57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9C6"/>
    <w:rsid w:val="00EF0ADF"/>
    <w:rsid w:val="00EF0BC5"/>
    <w:rsid w:val="00EF0C32"/>
    <w:rsid w:val="00EF0DAB"/>
    <w:rsid w:val="00EF134B"/>
    <w:rsid w:val="00EF137D"/>
    <w:rsid w:val="00EF1719"/>
    <w:rsid w:val="00EF1AD3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B52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C20"/>
    <w:rsid w:val="00EF4E88"/>
    <w:rsid w:val="00EF50A3"/>
    <w:rsid w:val="00EF50D5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3E2"/>
    <w:rsid w:val="00EF6861"/>
    <w:rsid w:val="00EF6938"/>
    <w:rsid w:val="00EF69B5"/>
    <w:rsid w:val="00EF6B33"/>
    <w:rsid w:val="00EF6BF3"/>
    <w:rsid w:val="00EF6C27"/>
    <w:rsid w:val="00EF6E35"/>
    <w:rsid w:val="00EF6EEE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AA3"/>
    <w:rsid w:val="00F00BC0"/>
    <w:rsid w:val="00F00EF1"/>
    <w:rsid w:val="00F00F96"/>
    <w:rsid w:val="00F00FAD"/>
    <w:rsid w:val="00F01029"/>
    <w:rsid w:val="00F018CC"/>
    <w:rsid w:val="00F01C97"/>
    <w:rsid w:val="00F01F6B"/>
    <w:rsid w:val="00F02079"/>
    <w:rsid w:val="00F020AF"/>
    <w:rsid w:val="00F022B6"/>
    <w:rsid w:val="00F0233B"/>
    <w:rsid w:val="00F0245D"/>
    <w:rsid w:val="00F02571"/>
    <w:rsid w:val="00F0264A"/>
    <w:rsid w:val="00F02BD3"/>
    <w:rsid w:val="00F02C3E"/>
    <w:rsid w:val="00F02C5A"/>
    <w:rsid w:val="00F02CAC"/>
    <w:rsid w:val="00F02D36"/>
    <w:rsid w:val="00F02E3A"/>
    <w:rsid w:val="00F03063"/>
    <w:rsid w:val="00F030BC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849"/>
    <w:rsid w:val="00F04916"/>
    <w:rsid w:val="00F04B74"/>
    <w:rsid w:val="00F04B9D"/>
    <w:rsid w:val="00F04D9D"/>
    <w:rsid w:val="00F04DE7"/>
    <w:rsid w:val="00F04FAC"/>
    <w:rsid w:val="00F05711"/>
    <w:rsid w:val="00F059BD"/>
    <w:rsid w:val="00F05A35"/>
    <w:rsid w:val="00F05A81"/>
    <w:rsid w:val="00F05BB8"/>
    <w:rsid w:val="00F05CA8"/>
    <w:rsid w:val="00F05DC0"/>
    <w:rsid w:val="00F05E5D"/>
    <w:rsid w:val="00F060B0"/>
    <w:rsid w:val="00F0614D"/>
    <w:rsid w:val="00F061A3"/>
    <w:rsid w:val="00F06767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0A7"/>
    <w:rsid w:val="00F121F6"/>
    <w:rsid w:val="00F122B2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14"/>
    <w:rsid w:val="00F13E85"/>
    <w:rsid w:val="00F13FEA"/>
    <w:rsid w:val="00F14293"/>
    <w:rsid w:val="00F14546"/>
    <w:rsid w:val="00F14563"/>
    <w:rsid w:val="00F14572"/>
    <w:rsid w:val="00F1487F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83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40E"/>
    <w:rsid w:val="00F2179A"/>
    <w:rsid w:val="00F21966"/>
    <w:rsid w:val="00F2197A"/>
    <w:rsid w:val="00F21AC2"/>
    <w:rsid w:val="00F21AC7"/>
    <w:rsid w:val="00F21B61"/>
    <w:rsid w:val="00F21DFC"/>
    <w:rsid w:val="00F21E89"/>
    <w:rsid w:val="00F21F1D"/>
    <w:rsid w:val="00F2230B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860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1AC"/>
    <w:rsid w:val="00F273CA"/>
    <w:rsid w:val="00F27478"/>
    <w:rsid w:val="00F275AD"/>
    <w:rsid w:val="00F276FB"/>
    <w:rsid w:val="00F2798C"/>
    <w:rsid w:val="00F27A46"/>
    <w:rsid w:val="00F27BD3"/>
    <w:rsid w:val="00F27E39"/>
    <w:rsid w:val="00F3028F"/>
    <w:rsid w:val="00F30525"/>
    <w:rsid w:val="00F30676"/>
    <w:rsid w:val="00F30B02"/>
    <w:rsid w:val="00F30C08"/>
    <w:rsid w:val="00F30D8C"/>
    <w:rsid w:val="00F30DD0"/>
    <w:rsid w:val="00F31266"/>
    <w:rsid w:val="00F312CE"/>
    <w:rsid w:val="00F3162F"/>
    <w:rsid w:val="00F317D0"/>
    <w:rsid w:val="00F31B96"/>
    <w:rsid w:val="00F31E3D"/>
    <w:rsid w:val="00F32038"/>
    <w:rsid w:val="00F3209B"/>
    <w:rsid w:val="00F32120"/>
    <w:rsid w:val="00F32170"/>
    <w:rsid w:val="00F321C0"/>
    <w:rsid w:val="00F3229E"/>
    <w:rsid w:val="00F32367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4D8"/>
    <w:rsid w:val="00F337CB"/>
    <w:rsid w:val="00F338E5"/>
    <w:rsid w:val="00F33915"/>
    <w:rsid w:val="00F3399E"/>
    <w:rsid w:val="00F33A4F"/>
    <w:rsid w:val="00F33C12"/>
    <w:rsid w:val="00F33DBB"/>
    <w:rsid w:val="00F341E8"/>
    <w:rsid w:val="00F34247"/>
    <w:rsid w:val="00F344A5"/>
    <w:rsid w:val="00F34C19"/>
    <w:rsid w:val="00F34CE7"/>
    <w:rsid w:val="00F350D3"/>
    <w:rsid w:val="00F350ED"/>
    <w:rsid w:val="00F35209"/>
    <w:rsid w:val="00F352A6"/>
    <w:rsid w:val="00F352A9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2A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3"/>
    <w:rsid w:val="00F379FD"/>
    <w:rsid w:val="00F37B6F"/>
    <w:rsid w:val="00F37D61"/>
    <w:rsid w:val="00F40211"/>
    <w:rsid w:val="00F402BF"/>
    <w:rsid w:val="00F403D7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89F"/>
    <w:rsid w:val="00F449C6"/>
    <w:rsid w:val="00F45013"/>
    <w:rsid w:val="00F450D2"/>
    <w:rsid w:val="00F4515D"/>
    <w:rsid w:val="00F452D6"/>
    <w:rsid w:val="00F45393"/>
    <w:rsid w:val="00F454EF"/>
    <w:rsid w:val="00F4561E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157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7D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51F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52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AC5"/>
    <w:rsid w:val="00F60C42"/>
    <w:rsid w:val="00F610A8"/>
    <w:rsid w:val="00F610BD"/>
    <w:rsid w:val="00F61206"/>
    <w:rsid w:val="00F61703"/>
    <w:rsid w:val="00F61BE5"/>
    <w:rsid w:val="00F61EDE"/>
    <w:rsid w:val="00F61F0C"/>
    <w:rsid w:val="00F620C7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9F2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A8"/>
    <w:rsid w:val="00F657C9"/>
    <w:rsid w:val="00F657EC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97"/>
    <w:rsid w:val="00F718E8"/>
    <w:rsid w:val="00F71C44"/>
    <w:rsid w:val="00F71CFC"/>
    <w:rsid w:val="00F71F5A"/>
    <w:rsid w:val="00F722F1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B99"/>
    <w:rsid w:val="00F73C22"/>
    <w:rsid w:val="00F73F27"/>
    <w:rsid w:val="00F7423B"/>
    <w:rsid w:val="00F742A0"/>
    <w:rsid w:val="00F742EF"/>
    <w:rsid w:val="00F74454"/>
    <w:rsid w:val="00F74677"/>
    <w:rsid w:val="00F746B4"/>
    <w:rsid w:val="00F746CD"/>
    <w:rsid w:val="00F747EC"/>
    <w:rsid w:val="00F7487B"/>
    <w:rsid w:val="00F7490A"/>
    <w:rsid w:val="00F7493A"/>
    <w:rsid w:val="00F74A94"/>
    <w:rsid w:val="00F753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F74"/>
    <w:rsid w:val="00F80170"/>
    <w:rsid w:val="00F802E2"/>
    <w:rsid w:val="00F8045D"/>
    <w:rsid w:val="00F804F1"/>
    <w:rsid w:val="00F808FC"/>
    <w:rsid w:val="00F80AE2"/>
    <w:rsid w:val="00F80DFA"/>
    <w:rsid w:val="00F80F13"/>
    <w:rsid w:val="00F8111F"/>
    <w:rsid w:val="00F81225"/>
    <w:rsid w:val="00F8135A"/>
    <w:rsid w:val="00F81390"/>
    <w:rsid w:val="00F8145B"/>
    <w:rsid w:val="00F814B7"/>
    <w:rsid w:val="00F814E0"/>
    <w:rsid w:val="00F818E7"/>
    <w:rsid w:val="00F819C8"/>
    <w:rsid w:val="00F81A60"/>
    <w:rsid w:val="00F81C69"/>
    <w:rsid w:val="00F81D92"/>
    <w:rsid w:val="00F8220D"/>
    <w:rsid w:val="00F82359"/>
    <w:rsid w:val="00F823D3"/>
    <w:rsid w:val="00F8254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B46"/>
    <w:rsid w:val="00F84C80"/>
    <w:rsid w:val="00F84EA2"/>
    <w:rsid w:val="00F85154"/>
    <w:rsid w:val="00F853AE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70"/>
    <w:rsid w:val="00F874A8"/>
    <w:rsid w:val="00F87593"/>
    <w:rsid w:val="00F876C2"/>
    <w:rsid w:val="00F878AE"/>
    <w:rsid w:val="00F8792E"/>
    <w:rsid w:val="00F87BD2"/>
    <w:rsid w:val="00F87C68"/>
    <w:rsid w:val="00F87F6A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9F5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34A"/>
    <w:rsid w:val="00F93712"/>
    <w:rsid w:val="00F93B7C"/>
    <w:rsid w:val="00F93BF8"/>
    <w:rsid w:val="00F93EA0"/>
    <w:rsid w:val="00F94109"/>
    <w:rsid w:val="00F94197"/>
    <w:rsid w:val="00F943A8"/>
    <w:rsid w:val="00F94789"/>
    <w:rsid w:val="00F947EF"/>
    <w:rsid w:val="00F949E0"/>
    <w:rsid w:val="00F94A0B"/>
    <w:rsid w:val="00F94B2D"/>
    <w:rsid w:val="00F94D54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2C6"/>
    <w:rsid w:val="00F9760C"/>
    <w:rsid w:val="00F97696"/>
    <w:rsid w:val="00F97797"/>
    <w:rsid w:val="00F97801"/>
    <w:rsid w:val="00F97857"/>
    <w:rsid w:val="00F97A9B"/>
    <w:rsid w:val="00F97B9B"/>
    <w:rsid w:val="00F97C0B"/>
    <w:rsid w:val="00F97DD8"/>
    <w:rsid w:val="00FA001A"/>
    <w:rsid w:val="00FA006E"/>
    <w:rsid w:val="00FA023C"/>
    <w:rsid w:val="00FA02DE"/>
    <w:rsid w:val="00FA03BA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0F1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E6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B9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4F"/>
    <w:rsid w:val="00FA51F3"/>
    <w:rsid w:val="00FA53BA"/>
    <w:rsid w:val="00FA5548"/>
    <w:rsid w:val="00FA5884"/>
    <w:rsid w:val="00FA5949"/>
    <w:rsid w:val="00FA5981"/>
    <w:rsid w:val="00FA5B4B"/>
    <w:rsid w:val="00FA5D57"/>
    <w:rsid w:val="00FA5D75"/>
    <w:rsid w:val="00FA5DC1"/>
    <w:rsid w:val="00FA5F63"/>
    <w:rsid w:val="00FA6063"/>
    <w:rsid w:val="00FA6196"/>
    <w:rsid w:val="00FA61C5"/>
    <w:rsid w:val="00FA61CE"/>
    <w:rsid w:val="00FA63F1"/>
    <w:rsid w:val="00FA6702"/>
    <w:rsid w:val="00FA6935"/>
    <w:rsid w:val="00FA6DA9"/>
    <w:rsid w:val="00FA7105"/>
    <w:rsid w:val="00FA7157"/>
    <w:rsid w:val="00FA743F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1C"/>
    <w:rsid w:val="00FB26DC"/>
    <w:rsid w:val="00FB2944"/>
    <w:rsid w:val="00FB2A04"/>
    <w:rsid w:val="00FB2C47"/>
    <w:rsid w:val="00FB2EAE"/>
    <w:rsid w:val="00FB2FB5"/>
    <w:rsid w:val="00FB2FBB"/>
    <w:rsid w:val="00FB3238"/>
    <w:rsid w:val="00FB325F"/>
    <w:rsid w:val="00FB3281"/>
    <w:rsid w:val="00FB3356"/>
    <w:rsid w:val="00FB3437"/>
    <w:rsid w:val="00FB3463"/>
    <w:rsid w:val="00FB346D"/>
    <w:rsid w:val="00FB361D"/>
    <w:rsid w:val="00FB386C"/>
    <w:rsid w:val="00FB3899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AC9"/>
    <w:rsid w:val="00FB7BBF"/>
    <w:rsid w:val="00FB7D1A"/>
    <w:rsid w:val="00FB7D97"/>
    <w:rsid w:val="00FB7E45"/>
    <w:rsid w:val="00FB7EB7"/>
    <w:rsid w:val="00FB7EC1"/>
    <w:rsid w:val="00FC0078"/>
    <w:rsid w:val="00FC0175"/>
    <w:rsid w:val="00FC02E3"/>
    <w:rsid w:val="00FC02FE"/>
    <w:rsid w:val="00FC0464"/>
    <w:rsid w:val="00FC04DB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B4"/>
    <w:rsid w:val="00FC256D"/>
    <w:rsid w:val="00FC25B8"/>
    <w:rsid w:val="00FC2982"/>
    <w:rsid w:val="00FC29D9"/>
    <w:rsid w:val="00FC29FE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A4"/>
    <w:rsid w:val="00FC3BBB"/>
    <w:rsid w:val="00FC3CA0"/>
    <w:rsid w:val="00FC3E41"/>
    <w:rsid w:val="00FC3E99"/>
    <w:rsid w:val="00FC4169"/>
    <w:rsid w:val="00FC449E"/>
    <w:rsid w:val="00FC454D"/>
    <w:rsid w:val="00FC4947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BC4"/>
    <w:rsid w:val="00FC5C9E"/>
    <w:rsid w:val="00FC5D13"/>
    <w:rsid w:val="00FC6025"/>
    <w:rsid w:val="00FC626E"/>
    <w:rsid w:val="00FC63EB"/>
    <w:rsid w:val="00FC6573"/>
    <w:rsid w:val="00FC6661"/>
    <w:rsid w:val="00FC68AB"/>
    <w:rsid w:val="00FC6A97"/>
    <w:rsid w:val="00FC6DD9"/>
    <w:rsid w:val="00FC731F"/>
    <w:rsid w:val="00FC74E0"/>
    <w:rsid w:val="00FC7710"/>
    <w:rsid w:val="00FC771A"/>
    <w:rsid w:val="00FC777F"/>
    <w:rsid w:val="00FC77A1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46B"/>
    <w:rsid w:val="00FD267C"/>
    <w:rsid w:val="00FD281A"/>
    <w:rsid w:val="00FD2BC8"/>
    <w:rsid w:val="00FD2CD0"/>
    <w:rsid w:val="00FD2D13"/>
    <w:rsid w:val="00FD2E7D"/>
    <w:rsid w:val="00FD2FBD"/>
    <w:rsid w:val="00FD3003"/>
    <w:rsid w:val="00FD358B"/>
    <w:rsid w:val="00FD3AAE"/>
    <w:rsid w:val="00FD4057"/>
    <w:rsid w:val="00FD4633"/>
    <w:rsid w:val="00FD4A56"/>
    <w:rsid w:val="00FD4C1F"/>
    <w:rsid w:val="00FD4D10"/>
    <w:rsid w:val="00FD4EC8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A84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9C5"/>
    <w:rsid w:val="00FD7C61"/>
    <w:rsid w:val="00FD7EE3"/>
    <w:rsid w:val="00FD7FDE"/>
    <w:rsid w:val="00FE0074"/>
    <w:rsid w:val="00FE0298"/>
    <w:rsid w:val="00FE02EF"/>
    <w:rsid w:val="00FE0334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3F"/>
    <w:rsid w:val="00FE28EF"/>
    <w:rsid w:val="00FE30A9"/>
    <w:rsid w:val="00FE311D"/>
    <w:rsid w:val="00FE34C3"/>
    <w:rsid w:val="00FE3504"/>
    <w:rsid w:val="00FE3512"/>
    <w:rsid w:val="00FE361E"/>
    <w:rsid w:val="00FE3620"/>
    <w:rsid w:val="00FE3731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88"/>
    <w:rsid w:val="00FE52EA"/>
    <w:rsid w:val="00FE54E3"/>
    <w:rsid w:val="00FE57BD"/>
    <w:rsid w:val="00FE57FD"/>
    <w:rsid w:val="00FE5843"/>
    <w:rsid w:val="00FE5A17"/>
    <w:rsid w:val="00FE5D2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7BF"/>
    <w:rsid w:val="00FF09E9"/>
    <w:rsid w:val="00FF0BAC"/>
    <w:rsid w:val="00FF0EEC"/>
    <w:rsid w:val="00FF0F55"/>
    <w:rsid w:val="00FF127E"/>
    <w:rsid w:val="00FF14B2"/>
    <w:rsid w:val="00FF1508"/>
    <w:rsid w:val="00FF1632"/>
    <w:rsid w:val="00FF1870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4DD4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7780A85E-B9B4-48EA-94CF-515C593D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table" w:customStyle="1" w:styleId="TableGrid6">
    <w:name w:val="Table Grid6"/>
    <w:basedOn w:val="TableNormal"/>
    <w:next w:val="TableGrid"/>
    <w:uiPriority w:val="39"/>
    <w:rsid w:val="00E468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7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D3CE025-FFB3-4DB9-AA20-053E01246F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5783EB-BAC7-4D0B-AC73-C4C53F12B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35</Pages>
  <Words>7973</Words>
  <Characters>35016</Characters>
  <Application>Microsoft Office Word</Application>
  <DocSecurity>0</DocSecurity>
  <Lines>291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42904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Auranee Thanomsinsap</cp:lastModifiedBy>
  <cp:revision>2</cp:revision>
  <cp:lastPrinted>2023-10-16T18:02:00Z</cp:lastPrinted>
  <dcterms:created xsi:type="dcterms:W3CDTF">2024-02-05T09:51:00Z</dcterms:created>
  <dcterms:modified xsi:type="dcterms:W3CDTF">2024-02-05T09:51:00Z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