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270"/>
        <w:gridCol w:w="7871"/>
      </w:tblGrid>
      <w:tr w:rsidR="00977805" w:rsidRPr="00AB0762" w14:paraId="62CC7120" w14:textId="77777777" w:rsidTr="00A7646D"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4FE6A" w14:textId="77777777" w:rsidR="00977805" w:rsidRPr="00AB0762" w:rsidRDefault="00977805" w:rsidP="00A26F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29" w:right="-135"/>
              <w:jc w:val="thaiDistribute"/>
              <w:rPr>
                <w:rFonts w:cs="Angsana New"/>
              </w:rPr>
            </w:pPr>
            <w:r w:rsidRPr="00AB0762">
              <w:rPr>
                <w:rFonts w:cs="Angsana New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E340" w14:textId="77777777" w:rsidR="00977805" w:rsidRPr="00AB0762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</w:rPr>
            </w:pPr>
          </w:p>
        </w:tc>
        <w:tc>
          <w:tcPr>
            <w:tcW w:w="7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AF7AC" w14:textId="77777777" w:rsidR="00977805" w:rsidRPr="00AB0762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cs/>
              </w:rPr>
            </w:pPr>
            <w:r w:rsidRPr="00AB0762">
              <w:rPr>
                <w:rFonts w:cs="Angsana New"/>
                <w:cs/>
              </w:rPr>
              <w:t>สารบัญ</w:t>
            </w:r>
            <w:bookmarkStart w:id="0" w:name="_GoBack"/>
            <w:bookmarkEnd w:id="0"/>
          </w:p>
        </w:tc>
      </w:tr>
      <w:tr w:rsidR="00977805" w:rsidRPr="00AB0762" w14:paraId="6D36B33E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581CCB57" w14:textId="77777777" w:rsidR="00977805" w:rsidRPr="00AB0762" w:rsidRDefault="00977805" w:rsidP="00A26F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29" w:right="-135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B1A5F7" w14:textId="77777777" w:rsidR="00977805" w:rsidRPr="00AB0762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3138DB02" w14:textId="77777777" w:rsidR="00977805" w:rsidRPr="00AB0762" w:rsidRDefault="00977805" w:rsidP="00445917">
            <w:pPr>
              <w:spacing w:line="240" w:lineRule="auto"/>
              <w:rPr>
                <w:cs/>
              </w:rPr>
            </w:pPr>
          </w:p>
        </w:tc>
      </w:tr>
      <w:tr w:rsidR="00977805" w:rsidRPr="00AB0762" w14:paraId="007836AF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687315B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6B7D562F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2603904" w14:textId="4910424F" w:rsidR="00977805" w:rsidRPr="00E15F77" w:rsidRDefault="00531525" w:rsidP="00445917">
            <w:r w:rsidRPr="00E15F77">
              <w:rPr>
                <w:rFonts w:asciiTheme="majorBidi" w:hAnsiTheme="majorBidi" w:cstheme="majorBidi"/>
                <w:cs/>
              </w:rPr>
              <w:t>ข้อมูลทั่วไป</w:t>
            </w:r>
          </w:p>
        </w:tc>
      </w:tr>
      <w:tr w:rsidR="00977805" w:rsidRPr="00AB0762" w14:paraId="0BDE23E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1ED67E17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25AFF9C5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B0DCF7F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เกณฑ์การจัดทำงบการเงิน</w:t>
            </w:r>
          </w:p>
        </w:tc>
      </w:tr>
      <w:tr w:rsidR="00977805" w:rsidRPr="00AB0762" w14:paraId="269E5338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41502CD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15196C29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B5713C6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นโยบายการบัญชีที่สำคัญ</w:t>
            </w:r>
          </w:p>
        </w:tc>
      </w:tr>
      <w:tr w:rsidR="00977805" w:rsidRPr="00AB0762" w14:paraId="044F7DB5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2EB5F57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3AB557D6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9F76E4E" w14:textId="01E8F38B" w:rsidR="00977805" w:rsidRPr="00E15F77" w:rsidRDefault="00223D2B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 w:hint="cs"/>
                <w:b w:val="0"/>
                <w:bCs w:val="0"/>
                <w:cs/>
              </w:rPr>
              <w:t>การปรับโครงสร้างและการรวมธุรกิจภายใต้การควบคุมเดียวกัน</w:t>
            </w:r>
          </w:p>
        </w:tc>
      </w:tr>
      <w:tr w:rsidR="00977805" w:rsidRPr="00AB0762" w14:paraId="1B324B43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78963449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3560C2D1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C1E8DC9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บุคคลหรือกิจการที่เกี่ยวข้องกัน</w:t>
            </w:r>
          </w:p>
        </w:tc>
      </w:tr>
      <w:tr w:rsidR="00914BBB" w:rsidRPr="00AB0762" w14:paraId="7E322796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5B382D4" w14:textId="77777777" w:rsidR="00914BBB" w:rsidRPr="00E15F77" w:rsidRDefault="00914BBB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2AEC8AB" w14:textId="77777777" w:rsidR="00914BBB" w:rsidRPr="00E15F77" w:rsidRDefault="00914BBB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3655372A" w14:textId="7AE79B17" w:rsidR="00914BBB" w:rsidRPr="00E15F77" w:rsidRDefault="00914BBB" w:rsidP="004459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5F7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977805" w:rsidRPr="00AB0762" w14:paraId="7F43C41C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4EC4501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57201DF0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6297395" w14:textId="77777777" w:rsidR="00977805" w:rsidRPr="00E15F77" w:rsidRDefault="00977805" w:rsidP="004459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5F7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เงินลงทุนในบริษัทย่อยและบริษัทร่วม </w:t>
            </w:r>
          </w:p>
        </w:tc>
      </w:tr>
      <w:tr w:rsidR="00977805" w:rsidRPr="00AB0762" w14:paraId="2B09524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66BAC5A5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263D4826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1805A14A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สัญญาเช่า</w:t>
            </w:r>
          </w:p>
        </w:tc>
      </w:tr>
      <w:tr w:rsidR="00977805" w:rsidRPr="00AB0762" w14:paraId="1CA00DD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C34BD98" w14:textId="77777777" w:rsidR="00977805" w:rsidRPr="00E15F77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E5A36B9" w14:textId="77777777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5F2547C" w14:textId="33F38E45" w:rsidR="00977805" w:rsidRPr="00E15F77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สินทรัพย์ภาษีเงินได้รอการตัดบัญชี</w:t>
            </w:r>
          </w:p>
        </w:tc>
      </w:tr>
      <w:tr w:rsidR="00AB211D" w:rsidRPr="00AB0762" w14:paraId="41B1CBDC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43409194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1F1DC0BF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3781B07" w14:textId="45EB4AEC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asciiTheme="majorBidi" w:hAnsiTheme="majorBidi" w:cs="Angsana New"/>
                <w:b w:val="0"/>
                <w:bCs w:val="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AB211D" w:rsidRPr="00AB0762" w14:paraId="14203468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5CE69B79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15E76805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98E5358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หนี้สินที่มีภาระดอกเบี้ย</w:t>
            </w:r>
          </w:p>
        </w:tc>
      </w:tr>
      <w:tr w:rsidR="00AB211D" w:rsidRPr="00AB0762" w14:paraId="29C7D268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328740AA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09C88D28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DDBF160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B211D" w:rsidRPr="00AB0762" w14:paraId="077A63A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7E45D8AA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5895EBE4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A8766AB" w14:textId="432BA4B5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ทุนเรือนหุ้น</w:t>
            </w:r>
          </w:p>
        </w:tc>
      </w:tr>
      <w:tr w:rsidR="00AB211D" w:rsidRPr="00AB0762" w14:paraId="48B92016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E11E3BF" w14:textId="643A2C9B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F5AE5BB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065A13E0" w14:textId="73DAFAB1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สำรองตามกฎหมาย</w:t>
            </w:r>
          </w:p>
        </w:tc>
      </w:tr>
      <w:tr w:rsidR="00AB211D" w:rsidRPr="00AB0762" w14:paraId="57A3E525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21C93F41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408C6672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5430857" w14:textId="7586BA5F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รายได้อื่น</w:t>
            </w:r>
          </w:p>
        </w:tc>
      </w:tr>
      <w:tr w:rsidR="00AB211D" w:rsidRPr="00AB0762" w14:paraId="47C1C85B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0110D02D" w14:textId="4B6526EE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D0EFC33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2EE3706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ต้นทุนในการจัดจำหน่ายและค่าใช้จ่ายในการบริหาร</w:t>
            </w:r>
          </w:p>
        </w:tc>
      </w:tr>
      <w:tr w:rsidR="00AB211D" w:rsidRPr="00AB0762" w14:paraId="1EB5A056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70302977" w14:textId="48C2C8DC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02B3B557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3408EDE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ค่าใช้จ่ายผลประโยชน์ของพนักงาน</w:t>
            </w:r>
          </w:p>
        </w:tc>
      </w:tr>
      <w:tr w:rsidR="00AB211D" w:rsidRPr="00AB0762" w14:paraId="51ECD3BD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38D4CAE0" w14:textId="0C3616BF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5677BFBA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4B031FEE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ภาษีเงินได้</w:t>
            </w:r>
          </w:p>
        </w:tc>
      </w:tr>
      <w:tr w:rsidR="00AB211D" w:rsidRPr="00AB0762" w14:paraId="752F8FF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5A5848A5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07E7C1EE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1076EB9" w14:textId="008350FE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asciiTheme="majorBidi" w:hAnsiTheme="majorBidi" w:cs="Angsana New"/>
                <w:b w:val="0"/>
                <w:bCs w:val="0"/>
                <w:cs/>
              </w:rPr>
              <w:t>กำไรต่อหุ้นขั้นพื้นฐาน</w:t>
            </w:r>
          </w:p>
        </w:tc>
      </w:tr>
      <w:tr w:rsidR="00AB211D" w:rsidRPr="00AB0762" w14:paraId="66B5A428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4231D441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0CA8A439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3CB0D3AF" w14:textId="48C6C750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 w:hint="cs"/>
                <w:b w:val="0"/>
                <w:bCs w:val="0"/>
                <w:cs/>
              </w:rPr>
              <w:t>เงินปันผล</w:t>
            </w:r>
          </w:p>
        </w:tc>
      </w:tr>
      <w:tr w:rsidR="00AB211D" w:rsidRPr="00AB0762" w14:paraId="5B3EA6D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0583D12E" w14:textId="0D7618E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2CFC8B2F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6F7449C3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เครื่องมือทางการเงิน</w:t>
            </w:r>
          </w:p>
        </w:tc>
      </w:tr>
      <w:tr w:rsidR="00AB211D" w:rsidRPr="00AB0762" w14:paraId="286B667F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0D9265D6" w14:textId="2DE8152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44598847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39CDD4D9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ภาระผูกพันและหนี้สินที่อาจเกิดขึ้น</w:t>
            </w:r>
          </w:p>
        </w:tc>
      </w:tr>
      <w:tr w:rsidR="00AB211D" w:rsidRPr="00AB0762" w14:paraId="4FE4EBBF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525DB205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6F834EBE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1B70C291" w14:textId="7225E93F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asciiTheme="majorBidi" w:hAnsiTheme="majorBidi" w:cstheme="majorBidi" w:hint="cs"/>
                <w:b w:val="0"/>
                <w:bCs w:val="0"/>
                <w:cs/>
              </w:rPr>
              <w:t>การบริหารจัดการส่วนทุน</w:t>
            </w:r>
          </w:p>
        </w:tc>
      </w:tr>
      <w:tr w:rsidR="00AB211D" w:rsidRPr="00AB0762" w14:paraId="6965341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4B25A06F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7D889D6F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7D0CA6BA" w14:textId="686A68C3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asciiTheme="majorBidi" w:hAnsiTheme="majorBidi" w:cs="Angsana New"/>
                <w:b w:val="0"/>
                <w:bCs w:val="0"/>
                <w:cs/>
              </w:rPr>
              <w:t>เรื่องอื่นๆ</w:t>
            </w:r>
          </w:p>
        </w:tc>
      </w:tr>
      <w:tr w:rsidR="00AB211D" w:rsidRPr="00AB0762" w14:paraId="255041FA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42366959" w14:textId="77777777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3C74632F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580DD279" w14:textId="6FAA07A6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เหตุการณ์ภายหลังรอบระยะเวลารายงาน</w:t>
            </w:r>
          </w:p>
        </w:tc>
      </w:tr>
      <w:tr w:rsidR="00AB211D" w:rsidRPr="00AB0762" w14:paraId="723DF8F0" w14:textId="77777777" w:rsidTr="00A76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34" w:type="dxa"/>
            <w:shd w:val="clear" w:color="auto" w:fill="auto"/>
          </w:tcPr>
          <w:p w14:paraId="3B47CB90" w14:textId="44790B59" w:rsidR="00AB211D" w:rsidRPr="00E15F77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  <w:shd w:val="clear" w:color="auto" w:fill="auto"/>
          </w:tcPr>
          <w:p w14:paraId="4C591A58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871" w:type="dxa"/>
            <w:shd w:val="clear" w:color="auto" w:fill="auto"/>
          </w:tcPr>
          <w:p w14:paraId="1154834E" w14:textId="77777777" w:rsidR="00AB211D" w:rsidRPr="00E15F77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15F77">
              <w:rPr>
                <w:rFonts w:cs="Angsana New"/>
                <w:b w:val="0"/>
                <w:bCs w:val="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50D147C1" w14:textId="77777777" w:rsidR="00A1742E" w:rsidRPr="00AB0762" w:rsidRDefault="00E6228A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</w:pPr>
      <w:r w:rsidRPr="00AB0762">
        <w:rPr>
          <w:b/>
          <w:bCs/>
          <w:sz w:val="32"/>
          <w:szCs w:val="32"/>
          <w:cs/>
        </w:rPr>
        <w:br w:type="page"/>
      </w:r>
      <w:r w:rsidR="00A1742E" w:rsidRPr="00AB0762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7BA8E1C" w14:textId="77777777" w:rsidR="00A1742E" w:rsidRPr="0055085B" w:rsidRDefault="00A1742E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sz w:val="20"/>
          <w:szCs w:val="20"/>
        </w:rPr>
      </w:pPr>
    </w:p>
    <w:p w14:paraId="1AEA773B" w14:textId="7D6323B9" w:rsidR="00CF404E" w:rsidRPr="00AB0762" w:rsidRDefault="00CF404E" w:rsidP="0055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ind w:left="547" w:right="270"/>
        <w:jc w:val="thaiDistribute"/>
      </w:pPr>
      <w:r w:rsidRPr="00AB0762">
        <w:rPr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</w:t>
      </w:r>
      <w:r w:rsidR="00476D19" w:rsidRPr="00AB0762">
        <w:br/>
      </w:r>
      <w:r w:rsidRPr="00AB0762">
        <w:rPr>
          <w:cs/>
        </w:rPr>
        <w:t>และได้รับอนุมัติให้ออกงบ</w:t>
      </w:r>
      <w:r w:rsidR="00336073" w:rsidRPr="00AB0762">
        <w:rPr>
          <w:cs/>
        </w:rPr>
        <w:t>การเงิน</w:t>
      </w:r>
      <w:r w:rsidR="0055085B">
        <w:rPr>
          <w:cs/>
        </w:rPr>
        <w:t>จากคณะกรรมการตรวจสอบและบริหารความเสี่ยงตามการมอบหมายจากคณะกรรมการ</w:t>
      </w:r>
      <w:r w:rsidR="0055085B" w:rsidRPr="00E15F77">
        <w:rPr>
          <w:cs/>
        </w:rPr>
        <w:t>บริษัท</w:t>
      </w:r>
      <w:r w:rsidR="00336073" w:rsidRPr="00E15F77">
        <w:rPr>
          <w:cs/>
        </w:rPr>
        <w:t xml:space="preserve">เมื่อวันที่ </w:t>
      </w:r>
      <w:r w:rsidR="0055085B" w:rsidRPr="00E15F77">
        <w:t>14</w:t>
      </w:r>
      <w:r w:rsidR="0055085B" w:rsidRPr="00E15F77">
        <w:rPr>
          <w:rFonts w:hint="cs"/>
          <w:cs/>
        </w:rPr>
        <w:t xml:space="preserve"> กุมภาพันธ์ </w:t>
      </w:r>
      <w:r w:rsidR="0055085B" w:rsidRPr="00E15F77">
        <w:t>2567</w:t>
      </w:r>
    </w:p>
    <w:p w14:paraId="2FECC89C" w14:textId="77777777" w:rsidR="00C20346" w:rsidRPr="00AB0762" w:rsidRDefault="00C20346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</w:pPr>
    </w:p>
    <w:p w14:paraId="29D8C8AA" w14:textId="50FEA6A7" w:rsidR="00A1742E" w:rsidRPr="00AB0762" w:rsidRDefault="002C6C4E" w:rsidP="00A26F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85"/>
          <w:tab w:val="left" w:pos="10053"/>
        </w:tabs>
        <w:spacing w:line="240" w:lineRule="auto"/>
        <w:ind w:left="540" w:right="270" w:hanging="27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ข้อมูล</w:t>
      </w:r>
      <w:r w:rsidR="00A1742E" w:rsidRPr="00AB0762">
        <w:rPr>
          <w:rFonts w:eastAsia="Calibri"/>
          <w:b/>
          <w:bCs/>
          <w:szCs w:val="30"/>
          <w:cs/>
        </w:rPr>
        <w:t>ทั่วไป</w:t>
      </w:r>
      <w:r w:rsidR="0055085B" w:rsidRPr="0055085B">
        <w:rPr>
          <w:rFonts w:eastAsia="Calibri"/>
          <w:b/>
          <w:bCs/>
          <w:szCs w:val="30"/>
          <w:cs/>
        </w:rPr>
        <w:t>และการปรับโครงสร้างธุรกิจ</w:t>
      </w:r>
    </w:p>
    <w:p w14:paraId="7C96D9E0" w14:textId="77777777" w:rsidR="00A1742E" w:rsidRPr="0055085B" w:rsidRDefault="00A1742E" w:rsidP="000F5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85"/>
          <w:tab w:val="left" w:pos="10053"/>
        </w:tabs>
        <w:spacing w:line="240" w:lineRule="auto"/>
        <w:ind w:left="540" w:right="270"/>
        <w:jc w:val="both"/>
        <w:rPr>
          <w:sz w:val="20"/>
          <w:szCs w:val="20"/>
        </w:rPr>
      </w:pPr>
    </w:p>
    <w:p w14:paraId="42316873" w14:textId="02815C74" w:rsidR="00CF404E" w:rsidRDefault="0055085B" w:rsidP="0055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lang w:val="th-TH"/>
        </w:rPr>
      </w:pPr>
      <w:r w:rsidRPr="0055085B">
        <w:rPr>
          <w:cs/>
          <w:lang w:val="th-TH"/>
        </w:rPr>
        <w:t>บริษัทเอสซีจี เดคคอร์ จำกัด (มหาชน) (เดิมชื่อ บริษัทเอสซีจี ผลิตภัณฑ์ก่อสร้าง จำกัด) (“บริษัท”) เป็นนิติบุคคล</w:t>
      </w:r>
      <w:r>
        <w:rPr>
          <w:cs/>
          <w:lang w:val="th-TH"/>
        </w:rPr>
        <w:br/>
      </w:r>
      <w:r w:rsidRPr="0055085B">
        <w:rPr>
          <w:cs/>
          <w:lang w:val="th-TH"/>
        </w:rPr>
        <w:t xml:space="preserve">ที่จัดตั้งขึ้นในประเทศไทย สำนักงานใหญ่ของบริษัทตั้งอยู่ที่ เลขที่ </w:t>
      </w:r>
      <w:r>
        <w:t>1</w:t>
      </w:r>
      <w:r w:rsidRPr="0055085B">
        <w:rPr>
          <w:cs/>
          <w:lang w:val="th-TH"/>
        </w:rPr>
        <w:t xml:space="preserve"> ถนนปูนซิเมนต์ไทย แขวงบางซื่อ เขตบางซื่อ กรุงเทพมหานคร </w:t>
      </w:r>
      <w:r>
        <w:t>10</w:t>
      </w:r>
      <w:r w:rsidRPr="0055085B">
        <w:rPr>
          <w:cs/>
          <w:lang w:val="th-TH"/>
        </w:rPr>
        <w:t>800</w:t>
      </w:r>
    </w:p>
    <w:p w14:paraId="37C48164" w14:textId="08A4BC77" w:rsidR="00E15F77" w:rsidRPr="00263B83" w:rsidRDefault="00E15F77" w:rsidP="0055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sz w:val="20"/>
          <w:szCs w:val="20"/>
          <w:lang w:val="th-TH"/>
        </w:rPr>
      </w:pPr>
    </w:p>
    <w:p w14:paraId="290EBB60" w14:textId="16435639" w:rsidR="00E15F77" w:rsidRPr="00AC20C2" w:rsidRDefault="008A3585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>
        <w:rPr>
          <w:rFonts w:asciiTheme="majorBidi" w:hAnsiTheme="majorBidi" w:cstheme="majorBidi" w:hint="cs"/>
          <w:color w:val="000000" w:themeColor="text1"/>
          <w:spacing w:val="-2"/>
          <w:cs/>
        </w:rPr>
        <w:t>ที่</w:t>
      </w:r>
      <w:r w:rsidR="00E15F77" w:rsidRPr="00AC20C2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ประชุมวิสามัญผู้ถือหุ้นบริษัทเมื่อวันที่ </w:t>
      </w:r>
      <w:r w:rsidR="00E15F77" w:rsidRPr="00AC20C2">
        <w:rPr>
          <w:rFonts w:asciiTheme="majorBidi" w:hAnsiTheme="majorBidi" w:cstheme="majorBidi"/>
          <w:color w:val="000000" w:themeColor="text1"/>
          <w:spacing w:val="-2"/>
        </w:rPr>
        <w:t>10</w:t>
      </w:r>
      <w:r w:rsidR="00E15F77" w:rsidRPr="00AC20C2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กุมภาพันธ์ </w:t>
      </w:r>
      <w:r w:rsidR="00E15F77" w:rsidRPr="00AC20C2">
        <w:rPr>
          <w:rFonts w:asciiTheme="majorBidi" w:hAnsiTheme="majorBidi" w:cstheme="majorBidi"/>
          <w:color w:val="000000" w:themeColor="text1"/>
          <w:spacing w:val="-2"/>
        </w:rPr>
        <w:t>2566</w:t>
      </w:r>
      <w:r w:rsidR="00E15F77" w:rsidRPr="00AC20C2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มีมติพิเศษให้แก้ไขชื่อบริษัทจากเดิม “บริษัทเอสซีจี ผลิตภัณฑ์ก่อสร้าง จำกัด” เป็น “บริษัทเอสซีจี เดคคอร์ จำกัด” และได้จดทะเบียนแก้ไขชื่อกับกระทรวงพาณิชย์เมื่อวันที่ </w:t>
      </w:r>
      <w:r w:rsidR="00E15F77" w:rsidRPr="00AC20C2">
        <w:rPr>
          <w:rFonts w:asciiTheme="majorBidi" w:hAnsiTheme="majorBidi" w:cstheme="majorBidi"/>
          <w:color w:val="000000" w:themeColor="text1"/>
          <w:spacing w:val="-2"/>
        </w:rPr>
        <w:t>1</w:t>
      </w:r>
      <w:r w:rsidR="00E15F77" w:rsidRPr="00AC20C2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มีนาคม </w:t>
      </w:r>
      <w:r w:rsidR="00E15F77" w:rsidRPr="00AC20C2">
        <w:rPr>
          <w:rFonts w:asciiTheme="majorBidi" w:hAnsiTheme="majorBidi" w:cstheme="majorBidi" w:hint="cs"/>
          <w:color w:val="000000" w:themeColor="text1"/>
          <w:spacing w:val="-2"/>
        </w:rPr>
        <w:t>2566</w:t>
      </w:r>
    </w:p>
    <w:p w14:paraId="35372905" w14:textId="77777777" w:rsidR="00E15F77" w:rsidRPr="00263B83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02D61CF" w14:textId="77777777" w:rsidR="00E15F77" w:rsidRPr="008A3585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</w:rPr>
      </w:pPr>
      <w:r w:rsidRPr="008A3585">
        <w:rPr>
          <w:rFonts w:asciiTheme="majorBidi" w:hAnsiTheme="majorBidi" w:cstheme="majorBidi" w:hint="cs"/>
          <w:cs/>
        </w:rPr>
        <w:t xml:space="preserve">ที่ประชุมวิสามัญผู้ถือหุ้นบริษัทเมื่อวันที่ </w:t>
      </w:r>
      <w:r w:rsidRPr="008A3585">
        <w:rPr>
          <w:rFonts w:asciiTheme="majorBidi" w:hAnsiTheme="majorBidi" w:cstheme="majorBidi"/>
        </w:rPr>
        <w:t xml:space="preserve">2 </w:t>
      </w:r>
      <w:r w:rsidRPr="008A3585">
        <w:rPr>
          <w:rFonts w:asciiTheme="majorBidi" w:hAnsiTheme="majorBidi" w:cstheme="majorBidi" w:hint="cs"/>
          <w:cs/>
        </w:rPr>
        <w:t xml:space="preserve">มิถุนายน </w:t>
      </w:r>
      <w:r w:rsidRPr="008A3585">
        <w:rPr>
          <w:rFonts w:asciiTheme="majorBidi" w:hAnsiTheme="majorBidi" w:cstheme="majorBidi"/>
        </w:rPr>
        <w:t xml:space="preserve">2566 </w:t>
      </w:r>
      <w:r w:rsidRPr="008A3585">
        <w:rPr>
          <w:rFonts w:asciiTheme="majorBidi" w:hAnsiTheme="majorBidi" w:cstheme="majorBidi" w:hint="cs"/>
          <w:cs/>
        </w:rPr>
        <w:t>มีมติอนุมัติแผนการปรับโครงสร้างธุรกิจและการดำเนินการอื่นๆ ที่เกี่ยวข้อง ซึ่งรวมถึง</w:t>
      </w:r>
    </w:p>
    <w:p w14:paraId="080E167F" w14:textId="77777777" w:rsidR="00E15F77" w:rsidRPr="00263B83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1F81C6E1" w14:textId="77777777" w:rsidR="00E15F77" w:rsidRPr="008A3585" w:rsidRDefault="00E15F77" w:rsidP="00E15F77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8A3585">
        <w:rPr>
          <w:rFonts w:hint="cs"/>
          <w:spacing w:val="4"/>
          <w:szCs w:val="30"/>
          <w:cs/>
        </w:rPr>
        <w:t xml:space="preserve">มติพิเศษให้แก้ไขชื่อบริษัทเป็น บริษัทเอสซีจี เดคคอร์ จำกัด </w:t>
      </w:r>
      <w:r w:rsidRPr="008A3585">
        <w:rPr>
          <w:spacing w:val="4"/>
          <w:szCs w:val="30"/>
          <w:cs/>
        </w:rPr>
        <w:t>(</w:t>
      </w:r>
      <w:r w:rsidRPr="008A3585">
        <w:rPr>
          <w:rFonts w:hint="cs"/>
          <w:spacing w:val="4"/>
          <w:szCs w:val="30"/>
          <w:cs/>
        </w:rPr>
        <w:t>มหาชน</w:t>
      </w:r>
      <w:r w:rsidRPr="008A3585">
        <w:rPr>
          <w:spacing w:val="4"/>
          <w:szCs w:val="30"/>
          <w:cs/>
        </w:rPr>
        <w:t xml:space="preserve">) </w:t>
      </w:r>
      <w:r w:rsidRPr="008A3585">
        <w:rPr>
          <w:rFonts w:hint="cs"/>
          <w:spacing w:val="4"/>
          <w:szCs w:val="30"/>
          <w:cs/>
        </w:rPr>
        <w:t>และ</w:t>
      </w:r>
      <w:r w:rsidRPr="008A3585">
        <w:rPr>
          <w:rFonts w:hint="cs"/>
          <w:color w:val="000000"/>
          <w:szCs w:val="30"/>
          <w:cs/>
        </w:rPr>
        <w:t xml:space="preserve">ได้จดทะเบียนแก้ไขชื่อกับกระทรวงพาณิชย์ เมื่อวันที่ </w:t>
      </w:r>
      <w:r w:rsidRPr="008A3585">
        <w:rPr>
          <w:rFonts w:hint="cs"/>
          <w:color w:val="000000"/>
          <w:szCs w:val="30"/>
        </w:rPr>
        <w:t xml:space="preserve">7 </w:t>
      </w:r>
      <w:r w:rsidRPr="008A3585">
        <w:rPr>
          <w:rFonts w:hint="cs"/>
          <w:szCs w:val="30"/>
          <w:cs/>
        </w:rPr>
        <w:t>มิถุนายน</w:t>
      </w:r>
      <w:r w:rsidRPr="008A3585">
        <w:rPr>
          <w:rFonts w:hint="cs"/>
          <w:color w:val="000000"/>
          <w:szCs w:val="30"/>
          <w:cs/>
        </w:rPr>
        <w:t xml:space="preserve"> </w:t>
      </w:r>
      <w:r w:rsidRPr="008A3585">
        <w:rPr>
          <w:rFonts w:hint="cs"/>
          <w:color w:val="000000"/>
          <w:szCs w:val="30"/>
        </w:rPr>
        <w:t>2566</w:t>
      </w:r>
    </w:p>
    <w:p w14:paraId="50B756D1" w14:textId="77777777" w:rsidR="00E15F77" w:rsidRPr="00263B83" w:rsidRDefault="00E15F77" w:rsidP="00E15F77">
      <w:pPr>
        <w:pStyle w:val="ListParagraph"/>
        <w:spacing w:line="240" w:lineRule="auto"/>
        <w:ind w:left="85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8A68CB" w14:textId="77777777" w:rsidR="00E15F77" w:rsidRPr="008A3585" w:rsidRDefault="00E15F77" w:rsidP="00E15F77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8A3585">
        <w:rPr>
          <w:rFonts w:hint="cs"/>
          <w:spacing w:val="-4"/>
          <w:szCs w:val="30"/>
          <w:cs/>
        </w:rPr>
        <w:t>การทำคำเสนอซื้อหลักทรัพย์ทั้งหมดของบริษัทเอสซีจี เซรามิกส์ จำกัด (มหาชน) (“</w:t>
      </w:r>
      <w:r w:rsidRPr="008A3585">
        <w:rPr>
          <w:rFonts w:hint="cs"/>
          <w:spacing w:val="-4"/>
          <w:szCs w:val="30"/>
        </w:rPr>
        <w:t>COTTO</w:t>
      </w:r>
      <w:r w:rsidRPr="008A3585">
        <w:rPr>
          <w:rFonts w:hint="cs"/>
          <w:spacing w:val="-4"/>
          <w:szCs w:val="30"/>
          <w:cs/>
        </w:rPr>
        <w:t>”) เพื่อเพิกถอนหลักทรัพย์</w:t>
      </w:r>
      <w:r w:rsidRPr="008A3585">
        <w:rPr>
          <w:spacing w:val="2"/>
          <w:szCs w:val="30"/>
          <w:cs/>
        </w:rPr>
        <w:t xml:space="preserve"> </w:t>
      </w:r>
      <w:r w:rsidRPr="008A3585">
        <w:rPr>
          <w:rFonts w:hint="cs"/>
          <w:spacing w:val="2"/>
          <w:szCs w:val="30"/>
          <w:cs/>
        </w:rPr>
        <w:t>จากการเป็นหลักทรัพย์จดทะเบียนในตลาดหลักทรัพย์แห่งประเทศไทย โดยกำหนดราคาเสนอซื้อหุ้น</w:t>
      </w:r>
      <w:r w:rsidRPr="008A3585">
        <w:rPr>
          <w:rFonts w:hint="cs"/>
          <w:szCs w:val="30"/>
          <w:cs/>
        </w:rPr>
        <w:t xml:space="preserve">ที่ </w:t>
      </w:r>
      <w:r w:rsidRPr="008A3585">
        <w:rPr>
          <w:rFonts w:hint="cs"/>
          <w:szCs w:val="30"/>
        </w:rPr>
        <w:t>2</w:t>
      </w:r>
      <w:r w:rsidRPr="008A3585">
        <w:rPr>
          <w:rFonts w:hint="cs"/>
          <w:szCs w:val="30"/>
          <w:cs/>
        </w:rPr>
        <w:t>.</w:t>
      </w:r>
      <w:r w:rsidRPr="008A3585">
        <w:rPr>
          <w:rFonts w:hint="cs"/>
          <w:szCs w:val="30"/>
        </w:rPr>
        <w:t>40</w:t>
      </w:r>
      <w:r w:rsidRPr="008A3585">
        <w:rPr>
          <w:rFonts w:hint="cs"/>
          <w:szCs w:val="30"/>
          <w:cs/>
        </w:rPr>
        <w:t xml:space="preserve"> บาทต่อหุ้น และจะชำระค่าหุ้นด้วยวิธีการแลกหุ้น</w:t>
      </w:r>
      <w:r w:rsidRPr="008A3585">
        <w:rPr>
          <w:rFonts w:hint="cs"/>
          <w:szCs w:val="30"/>
        </w:rPr>
        <w:t xml:space="preserve"> COTTO </w:t>
      </w:r>
      <w:r w:rsidRPr="008A3585">
        <w:rPr>
          <w:rFonts w:hint="cs"/>
          <w:szCs w:val="30"/>
          <w:cs/>
        </w:rPr>
        <w:t>กับหุ้นสามัญเพิ่มทุนของบริษั</w:t>
      </w:r>
      <w:r w:rsidRPr="008A3585">
        <w:rPr>
          <w:rFonts w:asciiTheme="majorBidi" w:hAnsiTheme="majorBidi" w:cstheme="majorBidi" w:hint="cs"/>
          <w:szCs w:val="30"/>
          <w:cs/>
        </w:rPr>
        <w:t>ท</w:t>
      </w:r>
    </w:p>
    <w:p w14:paraId="6CE2F78E" w14:textId="77777777" w:rsidR="00E15F77" w:rsidRPr="00263B83" w:rsidRDefault="00E15F77" w:rsidP="00E15F77">
      <w:pPr>
        <w:pStyle w:val="ListParagraph"/>
        <w:spacing w:line="240" w:lineRule="auto"/>
        <w:ind w:left="85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3FEB2F" w14:textId="77777777" w:rsidR="00E15F77" w:rsidRPr="008A3585" w:rsidRDefault="00E15F77" w:rsidP="00E15F77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8A3585">
        <w:rPr>
          <w:rFonts w:hint="cs"/>
          <w:spacing w:val="2"/>
          <w:szCs w:val="30"/>
          <w:cs/>
        </w:rPr>
        <w:t>การนำหุ้นสามัญของบริษัทเข้าจดทะเบียนในตลาดหลักทรัพย์แห่งประเทศ</w:t>
      </w:r>
      <w:r w:rsidRPr="008A3585">
        <w:rPr>
          <w:rFonts w:asciiTheme="majorBidi" w:hAnsiTheme="majorBidi" w:cstheme="majorBidi" w:hint="cs"/>
          <w:szCs w:val="30"/>
          <w:cs/>
        </w:rPr>
        <w:t>ไทย</w:t>
      </w:r>
    </w:p>
    <w:p w14:paraId="513269AC" w14:textId="77777777" w:rsidR="00E15F77" w:rsidRPr="00263B83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color w:val="000000"/>
          <w:sz w:val="20"/>
          <w:szCs w:val="20"/>
        </w:rPr>
      </w:pPr>
    </w:p>
    <w:p w14:paraId="160CDA62" w14:textId="11DC926A" w:rsidR="00E15F77" w:rsidRPr="00263B83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  <w:r w:rsidRPr="00263B83">
        <w:rPr>
          <w:rFonts w:hint="cs"/>
          <w:color w:val="000000"/>
          <w:cs/>
        </w:rPr>
        <w:t xml:space="preserve">เมื่อวันที่ </w:t>
      </w:r>
      <w:r w:rsidRPr="00263B83">
        <w:rPr>
          <w:color w:val="000000"/>
        </w:rPr>
        <w:t>14</w:t>
      </w:r>
      <w:r w:rsidRPr="00263B83">
        <w:rPr>
          <w:rFonts w:hint="cs"/>
          <w:color w:val="000000"/>
          <w:cs/>
        </w:rPr>
        <w:t xml:space="preserve"> ธันวาคม </w:t>
      </w:r>
      <w:r w:rsidRPr="00263B83">
        <w:rPr>
          <w:rFonts w:hint="cs"/>
          <w:color w:val="000000"/>
        </w:rPr>
        <w:t>2566</w:t>
      </w:r>
      <w:r w:rsidRPr="00263B83">
        <w:rPr>
          <w:rFonts w:hint="cs"/>
          <w:color w:val="000000"/>
          <w:cs/>
        </w:rPr>
        <w:t xml:space="preserve"> บริษัทได้สรุปจำนวนหุ้นสามัญของ </w:t>
      </w:r>
      <w:r w:rsidRPr="00263B83">
        <w:rPr>
          <w:rFonts w:hint="cs"/>
          <w:color w:val="000000"/>
        </w:rPr>
        <w:t xml:space="preserve">COTTO </w:t>
      </w:r>
      <w:r w:rsidRPr="00263B83">
        <w:rPr>
          <w:rFonts w:hint="cs"/>
          <w:color w:val="000000"/>
          <w:cs/>
        </w:rPr>
        <w:t xml:space="preserve">ที่รับซื้อได้ โดยการแลกเปลี่ยน </w:t>
      </w:r>
      <w:r w:rsidRPr="00263B83">
        <w:rPr>
          <w:rFonts w:hint="cs"/>
          <w:color w:val="000000"/>
        </w:rPr>
        <w:t>4</w:t>
      </w:r>
      <w:r w:rsidRPr="00263B83">
        <w:rPr>
          <w:rFonts w:hint="cs"/>
          <w:color w:val="000000"/>
          <w:cs/>
        </w:rPr>
        <w:t>.</w:t>
      </w:r>
      <w:r w:rsidRPr="00263B83">
        <w:rPr>
          <w:rFonts w:hint="cs"/>
          <w:color w:val="000000"/>
        </w:rPr>
        <w:t>7917</w:t>
      </w:r>
      <w:r w:rsidRPr="00263B83">
        <w:rPr>
          <w:rFonts w:hint="cs"/>
          <w:color w:val="000000"/>
          <w:cs/>
        </w:rPr>
        <w:t xml:space="preserve"> หุ้นสามัญของ</w:t>
      </w:r>
      <w:r w:rsidRPr="00263B83">
        <w:rPr>
          <w:rFonts w:hint="cs"/>
          <w:color w:val="000000"/>
        </w:rPr>
        <w:t xml:space="preserve"> COTTO</w:t>
      </w:r>
      <w:r w:rsidRPr="00263B83">
        <w:rPr>
          <w:rFonts w:hint="cs"/>
          <w:color w:val="000000"/>
          <w:cs/>
        </w:rPr>
        <w:t xml:space="preserve"> ต่อ </w:t>
      </w:r>
      <w:r w:rsidRPr="00263B83">
        <w:rPr>
          <w:color w:val="000000"/>
        </w:rPr>
        <w:t>1</w:t>
      </w:r>
      <w:r w:rsidRPr="00263B83">
        <w:rPr>
          <w:rFonts w:hint="cs"/>
          <w:color w:val="000000"/>
          <w:cs/>
        </w:rPr>
        <w:t xml:space="preserve"> หุ้นสามัญเพิ่มทุนของบริษัท ภายหลังจากการทำคำเสนอซื้อหลักทรัพย์เสร็จสิ้นโดยหุ้นสามัญของบริษัทได้เข้าเป็นหลักทรัพย์จดทะเบียนในตลาดหลักทรัพย์แห่งประเทศไทยในวันที่ </w:t>
      </w:r>
      <w:r w:rsidRPr="00263B83">
        <w:rPr>
          <w:rFonts w:hint="cs"/>
          <w:color w:val="000000"/>
        </w:rPr>
        <w:t xml:space="preserve">20 </w:t>
      </w:r>
      <w:r w:rsidRPr="00263B83">
        <w:rPr>
          <w:rFonts w:hint="cs"/>
          <w:color w:val="000000"/>
          <w:cs/>
        </w:rPr>
        <w:t xml:space="preserve">ธันวาคม </w:t>
      </w:r>
      <w:r w:rsidRPr="00263B83">
        <w:rPr>
          <w:rFonts w:hint="cs"/>
          <w:color w:val="000000"/>
        </w:rPr>
        <w:t>2566</w:t>
      </w:r>
      <w:r w:rsidRPr="00263B83">
        <w:rPr>
          <w:rFonts w:hint="cs"/>
          <w:color w:val="000000"/>
          <w:cs/>
        </w:rPr>
        <w:t xml:space="preserve"> แทนหุ้นสามัญ</w:t>
      </w:r>
      <w:r w:rsidR="00263B83">
        <w:rPr>
          <w:color w:val="000000"/>
          <w:cs/>
        </w:rPr>
        <w:br/>
      </w:r>
      <w:r w:rsidRPr="00263B83">
        <w:rPr>
          <w:rFonts w:hint="cs"/>
          <w:color w:val="000000"/>
          <w:cs/>
        </w:rPr>
        <w:t xml:space="preserve">ของ </w:t>
      </w:r>
      <w:r w:rsidRPr="00263B83">
        <w:rPr>
          <w:rFonts w:hint="cs"/>
          <w:color w:val="000000"/>
        </w:rPr>
        <w:t xml:space="preserve">COTTO </w:t>
      </w:r>
      <w:r w:rsidRPr="00263B83">
        <w:rPr>
          <w:rFonts w:hint="cs"/>
          <w:color w:val="000000"/>
          <w:cs/>
        </w:rPr>
        <w:t>ซึ่งถูกเพิกถอนออกจากการเป็นหลักทรัพย์จดทะเบียนในตลาดหลักทรัพย์ฯ ในวันเดียวกัน</w:t>
      </w:r>
    </w:p>
    <w:p w14:paraId="06228E7D" w14:textId="77777777" w:rsidR="00E15F77" w:rsidRPr="00263B83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6C0FD51" w14:textId="47A8C65C" w:rsidR="00E15F77" w:rsidRPr="00263B83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/>
          <w:color w:val="000000" w:themeColor="text1"/>
        </w:rPr>
      </w:pPr>
      <w:r w:rsidRPr="00263B83">
        <w:rPr>
          <w:rFonts w:asciiTheme="majorBidi" w:hAnsiTheme="majorBidi" w:cstheme="majorBidi"/>
          <w:cs/>
        </w:rPr>
        <w:t>บริษัท</w:t>
      </w:r>
      <w:r w:rsidRPr="00263B83">
        <w:rPr>
          <w:rFonts w:asciiTheme="majorBidi" w:hAnsiTheme="majorBidi" w:cstheme="majorBidi" w:hint="cs"/>
          <w:cs/>
        </w:rPr>
        <w:t>ถือหุ้นโดย</w:t>
      </w:r>
      <w:r w:rsidRPr="00263B83">
        <w:rPr>
          <w:rFonts w:asciiTheme="majorBidi" w:hAnsiTheme="majorBidi" w:cstheme="majorBidi"/>
          <w:cs/>
        </w:rPr>
        <w:t>บริษัทกระเบื้องกระดาษไทย</w:t>
      </w:r>
      <w:r w:rsidRPr="00263B83">
        <w:rPr>
          <w:rFonts w:asciiTheme="majorBidi" w:hAnsiTheme="majorBidi" w:cstheme="majorBidi" w:hint="cs"/>
          <w:cs/>
        </w:rPr>
        <w:t xml:space="preserve"> </w:t>
      </w:r>
      <w:r w:rsidRPr="00263B83">
        <w:rPr>
          <w:rFonts w:asciiTheme="majorBidi" w:hAnsiTheme="majorBidi" w:cstheme="majorBidi"/>
          <w:cs/>
        </w:rPr>
        <w:t xml:space="preserve">จำกัด </w:t>
      </w:r>
      <w:r w:rsidRPr="00263B83">
        <w:rPr>
          <w:rFonts w:asciiTheme="majorBidi" w:hAnsiTheme="majorBidi" w:cstheme="majorBidi" w:hint="cs"/>
          <w:cs/>
        </w:rPr>
        <w:t>ซึ่ง</w:t>
      </w:r>
      <w:r w:rsidRPr="00263B83">
        <w:rPr>
          <w:rFonts w:asciiTheme="majorBidi" w:hAnsiTheme="majorBidi" w:cstheme="majorBidi"/>
          <w:cs/>
        </w:rPr>
        <w:t>ถือหุ้น</w:t>
      </w:r>
      <w:r w:rsidRPr="00263B83">
        <w:rPr>
          <w:rFonts w:asciiTheme="majorBidi" w:hAnsiTheme="majorBidi" w:cstheme="majorBidi" w:hint="cs"/>
          <w:cs/>
        </w:rPr>
        <w:t>เกือบทั้งหมด (</w:t>
      </w:r>
      <w:r w:rsidRPr="00263B83">
        <w:rPr>
          <w:rFonts w:asciiTheme="majorBidi" w:hAnsiTheme="majorBidi" w:cstheme="majorBidi"/>
          <w:cs/>
        </w:rPr>
        <w:t xml:space="preserve">ร้อยละ </w:t>
      </w:r>
      <w:r w:rsidRPr="00263B83">
        <w:rPr>
          <w:rFonts w:asciiTheme="majorBidi" w:hAnsiTheme="majorBidi" w:cstheme="majorBidi"/>
        </w:rPr>
        <w:t>99</w:t>
      </w:r>
      <w:r w:rsidRPr="00263B83">
        <w:rPr>
          <w:rFonts w:asciiTheme="majorBidi" w:hAnsiTheme="majorBidi" w:cstheme="majorBidi"/>
          <w:cs/>
        </w:rPr>
        <w:t>.</w:t>
      </w:r>
      <w:r w:rsidRPr="00263B83">
        <w:rPr>
          <w:rFonts w:asciiTheme="majorBidi" w:hAnsiTheme="majorBidi" w:cstheme="majorBidi"/>
        </w:rPr>
        <w:t>99</w:t>
      </w:r>
      <w:r w:rsidRPr="00263B83">
        <w:rPr>
          <w:rFonts w:asciiTheme="majorBidi" w:hAnsiTheme="majorBidi" w:cstheme="majorBidi" w:hint="cs"/>
          <w:cs/>
        </w:rPr>
        <w:t>)</w:t>
      </w:r>
      <w:r w:rsidRPr="00263B83">
        <w:rPr>
          <w:rFonts w:asciiTheme="majorBidi" w:hAnsiTheme="majorBidi" w:cstheme="majorBidi"/>
          <w:cs/>
        </w:rPr>
        <w:t xml:space="preserve"> และบริษัทกระเบื้อง</w:t>
      </w:r>
      <w:r w:rsidRPr="00263B83">
        <w:rPr>
          <w:rFonts w:asciiTheme="majorBidi" w:hAnsiTheme="majorBidi" w:cstheme="majorBidi"/>
          <w:color w:val="000000" w:themeColor="text1"/>
          <w:cs/>
        </w:rPr>
        <w:t xml:space="preserve">กระดาษไทย จำกัด เป็นบริษัทย่อยของบริษัทปูนซิเมนต์ไทย จำกัด (มหาชน) </w:t>
      </w:r>
      <w:r w:rsidRPr="00263B83">
        <w:rPr>
          <w:rFonts w:asciiTheme="majorBidi" w:hAnsiTheme="majorBidi"/>
          <w:color w:val="000000" w:themeColor="text1"/>
          <w:cs/>
        </w:rPr>
        <w:t>(“</w:t>
      </w:r>
      <w:r w:rsidRPr="00263B83">
        <w:rPr>
          <w:rFonts w:asciiTheme="majorBidi" w:hAnsiTheme="majorBidi" w:cstheme="majorBidi"/>
          <w:color w:val="000000" w:themeColor="text1"/>
        </w:rPr>
        <w:t>SCC</w:t>
      </w:r>
      <w:r w:rsidRPr="00263B83">
        <w:rPr>
          <w:rFonts w:asciiTheme="majorBidi" w:hAnsiTheme="majorBidi"/>
          <w:color w:val="000000" w:themeColor="text1"/>
          <w:cs/>
        </w:rPr>
        <w:t>”)</w:t>
      </w:r>
      <w:r w:rsidRPr="00263B83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263B83">
        <w:rPr>
          <w:rFonts w:asciiTheme="majorBidi" w:hAnsiTheme="majorBidi"/>
          <w:color w:val="000000" w:themeColor="text1"/>
          <w:cs/>
        </w:rPr>
        <w:t xml:space="preserve">ซึ่งถือหุ้นเกือบทั้งหมด (ร้อยละ </w:t>
      </w:r>
      <w:r w:rsidRPr="00263B83">
        <w:rPr>
          <w:rFonts w:asciiTheme="majorBidi" w:hAnsiTheme="majorBidi"/>
          <w:color w:val="000000" w:themeColor="text1"/>
        </w:rPr>
        <w:t>99</w:t>
      </w:r>
      <w:r w:rsidRPr="00263B83">
        <w:rPr>
          <w:rFonts w:asciiTheme="majorBidi" w:hAnsiTheme="majorBidi"/>
          <w:color w:val="000000" w:themeColor="text1"/>
          <w:cs/>
        </w:rPr>
        <w:t>.</w:t>
      </w:r>
      <w:r w:rsidRPr="00263B83">
        <w:rPr>
          <w:rFonts w:asciiTheme="majorBidi" w:hAnsiTheme="majorBidi"/>
          <w:color w:val="000000" w:themeColor="text1"/>
        </w:rPr>
        <w:t>99</w:t>
      </w:r>
      <w:r w:rsidRPr="00263B83">
        <w:rPr>
          <w:rFonts w:asciiTheme="majorBidi" w:hAnsiTheme="majorBidi"/>
          <w:color w:val="000000" w:themeColor="text1"/>
          <w:cs/>
        </w:rPr>
        <w:t xml:space="preserve">) </w:t>
      </w:r>
      <w:r w:rsidR="00263B83" w:rsidRPr="00263B83">
        <w:rPr>
          <w:rFonts w:asciiTheme="majorBidi" w:hAnsiTheme="majorBidi"/>
          <w:color w:val="000000" w:themeColor="text1"/>
          <w:cs/>
        </w:rPr>
        <w:br/>
      </w:r>
      <w:r w:rsidRPr="00263B83">
        <w:rPr>
          <w:rFonts w:asciiTheme="majorBidi" w:hAnsiTheme="majorBidi"/>
          <w:color w:val="000000" w:themeColor="text1"/>
          <w:cs/>
        </w:rPr>
        <w:t xml:space="preserve">บริษัทดังกล่าวเป็นนิติบุคคลที่จัดตั้งขึ้นในประเทศไทย </w:t>
      </w:r>
    </w:p>
    <w:p w14:paraId="64C2F732" w14:textId="77777777" w:rsidR="00E15F77" w:rsidRPr="00263B83" w:rsidRDefault="00E15F77" w:rsidP="00E1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76EBD2B9" w14:textId="77777777" w:rsidR="00263B83" w:rsidRDefault="00263B83" w:rsidP="00263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567" w:right="270"/>
        <w:contextualSpacing/>
        <w:jc w:val="thaiDistribute"/>
        <w:rPr>
          <w:rFonts w:asciiTheme="majorBidi" w:eastAsia="Calibri" w:hAnsiTheme="majorBidi" w:cstheme="majorBidi"/>
          <w:color w:val="000000" w:themeColor="text1"/>
        </w:rPr>
      </w:pPr>
      <w:r>
        <w:rPr>
          <w:rFonts w:asciiTheme="majorBidi" w:hAnsiTheme="majorBidi" w:cstheme="majorBidi" w:hint="cs"/>
          <w:color w:val="000000" w:themeColor="text1"/>
          <w:cs/>
        </w:rPr>
        <w:lastRenderedPageBreak/>
        <w:t xml:space="preserve">ในระหว่างปี </w:t>
      </w:r>
      <w:r>
        <w:rPr>
          <w:rFonts w:asciiTheme="majorBidi" w:hAnsiTheme="majorBidi" w:cstheme="majorBidi" w:hint="cs"/>
          <w:color w:val="000000" w:themeColor="text1"/>
        </w:rPr>
        <w:t>2565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>
        <w:rPr>
          <w:rFonts w:asciiTheme="majorBidi" w:hAnsiTheme="majorBidi" w:hint="cs"/>
          <w:color w:val="000000" w:themeColor="text1"/>
          <w:cs/>
        </w:rPr>
        <w:t>บริษัทดำเนินธุรกิจหลักเกี่ยวกับการลงทุนในหุ้นทุน ให้บริการงานอื่นๆ แก่บริษัทย่อยและบริษัท</w:t>
      </w:r>
      <w:r>
        <w:rPr>
          <w:rFonts w:asciiTheme="majorBidi" w:hAnsiTheme="majorBidi" w:hint="cs"/>
          <w:color w:val="000000" w:themeColor="text1"/>
        </w:rPr>
        <w:br/>
      </w:r>
      <w:r>
        <w:rPr>
          <w:rFonts w:asciiTheme="majorBidi" w:hAnsiTheme="majorBidi" w:hint="cs"/>
          <w:color w:val="000000" w:themeColor="text1"/>
          <w:cs/>
        </w:rPr>
        <w:t>ที่เกี่ยวข้องกัน และดำเนินธุรกิจผลิต จำหน่ายและบริการติดตั้งหลังคา และ</w:t>
      </w:r>
      <w:r>
        <w:rPr>
          <w:rFonts w:asciiTheme="majorBidi" w:hAnsiTheme="majorBidi" w:cstheme="majorBidi" w:hint="cs"/>
          <w:color w:val="000000" w:themeColor="text1"/>
          <w:cs/>
        </w:rPr>
        <w:t>บริษัทมีการปรับโครงสร้างธุรกิจภายใน</w:t>
      </w:r>
      <w:r>
        <w:rPr>
          <w:rFonts w:asciiTheme="majorBidi" w:eastAsia="Calibri" w:hAnsiTheme="majorBidi" w:cstheme="majorBidi" w:hint="cs"/>
          <w:color w:val="000000" w:themeColor="text1"/>
          <w:cs/>
        </w:rPr>
        <w:t xml:space="preserve">กลุ่มบริษัทเพื่อให้มีความเหมาะสมและเพิ่มประสิทธิภาพของการทำงานร่วมกันในแต่ละบริษัทภายในกลุ่ม โดยการรับโอนกิจการทั้งหมด </w:t>
      </w:r>
      <w:r>
        <w:rPr>
          <w:rFonts w:asciiTheme="majorBidi" w:eastAsia="Calibri" w:hAnsiTheme="majorBidi" w:hint="cs"/>
          <w:color w:val="000000" w:themeColor="text1"/>
          <w:cs/>
        </w:rPr>
        <w:t>(</w:t>
      </w:r>
      <w:r>
        <w:rPr>
          <w:rFonts w:asciiTheme="majorBidi" w:eastAsia="Calibri" w:hAnsiTheme="majorBidi" w:cstheme="majorBidi" w:hint="cs"/>
          <w:color w:val="000000" w:themeColor="text1"/>
        </w:rPr>
        <w:t>Entire Business Transfer</w:t>
      </w:r>
      <w:r>
        <w:rPr>
          <w:rFonts w:asciiTheme="majorBidi" w:eastAsia="Calibri" w:hAnsiTheme="majorBidi" w:hint="cs"/>
          <w:color w:val="000000" w:themeColor="text1"/>
          <w:cs/>
        </w:rPr>
        <w:t xml:space="preserve">) </w:t>
      </w:r>
      <w:r>
        <w:rPr>
          <w:rFonts w:asciiTheme="majorBidi" w:eastAsia="Calibri" w:hAnsiTheme="majorBidi" w:cstheme="majorBidi" w:hint="cs"/>
          <w:color w:val="000000" w:themeColor="text1"/>
          <w:cs/>
        </w:rPr>
        <w:t xml:space="preserve">จากบริษัทเซรามิคซิเมนต์ไทย จำกัด </w:t>
      </w:r>
      <w:r>
        <w:rPr>
          <w:rFonts w:asciiTheme="majorBidi" w:eastAsia="Calibri" w:hAnsiTheme="majorBidi" w:hint="cs"/>
          <w:color w:val="000000" w:themeColor="text1"/>
          <w:cs/>
        </w:rPr>
        <w:t>(“</w:t>
      </w:r>
      <w:r>
        <w:rPr>
          <w:rFonts w:asciiTheme="majorBidi" w:eastAsia="Calibri" w:hAnsiTheme="majorBidi" w:cstheme="majorBidi" w:hint="cs"/>
          <w:color w:val="000000" w:themeColor="text1"/>
        </w:rPr>
        <w:t>CCCL</w:t>
      </w:r>
      <w:r>
        <w:rPr>
          <w:rFonts w:asciiTheme="majorBidi" w:eastAsia="Calibri" w:hAnsiTheme="majorBidi" w:hint="cs"/>
          <w:color w:val="000000" w:themeColor="text1"/>
          <w:cs/>
        </w:rPr>
        <w:t xml:space="preserve">”) </w:t>
      </w:r>
      <w:r>
        <w:rPr>
          <w:rFonts w:asciiTheme="majorBidi" w:eastAsia="Calibri" w:hAnsiTheme="majorBidi" w:cstheme="majorBidi" w:hint="cs"/>
          <w:color w:val="000000" w:themeColor="text1"/>
          <w:cs/>
        </w:rPr>
        <w:t>ซึ่งรวมถึงหุ้นในบริษัทย่อย</w:t>
      </w:r>
      <w:r>
        <w:rPr>
          <w:rFonts w:asciiTheme="majorBidi" w:eastAsia="Calibri" w:hAnsiTheme="majorBidi" w:hint="cs"/>
          <w:color w:val="000000" w:themeColor="text1"/>
          <w:cs/>
        </w:rPr>
        <w:t xml:space="preserve"> </w:t>
      </w:r>
      <w:r>
        <w:rPr>
          <w:rFonts w:asciiTheme="majorBidi" w:eastAsia="Calibri" w:hAnsiTheme="majorBidi" w:cstheme="majorBidi" w:hint="cs"/>
          <w:color w:val="000000" w:themeColor="text1"/>
          <w:cs/>
        </w:rPr>
        <w:t xml:space="preserve">ทั้งนี้ </w:t>
      </w:r>
      <w:r>
        <w:rPr>
          <w:rFonts w:asciiTheme="majorBidi" w:eastAsia="Calibri" w:hAnsiTheme="majorBidi" w:hint="cs"/>
          <w:color w:val="000000" w:themeColor="text1"/>
          <w:cs/>
        </w:rPr>
        <w:t>การปรับโครงสร้างธุรกิจดังกล่าวเป็นการรวมธุรกิจ</w:t>
      </w:r>
      <w:r>
        <w:rPr>
          <w:rFonts w:asciiTheme="majorBidi" w:eastAsia="Calibri" w:hAnsiTheme="majorBidi" w:cstheme="majorBidi" w:hint="cs"/>
          <w:color w:val="000000" w:themeColor="text1"/>
          <w:cs/>
        </w:rPr>
        <w:t xml:space="preserve">ภายใต้การควบคุมเดียวกันของบริษัทที่อยู่ภายใต้บริษัทใหญ่ลำดับสูงสุดคือบริษัทปูนซิเมนต์ไทย จำกัด </w:t>
      </w:r>
      <w:r>
        <w:rPr>
          <w:rFonts w:asciiTheme="majorBidi" w:eastAsia="Calibri" w:hAnsiTheme="majorBidi" w:hint="cs"/>
          <w:color w:val="000000" w:themeColor="text1"/>
          <w:cs/>
        </w:rPr>
        <w:t>(</w:t>
      </w:r>
      <w:r>
        <w:rPr>
          <w:rFonts w:asciiTheme="majorBidi" w:eastAsia="Calibri" w:hAnsiTheme="majorBidi" w:cstheme="majorBidi" w:hint="cs"/>
          <w:color w:val="000000" w:themeColor="text1"/>
          <w:cs/>
        </w:rPr>
        <w:t>มหาชน</w:t>
      </w:r>
      <w:r>
        <w:rPr>
          <w:rFonts w:asciiTheme="majorBidi" w:eastAsia="Calibri" w:hAnsiTheme="majorBidi" w:hint="cs"/>
          <w:color w:val="000000" w:themeColor="text1"/>
          <w:cs/>
        </w:rPr>
        <w:t>)</w:t>
      </w:r>
      <w:r>
        <w:rPr>
          <w:rFonts w:asciiTheme="majorBidi" w:eastAsia="Calibri" w:hAnsiTheme="majorBidi" w:cstheme="majorBidi" w:hint="cs"/>
          <w:color w:val="000000" w:themeColor="text1"/>
          <w:cs/>
        </w:rPr>
        <w:t xml:space="preserve"> </w:t>
      </w:r>
      <w:r>
        <w:rPr>
          <w:rFonts w:asciiTheme="majorBidi" w:eastAsia="Calibri" w:hAnsiTheme="majorBidi" w:hint="cs"/>
          <w:color w:val="000000" w:themeColor="text1"/>
          <w:cs/>
        </w:rPr>
        <w:t>(“</w:t>
      </w:r>
      <w:r>
        <w:rPr>
          <w:rFonts w:asciiTheme="majorBidi" w:eastAsia="Calibri" w:hAnsiTheme="majorBidi" w:cstheme="majorBidi" w:hint="cs"/>
          <w:color w:val="000000" w:themeColor="text1"/>
        </w:rPr>
        <w:t>SCC</w:t>
      </w:r>
      <w:r>
        <w:rPr>
          <w:rFonts w:asciiTheme="majorBidi" w:eastAsia="Calibri" w:hAnsiTheme="majorBidi" w:hint="cs"/>
          <w:color w:val="000000" w:themeColor="text1"/>
          <w:cs/>
        </w:rPr>
        <w:t xml:space="preserve">”) และขายธุรกิจ </w:t>
      </w:r>
      <w:r>
        <w:rPr>
          <w:rFonts w:asciiTheme="majorBidi" w:eastAsia="Calibri" w:hAnsiTheme="majorBidi" w:hint="cs"/>
          <w:color w:val="000000" w:themeColor="text1"/>
        </w:rPr>
        <w:t xml:space="preserve">Roof Solution </w:t>
      </w:r>
      <w:r>
        <w:rPr>
          <w:rFonts w:asciiTheme="majorBidi" w:eastAsia="Calibri" w:hAnsiTheme="majorBidi" w:hint="cs"/>
          <w:color w:val="000000" w:themeColor="text1"/>
          <w:cs/>
        </w:rPr>
        <w:t xml:space="preserve">และ </w:t>
      </w:r>
      <w:r>
        <w:rPr>
          <w:rFonts w:asciiTheme="majorBidi" w:eastAsia="Calibri" w:hAnsiTheme="majorBidi" w:hint="cs"/>
          <w:color w:val="000000" w:themeColor="text1"/>
        </w:rPr>
        <w:t xml:space="preserve">Service Solution Business </w:t>
      </w:r>
      <w:r>
        <w:rPr>
          <w:rFonts w:asciiTheme="majorBidi" w:eastAsia="Calibri" w:hAnsiTheme="majorBidi" w:hint="cs"/>
          <w:color w:val="000000" w:themeColor="text1"/>
          <w:cs/>
        </w:rPr>
        <w:t xml:space="preserve">ให้แก่บริษัทอื่นในกลุ่ม </w:t>
      </w:r>
      <w:r>
        <w:rPr>
          <w:rFonts w:asciiTheme="majorBidi" w:eastAsia="Calibri" w:hAnsiTheme="majorBidi" w:hint="cs"/>
          <w:color w:val="000000" w:themeColor="text1"/>
        </w:rPr>
        <w:t xml:space="preserve">SCC </w:t>
      </w:r>
      <w:r>
        <w:rPr>
          <w:rFonts w:asciiTheme="majorBidi" w:eastAsia="Calibri" w:hAnsiTheme="majorBidi" w:hint="cs"/>
          <w:i/>
          <w:iCs/>
          <w:color w:val="000000" w:themeColor="text1"/>
          <w:cs/>
        </w:rPr>
        <w:t xml:space="preserve">(หมายเหตุ </w:t>
      </w:r>
      <w:r>
        <w:rPr>
          <w:rFonts w:asciiTheme="majorBidi" w:eastAsia="Calibri" w:hAnsiTheme="majorBidi" w:hint="cs"/>
          <w:i/>
          <w:iCs/>
          <w:color w:val="000000" w:themeColor="text1"/>
        </w:rPr>
        <w:t>4</w:t>
      </w:r>
      <w:r>
        <w:rPr>
          <w:rFonts w:asciiTheme="majorBidi" w:eastAsia="Calibri" w:hAnsiTheme="majorBidi" w:hint="cs"/>
          <w:i/>
          <w:iCs/>
          <w:color w:val="000000" w:themeColor="text1"/>
          <w:cs/>
        </w:rPr>
        <w:t>)</w:t>
      </w:r>
    </w:p>
    <w:p w14:paraId="722BF142" w14:textId="1AD3777A" w:rsidR="00263B83" w:rsidRDefault="00263B83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sz w:val="20"/>
          <w:szCs w:val="20"/>
          <w:lang w:val="th-TH"/>
        </w:rPr>
      </w:pPr>
    </w:p>
    <w:p w14:paraId="6026F216" w14:textId="77777777" w:rsidR="00263B83" w:rsidRDefault="00263B83" w:rsidP="00263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47" w:right="270"/>
        <w:jc w:val="thaiDistribute"/>
        <w:rPr>
          <w:spacing w:val="2"/>
        </w:rPr>
      </w:pPr>
      <w:r>
        <w:rPr>
          <w:rFonts w:asciiTheme="majorBidi" w:hAnsiTheme="majorBidi" w:cstheme="majorBidi" w:hint="cs"/>
          <w:color w:val="000000" w:themeColor="text1"/>
          <w:spacing w:val="2"/>
          <w:cs/>
        </w:rPr>
        <w:t xml:space="preserve">ในปี </w:t>
      </w:r>
      <w:r>
        <w:rPr>
          <w:rFonts w:asciiTheme="majorBidi" w:hAnsiTheme="majorBidi" w:cstheme="majorBidi" w:hint="cs"/>
          <w:color w:val="000000" w:themeColor="text1"/>
          <w:spacing w:val="2"/>
        </w:rPr>
        <w:t>2566</w:t>
      </w:r>
      <w:r>
        <w:rPr>
          <w:rFonts w:asciiTheme="majorBidi" w:hAnsiTheme="majorBidi" w:cstheme="majorBidi" w:hint="cs"/>
          <w:color w:val="000000" w:themeColor="text1"/>
          <w:spacing w:val="2"/>
          <w:cs/>
        </w:rPr>
        <w:t xml:space="preserve"> ภายหลังการปรับโครงสร้างธุรกิจ</w:t>
      </w:r>
      <w:r>
        <w:rPr>
          <w:rFonts w:hint="cs"/>
          <w:spacing w:val="2"/>
          <w:cs/>
        </w:rPr>
        <w:t xml:space="preserve"> บริษัทเป็นผู้ลงทุนในส่วนงานธุรกิจเกี่ยวกับการผลิตและจำหน่ายกระเบื้องเซรามิก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 คือ (</w:t>
      </w:r>
      <w:r>
        <w:rPr>
          <w:rFonts w:hint="cs"/>
          <w:spacing w:val="2"/>
        </w:rPr>
        <w:t>1</w:t>
      </w:r>
      <w:r>
        <w:rPr>
          <w:rFonts w:hint="cs"/>
          <w:spacing w:val="2"/>
          <w:cs/>
        </w:rPr>
        <w:t>) ธุรกิจตกแต่งพื้นผิว และ (</w:t>
      </w:r>
      <w:r>
        <w:rPr>
          <w:rFonts w:hint="cs"/>
          <w:spacing w:val="2"/>
        </w:rPr>
        <w:t>2</w:t>
      </w:r>
      <w:r>
        <w:rPr>
          <w:rFonts w:hint="cs"/>
          <w:spacing w:val="2"/>
          <w:cs/>
        </w:rPr>
        <w:t>) ธุรกิจสุขภัณฑ์</w:t>
      </w:r>
    </w:p>
    <w:p w14:paraId="43335315" w14:textId="07EA55B6" w:rsidR="00C571C7" w:rsidRPr="00AB0762" w:rsidRDefault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7AC81ADA" w14:textId="77777777" w:rsidR="00A1742E" w:rsidRPr="00AB0762" w:rsidRDefault="00A1742E" w:rsidP="00A26F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"/>
          <w:tab w:val="left" w:pos="9585"/>
          <w:tab w:val="left" w:pos="10053"/>
        </w:tabs>
        <w:spacing w:line="240" w:lineRule="auto"/>
        <w:ind w:left="684" w:right="270" w:hanging="423"/>
        <w:jc w:val="thaiDistribute"/>
        <w:rPr>
          <w:rFonts w:eastAsia="Calibri"/>
          <w:b/>
          <w:bCs/>
          <w:szCs w:val="30"/>
          <w:cs/>
        </w:rPr>
      </w:pPr>
      <w:r w:rsidRPr="00AB0762">
        <w:rPr>
          <w:rFonts w:eastAsia="Calibri"/>
          <w:b/>
          <w:bCs/>
          <w:szCs w:val="30"/>
          <w:cs/>
        </w:rPr>
        <w:t xml:space="preserve">เกณฑ์การจัดทำงบการเงิน </w:t>
      </w:r>
    </w:p>
    <w:p w14:paraId="7CCFA680" w14:textId="2293AC33" w:rsidR="00137D68" w:rsidRPr="00956477" w:rsidRDefault="00137D68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62" w:right="27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7D08B28" w14:textId="023D26BD" w:rsidR="00936098" w:rsidRPr="000E45AD" w:rsidRDefault="00936098" w:rsidP="0093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</w:pPr>
      <w:r w:rsidRPr="000E45AD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E45AD">
        <w:rPr>
          <w:rFonts w:hint="cs"/>
          <w:cs/>
        </w:rPr>
        <w:t xml:space="preserve"> </w:t>
      </w:r>
      <w:r w:rsidRPr="000E45AD">
        <w:rPr>
          <w:spacing w:val="-2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Pr="000E45AD">
        <w:rPr>
          <w:rFonts w:hint="cs"/>
          <w:spacing w:val="-2"/>
          <w:cs/>
        </w:rPr>
        <w:t>ข้อมูลทางการเงินทั้งหมด</w:t>
      </w:r>
      <w:r w:rsidRPr="000E45AD">
        <w:rPr>
          <w:rFonts w:hint="cs"/>
          <w:cs/>
        </w:rPr>
        <w:t>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167773FF" w14:textId="77777777" w:rsidR="00936098" w:rsidRPr="000E45AD" w:rsidRDefault="00936098" w:rsidP="0093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7FA9B7DA" w14:textId="293D98E3" w:rsidR="00936098" w:rsidRPr="00D13BFC" w:rsidRDefault="00936098" w:rsidP="0093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b/>
          <w:bCs/>
        </w:rPr>
      </w:pPr>
      <w:r w:rsidRPr="000E45AD">
        <w:rPr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Pr="000E45AD">
        <w:rPr>
          <w:rFonts w:hint="cs"/>
          <w:cs/>
        </w:rPr>
        <w:t>ดุลยพินิจ</w:t>
      </w:r>
      <w:r w:rsidRPr="000E45AD">
        <w:rPr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0E45AD">
        <w:rPr>
          <w:rFonts w:eastAsia="Calibri"/>
          <w:cs/>
          <w:lang w:val="en-GB"/>
        </w:rPr>
        <w:t xml:space="preserve">บริษัท </w:t>
      </w:r>
      <w:r w:rsidRPr="000E45AD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0E45AD">
        <w:rPr>
          <w:rFonts w:hint="cs"/>
          <w:cs/>
        </w:rPr>
        <w:t>ไป</w:t>
      </w:r>
    </w:p>
    <w:p w14:paraId="02EB93D9" w14:textId="77777777" w:rsidR="00956477" w:rsidRPr="00DF160C" w:rsidRDefault="00956477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10053"/>
        </w:tabs>
        <w:spacing w:line="240" w:lineRule="auto"/>
        <w:ind w:left="562" w:right="270"/>
        <w:contextualSpacing/>
        <w:jc w:val="thaiDistribute"/>
        <w:rPr>
          <w:rFonts w:asciiTheme="majorBidi" w:hAnsiTheme="majorBidi" w:cstheme="majorBidi"/>
        </w:rPr>
      </w:pPr>
    </w:p>
    <w:p w14:paraId="2EF6862D" w14:textId="77777777" w:rsidR="00A1040D" w:rsidRPr="00AB0762" w:rsidRDefault="00A1040D" w:rsidP="00A26F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"/>
          <w:tab w:val="left" w:pos="9585"/>
          <w:tab w:val="left" w:pos="10053"/>
        </w:tabs>
        <w:spacing w:line="240" w:lineRule="auto"/>
        <w:ind w:left="684" w:right="270" w:hanging="42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นโยบายการบัญชีที่สำคัญ</w:t>
      </w:r>
    </w:p>
    <w:p w14:paraId="42864357" w14:textId="77777777" w:rsidR="008535DB" w:rsidRPr="00743F65" w:rsidRDefault="008535DB" w:rsidP="006E5653">
      <w:pPr>
        <w:pStyle w:val="AccPolicyalternative"/>
        <w:tabs>
          <w:tab w:val="left" w:pos="10053"/>
        </w:tabs>
        <w:ind w:right="270"/>
        <w:rPr>
          <w:rFonts w:asciiTheme="majorBidi" w:hAnsiTheme="majorBidi" w:cstheme="majorBidi"/>
        </w:rPr>
      </w:pPr>
    </w:p>
    <w:p w14:paraId="33D23606" w14:textId="77777777" w:rsidR="00396D1E" w:rsidRPr="00AB0762" w:rsidRDefault="00907732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9990"/>
        </w:tabs>
        <w:spacing w:line="240" w:lineRule="auto"/>
        <w:ind w:left="702" w:right="279"/>
        <w:contextualSpacing/>
        <w:jc w:val="thaiDistribute"/>
        <w:rPr>
          <w:rFonts w:asciiTheme="majorBidi" w:hAnsiTheme="majorBidi" w:cstheme="majorBidi"/>
          <w:cs/>
        </w:rPr>
      </w:pPr>
      <w:r w:rsidRPr="00AB0762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226F60B8" w14:textId="77777777" w:rsidR="00CF404E" w:rsidRPr="00743F65" w:rsidRDefault="00CF404E" w:rsidP="006E5653">
      <w:pPr>
        <w:pStyle w:val="AccPolicyalternative"/>
        <w:tabs>
          <w:tab w:val="left" w:pos="10053"/>
        </w:tabs>
        <w:ind w:right="270"/>
        <w:rPr>
          <w:rFonts w:asciiTheme="majorBidi" w:hAnsiTheme="majorBidi" w:cstheme="majorBidi"/>
        </w:rPr>
      </w:pPr>
    </w:p>
    <w:p w14:paraId="25DE32D6" w14:textId="5C1F37EE" w:rsidR="00F8509B" w:rsidRPr="00AB0762" w:rsidRDefault="00F8509B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เงินลงทุนในบริษัทย่อยและ</w:t>
      </w:r>
      <w:r w:rsidR="00696A90">
        <w:rPr>
          <w:rFonts w:asciiTheme="majorBidi" w:hAnsiTheme="majorBidi" w:cstheme="majorBidi" w:hint="cs"/>
          <w:b/>
          <w:bCs/>
          <w:i/>
          <w:iCs/>
          <w:cs/>
        </w:rPr>
        <w:t>บริษัท</w:t>
      </w:r>
      <w:r w:rsidRPr="00AB0762">
        <w:rPr>
          <w:rFonts w:asciiTheme="majorBidi" w:hAnsiTheme="majorBidi" w:cstheme="majorBidi"/>
          <w:b/>
          <w:bCs/>
          <w:i/>
          <w:iCs/>
          <w:cs/>
        </w:rPr>
        <w:t>ร่วม</w:t>
      </w:r>
    </w:p>
    <w:p w14:paraId="5850F3DD" w14:textId="77777777" w:rsidR="000D2DD6" w:rsidRPr="00743F65" w:rsidRDefault="000D2DD6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918" w:right="27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4A84100" w14:textId="33AD5670" w:rsidR="00F8509B" w:rsidRPr="00AB0762" w:rsidRDefault="00F8509B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9990"/>
        </w:tabs>
        <w:spacing w:line="240" w:lineRule="auto"/>
        <w:ind w:left="702" w:right="279"/>
        <w:contextualSpacing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cs/>
        </w:rPr>
        <w:t>เงินลงทุนในบริษัทย่อยและบริษัทร่วม บันทึกบัญชีในงบการเงินโดยใช้วิธีราคาทุนหักค่าเผื่อการด้อยค่า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ผลกำไรหรือขาดทุนจากการขายเงินลงทุนบันทึกในกำไรหรือขาดทุน</w:t>
      </w:r>
    </w:p>
    <w:p w14:paraId="1BD9DF55" w14:textId="5149AF6A" w:rsidR="00586BE1" w:rsidRDefault="00586BE1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562" w:right="270"/>
        <w:contextualSpacing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2DB59B1" w14:textId="77777777" w:rsidR="00293942" w:rsidRPr="00743F65" w:rsidRDefault="00293942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562" w:right="270"/>
        <w:contextualSpacing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289B4C4C" w14:textId="3E02440B" w:rsidR="005E551A" w:rsidRPr="00AB0762" w:rsidRDefault="005E551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เงินสดและรายการเทียบเท่าเงินสด</w:t>
      </w:r>
    </w:p>
    <w:p w14:paraId="77F92E83" w14:textId="77777777" w:rsidR="00586BE1" w:rsidRPr="00743F65" w:rsidRDefault="00586BE1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540" w:right="27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8CAC00C" w14:textId="77777777" w:rsidR="00B24B94" w:rsidRPr="00AB0762" w:rsidRDefault="00B24B94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11" w:right="270"/>
        <w:contextualSpacing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spacing w:val="-4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</w:t>
      </w:r>
      <w:r w:rsidR="0055161E" w:rsidRPr="00AB0762">
        <w:rPr>
          <w:rFonts w:asciiTheme="majorBidi" w:hAnsiTheme="majorBidi" w:cstheme="majorBidi"/>
          <w:spacing w:val="-2"/>
          <w:cs/>
        </w:rPr>
        <w:t xml:space="preserve"> </w:t>
      </w:r>
      <w:r w:rsidRPr="00AB0762">
        <w:rPr>
          <w:rFonts w:asciiTheme="majorBidi" w:hAnsiTheme="majorBidi" w:cstheme="majorBidi"/>
          <w:spacing w:val="-2"/>
          <w:cs/>
        </w:rPr>
        <w:t xml:space="preserve">และกระแสรายวัน </w:t>
      </w:r>
      <w:r w:rsidRPr="00AB0762">
        <w:rPr>
          <w:rFonts w:asciiTheme="majorBidi" w:hAnsiTheme="majorBidi" w:cstheme="majorBidi"/>
          <w:cs/>
        </w:rPr>
        <w:t>รวมทั้งเงินลงทุนระยะสั้น</w:t>
      </w:r>
      <w:r w:rsidR="00882A43" w:rsidRPr="00AB0762">
        <w:rPr>
          <w:rFonts w:asciiTheme="majorBidi" w:hAnsiTheme="majorBidi" w:cstheme="majorBidi"/>
          <w:cs/>
        </w:rPr>
        <w:t>ซึ่ง</w:t>
      </w:r>
      <w:r w:rsidRPr="00AB0762">
        <w:rPr>
          <w:rFonts w:asciiTheme="majorBidi" w:hAnsiTheme="majorBidi" w:cstheme="majorBidi"/>
          <w:cs/>
        </w:rPr>
        <w:t>มีสภาพคล่องสูงซึ่ง</w:t>
      </w:r>
      <w:r w:rsidRPr="00AB0762">
        <w:rPr>
          <w:rFonts w:asciiTheme="majorBidi" w:eastAsia="Calibri" w:hAnsiTheme="majorBidi" w:cstheme="majorBidi"/>
          <w:color w:val="000000"/>
          <w:cs/>
          <w:lang w:eastAsia="en-GB"/>
        </w:rPr>
        <w:t>มีระยะเวลาครบกำหนดไม่เกินสามเดือนนับแต่วันที่ได้มา</w:t>
      </w:r>
      <w:r w:rsidRPr="00AB0762">
        <w:rPr>
          <w:rFonts w:asciiTheme="majorBidi" w:hAnsiTheme="majorBidi" w:cstheme="majorBidi"/>
          <w:cs/>
        </w:rPr>
        <w:t xml:space="preserve">และพร้อมจะเปลี่ยนเป็นเงินสดในจำนวนที่ทราบได้ โดยมีความเสี่ยงที่ไม่มีนัยสำคัญต่อการเปลี่ยนแปลงมูลค่า </w:t>
      </w:r>
      <w:r w:rsidR="00C83E64" w:rsidRPr="00AB0762">
        <w:rPr>
          <w:rFonts w:asciiTheme="majorBidi" w:hAnsiTheme="majorBidi" w:cstheme="majorBidi"/>
          <w:cs/>
        </w:rPr>
        <w:t>เป็นรายการเทียบเท่าเงินสด</w:t>
      </w:r>
    </w:p>
    <w:p w14:paraId="45366E4A" w14:textId="77777777" w:rsidR="00797484" w:rsidRPr="00293942" w:rsidRDefault="00797484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11" w:right="270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BC01E1C" w14:textId="31718186" w:rsidR="00736B3C" w:rsidRPr="00AB0762" w:rsidRDefault="00907732" w:rsidP="00A26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40" w:lineRule="auto"/>
        <w:ind w:left="711" w:right="270"/>
        <w:contextualSpacing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spacing w:val="8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AB0762">
        <w:rPr>
          <w:rFonts w:asciiTheme="majorBidi" w:hAnsiTheme="majorBidi" w:cstheme="majorBidi"/>
          <w:cs/>
        </w:rPr>
        <w:t>งบกระแสเงินสด</w:t>
      </w:r>
    </w:p>
    <w:p w14:paraId="179EEB47" w14:textId="2B15D69A" w:rsidR="00400017" w:rsidRPr="00293942" w:rsidRDefault="00400017" w:rsidP="00293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20"/>
          <w:szCs w:val="20"/>
          <w:cs/>
        </w:rPr>
      </w:pPr>
    </w:p>
    <w:p w14:paraId="344FE87F" w14:textId="31C919B1" w:rsidR="00B86BF5" w:rsidRPr="00AB0762" w:rsidRDefault="00F140F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ลูก</w:t>
      </w:r>
      <w:r w:rsidR="00B86BF5" w:rsidRPr="00AB0762">
        <w:rPr>
          <w:rFonts w:asciiTheme="majorBidi" w:hAnsiTheme="majorBidi" w:cstheme="majorBidi"/>
          <w:b/>
          <w:bCs/>
          <w:i/>
          <w:iCs/>
          <w:cs/>
        </w:rPr>
        <w:t>หนี้อื่น</w:t>
      </w:r>
    </w:p>
    <w:p w14:paraId="78971F2F" w14:textId="77777777" w:rsidR="009B1345" w:rsidRPr="00AB0762" w:rsidRDefault="009B1345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5894401D" w14:textId="6E6B7997" w:rsidR="00574786" w:rsidRPr="00AB0762" w:rsidRDefault="00574786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Pr="00AB0762">
        <w:rPr>
          <w:rFonts w:asciiTheme="majorBidi" w:hAnsiTheme="majorBidi" w:cstheme="majorBidi"/>
          <w:spacing w:val="-4"/>
          <w:sz w:val="30"/>
          <w:szCs w:val="30"/>
          <w:cs/>
        </w:rPr>
        <w:t>ลูกหนี้วัดมูลค่าด้วยราคา</w:t>
      </w:r>
      <w:r w:rsidR="00743F65">
        <w:rPr>
          <w:rFonts w:asciiTheme="majorBidi" w:hAnsiTheme="majorBidi" w:cstheme="majorBidi"/>
          <w:spacing w:val="-4"/>
          <w:sz w:val="30"/>
          <w:szCs w:val="30"/>
        </w:rPr>
        <w:br/>
      </w:r>
      <w:r w:rsidRPr="00AB0762">
        <w:rPr>
          <w:rFonts w:asciiTheme="majorBidi" w:hAnsiTheme="majorBidi" w:cstheme="majorBidi"/>
          <w:spacing w:val="-4"/>
          <w:sz w:val="30"/>
          <w:szCs w:val="30"/>
          <w:cs/>
        </w:rPr>
        <w:t>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A6C840F" w14:textId="77777777" w:rsidR="00E068F0" w:rsidRPr="00AB0762" w:rsidRDefault="00E068F0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BFB34A" w14:textId="25657439" w:rsidR="00985110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  <w:tab w:val="left" w:pos="9864"/>
          <w:tab w:val="left" w:pos="9990"/>
        </w:tabs>
        <w:spacing w:line="240" w:lineRule="auto"/>
        <w:ind w:left="729" w:right="270"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 w:cstheme="majorBidi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AB0762">
        <w:rPr>
          <w:rFonts w:asciiTheme="majorBidi" w:hAnsiTheme="majorBidi" w:cstheme="majorBidi"/>
        </w:rPr>
        <w:br/>
      </w:r>
      <w:r w:rsidRPr="00AB0762">
        <w:rPr>
          <w:rFonts w:asciiTheme="majorBidi" w:hAnsiTheme="majorBidi" w:cstheme="majorBidi"/>
          <w:cs/>
        </w:rPr>
        <w:t xml:space="preserve">การตั้งค่าเผื่อเพื่อหาอัตราผลขาดทุนด้านเครดิตที่คาดว่าจะเกิดขึ้น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</w:t>
      </w:r>
      <w:r w:rsidR="00C83E64" w:rsidRPr="00AB0762">
        <w:rPr>
          <w:rFonts w:asciiTheme="majorBidi" w:hAnsiTheme="majorBidi" w:cstheme="majorBidi"/>
          <w:cs/>
        </w:rPr>
        <w:t>ณ วันสิ้นรอบระยะเวลารายงาน</w:t>
      </w:r>
    </w:p>
    <w:p w14:paraId="408EEFBF" w14:textId="77777777" w:rsidR="00C571C7" w:rsidRPr="00AB0762" w:rsidRDefault="00C571C7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02A9E9" w14:textId="77777777" w:rsidR="00736B3C" w:rsidRPr="00AB0762" w:rsidRDefault="00736B3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C3D3C71" w14:textId="77777777" w:rsidR="00736B3C" w:rsidRPr="00AB0762" w:rsidRDefault="00736B3C" w:rsidP="00C57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74448AFF" w14:textId="34B7569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</w:t>
      </w:r>
      <w:r w:rsidR="00400017" w:rsidRPr="00AB0762">
        <w:rPr>
          <w:rFonts w:asciiTheme="majorBidi" w:hAnsiTheme="majorBidi" w:cstheme="majorBidi"/>
          <w:sz w:val="30"/>
          <w:szCs w:val="30"/>
          <w:cs/>
        </w:rPr>
        <w:br/>
      </w:r>
      <w:r w:rsidRPr="00AB0762">
        <w:rPr>
          <w:rFonts w:asciiTheme="majorBidi" w:hAnsiTheme="majorBidi" w:cstheme="majorBidi"/>
          <w:sz w:val="30"/>
          <w:szCs w:val="30"/>
          <w:cs/>
        </w:rPr>
        <w:t>ถือครองโดยบริษัทเพื่อหาประโยชน์จากรายได้ค่าเช่าหรือจากการเพิ่มขึ้นของมูลค่าของสินทรัพย์หรือทั้งสองอย่าง 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04955193" w14:textId="77777777" w:rsidR="00736B3C" w:rsidRPr="00AB0762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F672E78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646EA907" w14:textId="77777777" w:rsidR="00736B3C" w:rsidRPr="00AB0762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04576011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 ซึ่งรวมต้นทุนของวัสดุ ค่าแรงทางตรง และต้นทุนทางตรงอื่น เพื่อให้ได้อสังหาริมทรัพย์เพื่อการลงทุนอยู่ในสภาพพร้อมให้ประโยชน์ รวมถึงต้นทุนการกู้ยืมของสินทรัพย์ที่เข้าเงื่อนไข</w:t>
      </w:r>
    </w:p>
    <w:p w14:paraId="270D1C95" w14:textId="77777777" w:rsidR="00736B3C" w:rsidRPr="00AB0762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53"/>
        </w:tabs>
        <w:spacing w:line="240" w:lineRule="auto"/>
        <w:ind w:left="729" w:right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6D2BC7A" w14:textId="153BB6D5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</w:t>
      </w:r>
      <w:r w:rsidR="00341784" w:rsidRPr="00AB0762">
        <w:rPr>
          <w:rFonts w:asciiTheme="majorBidi" w:hAnsiTheme="majorBidi" w:cstheme="majorBidi"/>
          <w:sz w:val="30"/>
          <w:szCs w:val="30"/>
          <w:cs/>
        </w:rPr>
        <w:t xml:space="preserve">ู้ในกำไรหรือขาดทุน ทั้งนี้ </w:t>
      </w:r>
      <w:r w:rsidRPr="00AB0762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บริษัทไม่คิดค่าเสื่อมราคาสำหรับที่ดินและงานระหว่างการก่อสร้าง</w:t>
      </w:r>
    </w:p>
    <w:p w14:paraId="4A48AA97" w14:textId="60C5362D" w:rsidR="00B5564D" w:rsidRDefault="00B5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D95798D" w14:textId="76BF5EDB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47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B0762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ประมาณการอายุการใช้ประโยชน์ของสินทรัพย์แสดงได้ดังนี้</w:t>
      </w:r>
    </w:p>
    <w:p w14:paraId="2A64D8E9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47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70"/>
        <w:gridCol w:w="1953"/>
      </w:tblGrid>
      <w:tr w:rsidR="00736B3C" w:rsidRPr="00AB0762" w14:paraId="4622B654" w14:textId="77777777" w:rsidTr="00836DCA">
        <w:tc>
          <w:tcPr>
            <w:tcW w:w="7470" w:type="dxa"/>
            <w:shd w:val="clear" w:color="auto" w:fill="auto"/>
          </w:tcPr>
          <w:p w14:paraId="148E119A" w14:textId="77777777" w:rsidR="00736B3C" w:rsidRPr="00AB0762" w:rsidRDefault="00736B3C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270" w:hanging="554"/>
              <w:jc w:val="both"/>
              <w:rPr>
                <w:rFonts w:asciiTheme="majorBidi" w:hAnsiTheme="majorBidi" w:cstheme="majorBidi"/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953" w:type="dxa"/>
          </w:tcPr>
          <w:p w14:paraId="2945F3F9" w14:textId="289EBD10" w:rsidR="00736B3C" w:rsidRPr="000E45AD" w:rsidRDefault="00736B3C" w:rsidP="0071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179"/>
              <w:jc w:val="center"/>
              <w:rPr>
                <w:rFonts w:asciiTheme="majorBidi" w:hAnsiTheme="majorBidi" w:cstheme="majorBidi"/>
              </w:rPr>
            </w:pPr>
            <w:r w:rsidRPr="000E45AD">
              <w:rPr>
                <w:rFonts w:asciiTheme="majorBidi" w:hAnsiTheme="majorBidi" w:cstheme="majorBidi"/>
              </w:rPr>
              <w:t xml:space="preserve">5 </w:t>
            </w:r>
            <w:r w:rsidRPr="000E45AD">
              <w:rPr>
                <w:rFonts w:asciiTheme="majorBidi" w:hAnsiTheme="majorBidi"/>
                <w:cs/>
              </w:rPr>
              <w:t xml:space="preserve">- </w:t>
            </w:r>
            <w:r w:rsidRPr="000E45AD">
              <w:rPr>
                <w:rFonts w:asciiTheme="majorBidi" w:hAnsiTheme="majorBidi" w:cstheme="majorBidi"/>
              </w:rPr>
              <w:t>20</w:t>
            </w:r>
            <w:r w:rsidRPr="000E45AD">
              <w:rPr>
                <w:rFonts w:asciiTheme="majorBidi" w:hAnsiTheme="majorBidi"/>
                <w:cs/>
              </w:rPr>
              <w:t xml:space="preserve"> </w:t>
            </w:r>
            <w:r w:rsidRPr="000E45AD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736B3C" w:rsidRPr="00AB0762" w14:paraId="372B7612" w14:textId="77777777" w:rsidTr="00836DCA">
        <w:tc>
          <w:tcPr>
            <w:tcW w:w="7470" w:type="dxa"/>
            <w:shd w:val="clear" w:color="auto" w:fill="auto"/>
          </w:tcPr>
          <w:p w14:paraId="3CB98092" w14:textId="77777777" w:rsidR="00736B3C" w:rsidRPr="00AB0762" w:rsidRDefault="00736B3C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270" w:hanging="554"/>
              <w:jc w:val="both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953" w:type="dxa"/>
          </w:tcPr>
          <w:p w14:paraId="33862287" w14:textId="4ACCA9E6" w:rsidR="00736B3C" w:rsidRPr="000E45AD" w:rsidRDefault="00736B3C" w:rsidP="0071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0"/>
              </w:tabs>
              <w:spacing w:line="240" w:lineRule="auto"/>
              <w:ind w:left="747" w:right="269"/>
              <w:jc w:val="center"/>
              <w:rPr>
                <w:rFonts w:asciiTheme="majorBidi" w:hAnsiTheme="majorBidi" w:cstheme="majorBidi"/>
              </w:rPr>
            </w:pPr>
            <w:r w:rsidRPr="000E45AD">
              <w:rPr>
                <w:rFonts w:asciiTheme="majorBidi" w:hAnsiTheme="majorBidi" w:cstheme="majorBidi"/>
              </w:rPr>
              <w:t>10</w:t>
            </w:r>
            <w:r w:rsidRPr="000E45AD">
              <w:rPr>
                <w:rFonts w:asciiTheme="majorBidi" w:hAnsiTheme="majorBidi" w:cstheme="majorBidi"/>
                <w:cs/>
              </w:rPr>
              <w:t xml:space="preserve"> - </w:t>
            </w:r>
            <w:r w:rsidRPr="000E45AD">
              <w:rPr>
                <w:rFonts w:asciiTheme="majorBidi" w:hAnsiTheme="majorBidi" w:cstheme="majorBidi"/>
              </w:rPr>
              <w:t>46</w:t>
            </w:r>
            <w:r w:rsidRPr="000E45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</w:tbl>
    <w:p w14:paraId="195D5819" w14:textId="77777777" w:rsidR="00736B3C" w:rsidRPr="00AB0762" w:rsidRDefault="00736B3C" w:rsidP="00400017">
      <w:pPr>
        <w:pStyle w:val="BodyText2"/>
        <w:tabs>
          <w:tab w:val="left" w:pos="783"/>
          <w:tab w:val="left" w:pos="9864"/>
        </w:tabs>
        <w:spacing w:line="240" w:lineRule="atLeast"/>
        <w:ind w:left="747" w:right="27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D097C78" w14:textId="7C527692" w:rsidR="00736B3C" w:rsidRDefault="00736B3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9990"/>
        </w:tabs>
        <w:spacing w:line="240" w:lineRule="auto"/>
        <w:ind w:left="747" w:right="270"/>
        <w:jc w:val="thaiDistribute"/>
      </w:pPr>
      <w:r w:rsidRPr="00AB0762">
        <w:rPr>
          <w:cs/>
        </w:rPr>
        <w:t>ผล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29BB8BA" w14:textId="2B0A6A73" w:rsidR="005301E6" w:rsidRPr="005301E6" w:rsidRDefault="005301E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9990"/>
        </w:tabs>
        <w:spacing w:line="240" w:lineRule="auto"/>
        <w:ind w:left="747" w:right="270"/>
        <w:jc w:val="thaiDistribute"/>
        <w:rPr>
          <w:sz w:val="20"/>
          <w:szCs w:val="20"/>
        </w:rPr>
      </w:pPr>
    </w:p>
    <w:p w14:paraId="49A27E11" w14:textId="41621981" w:rsidR="005301E6" w:rsidRPr="000E45AD" w:rsidRDefault="005301E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9990"/>
        </w:tabs>
        <w:spacing w:line="240" w:lineRule="auto"/>
        <w:ind w:left="747" w:right="270"/>
        <w:jc w:val="thaiDistribute"/>
        <w:rPr>
          <w:i/>
          <w:iCs/>
        </w:rPr>
      </w:pPr>
      <w:r w:rsidRPr="000E45AD">
        <w:rPr>
          <w:i/>
          <w:iCs/>
          <w:cs/>
        </w:rPr>
        <w:t>การจัดประเภทไปยังที่ดิน อาคารและอุปกรณ์</w:t>
      </w:r>
    </w:p>
    <w:p w14:paraId="04F6A983" w14:textId="05D1C90E" w:rsidR="005301E6" w:rsidRPr="000E45AD" w:rsidRDefault="005301E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9990"/>
        </w:tabs>
        <w:spacing w:line="240" w:lineRule="auto"/>
        <w:ind w:left="747" w:right="270"/>
        <w:jc w:val="thaiDistribute"/>
        <w:rPr>
          <w:sz w:val="20"/>
          <w:szCs w:val="20"/>
        </w:rPr>
      </w:pPr>
    </w:p>
    <w:p w14:paraId="5C1AD5FB" w14:textId="0C99FA10" w:rsidR="005301E6" w:rsidRPr="00AB0762" w:rsidRDefault="005301E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9990"/>
        </w:tabs>
        <w:spacing w:line="240" w:lineRule="auto"/>
        <w:ind w:left="747" w:right="270"/>
        <w:jc w:val="thaiDistribute"/>
      </w:pPr>
      <w:r w:rsidRPr="000E45AD">
        <w:rPr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5FF8C2B6" w14:textId="29BD1F6C" w:rsidR="00736B3C" w:rsidRPr="00AB0762" w:rsidRDefault="00736B3C" w:rsidP="00C571C7">
      <w:pPr>
        <w:pStyle w:val="BodyText2"/>
        <w:tabs>
          <w:tab w:val="left" w:pos="783"/>
          <w:tab w:val="left" w:pos="9864"/>
        </w:tabs>
        <w:spacing w:line="240" w:lineRule="atLeast"/>
        <w:ind w:left="540" w:right="27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5C38B17" w14:textId="77777777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09BBADC0" w14:textId="77777777" w:rsidR="00DC017A" w:rsidRPr="00AB0762" w:rsidRDefault="00DC017A" w:rsidP="00C571C7">
      <w:pPr>
        <w:pStyle w:val="BodyText2"/>
        <w:tabs>
          <w:tab w:val="left" w:pos="783"/>
          <w:tab w:val="left" w:pos="9864"/>
        </w:tabs>
        <w:spacing w:line="240" w:lineRule="atLeast"/>
        <w:ind w:left="540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0561AA" w14:textId="77777777" w:rsidR="00366012" w:rsidRPr="00AB0762" w:rsidRDefault="00366012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29" w:right="270"/>
        <w:contextualSpacing/>
        <w:jc w:val="thaiDistribute"/>
        <w:rPr>
          <w:i/>
        </w:rPr>
      </w:pPr>
      <w:r w:rsidRPr="00AB0762">
        <w:rPr>
          <w:i/>
          <w:iCs/>
          <w:cs/>
        </w:rPr>
        <w:t>สินทรัพย์ที่เป็นกรรมสิทธิ์ของกิจการ</w:t>
      </w:r>
    </w:p>
    <w:p w14:paraId="69807219" w14:textId="77777777" w:rsidR="00366012" w:rsidRPr="00AB0762" w:rsidRDefault="00366012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A623E3" w14:textId="77777777" w:rsidR="00366012" w:rsidRPr="00AB0762" w:rsidRDefault="00366012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</w:pPr>
      <w:r w:rsidRPr="00AB0762">
        <w:rPr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</w:t>
      </w:r>
    </w:p>
    <w:p w14:paraId="23BBBE5E" w14:textId="77777777" w:rsidR="00DC017A" w:rsidRPr="00AB0762" w:rsidRDefault="00DC017A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0C3048" w14:textId="77777777" w:rsidR="005301E6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  <w:rPr>
          <w:rFonts w:asciiTheme="majorBidi" w:eastAsia="Calibri" w:hAnsiTheme="majorBidi"/>
        </w:rPr>
      </w:pPr>
      <w:r w:rsidRPr="00AB0762">
        <w:rPr>
          <w:rFonts w:asciiTheme="majorBidi" w:eastAsia="Calibri" w:hAnsi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</w:t>
      </w:r>
      <w:r w:rsidR="00B25188" w:rsidRPr="00AB0762">
        <w:rPr>
          <w:rFonts w:asciiTheme="majorBidi" w:eastAsia="Calibri" w:hAnsiTheme="majorBidi"/>
          <w:cs/>
        </w:rPr>
        <w:t>่เกี่ยวข้องกับการจัดหาสินทรัพย์</w:t>
      </w:r>
      <w:r w:rsidRPr="00AB0762">
        <w:rPr>
          <w:rFonts w:asciiTheme="majorBidi" w:eastAsia="Calibri" w:hAnsiTheme="majorBidi"/>
          <w:cs/>
        </w:rPr>
        <w:t xml:space="preserve">เพื่อให้สินทรัพย์นั้นอยู่ในสถานที่และสภาพที่พร้อมจะใช้งานได้ตามความประสงค์ </w:t>
      </w:r>
      <w:r w:rsidR="00B25188" w:rsidRPr="00AB0762">
        <w:rPr>
          <w:rFonts w:asciiTheme="majorBidi" w:eastAsia="Calibri" w:hAnsiTheme="majorBidi"/>
          <w:cs/>
        </w:rPr>
        <w:t xml:space="preserve">ต้นทุนในการรื้อถอน </w:t>
      </w:r>
      <w:r w:rsidRPr="00AB0762">
        <w:rPr>
          <w:rFonts w:asciiTheme="majorBidi" w:eastAsia="Calibri" w:hAnsiTheme="majorBidi"/>
          <w:cs/>
        </w:rPr>
        <w:t xml:space="preserve">การขนย้าย </w:t>
      </w:r>
      <w:r w:rsidR="00400017" w:rsidRPr="00AB0762">
        <w:rPr>
          <w:rFonts w:asciiTheme="majorBidi" w:eastAsia="Calibri" w:hAnsiTheme="majorBidi"/>
          <w:cs/>
        </w:rPr>
        <w:br/>
      </w:r>
      <w:r w:rsidRPr="00AB0762">
        <w:rPr>
          <w:rFonts w:asciiTheme="majorBidi" w:eastAsia="Calibri" w:hAnsiTheme="majorBidi"/>
          <w:cs/>
        </w:rPr>
        <w:t>การบูรณะสถานที่ตั้งของสินทรัพย์ และต้นทุนการกู้ยืมของสินทรัพย์ที่เข้าเงื่อนไข สำหรับเครื</w:t>
      </w:r>
      <w:r w:rsidR="00B25188" w:rsidRPr="00AB0762">
        <w:rPr>
          <w:rFonts w:asciiTheme="majorBidi" w:eastAsia="Calibri" w:hAnsiTheme="majorBidi"/>
          <w:cs/>
        </w:rPr>
        <w:t>่องมือที่</w:t>
      </w:r>
      <w:r w:rsidRPr="00AB0762">
        <w:rPr>
          <w:rFonts w:asciiTheme="majorBidi" w:eastAsia="Calibri" w:hAnsiTheme="majorBidi"/>
          <w:cs/>
        </w:rPr>
        <w:t>ควบคุมโดยลิขสิทธิ์ซอฟต์แวร์ซึ่งไม่</w:t>
      </w:r>
      <w:r w:rsidR="00B25188" w:rsidRPr="00AB0762">
        <w:rPr>
          <w:rFonts w:asciiTheme="majorBidi" w:eastAsia="Calibri" w:hAnsiTheme="majorBidi"/>
          <w:cs/>
        </w:rPr>
        <w:t>ส</w:t>
      </w:r>
      <w:r w:rsidRPr="00AB0762">
        <w:rPr>
          <w:rFonts w:asciiTheme="majorBidi" w:eastAsia="Calibri" w:hAnsiTheme="majorBidi"/>
          <w:cs/>
        </w:rPr>
        <w:t>ามารถทำงานได้โดยปราศจากลิขสิทธิ์ซอฟต์แวร์นั้นให้ถือว่าลิขสิทธิ์ซอฟต์แวร์ดังกล่าว</w:t>
      </w:r>
      <w:r w:rsidR="00400017" w:rsidRPr="00AB0762">
        <w:rPr>
          <w:rFonts w:asciiTheme="majorBidi" w:eastAsia="Calibri" w:hAnsiTheme="majorBidi"/>
          <w:cs/>
        </w:rPr>
        <w:br/>
      </w:r>
      <w:r w:rsidRPr="00AB0762">
        <w:rPr>
          <w:rFonts w:asciiTheme="majorBidi" w:eastAsia="Calibri" w:hAnsiTheme="majorBidi"/>
          <w:cs/>
        </w:rPr>
        <w:t>เป็นส่วนหนึ่งของอุปกรณ์</w:t>
      </w:r>
    </w:p>
    <w:p w14:paraId="59AC1BE9" w14:textId="77777777" w:rsidR="005301E6" w:rsidRPr="005301E6" w:rsidRDefault="005301E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  <w:rPr>
          <w:rFonts w:asciiTheme="majorBidi" w:eastAsia="Calibri" w:hAnsiTheme="majorBidi"/>
          <w:sz w:val="20"/>
          <w:szCs w:val="20"/>
        </w:rPr>
      </w:pPr>
    </w:p>
    <w:p w14:paraId="4A682F48" w14:textId="00A51F3D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</w:pPr>
      <w:r w:rsidRPr="00AB0762">
        <w:rPr>
          <w:rFonts w:asciiTheme="majorBidi" w:eastAsia="Calibri" w:hAnsiTheme="majorBidi"/>
          <w:cs/>
        </w:rPr>
        <w:t>ผล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ที่ดิน</w:t>
      </w:r>
      <w:r w:rsidRPr="00AB0762">
        <w:rPr>
          <w:cs/>
        </w:rPr>
        <w:t xml:space="preserve"> อาคารและอุปกรณ์รับรู้ในกำไรหรือขาดทุน</w:t>
      </w:r>
    </w:p>
    <w:p w14:paraId="19EAAB89" w14:textId="24CFDEBE" w:rsidR="00C83E64" w:rsidRDefault="00C83E64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A0D48F" w14:textId="06322C79" w:rsidR="005301E6" w:rsidRPr="000E45AD" w:rsidRDefault="005301E6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E45AD">
        <w:rPr>
          <w:rFonts w:asciiTheme="majorBidi" w:hAnsi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4DE0C73E" w14:textId="7FFA823E" w:rsidR="005301E6" w:rsidRPr="000E45AD" w:rsidRDefault="005301E6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/>
          <w:sz w:val="20"/>
          <w:szCs w:val="20"/>
        </w:rPr>
      </w:pPr>
    </w:p>
    <w:p w14:paraId="48638B3F" w14:textId="4CD5DDC0" w:rsidR="005301E6" w:rsidRPr="005301E6" w:rsidRDefault="005301E6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E45AD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21C6592C" w14:textId="3760A225" w:rsidR="00B5564D" w:rsidRDefault="00B5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AC35A18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before="20" w:after="20" w:line="240" w:lineRule="auto"/>
        <w:ind w:left="729" w:right="270"/>
        <w:jc w:val="thaiDistribute"/>
        <w:rPr>
          <w:i/>
          <w:iCs/>
        </w:rPr>
      </w:pPr>
      <w:r w:rsidRPr="00AB0762">
        <w:rPr>
          <w:i/>
          <w:iCs/>
          <w:cs/>
        </w:rPr>
        <w:lastRenderedPageBreak/>
        <w:t>ต้นทุนที่เกิดขึ้นในภายหลัง</w:t>
      </w:r>
    </w:p>
    <w:p w14:paraId="136434D2" w14:textId="77777777" w:rsidR="00DC017A" w:rsidRPr="00AB0762" w:rsidRDefault="00DC017A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4B1790" w14:textId="763FDD7E" w:rsidR="00DC017A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729" w:right="270"/>
        <w:contextualSpacing/>
        <w:jc w:val="thaiDistribute"/>
      </w:pPr>
      <w:r w:rsidRPr="00AB0762">
        <w:rPr>
          <w:cs/>
        </w:rPr>
        <w:t>ต้นทุนในการเปลี่ยนแทนส่วนประกอบ รวมถึงการตรวจสอบครั้งใหญ่</w:t>
      </w:r>
      <w:r w:rsidR="00C83E64" w:rsidRPr="00AB0762">
        <w:rPr>
          <w:cs/>
        </w:rPr>
        <w:t>รับรู้เ</w:t>
      </w:r>
      <w:r w:rsidRPr="00AB0762">
        <w:rPr>
          <w:cs/>
        </w:rPr>
        <w:t>ป็นส่วนหนึ่งของมูลค่าตามบัญชี</w:t>
      </w:r>
      <w:r w:rsidRPr="00AB0762">
        <w:rPr>
          <w:spacing w:val="4"/>
          <w:cs/>
        </w:rPr>
        <w:t>ของรายการที่ดิน อาคารและอุปกรณ์ เมื่อบริษัทจะได้รับประโยชน์เชิงเศรษฐกิจ</w:t>
      </w:r>
      <w:r w:rsidRPr="00AB0762">
        <w:rPr>
          <w:cs/>
        </w:rPr>
        <w:t>ในอนาคตจากรายการนั้นและสามารถ</w:t>
      </w:r>
      <w:r w:rsidRPr="00AB0762">
        <w:rPr>
          <w:spacing w:val="-4"/>
          <w:cs/>
        </w:rPr>
        <w:t>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</w:t>
      </w:r>
      <w:r w:rsidRPr="00AB0762">
        <w:rPr>
          <w:spacing w:val="8"/>
          <w:cs/>
        </w:rPr>
        <w:t xml:space="preserve"> </w:t>
      </w:r>
      <w:r w:rsidRPr="00AB0762">
        <w:rPr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B212FB3" w14:textId="77777777" w:rsidR="00C571C7" w:rsidRPr="00AB0762" w:rsidRDefault="00C571C7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D3966E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29" w:right="270"/>
        <w:jc w:val="thaiDistribute"/>
        <w:rPr>
          <w:i/>
          <w:iCs/>
        </w:rPr>
      </w:pPr>
      <w:r w:rsidRPr="00AB0762">
        <w:rPr>
          <w:i/>
          <w:iCs/>
          <w:cs/>
        </w:rPr>
        <w:t>ค่าเสื่อมราคา</w:t>
      </w:r>
    </w:p>
    <w:p w14:paraId="153EA665" w14:textId="77777777" w:rsidR="00DC017A" w:rsidRPr="00AB0762" w:rsidRDefault="00DC017A" w:rsidP="00400017">
      <w:pPr>
        <w:pStyle w:val="BodyText2"/>
        <w:tabs>
          <w:tab w:val="left" w:pos="783"/>
          <w:tab w:val="left" w:pos="9864"/>
        </w:tabs>
        <w:spacing w:line="240" w:lineRule="atLeast"/>
        <w:ind w:left="729" w:right="27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80BE0" w14:textId="55281154" w:rsidR="00F943A7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90"/>
        </w:tabs>
        <w:ind w:left="729" w:right="270"/>
        <w:jc w:val="thaiDistribute"/>
      </w:pPr>
      <w:r w:rsidRPr="00AB0762">
        <w:rPr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D2DA8F7" w14:textId="77777777" w:rsidR="00E92A10" w:rsidRPr="00E92A10" w:rsidRDefault="00E92A10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90"/>
        </w:tabs>
        <w:ind w:left="729" w:right="270"/>
        <w:jc w:val="thaiDistribute"/>
        <w:rPr>
          <w:sz w:val="20"/>
          <w:szCs w:val="20"/>
        </w:rPr>
      </w:pPr>
    </w:p>
    <w:p w14:paraId="62CB8816" w14:textId="08092719" w:rsidR="00574786" w:rsidRPr="00AB0762" w:rsidRDefault="00574786" w:rsidP="00400017">
      <w:pPr>
        <w:pStyle w:val="BodyText2"/>
        <w:tabs>
          <w:tab w:val="left" w:pos="702"/>
          <w:tab w:val="left" w:pos="9981"/>
        </w:tabs>
        <w:spacing w:line="240" w:lineRule="atLeast"/>
        <w:ind w:left="738" w:right="270" w:firstLine="0"/>
        <w:jc w:val="thaiDistribute"/>
        <w:rPr>
          <w:sz w:val="30"/>
          <w:szCs w:val="30"/>
        </w:rPr>
      </w:pPr>
      <w:r w:rsidRPr="00AB0762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</w:t>
      </w:r>
      <w:r w:rsidRPr="00AB0762">
        <w:rPr>
          <w:sz w:val="30"/>
          <w:szCs w:val="30"/>
          <w:cs/>
        </w:rPr>
        <w:t xml:space="preserve">งานระหว่างการก่อสร้าง </w:t>
      </w:r>
    </w:p>
    <w:p w14:paraId="3530ABBB" w14:textId="367EFA9E" w:rsidR="0055161E" w:rsidRDefault="0055161E" w:rsidP="00400017">
      <w:pPr>
        <w:pStyle w:val="BodyText2"/>
        <w:tabs>
          <w:tab w:val="left" w:pos="702"/>
          <w:tab w:val="left" w:pos="10053"/>
        </w:tabs>
        <w:spacing w:line="240" w:lineRule="atLeast"/>
        <w:ind w:left="738" w:right="270" w:firstLine="0"/>
        <w:jc w:val="thaiDistribute"/>
        <w:rPr>
          <w:rFonts w:ascii="Angsana New" w:hAnsi="Angsana New"/>
          <w:sz w:val="20"/>
          <w:szCs w:val="20"/>
        </w:rPr>
      </w:pPr>
    </w:p>
    <w:p w14:paraId="406144EF" w14:textId="51C022D2" w:rsidR="005301E6" w:rsidRPr="005301E6" w:rsidRDefault="005301E6" w:rsidP="00400017">
      <w:pPr>
        <w:pStyle w:val="BodyText2"/>
        <w:tabs>
          <w:tab w:val="left" w:pos="702"/>
          <w:tab w:val="left" w:pos="10053"/>
        </w:tabs>
        <w:spacing w:line="240" w:lineRule="atLeast"/>
        <w:ind w:left="738" w:right="270" w:firstLine="0"/>
        <w:jc w:val="thaiDistribute"/>
        <w:rPr>
          <w:rFonts w:ascii="Angsana New" w:hAnsi="Angsana New"/>
          <w:sz w:val="30"/>
          <w:szCs w:val="30"/>
        </w:rPr>
      </w:pPr>
      <w:r w:rsidRPr="005301E6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4A1E8E66" w14:textId="77777777" w:rsidR="005301E6" w:rsidRPr="005301E6" w:rsidRDefault="005301E6" w:rsidP="00400017">
      <w:pPr>
        <w:pStyle w:val="BodyText2"/>
        <w:tabs>
          <w:tab w:val="left" w:pos="702"/>
          <w:tab w:val="left" w:pos="10053"/>
        </w:tabs>
        <w:spacing w:line="240" w:lineRule="atLeast"/>
        <w:ind w:left="738" w:right="27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3" w:type="dxa"/>
        <w:tblInd w:w="387" w:type="dxa"/>
        <w:tblLook w:val="01E0" w:firstRow="1" w:lastRow="1" w:firstColumn="1" w:lastColumn="1" w:noHBand="0" w:noVBand="0"/>
      </w:tblPr>
      <w:tblGrid>
        <w:gridCol w:w="7398"/>
        <w:gridCol w:w="2205"/>
      </w:tblGrid>
      <w:tr w:rsidR="00DC017A" w:rsidRPr="00AB0762" w14:paraId="6C16D8B6" w14:textId="77777777" w:rsidTr="005B1AEB">
        <w:tc>
          <w:tcPr>
            <w:tcW w:w="7398" w:type="dxa"/>
          </w:tcPr>
          <w:p w14:paraId="11CE6FAE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  <w:rPr>
                <w:cs/>
              </w:rPr>
            </w:pPr>
            <w:r w:rsidRPr="00AB0762">
              <w:rPr>
                <w:cs/>
              </w:rPr>
              <w:t>ส่วนปรับปรุงที่ดิน</w:t>
            </w:r>
          </w:p>
        </w:tc>
        <w:tc>
          <w:tcPr>
            <w:tcW w:w="2205" w:type="dxa"/>
          </w:tcPr>
          <w:p w14:paraId="379F0F33" w14:textId="42AE030F" w:rsidR="00B25188" w:rsidRPr="000E45AD" w:rsidRDefault="00C57035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0E45AD">
              <w:rPr>
                <w:rFonts w:asciiTheme="majorBidi" w:hAnsiTheme="majorBidi" w:cstheme="majorBidi"/>
              </w:rPr>
              <w:t>4</w:t>
            </w:r>
            <w:r w:rsidR="00F56AF3" w:rsidRPr="000E45AD">
              <w:rPr>
                <w:rFonts w:asciiTheme="majorBidi" w:hAnsiTheme="majorBidi"/>
                <w:cs/>
              </w:rPr>
              <w:t xml:space="preserve"> </w:t>
            </w:r>
            <w:r w:rsidR="00222FBD" w:rsidRPr="000E45AD">
              <w:rPr>
                <w:rFonts w:asciiTheme="majorBidi" w:hAnsiTheme="majorBidi" w:cstheme="majorBidi"/>
                <w:cs/>
              </w:rPr>
              <w:t xml:space="preserve">- </w:t>
            </w:r>
            <w:proofErr w:type="gramStart"/>
            <w:r w:rsidR="00DC017A" w:rsidRPr="000E45AD">
              <w:rPr>
                <w:rFonts w:asciiTheme="majorBidi" w:hAnsiTheme="majorBidi" w:cstheme="majorBidi"/>
              </w:rPr>
              <w:t>20</w:t>
            </w:r>
            <w:r w:rsidR="00DC017A" w:rsidRPr="000E45AD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DC017A" w:rsidRPr="00AB0762" w14:paraId="7A9B2F98" w14:textId="77777777" w:rsidTr="005B1AEB">
        <w:trPr>
          <w:trHeight w:val="461"/>
        </w:trPr>
        <w:tc>
          <w:tcPr>
            <w:tcW w:w="7398" w:type="dxa"/>
          </w:tcPr>
          <w:p w14:paraId="4384BF5E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  <w:rPr>
                <w:cs/>
              </w:rPr>
            </w:pPr>
            <w:r w:rsidRPr="00AB0762">
              <w:rPr>
                <w:cs/>
              </w:rPr>
              <w:t>อาคารและสิ่งปลูกสร้าง</w:t>
            </w:r>
          </w:p>
        </w:tc>
        <w:tc>
          <w:tcPr>
            <w:tcW w:w="2205" w:type="dxa"/>
          </w:tcPr>
          <w:p w14:paraId="56AE5FB9" w14:textId="28B81BD6" w:rsidR="00DC017A" w:rsidRPr="000E45AD" w:rsidRDefault="00222FBD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2130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0E45AD">
              <w:rPr>
                <w:rFonts w:asciiTheme="majorBidi" w:hAnsiTheme="majorBidi" w:cstheme="majorBidi"/>
              </w:rPr>
              <w:t xml:space="preserve">5 </w:t>
            </w:r>
            <w:r w:rsidRPr="000E45AD">
              <w:rPr>
                <w:rFonts w:asciiTheme="majorBidi" w:hAnsiTheme="majorBidi" w:cstheme="majorBidi"/>
                <w:cs/>
              </w:rPr>
              <w:t xml:space="preserve">- </w:t>
            </w:r>
            <w:proofErr w:type="gramStart"/>
            <w:r w:rsidR="00D76C75" w:rsidRPr="000E45AD">
              <w:rPr>
                <w:rFonts w:asciiTheme="majorBidi" w:hAnsiTheme="majorBidi" w:cstheme="majorBidi"/>
              </w:rPr>
              <w:t>20</w:t>
            </w:r>
            <w:r w:rsidR="00DC017A" w:rsidRPr="000E45AD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DC017A" w:rsidRPr="00AB0762" w14:paraId="04FBBEDA" w14:textId="77777777" w:rsidTr="005B1AEB">
        <w:tc>
          <w:tcPr>
            <w:tcW w:w="7398" w:type="dxa"/>
          </w:tcPr>
          <w:p w14:paraId="2E7DCFEF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</w:pPr>
            <w:r w:rsidRPr="00AB0762">
              <w:rPr>
                <w:cs/>
              </w:rPr>
              <w:t>เครื่องจักรและอุปกรณ์</w:t>
            </w:r>
          </w:p>
        </w:tc>
        <w:tc>
          <w:tcPr>
            <w:tcW w:w="2205" w:type="dxa"/>
          </w:tcPr>
          <w:p w14:paraId="2B9EC517" w14:textId="3A109BDC" w:rsidR="00DC017A" w:rsidRPr="000E45AD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0E45AD">
              <w:rPr>
                <w:rFonts w:asciiTheme="majorBidi" w:hAnsiTheme="majorBidi" w:cstheme="majorBidi"/>
              </w:rPr>
              <w:t>5</w:t>
            </w:r>
            <w:r w:rsidR="00633A64" w:rsidRPr="000E45AD">
              <w:rPr>
                <w:rFonts w:asciiTheme="majorBidi" w:hAnsiTheme="majorBidi" w:cstheme="majorBidi"/>
                <w:cs/>
              </w:rPr>
              <w:t xml:space="preserve"> - </w:t>
            </w:r>
            <w:proofErr w:type="gramStart"/>
            <w:r w:rsidRPr="000E45AD">
              <w:rPr>
                <w:rFonts w:asciiTheme="majorBidi" w:hAnsiTheme="majorBidi" w:cstheme="majorBidi"/>
              </w:rPr>
              <w:t>20</w:t>
            </w:r>
            <w:r w:rsidRPr="000E45AD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DC017A" w:rsidRPr="00AB0762" w14:paraId="2462BB75" w14:textId="77777777" w:rsidTr="005B1AEB">
        <w:tc>
          <w:tcPr>
            <w:tcW w:w="7398" w:type="dxa"/>
          </w:tcPr>
          <w:p w14:paraId="48D56D36" w14:textId="0213387D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10053"/>
              </w:tabs>
              <w:spacing w:line="240" w:lineRule="auto"/>
              <w:ind w:left="256" w:right="270"/>
              <w:jc w:val="thaiDistribute"/>
            </w:pPr>
            <w:r w:rsidRPr="00AB0762">
              <w:rPr>
                <w:cs/>
              </w:rPr>
              <w:t>เครื่องตกแต่ง ติดตั้งและเครื่องใช้สำนักงาน</w:t>
            </w:r>
            <w:r w:rsidR="00C57035" w:rsidRPr="00AB0762">
              <w:rPr>
                <w:cs/>
              </w:rPr>
              <w:t xml:space="preserve">   </w:t>
            </w:r>
          </w:p>
        </w:tc>
        <w:tc>
          <w:tcPr>
            <w:tcW w:w="2205" w:type="dxa"/>
          </w:tcPr>
          <w:p w14:paraId="3ECB9D6A" w14:textId="2A382CD3" w:rsidR="00DC017A" w:rsidRPr="000E45AD" w:rsidRDefault="00D76C75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90"/>
              </w:tabs>
              <w:spacing w:line="240" w:lineRule="auto"/>
              <w:ind w:left="738" w:right="430"/>
              <w:jc w:val="right"/>
              <w:rPr>
                <w:rFonts w:asciiTheme="majorBidi" w:hAnsiTheme="majorBidi" w:cstheme="majorBidi"/>
                <w:cs/>
              </w:rPr>
            </w:pPr>
            <w:r w:rsidRPr="000E45AD">
              <w:rPr>
                <w:rFonts w:asciiTheme="majorBidi" w:hAnsiTheme="majorBidi" w:cstheme="majorBidi"/>
              </w:rPr>
              <w:t xml:space="preserve">2 </w:t>
            </w:r>
            <w:r w:rsidRPr="000E45AD">
              <w:rPr>
                <w:rFonts w:asciiTheme="majorBidi" w:hAnsiTheme="majorBidi" w:cstheme="majorBidi"/>
                <w:cs/>
              </w:rPr>
              <w:t xml:space="preserve">- </w:t>
            </w:r>
            <w:proofErr w:type="gramStart"/>
            <w:r w:rsidRPr="000E45AD">
              <w:rPr>
                <w:rFonts w:asciiTheme="majorBidi" w:hAnsiTheme="majorBidi" w:cstheme="majorBidi"/>
              </w:rPr>
              <w:t>5</w:t>
            </w:r>
            <w:r w:rsidR="00DC017A" w:rsidRPr="000E45AD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</w:tbl>
    <w:p w14:paraId="7ABE4A12" w14:textId="77777777" w:rsidR="00522CEC" w:rsidRPr="005301E6" w:rsidRDefault="00522CE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"/>
          <w:tab w:val="left" w:pos="10053"/>
        </w:tabs>
        <w:spacing w:line="0" w:lineRule="atLeast"/>
        <w:ind w:left="738" w:right="270"/>
        <w:contextualSpacing/>
        <w:jc w:val="thaiDistribute"/>
        <w:rPr>
          <w:sz w:val="18"/>
          <w:szCs w:val="18"/>
        </w:rPr>
      </w:pPr>
    </w:p>
    <w:p w14:paraId="712C9B2F" w14:textId="77777777" w:rsidR="00B22540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"/>
          <w:tab w:val="left" w:pos="10053"/>
        </w:tabs>
        <w:spacing w:line="0" w:lineRule="atLeast"/>
        <w:ind w:left="738" w:right="270"/>
        <w:contextualSpacing/>
        <w:jc w:val="thaiDistribute"/>
      </w:pPr>
      <w:r w:rsidRPr="00AB0762">
        <w:rPr>
          <w:cs/>
        </w:rPr>
        <w:t>วิธีการคิดค่าเสื่อมราคา อายุการใช้ประโยชน์ของสินทรัพย์ และมูลค่าคงเหลือ ได้รับการทบทวน</w:t>
      </w:r>
      <w:r w:rsidR="00B22540" w:rsidRPr="00AB0762">
        <w:rPr>
          <w:cs/>
        </w:rPr>
        <w:t>ทุกรอบปีบัญชี และปรับปรุงตามความเหมาะสม</w:t>
      </w:r>
    </w:p>
    <w:p w14:paraId="574A43A6" w14:textId="77777777" w:rsidR="00DC017A" w:rsidRPr="005301E6" w:rsidRDefault="00DC017A" w:rsidP="006E5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0" w:lineRule="atLeast"/>
        <w:ind w:left="562" w:right="270"/>
        <w:jc w:val="thaiDistribute"/>
        <w:rPr>
          <w:sz w:val="20"/>
          <w:szCs w:val="20"/>
        </w:rPr>
      </w:pPr>
    </w:p>
    <w:p w14:paraId="57120E98" w14:textId="77777777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6AC6CE82" w14:textId="77777777" w:rsidR="00DC017A" w:rsidRPr="005301E6" w:rsidRDefault="00DC017A" w:rsidP="00530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53"/>
        </w:tabs>
        <w:spacing w:line="240" w:lineRule="auto"/>
        <w:ind w:left="720" w:right="274"/>
        <w:jc w:val="both"/>
        <w:rPr>
          <w:sz w:val="18"/>
          <w:szCs w:val="18"/>
        </w:rPr>
      </w:pPr>
    </w:p>
    <w:p w14:paraId="67ED43A4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jc w:val="thaiDistribute"/>
        <w:rPr>
          <w:rFonts w:eastAsia="Calibri"/>
          <w:i/>
          <w:iCs/>
        </w:rPr>
      </w:pPr>
      <w:r w:rsidRPr="00AB0762">
        <w:rPr>
          <w:rFonts w:eastAsia="Calibri"/>
          <w:i/>
          <w:iCs/>
          <w:cs/>
        </w:rPr>
        <w:t>รายจ่ายในการวิจัยและพัฒนา</w:t>
      </w:r>
    </w:p>
    <w:p w14:paraId="1448D282" w14:textId="77777777" w:rsidR="00DC017A" w:rsidRPr="005301E6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40" w:lineRule="auto"/>
        <w:ind w:left="729" w:right="270"/>
        <w:jc w:val="thaiDistribute"/>
        <w:rPr>
          <w:sz w:val="18"/>
          <w:szCs w:val="18"/>
        </w:rPr>
      </w:pPr>
    </w:p>
    <w:p w14:paraId="48C0763B" w14:textId="77777777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contextualSpacing/>
        <w:jc w:val="thaiDistribute"/>
      </w:pPr>
      <w:r w:rsidRPr="00AB0762">
        <w:rPr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1A848755" w14:textId="77777777" w:rsidR="00DC017A" w:rsidRPr="005301E6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jc w:val="thaiDistribute"/>
        <w:rPr>
          <w:sz w:val="18"/>
          <w:szCs w:val="18"/>
          <w:cs/>
        </w:rPr>
      </w:pPr>
    </w:p>
    <w:p w14:paraId="69488FCF" w14:textId="0E4B1E23" w:rsidR="00574786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ind w:left="729" w:right="270"/>
        <w:contextualSpacing/>
        <w:jc w:val="thaiDistribute"/>
      </w:pPr>
      <w:r w:rsidRPr="00AB0762">
        <w:rPr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</w:t>
      </w:r>
      <w:r w:rsidRPr="00AB0762">
        <w:rPr>
          <w:spacing w:val="4"/>
          <w:cs/>
        </w:rPr>
        <w:t>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</w:t>
      </w:r>
      <w:r w:rsidRPr="00AB0762">
        <w:rPr>
          <w:cs/>
        </w:rPr>
        <w:t>เชิงเศรษฐกิจในอนาคต และบริษัทมีความตั้งใจและมีทรัพยากรเพียงพอที่จะนำมาใช้เพื่อทำให้การพัฒนาเสร็จสิ้นสมบูรณ์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รายจ่ายในการพัฒนาอื่นรับรู้ในกำไรหรือขาดทุนเมื่อเกิดขึ้น</w:t>
      </w:r>
    </w:p>
    <w:p w14:paraId="6BCB8279" w14:textId="474A610F" w:rsidR="00574786" w:rsidRDefault="00574786" w:rsidP="00400017">
      <w:pPr>
        <w:tabs>
          <w:tab w:val="left" w:pos="562"/>
          <w:tab w:val="left" w:pos="9990"/>
        </w:tabs>
        <w:spacing w:line="240" w:lineRule="auto"/>
        <w:ind w:left="729" w:right="270"/>
        <w:jc w:val="thaiDistribute"/>
        <w:rPr>
          <w:spacing w:val="4"/>
        </w:rPr>
      </w:pPr>
      <w:r w:rsidRPr="00AB0762">
        <w:rPr>
          <w:rFonts w:eastAsia="Calibri"/>
          <w:cs/>
        </w:rPr>
        <w:lastRenderedPageBreak/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</w:t>
      </w:r>
      <w:r w:rsidRPr="00AB0762">
        <w:rPr>
          <w:rFonts w:eastAsia="Calibri"/>
        </w:rPr>
        <w:br/>
      </w:r>
      <w:r w:rsidRPr="00AB0762">
        <w:rPr>
          <w:rFonts w:eastAsia="Calibri"/>
          <w:cs/>
        </w:rPr>
        <w:t>ด้อยค่าสะสม ราคาทุนรวมถึง</w:t>
      </w:r>
      <w:r w:rsidRPr="00AB0762">
        <w:rPr>
          <w:cs/>
        </w:rPr>
        <w:t>ต้นทุนสำหรับวั</w:t>
      </w:r>
      <w:r w:rsidR="00BE7C7C" w:rsidRPr="00AB0762">
        <w:rPr>
          <w:cs/>
        </w:rPr>
        <w:t>สดุ</w:t>
      </w:r>
      <w:r w:rsidRPr="00AB0762">
        <w:rPr>
          <w:cs/>
        </w:rPr>
        <w:t xml:space="preserve"> ต้นทุนแรงงานทางตรง ต้นทุนที่เกี่ยวข้องโดยตรงในการ</w:t>
      </w:r>
      <w:r w:rsidRPr="00AB0762">
        <w:rPr>
          <w:cs/>
        </w:rPr>
        <w:br/>
        <w:t>จัดเตรียมสินทรัพย์เพื่อให้สามารถนำมาใช้ประโยชน์ตาม</w:t>
      </w:r>
      <w:r w:rsidRPr="00AB0762">
        <w:rPr>
          <w:spacing w:val="4"/>
          <w:cs/>
        </w:rPr>
        <w:t>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95943BB" w14:textId="7D2ED986" w:rsidR="00F56AF3" w:rsidRPr="005B578D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p w14:paraId="70884CCD" w14:textId="383D6435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i/>
          <w:iCs/>
          <w:cs/>
        </w:rPr>
      </w:pPr>
      <w:r w:rsidRPr="00AB0762">
        <w:rPr>
          <w:i/>
          <w:iCs/>
          <w:cs/>
        </w:rPr>
        <w:t>สินทรัพย์ไม่มีตัวตน</w:t>
      </w:r>
      <w:r w:rsidR="00C57035" w:rsidRPr="00AB0762">
        <w:rPr>
          <w:i/>
          <w:iCs/>
          <w:cs/>
        </w:rPr>
        <w:t>อื่นๆ</w:t>
      </w:r>
    </w:p>
    <w:p w14:paraId="37F735A8" w14:textId="77777777" w:rsidR="00DC017A" w:rsidRPr="005B578D" w:rsidRDefault="00DC017A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20" w:right="576"/>
        <w:jc w:val="thaiDistribute"/>
        <w:rPr>
          <w:sz w:val="20"/>
          <w:szCs w:val="20"/>
        </w:rPr>
      </w:pPr>
    </w:p>
    <w:p w14:paraId="21D23823" w14:textId="468C467B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76"/>
        <w:contextualSpacing/>
        <w:jc w:val="thaiDistribute"/>
      </w:pPr>
      <w:r w:rsidRPr="00AB0762">
        <w:rPr>
          <w:cs/>
        </w:rPr>
        <w:t>สินทรัพย์ไม่มีตัวตน</w:t>
      </w:r>
      <w:r w:rsidR="00C57035" w:rsidRPr="00AB0762">
        <w:rPr>
          <w:cs/>
        </w:rPr>
        <w:t>อื่นๆ</w:t>
      </w:r>
      <w:r w:rsidRPr="00AB0762">
        <w:rPr>
          <w:cs/>
        </w:rPr>
        <w:t xml:space="preserve"> ที่บริษัทซื้อมาและมีอายุการใช้ประโยชน์ทราบได้แน่นอน วัดมูลค่าด้วยราคาทุนหักด้วยค่าตัดจำหน่ายสะสมและผลขาดทุนจากการด้อยค่าสะสม</w:t>
      </w:r>
    </w:p>
    <w:p w14:paraId="18C062D8" w14:textId="77777777" w:rsidR="007A62F7" w:rsidRPr="005B578D" w:rsidRDefault="007A62F7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76"/>
        <w:contextualSpacing/>
        <w:jc w:val="thaiDistribute"/>
        <w:rPr>
          <w:sz w:val="20"/>
          <w:szCs w:val="20"/>
        </w:rPr>
      </w:pPr>
    </w:p>
    <w:p w14:paraId="279CC0ED" w14:textId="77777777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76"/>
        <w:jc w:val="thaiDistribute"/>
        <w:rPr>
          <w:rFonts w:eastAsia="Calibri"/>
        </w:rPr>
      </w:pPr>
      <w:r w:rsidRPr="00AB0762">
        <w:rPr>
          <w:rFonts w:eastAsia="Calibri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43A21060" w14:textId="77777777" w:rsidR="00574786" w:rsidRPr="005B578D" w:rsidRDefault="00574786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20" w:right="576"/>
        <w:contextualSpacing/>
        <w:jc w:val="thaiDistribute"/>
        <w:rPr>
          <w:i/>
          <w:sz w:val="20"/>
          <w:szCs w:val="20"/>
        </w:rPr>
      </w:pPr>
    </w:p>
    <w:p w14:paraId="3B5B0945" w14:textId="0827BC09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576"/>
        <w:contextualSpacing/>
        <w:jc w:val="thaiDistribute"/>
      </w:pPr>
      <w:r w:rsidRPr="00AB0762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B0762">
        <w:rPr>
          <w:rFonts w:eastAsia="Calibri"/>
          <w:color w:val="000000"/>
          <w:cs/>
          <w:lang w:eastAsia="en-GB"/>
        </w:rPr>
        <w:t xml:space="preserve">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AB0762">
        <w:rPr>
          <w:cs/>
        </w:rPr>
        <w:t>บริษัทไม่ได้คิดค่าตัดจำหน่ายสำหรับต้นทุนระหว่างพัฒนา</w:t>
      </w:r>
    </w:p>
    <w:p w14:paraId="2E7F601A" w14:textId="77777777" w:rsidR="003B022D" w:rsidRPr="005B578D" w:rsidRDefault="003B022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sz w:val="20"/>
          <w:szCs w:val="20"/>
        </w:rPr>
      </w:pPr>
    </w:p>
    <w:p w14:paraId="67969C96" w14:textId="77777777" w:rsidR="00574786" w:rsidRPr="00AB0762" w:rsidRDefault="00574786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720"/>
        <w:contextualSpacing/>
        <w:jc w:val="thaiDistribute"/>
      </w:pPr>
      <w:r w:rsidRPr="00AB0762">
        <w:rPr>
          <w:cs/>
        </w:rPr>
        <w:t>ประมาณการระยะเวลาที่คาดว่าจะได้รับประโยชน์แสดงได้ดังนี้</w:t>
      </w:r>
    </w:p>
    <w:p w14:paraId="180209DA" w14:textId="77777777" w:rsidR="00AC316D" w:rsidRPr="005B578D" w:rsidRDefault="00AC316D" w:rsidP="00400017">
      <w:pPr>
        <w:spacing w:line="240" w:lineRule="auto"/>
        <w:ind w:left="720" w:right="137"/>
        <w:contextualSpacing/>
        <w:rPr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380"/>
        <w:gridCol w:w="1890"/>
      </w:tblGrid>
      <w:tr w:rsidR="00DC017A" w:rsidRPr="000E45AD" w14:paraId="43646F03" w14:textId="77777777" w:rsidTr="000E45AD">
        <w:tc>
          <w:tcPr>
            <w:tcW w:w="7380" w:type="dxa"/>
          </w:tcPr>
          <w:p w14:paraId="21409E21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9"/>
              <w:jc w:val="both"/>
              <w:rPr>
                <w:cs/>
              </w:rPr>
            </w:pPr>
            <w:r w:rsidRPr="00AB0762">
              <w:rPr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890" w:type="dxa"/>
            <w:shd w:val="clear" w:color="auto" w:fill="auto"/>
          </w:tcPr>
          <w:p w14:paraId="46FF18BA" w14:textId="7619428B" w:rsidR="00DC017A" w:rsidRPr="000E45AD" w:rsidRDefault="00DC017A" w:rsidP="0042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/>
              <w:jc w:val="right"/>
            </w:pPr>
            <w:r w:rsidRPr="000E45AD">
              <w:t>3</w:t>
            </w:r>
            <w:r w:rsidR="00633A64" w:rsidRPr="000E45AD">
              <w:rPr>
                <w:cs/>
              </w:rPr>
              <w:t xml:space="preserve"> </w:t>
            </w:r>
            <w:r w:rsidRPr="000E45AD">
              <w:rPr>
                <w:cs/>
              </w:rPr>
              <w:t>ปี</w:t>
            </w:r>
          </w:p>
        </w:tc>
      </w:tr>
      <w:tr w:rsidR="00DC017A" w:rsidRPr="000E45AD" w14:paraId="1BBE743D" w14:textId="77777777" w:rsidTr="000E45AD">
        <w:tc>
          <w:tcPr>
            <w:tcW w:w="7380" w:type="dxa"/>
          </w:tcPr>
          <w:p w14:paraId="7F039EF4" w14:textId="77777777" w:rsidR="00DC017A" w:rsidRPr="00AB0762" w:rsidRDefault="00DC017A" w:rsidP="0040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9"/>
              <w:jc w:val="both"/>
              <w:rPr>
                <w:cs/>
              </w:rPr>
            </w:pPr>
            <w:r w:rsidRPr="00AB0762">
              <w:rPr>
                <w:cs/>
              </w:rPr>
              <w:t>สิทธิบัตร</w:t>
            </w:r>
          </w:p>
        </w:tc>
        <w:tc>
          <w:tcPr>
            <w:tcW w:w="1890" w:type="dxa"/>
            <w:shd w:val="clear" w:color="auto" w:fill="auto"/>
          </w:tcPr>
          <w:p w14:paraId="48F5E0D0" w14:textId="77777777" w:rsidR="00DC017A" w:rsidRPr="000E45AD" w:rsidRDefault="00DC017A" w:rsidP="0042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289"/>
              </w:tabs>
              <w:spacing w:line="240" w:lineRule="auto"/>
              <w:ind w:left="189"/>
              <w:jc w:val="right"/>
            </w:pPr>
            <w:r w:rsidRPr="000E45AD">
              <w:t>10</w:t>
            </w:r>
            <w:r w:rsidRPr="000E45AD">
              <w:rPr>
                <w:cs/>
              </w:rPr>
              <w:t xml:space="preserve"> ปี</w:t>
            </w:r>
          </w:p>
        </w:tc>
      </w:tr>
    </w:tbl>
    <w:p w14:paraId="747E187B" w14:textId="77777777" w:rsidR="00DC017A" w:rsidRPr="005B578D" w:rsidRDefault="00DC017A" w:rsidP="007A6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247E1C19" w14:textId="77777777" w:rsidR="00574786" w:rsidRPr="00AB0762" w:rsidRDefault="00574786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94"/>
        <w:jc w:val="thaiDistribute"/>
      </w:pPr>
      <w:r w:rsidRPr="00AB0762">
        <w:rPr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</w:t>
      </w:r>
    </w:p>
    <w:p w14:paraId="1508B6D6" w14:textId="77777777" w:rsidR="00B0387B" w:rsidRPr="005B578D" w:rsidRDefault="00B0387B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94"/>
        <w:jc w:val="thaiDistribute"/>
        <w:rPr>
          <w:sz w:val="20"/>
          <w:szCs w:val="20"/>
        </w:rPr>
      </w:pPr>
    </w:p>
    <w:p w14:paraId="0A5AFBB9" w14:textId="77777777" w:rsidR="007E4693" w:rsidRPr="00AB0762" w:rsidRDefault="007E4693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bookmarkStart w:id="1" w:name="_Hlk64831453"/>
      <w:r w:rsidRPr="00AB0762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5F77A2B9" w14:textId="77777777" w:rsidR="00236B0B" w:rsidRPr="005B578D" w:rsidRDefault="00236B0B" w:rsidP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94"/>
        <w:jc w:val="thaiDistribute"/>
        <w:rPr>
          <w:sz w:val="20"/>
          <w:szCs w:val="20"/>
        </w:rPr>
      </w:pPr>
    </w:p>
    <w:bookmarkEnd w:id="1"/>
    <w:p w14:paraId="0BAA8E18" w14:textId="77777777" w:rsidR="0073231D" w:rsidRPr="00AB0762" w:rsidRDefault="0073231D" w:rsidP="00400017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</w:pPr>
      <w:r w:rsidRPr="00AB0762">
        <w:rPr>
          <w:spacing w:val="-2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</w:t>
      </w:r>
      <w:r w:rsidRPr="00AB0762">
        <w:rPr>
          <w:cs/>
        </w:rPr>
        <w:t>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919DE00" w14:textId="77777777" w:rsidR="0073231D" w:rsidRPr="005B578D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  <w:rPr>
          <w:sz w:val="20"/>
          <w:szCs w:val="20"/>
        </w:rPr>
      </w:pPr>
    </w:p>
    <w:p w14:paraId="60667114" w14:textId="068C7B9C" w:rsidR="0073231D" w:rsidRPr="00AB0762" w:rsidRDefault="0073231D" w:rsidP="00400017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  <w:rPr>
          <w:spacing w:val="-2"/>
        </w:rPr>
      </w:pPr>
      <w:r w:rsidRPr="00AB0762">
        <w:rPr>
          <w:spacing w:val="-8"/>
          <w:cs/>
        </w:rPr>
        <w:t>ณ วันที่สัญญาเช่าเริ่มมีผลหรือวันที่มีการเปลี่ยนแปลงสัญญาเช่า บริษัทจะปันส่วน</w:t>
      </w:r>
      <w:r w:rsidRPr="00AB0762">
        <w:rPr>
          <w:spacing w:val="-2"/>
          <w:cs/>
        </w:rPr>
        <w:t xml:space="preserve">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Pr="00AB0762">
        <w:rPr>
          <w:spacing w:val="-4"/>
          <w:cs/>
        </w:rPr>
        <w:t>บริษัทอาจปฏิบัติตามการ</w:t>
      </w:r>
      <w:r w:rsidR="00400017" w:rsidRPr="00AB0762">
        <w:rPr>
          <w:spacing w:val="-4"/>
          <w:cs/>
        </w:rPr>
        <w:br/>
      </w:r>
      <w:r w:rsidRPr="00AB0762">
        <w:rPr>
          <w:spacing w:val="-4"/>
          <w:cs/>
        </w:rPr>
        <w:t>ผ่อนปรนของมาตรฐานฉบับนี้ซึ่งอาจไม่แยกส่วนประกอบที่ไม่เป็นการเช่า โดยรับรู้</w:t>
      </w:r>
      <w:r w:rsidRPr="00AB0762">
        <w:rPr>
          <w:spacing w:val="-2"/>
          <w:cs/>
        </w:rPr>
        <w:t>สัญญาเช่าและส่วนประกอบที่</w:t>
      </w:r>
      <w:r w:rsidRPr="00AB0762">
        <w:rPr>
          <w:spacing w:val="-2"/>
          <w:cs/>
        </w:rPr>
        <w:br/>
        <w:t>ไม่เป็นการเช่าเป็นสัญญาเช่าเพียงอย่างเดียว</w:t>
      </w:r>
    </w:p>
    <w:p w14:paraId="550CE641" w14:textId="77777777" w:rsidR="003B022D" w:rsidRPr="005B578D" w:rsidRDefault="003B022D" w:rsidP="00400017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line="240" w:lineRule="auto"/>
        <w:ind w:left="729" w:right="594"/>
        <w:jc w:val="thaiDistribute"/>
        <w:rPr>
          <w:spacing w:val="-2"/>
          <w:sz w:val="20"/>
          <w:szCs w:val="20"/>
          <w:cs/>
        </w:rPr>
      </w:pPr>
    </w:p>
    <w:p w14:paraId="6AEA2B38" w14:textId="7FD6A6D6" w:rsidR="0073231D" w:rsidRDefault="0073231D" w:rsidP="00400017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</w:tabs>
        <w:spacing w:after="0" w:line="240" w:lineRule="auto"/>
        <w:ind w:left="729" w:right="594"/>
        <w:jc w:val="thaiDistribute"/>
        <w:rPr>
          <w:spacing w:val="-2"/>
        </w:rPr>
      </w:pPr>
      <w:r w:rsidRPr="00AB0762">
        <w:rPr>
          <w:cs/>
        </w:rPr>
        <w:t>บริษัท</w:t>
      </w:r>
      <w:r w:rsidRPr="00AB0762">
        <w:rPr>
          <w:b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AB0762">
        <w:rPr>
          <w:bCs/>
          <w:cs/>
        </w:rPr>
        <w:t xml:space="preserve"> </w:t>
      </w:r>
      <w:r w:rsidRPr="00AB0762">
        <w:rPr>
          <w:spacing w:val="-2"/>
          <w:cs/>
        </w:rPr>
        <w:t>ยกเว้นสัญญาเช่าซึ่งสินทรัพย์</w:t>
      </w:r>
      <w:r w:rsidRPr="00AB0762">
        <w:rPr>
          <w:spacing w:val="-2"/>
        </w:rPr>
        <w:br/>
      </w:r>
      <w:r w:rsidRPr="00AB0762">
        <w:rPr>
          <w:spacing w:val="-2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60C729D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pacing w:val="6"/>
        </w:rPr>
      </w:pPr>
      <w:r w:rsidRPr="00AB0762">
        <w:rPr>
          <w:b/>
          <w:spacing w:val="2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สินทรัพย์สิทธิการใช้วัดมูลค่าด้วยราคาทุนหักค่าเสื่อมราคาสะสมและผลขาดทุนจากการด้อยค่าสะสม และปรับปรุงเมื่อ</w:t>
      </w:r>
      <w:r w:rsidRPr="00AB0762">
        <w:rPr>
          <w:b/>
          <w:spacing w:val="6"/>
          <w:cs/>
        </w:rPr>
        <w:t xml:space="preserve">มีการวัดมูลค่าใหม่ของหนี้สินตามสัญญาเช่า </w:t>
      </w:r>
    </w:p>
    <w:p w14:paraId="2695965A" w14:textId="77777777" w:rsidR="0073231D" w:rsidRPr="005B578D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pacing w:val="6"/>
          <w:sz w:val="20"/>
          <w:szCs w:val="20"/>
        </w:rPr>
      </w:pPr>
    </w:p>
    <w:p w14:paraId="53B5BFB4" w14:textId="77777777" w:rsidR="007A62F7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pacing w:val="4"/>
        </w:rPr>
      </w:pPr>
      <w:r w:rsidRPr="00AB0762">
        <w:rPr>
          <w:b/>
          <w:spacing w:val="6"/>
          <w:cs/>
        </w:rPr>
        <w:t>ต้นทุนของสินทรัพย์สิทธิการใช้ประกอบด้วยจำนวนเงินที่รับรู้</w:t>
      </w:r>
      <w:r w:rsidRPr="00AB0762">
        <w:rPr>
          <w:b/>
          <w:cs/>
        </w:rPr>
        <w:t>เมื่อเริ่มแรกของหนี้สินตามสัญญาเช่า 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 รวมกับต้นทุนทางตรงเริ่มแรก และประมาณการต้นทุนในการบูรณะและสุทธิจากสิ่งจูงใจ</w:t>
      </w:r>
      <w:r w:rsidRPr="00AB0762">
        <w:rPr>
          <w:b/>
          <w:spacing w:val="4"/>
          <w:cs/>
        </w:rPr>
        <w:t>ในสัญญาเช่าที่ได้รับ</w:t>
      </w:r>
    </w:p>
    <w:p w14:paraId="7E884164" w14:textId="7AF7DA48" w:rsidR="0073231D" w:rsidRPr="005B578D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z w:val="20"/>
          <w:szCs w:val="20"/>
        </w:rPr>
      </w:pPr>
    </w:p>
    <w:p w14:paraId="4C4193D6" w14:textId="68639563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</w:rPr>
      </w:pPr>
      <w:r w:rsidRPr="00AB0762">
        <w:rPr>
          <w:b/>
          <w:spacing w:val="4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AB0762">
        <w:rPr>
          <w:b/>
          <w:cs/>
        </w:rPr>
        <w:t>วันสิ้นสุดของอายุสัญญาเช่า เว้นแต่สัญญาเช่าที่โอนกรรมสิทธิ์ในสินทรัพย์ที่เช่าให้กับ</w:t>
      </w:r>
      <w:r w:rsidRPr="00AB0762">
        <w:rPr>
          <w:b/>
          <w:spacing w:val="4"/>
          <w:cs/>
        </w:rPr>
        <w:t>บริษัทเมื่</w:t>
      </w:r>
      <w:r w:rsidRPr="00AB0762">
        <w:rPr>
          <w:b/>
          <w:cs/>
        </w:rPr>
        <w:t xml:space="preserve">อสิ้นสุดสัญญาเช่า </w:t>
      </w:r>
      <w:r w:rsidRPr="00AB0762">
        <w:rPr>
          <w:b/>
          <w:spacing w:val="-4"/>
          <w:cs/>
        </w:rPr>
        <w:t>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AB0762">
        <w:rPr>
          <w:b/>
          <w:cs/>
        </w:rPr>
        <w:t xml:space="preserve"> ซึ่งกำหนดตามเกณฑ์เดียวกันกับสินทรัพย์และอุปกรณ์ที่เกี่ยวข้อง</w:t>
      </w:r>
    </w:p>
    <w:p w14:paraId="0DA89258" w14:textId="77777777" w:rsidR="005B1AEB" w:rsidRPr="005B578D" w:rsidRDefault="005B1AEB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  <w:sz w:val="20"/>
          <w:szCs w:val="20"/>
        </w:rPr>
      </w:pPr>
    </w:p>
    <w:p w14:paraId="1B42F0D7" w14:textId="77777777" w:rsidR="0073231D" w:rsidRPr="00AB0762" w:rsidRDefault="0073231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612"/>
        <w:jc w:val="thaiDistribute"/>
        <w:rPr>
          <w:b/>
        </w:rPr>
      </w:pPr>
      <w:r w:rsidRPr="00AB0762">
        <w:rPr>
          <w:b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</w:t>
      </w:r>
      <w:r w:rsidRPr="00AB0762">
        <w:rPr>
          <w:b/>
          <w:cs/>
        </w:rPr>
        <w:br/>
        <w:t>ใช้อัตราดอกเบี้ยเงินกู้ยืมส่วนเพิ่มของบริษัทในการคิดลดเป็นมูลค่าปัจจุบัน</w:t>
      </w:r>
      <w:r w:rsidRPr="00AB0762">
        <w:rPr>
          <w:b/>
          <w:bCs/>
          <w:cs/>
        </w:rPr>
        <w:t xml:space="preserve"> </w:t>
      </w:r>
      <w:r w:rsidRPr="00AB0762">
        <w:rPr>
          <w:b/>
          <w:cs/>
        </w:rPr>
        <w:t>บริษัทกำหนดอัตราดอกเบี้ยเงินกู้ยืม</w:t>
      </w:r>
      <w:r w:rsidRPr="00AB0762">
        <w:rPr>
          <w:b/>
          <w:cs/>
        </w:rPr>
        <w:br/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</w:t>
      </w:r>
      <w:r w:rsidRPr="00AB0762">
        <w:rPr>
          <w:b/>
          <w:cs/>
        </w:rPr>
        <w:br/>
        <w:t>สะท้อนระยะเวลาของสัญญาเช่าและลักษณะของสินทรัพย์ที่เช่า</w:t>
      </w:r>
    </w:p>
    <w:p w14:paraId="721E15BC" w14:textId="77777777" w:rsidR="0073231D" w:rsidRPr="005B578D" w:rsidRDefault="0073231D" w:rsidP="00400017">
      <w:pPr>
        <w:pStyle w:val="BodyText"/>
        <w:tabs>
          <w:tab w:val="clear" w:pos="454"/>
          <w:tab w:val="clear" w:pos="680"/>
          <w:tab w:val="left" w:pos="540"/>
          <w:tab w:val="left" w:pos="1170"/>
          <w:tab w:val="left" w:pos="1530"/>
        </w:tabs>
        <w:spacing w:after="0"/>
        <w:ind w:left="720" w:right="612"/>
        <w:jc w:val="thaiDistribute"/>
        <w:rPr>
          <w:b/>
          <w:sz w:val="20"/>
          <w:szCs w:val="20"/>
        </w:rPr>
      </w:pPr>
    </w:p>
    <w:p w14:paraId="0734BEE4" w14:textId="4F66DAFE" w:rsidR="0073231D" w:rsidRPr="005B578D" w:rsidRDefault="0073231D" w:rsidP="00400017">
      <w:pPr>
        <w:pStyle w:val="BodyText"/>
        <w:spacing w:after="0"/>
        <w:ind w:left="720" w:right="612"/>
        <w:jc w:val="thaiDistribute"/>
      </w:pPr>
      <w:r w:rsidRPr="00AB0762">
        <w:rPr>
          <w:b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400017" w:rsidRPr="00AB0762">
        <w:rPr>
          <w:b/>
          <w:cs/>
        </w:rPr>
        <w:br/>
      </w:r>
      <w:r w:rsidRPr="00AB0762">
        <w:rPr>
          <w:b/>
          <w:cs/>
        </w:rPr>
        <w:t xml:space="preserve"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Pr="00AB0762">
        <w:rPr>
          <w:b/>
          <w:spacing w:val="8"/>
          <w:cs/>
        </w:rPr>
        <w:t>เมื่อมีการวัดมูลค่าหนี้สินตามสัญญาเช่าใหม่</w:t>
      </w:r>
      <w:r w:rsidRPr="00AB0762">
        <w:rPr>
          <w:b/>
          <w:cs/>
        </w:rPr>
        <w:t xml:space="preserve">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D8BF265" w14:textId="77777777" w:rsidR="0073231D" w:rsidRPr="005B578D" w:rsidRDefault="0073231D" w:rsidP="00400017">
      <w:pPr>
        <w:pStyle w:val="BodyText"/>
        <w:spacing w:after="0"/>
        <w:ind w:left="720" w:right="612"/>
        <w:jc w:val="thaiDistribute"/>
        <w:rPr>
          <w:sz w:val="20"/>
          <w:szCs w:val="20"/>
        </w:rPr>
      </w:pPr>
    </w:p>
    <w:p w14:paraId="4CDEBDB2" w14:textId="77777777" w:rsidR="006E0E0F" w:rsidRPr="00AB0762" w:rsidRDefault="0073231D" w:rsidP="00400017">
      <w:pPr>
        <w:pStyle w:val="BodyText"/>
        <w:spacing w:after="0"/>
        <w:ind w:left="720" w:right="612"/>
        <w:jc w:val="thaiDistribute"/>
        <w:rPr>
          <w:b/>
        </w:rPr>
      </w:pPr>
      <w:r w:rsidRPr="00AB0762">
        <w:rPr>
          <w:b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18202790" w14:textId="77777777" w:rsidR="0073231D" w:rsidRPr="005B578D" w:rsidRDefault="0073231D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12"/>
        <w:jc w:val="both"/>
        <w:rPr>
          <w:sz w:val="20"/>
          <w:szCs w:val="20"/>
        </w:rPr>
      </w:pPr>
    </w:p>
    <w:p w14:paraId="249A873F" w14:textId="77777777" w:rsidR="00A8487E" w:rsidRPr="00AB0762" w:rsidRDefault="00A8487E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57433DBF" w14:textId="77777777" w:rsidR="00A8487E" w:rsidRPr="005B578D" w:rsidRDefault="00A8487E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12"/>
        <w:jc w:val="both"/>
        <w:rPr>
          <w:sz w:val="20"/>
          <w:szCs w:val="20"/>
        </w:rPr>
      </w:pPr>
    </w:p>
    <w:p w14:paraId="49A4BBA0" w14:textId="58DD9C8A" w:rsidR="003565F4" w:rsidRPr="00AB0762" w:rsidRDefault="003565F4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612"/>
        <w:jc w:val="thaiDistribute"/>
      </w:pPr>
      <w:r w:rsidRPr="00AB0762">
        <w:rPr>
          <w:spacing w:val="-4"/>
          <w:cs/>
        </w:rPr>
        <w:t>ยอดสินทรัพย์ตามบัญชีของบริษัทได้รับการทบทวน ณ ทุกวันสิ้นรอบระยะเวลารายงานว่ามีข้อบ่งชี้เรื่องการด้อยค่า</w:t>
      </w:r>
      <w:r w:rsidRPr="00AB0762">
        <w:rPr>
          <w:cs/>
        </w:rPr>
        <w:t>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</w:t>
      </w:r>
      <w:r w:rsidR="00400017" w:rsidRPr="00AB0762">
        <w:rPr>
          <w:cs/>
        </w:rPr>
        <w:br/>
      </w:r>
      <w:r w:rsidRPr="00AB0762">
        <w:rPr>
          <w:cs/>
        </w:rPr>
        <w:t>ทุกปีในช่วงเวลาเดียวกัน</w:t>
      </w:r>
    </w:p>
    <w:p w14:paraId="4FBED0E6" w14:textId="5628DDE3" w:rsidR="00F56AF3" w:rsidRPr="005B578D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p w14:paraId="6660F758" w14:textId="77777777" w:rsidR="003565F4" w:rsidRPr="00AB0762" w:rsidRDefault="003565F4" w:rsidP="00400017">
      <w:pPr>
        <w:pStyle w:val="ListParagraph"/>
        <w:tabs>
          <w:tab w:val="clear" w:pos="454"/>
          <w:tab w:val="left" w:pos="639"/>
          <w:tab w:val="left" w:pos="720"/>
        </w:tabs>
        <w:spacing w:line="240" w:lineRule="auto"/>
        <w:ind w:left="711" w:right="504"/>
        <w:jc w:val="thaiDistribute"/>
        <w:rPr>
          <w:szCs w:val="30"/>
        </w:rPr>
      </w:pPr>
      <w:r w:rsidRPr="00AB0762">
        <w:rPr>
          <w:spacing w:val="-6"/>
          <w:szCs w:val="30"/>
          <w:cs/>
        </w:rPr>
        <w:t>ผล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Pr="00AB0762">
        <w:rPr>
          <w:spacing w:val="-6"/>
          <w:szCs w:val="30"/>
          <w:cs/>
        </w:rPr>
        <w:br/>
        <w:t>หน่วยสินทรัพย์ที่ก่อให้เกิดเงินสด</w:t>
      </w:r>
      <w:r w:rsidRPr="00AB0762">
        <w:rPr>
          <w:spacing w:val="6"/>
          <w:szCs w:val="30"/>
          <w:cs/>
        </w:rPr>
        <w:t>สูงกว่า</w:t>
      </w:r>
      <w:r w:rsidRPr="00AB0762">
        <w:rPr>
          <w:szCs w:val="30"/>
          <w:cs/>
        </w:rPr>
        <w:t xml:space="preserve">มูลค่าที่คาดว่าจะได้รับคืน </w:t>
      </w:r>
    </w:p>
    <w:p w14:paraId="30FDEB79" w14:textId="77777777" w:rsidR="00234BCE" w:rsidRPr="005B578D" w:rsidRDefault="00234BCE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11" w:right="504"/>
        <w:jc w:val="thaiDistribute"/>
        <w:rPr>
          <w:sz w:val="20"/>
          <w:szCs w:val="20"/>
        </w:rPr>
      </w:pPr>
    </w:p>
    <w:p w14:paraId="183F4824" w14:textId="346434FD" w:rsidR="00F12B92" w:rsidRPr="00AB0762" w:rsidRDefault="003565F4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11" w:right="504"/>
        <w:jc w:val="thaiDistribute"/>
        <w:rPr>
          <w:shd w:val="clear" w:color="auto" w:fill="E0E0E0"/>
        </w:rPr>
      </w:pPr>
      <w:r w:rsidRPr="00AB0762">
        <w:rPr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Pr="00AB0762">
        <w:rPr>
          <w:cs/>
        </w:rPr>
        <w:br/>
        <w:t>การขายแล้วแต่มูลค่าใดจะสูงกว่า ในการประเมินมูลค่าจากการใช้ของสินทรัพย์ ประมาณจากกระแสเงินสด</w:t>
      </w:r>
      <w:r w:rsidR="00400017" w:rsidRPr="00AB0762">
        <w:rPr>
          <w:cs/>
        </w:rPr>
        <w:br/>
      </w:r>
      <w:r w:rsidRPr="00AB0762">
        <w:rPr>
          <w:cs/>
        </w:rPr>
        <w:t>ที่จะได้รับ</w:t>
      </w:r>
      <w:r w:rsidRPr="00AB0762">
        <w:rPr>
          <w:spacing w:val="2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Pr="00AB0762">
        <w:rPr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BF55FC" w14:textId="77777777" w:rsidR="00234BCE" w:rsidRPr="005B578D" w:rsidRDefault="00234BCE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11" w:right="504"/>
        <w:jc w:val="thaiDistribute"/>
        <w:rPr>
          <w:sz w:val="20"/>
          <w:szCs w:val="20"/>
        </w:rPr>
      </w:pPr>
    </w:p>
    <w:p w14:paraId="1D527446" w14:textId="6CE85614" w:rsidR="003565F4" w:rsidRPr="00AB0762" w:rsidRDefault="003565F4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11" w:right="504"/>
        <w:jc w:val="thaiDistribute"/>
      </w:pPr>
      <w:r w:rsidRPr="00AB0762">
        <w:rPr>
          <w:cs/>
        </w:rPr>
        <w:t>ผลขาดทุนจากการด้อยค่าของสินทรัพย์</w:t>
      </w:r>
      <w:r w:rsidRPr="00AB0762">
        <w:rPr>
          <w:spacing w:val="2"/>
          <w:cs/>
        </w:rPr>
        <w:t>ที่เคยรับรู้ในงวดก่อนจะถูก</w:t>
      </w:r>
      <w:r w:rsidRPr="00AB0762">
        <w:rPr>
          <w:cs/>
        </w:rPr>
        <w:t>กลับรายการ 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</w:t>
      </w:r>
      <w:r w:rsidR="00400017" w:rsidRPr="00AB0762">
        <w:rPr>
          <w:cs/>
        </w:rPr>
        <w:br/>
      </w:r>
      <w:r w:rsidRPr="00AB0762">
        <w:rPr>
          <w:cs/>
        </w:rPr>
        <w:t>ตามบัญชี</w:t>
      </w:r>
      <w:r w:rsidRPr="00AB0762">
        <w:rPr>
          <w:spacing w:val="-4"/>
          <w:cs/>
        </w:rPr>
        <w:t xml:space="preserve">ของสินทรัพย์ไม่เกินกว่ามูลค่าตามบัญชีภายหลังหักด้วยค่าเสื่อมราคาสะสมหรือค่าตัดจำหน่ายสะสม </w:t>
      </w:r>
      <w:r w:rsidR="00400017" w:rsidRPr="00AB0762">
        <w:rPr>
          <w:spacing w:val="-4"/>
          <w:cs/>
        </w:rPr>
        <w:br/>
      </w:r>
      <w:r w:rsidRPr="00AB0762">
        <w:rPr>
          <w:spacing w:val="-4"/>
          <w:cs/>
        </w:rPr>
        <w:t>เสมือนหนึ่งไม่เคย</w:t>
      </w:r>
      <w:r w:rsidRPr="00AB0762">
        <w:rPr>
          <w:cs/>
        </w:rPr>
        <w:t>มีการบันทึกผลขาดทุนจากการด้อยค่ามาก่อน</w:t>
      </w:r>
    </w:p>
    <w:p w14:paraId="7F435F18" w14:textId="77777777" w:rsidR="00234BCE" w:rsidRPr="005B578D" w:rsidRDefault="00234BCE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04"/>
        <w:jc w:val="both"/>
        <w:rPr>
          <w:sz w:val="20"/>
          <w:szCs w:val="20"/>
        </w:rPr>
      </w:pPr>
    </w:p>
    <w:p w14:paraId="56A4085D" w14:textId="4EE96B6E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0F6ACB13" w14:textId="77777777" w:rsidR="005B578D" w:rsidRPr="005B578D" w:rsidRDefault="005B578D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504"/>
        <w:contextualSpacing/>
        <w:jc w:val="thaiDistribute"/>
        <w:rPr>
          <w:sz w:val="20"/>
          <w:szCs w:val="20"/>
        </w:rPr>
      </w:pPr>
    </w:p>
    <w:p w14:paraId="089B7F74" w14:textId="19EF610C" w:rsidR="00754A20" w:rsidRPr="00AB0762" w:rsidRDefault="00754A20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504"/>
        <w:contextualSpacing/>
        <w:jc w:val="thaiDistribute"/>
      </w:pPr>
      <w:r w:rsidRPr="00AB0762">
        <w:rPr>
          <w:cs/>
        </w:rPr>
        <w:t>เจ้าหนี้การค้าและเจ้าหนี้อื่น แสดงด้วยราคาทุนตัดจำหน่าย</w:t>
      </w:r>
    </w:p>
    <w:p w14:paraId="50753638" w14:textId="77777777" w:rsidR="00CF7175" w:rsidRPr="005B578D" w:rsidRDefault="00CF7175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04"/>
        <w:contextualSpacing/>
        <w:jc w:val="thaiDistribute"/>
        <w:rPr>
          <w:sz w:val="20"/>
          <w:szCs w:val="20"/>
        </w:rPr>
      </w:pPr>
    </w:p>
    <w:p w14:paraId="3BADDB36" w14:textId="77777777" w:rsidR="00DC017A" w:rsidRPr="00AB0762" w:rsidRDefault="00DC017A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</w:p>
    <w:p w14:paraId="17BF6A6E" w14:textId="77777777" w:rsidR="00DC017A" w:rsidRPr="005B578D" w:rsidRDefault="00DC017A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04"/>
        <w:jc w:val="thaiDistribute"/>
        <w:rPr>
          <w:sz w:val="20"/>
          <w:szCs w:val="20"/>
        </w:rPr>
      </w:pPr>
    </w:p>
    <w:p w14:paraId="2562C033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04"/>
        <w:jc w:val="thaiDistribute"/>
        <w:rPr>
          <w:i/>
          <w:iCs/>
        </w:rPr>
      </w:pPr>
      <w:r w:rsidRPr="00AB0762">
        <w:rPr>
          <w:i/>
          <w:iCs/>
          <w:cs/>
        </w:rPr>
        <w:t>โครงการสมทบเงิน</w:t>
      </w:r>
    </w:p>
    <w:p w14:paraId="58742DE2" w14:textId="77777777" w:rsidR="00DC017A" w:rsidRPr="005B578D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04"/>
        <w:jc w:val="thaiDistribute"/>
        <w:rPr>
          <w:sz w:val="20"/>
          <w:szCs w:val="20"/>
        </w:rPr>
      </w:pPr>
    </w:p>
    <w:p w14:paraId="7C110A45" w14:textId="77777777" w:rsidR="0078637F" w:rsidRPr="00AB0762" w:rsidRDefault="0078637F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04"/>
        <w:contextualSpacing/>
        <w:jc w:val="thaiDistribute"/>
        <w:rPr>
          <w:i/>
        </w:rPr>
      </w:pPr>
      <w:r w:rsidRPr="00AB0762">
        <w:rPr>
          <w:i/>
          <w:spacing w:val="4"/>
          <w:cs/>
        </w:rPr>
        <w:t>ภาระผูกพันในการสมทบเข้า</w:t>
      </w:r>
      <w:r w:rsidRPr="00AB0762">
        <w:rPr>
          <w:color w:val="000000"/>
          <w:spacing w:val="4"/>
          <w:cs/>
          <w:lang w:eastAsia="en-GB"/>
        </w:rPr>
        <w:t>กองทุนสำรองเลี้ยงชีพสำหรับพนักงานของ</w:t>
      </w:r>
      <w:r w:rsidRPr="00AB0762">
        <w:rPr>
          <w:i/>
          <w:spacing w:val="4"/>
          <w:cs/>
        </w:rPr>
        <w:t>บริษัทจะถูกรับรู้เป็นค่าใช้จ่ายพนักงาน</w:t>
      </w:r>
      <w:r w:rsidRPr="00AB0762">
        <w:rPr>
          <w:i/>
          <w:spacing w:val="2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34C3EABC" w14:textId="77777777" w:rsidR="0078637F" w:rsidRPr="005B578D" w:rsidRDefault="0078637F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04" w:firstLine="540"/>
        <w:jc w:val="thaiDistribute"/>
        <w:rPr>
          <w:sz w:val="20"/>
          <w:szCs w:val="20"/>
        </w:rPr>
      </w:pPr>
    </w:p>
    <w:p w14:paraId="5B10F6E7" w14:textId="77777777" w:rsidR="00DC017A" w:rsidRPr="00AB0762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iCs/>
        </w:rPr>
      </w:pPr>
      <w:r w:rsidRPr="00AB0762">
        <w:rPr>
          <w:iCs/>
          <w:cs/>
        </w:rPr>
        <w:t>โครงการผลประโยชน์ที่กำหนดไว้</w:t>
      </w:r>
    </w:p>
    <w:p w14:paraId="34DCD622" w14:textId="77777777" w:rsidR="00DC017A" w:rsidRPr="005B578D" w:rsidRDefault="00DC017A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22"/>
        <w:jc w:val="both"/>
        <w:rPr>
          <w:sz w:val="20"/>
          <w:szCs w:val="20"/>
        </w:rPr>
      </w:pPr>
    </w:p>
    <w:p w14:paraId="170FA481" w14:textId="77777777" w:rsidR="0078637F" w:rsidRPr="00AB0762" w:rsidRDefault="0078637F" w:rsidP="00400017">
      <w:pPr>
        <w:ind w:left="720" w:right="522"/>
        <w:contextualSpacing/>
        <w:jc w:val="thaiDistribute"/>
      </w:pPr>
      <w:r w:rsidRPr="00AB0762">
        <w:rPr>
          <w:i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Pr="00AB0762">
        <w:rPr>
          <w:cs/>
          <w:lang w:val="en-GB"/>
        </w:rPr>
        <w:t>ซึ่ง</w:t>
      </w:r>
      <w:r w:rsidRPr="00AB0762">
        <w:rPr>
          <w:cs/>
        </w:rPr>
        <w:t>จัดทำโดยนักคณิตศาสตร์ประกันภัยที่ได้รับอนุญาตเป็นประจำทุกปี</w:t>
      </w:r>
    </w:p>
    <w:p w14:paraId="4E26ADA6" w14:textId="77777777" w:rsidR="007A62F7" w:rsidRPr="005B578D" w:rsidRDefault="007A62F7" w:rsidP="00422F09">
      <w:pPr>
        <w:ind w:left="540" w:right="522"/>
        <w:contextualSpacing/>
        <w:jc w:val="thaiDistribute"/>
        <w:rPr>
          <w:i/>
          <w:sz w:val="20"/>
          <w:szCs w:val="20"/>
          <w:cs/>
        </w:rPr>
      </w:pPr>
    </w:p>
    <w:p w14:paraId="3CE08967" w14:textId="7577DED7" w:rsidR="0078637F" w:rsidRPr="00AB0762" w:rsidRDefault="0078637F" w:rsidP="005B578D">
      <w:pPr>
        <w:pStyle w:val="BodyText"/>
        <w:tabs>
          <w:tab w:val="clear" w:pos="454"/>
        </w:tabs>
        <w:spacing w:after="0"/>
        <w:ind w:left="720" w:right="522"/>
        <w:contextualSpacing/>
        <w:jc w:val="thaiDistribute"/>
        <w:rPr>
          <w:i/>
        </w:rPr>
      </w:pPr>
      <w:r w:rsidRPr="00AB0762">
        <w:rPr>
          <w:i/>
          <w:cs/>
        </w:rPr>
        <w:t>ในการวัดมูลค่าใหม่ของหนี้สินผลประโยชน์ที่กำหนดไว้สุทธิ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บริษัทกำหนดดอกเบี้ยจ่ายของหนี้สิน</w:t>
      </w:r>
      <w:r w:rsidRPr="00AB0762">
        <w:rPr>
          <w:i/>
          <w:spacing w:val="6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6"/>
          <w:cs/>
        </w:rPr>
        <w:t>ณ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6"/>
          <w:cs/>
        </w:rPr>
        <w:t>ต้นปี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4"/>
          <w:cs/>
        </w:rPr>
        <w:t>โดยคำนึงถึงการเปลี่ยนแปลงใดๆ</w:t>
      </w:r>
      <w:r w:rsidRPr="00AB0762">
        <w:rPr>
          <w:i/>
          <w:iCs/>
          <w:spacing w:val="4"/>
          <w:cs/>
        </w:rPr>
        <w:t xml:space="preserve"> </w:t>
      </w:r>
      <w:r w:rsidRPr="00AB0762">
        <w:rPr>
          <w:i/>
          <w:spacing w:val="4"/>
          <w:cs/>
        </w:rPr>
        <w:t>ในหนี้สินผลประโยชน์ที่กำหนดไว้สุทธิซึ่งเป็นผลมาจากการสมทบเงิน</w:t>
      </w:r>
      <w:r w:rsidR="005B578D">
        <w:rPr>
          <w:i/>
          <w:spacing w:val="4"/>
          <w:cs/>
        </w:rPr>
        <w:br/>
      </w:r>
      <w:r w:rsidRPr="00AB0762">
        <w:rPr>
          <w:i/>
          <w:spacing w:val="4"/>
          <w:cs/>
        </w:rPr>
        <w:t>และ</w:t>
      </w:r>
      <w:r w:rsidRPr="00AB0762">
        <w:rPr>
          <w:i/>
          <w:cs/>
        </w:rPr>
        <w:t>การจ่ายชำระผลประโยชน์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ดอกเบี้ยจ่ายสุทธิและค่าใช้จ่ายอื่นๆ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ที่เกี่ยวข้องกับโครงการผลประโยชน์รับรู้</w:t>
      </w:r>
      <w:r w:rsidR="005B578D">
        <w:rPr>
          <w:i/>
          <w:cs/>
        </w:rPr>
        <w:br/>
      </w:r>
      <w:r w:rsidRPr="00AB0762">
        <w:rPr>
          <w:i/>
          <w:cs/>
        </w:rPr>
        <w:t>ในกำไรหรือขาดทุน</w:t>
      </w:r>
    </w:p>
    <w:p w14:paraId="0D0414EE" w14:textId="77777777" w:rsidR="00DC017A" w:rsidRPr="005B578D" w:rsidRDefault="00DC017A" w:rsidP="00422F09">
      <w:pPr>
        <w:pStyle w:val="BodyText"/>
        <w:spacing w:after="0"/>
        <w:ind w:left="540" w:right="522"/>
        <w:jc w:val="thaiDistribute"/>
        <w:rPr>
          <w:i/>
          <w:sz w:val="20"/>
          <w:szCs w:val="20"/>
        </w:rPr>
      </w:pPr>
    </w:p>
    <w:p w14:paraId="70A3A023" w14:textId="77777777" w:rsidR="0078637F" w:rsidRPr="00AB0762" w:rsidRDefault="0078637F" w:rsidP="005B578D">
      <w:pPr>
        <w:pStyle w:val="BodyText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/>
        <w:ind w:left="720" w:right="522"/>
        <w:contextualSpacing/>
        <w:jc w:val="thaiDistribute"/>
        <w:rPr>
          <w:i/>
          <w:cs/>
        </w:rPr>
      </w:pPr>
      <w:r w:rsidRPr="00AB0762">
        <w:rPr>
          <w:i/>
          <w:spacing w:val="6"/>
          <w:cs/>
        </w:rPr>
        <w:lastRenderedPageBreak/>
        <w:t>เมื่อมีการเปลี่ยนแปลงผลประโยชน์ของโครงการหรือการลดขนาดโครงการ</w:t>
      </w:r>
      <w:r w:rsidRPr="00AB0762">
        <w:rPr>
          <w:i/>
          <w:iCs/>
          <w:spacing w:val="6"/>
          <w:cs/>
        </w:rPr>
        <w:t xml:space="preserve"> </w:t>
      </w:r>
      <w:r w:rsidRPr="00AB0762">
        <w:rPr>
          <w:i/>
          <w:spacing w:val="6"/>
          <w:cs/>
        </w:rPr>
        <w:t>การเปลี่ยนแปลงในผลประโยชน์</w:t>
      </w:r>
      <w:r w:rsidRPr="00AB0762">
        <w:rPr>
          <w:i/>
          <w:spacing w:val="-4"/>
          <w:cs/>
        </w:rPr>
        <w:t>ที่เกี่ยวข้องกับการบริการในอดีต</w:t>
      </w:r>
      <w:r w:rsidRPr="00AB0762">
        <w:rPr>
          <w:i/>
          <w:iCs/>
          <w:spacing w:val="-4"/>
          <w:cs/>
        </w:rPr>
        <w:t xml:space="preserve"> </w:t>
      </w:r>
      <w:r w:rsidRPr="00AB0762">
        <w:rPr>
          <w:i/>
          <w:spacing w:val="-4"/>
          <w:cs/>
        </w:rPr>
        <w:t>หรือผลกำไรหรือขาดทุนจากการลดขนาดโครงการต้องรับรู้ในกำไรหรือขาดทุนทันที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บริษัทรับรู้ผลกำไรและขาดทุนจากการจ่ายชำระผลประโยชน์พนักงานเมื่อเกิดขึ้น</w:t>
      </w:r>
    </w:p>
    <w:p w14:paraId="504348F6" w14:textId="77777777" w:rsidR="00DC017A" w:rsidRPr="005B578D" w:rsidRDefault="00DC017A" w:rsidP="005B5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720"/>
        <w:jc w:val="thaiDistribute"/>
        <w:rPr>
          <w:sz w:val="20"/>
          <w:szCs w:val="20"/>
        </w:rPr>
      </w:pPr>
    </w:p>
    <w:p w14:paraId="4052F516" w14:textId="77777777" w:rsidR="00DC017A" w:rsidRPr="00AB0762" w:rsidRDefault="00DC017A" w:rsidP="005B5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ind w:left="720" w:right="522"/>
        <w:jc w:val="both"/>
        <w:rPr>
          <w:iCs/>
        </w:rPr>
      </w:pPr>
      <w:r w:rsidRPr="00AB0762">
        <w:rPr>
          <w:iCs/>
          <w:cs/>
        </w:rPr>
        <w:t>ผลประโยชน์ระยะยาวอื่น</w:t>
      </w:r>
    </w:p>
    <w:p w14:paraId="4991202A" w14:textId="77777777" w:rsidR="00DC017A" w:rsidRPr="005B578D" w:rsidRDefault="00DC017A" w:rsidP="005B5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720" w:right="522"/>
        <w:jc w:val="thaiDistribute"/>
        <w:rPr>
          <w:sz w:val="20"/>
          <w:szCs w:val="20"/>
        </w:rPr>
      </w:pPr>
    </w:p>
    <w:p w14:paraId="5F8BB68F" w14:textId="6FD87581" w:rsidR="0078637F" w:rsidRPr="00AB0762" w:rsidRDefault="0078637F" w:rsidP="005B57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after="0"/>
        <w:ind w:left="720" w:right="522"/>
        <w:contextualSpacing/>
        <w:jc w:val="thaiDistribute"/>
        <w:rPr>
          <w:i/>
        </w:rPr>
      </w:pPr>
      <w:r w:rsidRPr="00AB0762">
        <w:rPr>
          <w:i/>
          <w:spacing w:val="6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Pr="00AB0762">
        <w:rPr>
          <w:i/>
          <w:spacing w:val="4"/>
          <w:cs/>
        </w:rPr>
        <w:t>การทำงานของพนักงานในงวดปัจจุบันและงวดก่อนๆ</w:t>
      </w:r>
      <w:r w:rsidRPr="00AB0762">
        <w:rPr>
          <w:i/>
          <w:iCs/>
          <w:spacing w:val="4"/>
          <w:cs/>
        </w:rPr>
        <w:t xml:space="preserve"> </w:t>
      </w:r>
      <w:r w:rsidRPr="00AB0762">
        <w:rPr>
          <w:i/>
          <w:spacing w:val="4"/>
          <w:cs/>
        </w:rPr>
        <w:t>ซึ่งผลประโยชน์นี้ได้คิดลดกระแสเงินสดเพื่อให้เป็น</w:t>
      </w:r>
      <w:r w:rsidRPr="00AB0762">
        <w:rPr>
          <w:i/>
          <w:cs/>
        </w:rPr>
        <w:t>มูลค่าปัจจุบัน</w:t>
      </w:r>
      <w:r w:rsidRPr="00AB0762">
        <w:rPr>
          <w:i/>
          <w:iCs/>
          <w:cs/>
        </w:rPr>
        <w:t xml:space="preserve"> </w:t>
      </w:r>
      <w:r w:rsidR="00E4429C" w:rsidRPr="00AB0762">
        <w:rPr>
          <w:i/>
          <w:cs/>
        </w:rPr>
        <w:t>ผลกำไรหรือขาดทุนจาก</w:t>
      </w:r>
      <w:r w:rsidRPr="00AB0762">
        <w:rPr>
          <w:i/>
          <w:cs/>
        </w:rPr>
        <w:t>การวัดมูลค่าใหม่จะรับรู้ในกำไรหรือขาดทุนเมื่อเกิดขึ้น</w:t>
      </w:r>
    </w:p>
    <w:p w14:paraId="0DE77AD9" w14:textId="69E4E29A" w:rsidR="00FF7DE2" w:rsidRDefault="00FF7DE2" w:rsidP="005B57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after="0"/>
        <w:ind w:left="720" w:right="522"/>
        <w:contextualSpacing/>
        <w:jc w:val="thaiDistribute"/>
        <w:rPr>
          <w:i/>
          <w:sz w:val="20"/>
          <w:szCs w:val="20"/>
        </w:rPr>
      </w:pPr>
    </w:p>
    <w:p w14:paraId="046083B8" w14:textId="77777777" w:rsidR="00DC017A" w:rsidRPr="00AB0762" w:rsidRDefault="00DC017A" w:rsidP="005B5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ind w:left="720" w:right="522"/>
        <w:jc w:val="both"/>
        <w:rPr>
          <w:i/>
        </w:rPr>
      </w:pPr>
      <w:r w:rsidRPr="00AB0762">
        <w:rPr>
          <w:iCs/>
          <w:cs/>
        </w:rPr>
        <w:t>ผลประโยชน์เมื่อเลิกจ้าง</w:t>
      </w:r>
    </w:p>
    <w:p w14:paraId="05A9D5C1" w14:textId="77777777" w:rsidR="00DC017A" w:rsidRPr="005B578D" w:rsidRDefault="00DC017A" w:rsidP="005B578D">
      <w:pPr>
        <w:pStyle w:val="BodyText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/>
        <w:ind w:left="720" w:right="522"/>
        <w:jc w:val="thaiDistribute"/>
        <w:rPr>
          <w:iCs/>
          <w:sz w:val="20"/>
          <w:szCs w:val="20"/>
        </w:rPr>
      </w:pPr>
    </w:p>
    <w:p w14:paraId="5F7A1185" w14:textId="43C5A115" w:rsidR="0078637F" w:rsidRPr="00AB0762" w:rsidRDefault="0078637F" w:rsidP="005B57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after="0"/>
        <w:ind w:left="720" w:right="522"/>
        <w:contextualSpacing/>
        <w:jc w:val="thaiDistribute"/>
        <w:rPr>
          <w:i/>
        </w:rPr>
      </w:pPr>
      <w:r w:rsidRPr="00AB0762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</w:t>
      </w:r>
      <w:r w:rsidRPr="00AB0762">
        <w:rPr>
          <w:i/>
          <w:spacing w:val="-4"/>
          <w:cs/>
        </w:rPr>
        <w:t>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</w:t>
      </w:r>
      <w:r w:rsidRPr="00AB0762">
        <w:rPr>
          <w:i/>
          <w:cs/>
        </w:rPr>
        <w:t>การจ่ายผลประโยชน์เกินกว่า</w:t>
      </w:r>
      <w:r w:rsidRPr="00AB0762">
        <w:rPr>
          <w:i/>
          <w:iCs/>
          <w:cs/>
        </w:rPr>
        <w:t xml:space="preserve"> </w:t>
      </w:r>
      <w:r w:rsidRPr="00AB0762">
        <w:t>12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เดือนนับจากวันสิ้นรอบระยะเวลารายงาน ผลประโยชน์ดังกล่าวจะถูกคิดลดกระแสเงินสด</w:t>
      </w:r>
    </w:p>
    <w:p w14:paraId="68FF154C" w14:textId="77777777" w:rsidR="0078637F" w:rsidRPr="005B578D" w:rsidRDefault="0078637F" w:rsidP="005B5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720" w:right="522" w:firstLine="540"/>
        <w:jc w:val="thaiDistribute"/>
        <w:rPr>
          <w:sz w:val="20"/>
          <w:szCs w:val="20"/>
        </w:rPr>
      </w:pPr>
    </w:p>
    <w:p w14:paraId="1CE0F9BA" w14:textId="77777777" w:rsidR="00DC017A" w:rsidRPr="00AB0762" w:rsidRDefault="00DC017A" w:rsidP="005B5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720"/>
        <w:rPr>
          <w:iCs/>
        </w:rPr>
      </w:pPr>
      <w:r w:rsidRPr="00AB0762">
        <w:rPr>
          <w:iCs/>
          <w:cs/>
        </w:rPr>
        <w:t>ผลประโยชน์ระยะสั้นของพนักงาน</w:t>
      </w:r>
    </w:p>
    <w:p w14:paraId="7DD9045F" w14:textId="77777777" w:rsidR="00DC017A" w:rsidRPr="005B578D" w:rsidRDefault="00DC017A" w:rsidP="005B5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720"/>
        <w:jc w:val="thaiDistribute"/>
        <w:rPr>
          <w:i/>
          <w:sz w:val="20"/>
          <w:szCs w:val="20"/>
        </w:rPr>
      </w:pPr>
    </w:p>
    <w:p w14:paraId="08319E9A" w14:textId="0175684B" w:rsidR="004200ED" w:rsidRPr="00AB0762" w:rsidRDefault="0078637F" w:rsidP="005B578D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  <w:tab w:val="left" w:pos="900"/>
        </w:tabs>
        <w:ind w:left="720" w:right="531"/>
        <w:contextualSpacing/>
        <w:jc w:val="thaiDistribute"/>
        <w:rPr>
          <w:i/>
        </w:rPr>
      </w:pPr>
      <w:r w:rsidRPr="00AB0762">
        <w:rPr>
          <w:i/>
          <w:spacing w:val="-4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B0762">
        <w:rPr>
          <w:i/>
          <w:iCs/>
          <w:spacing w:val="-4"/>
          <w:cs/>
        </w:rPr>
        <w:t xml:space="preserve"> </w:t>
      </w:r>
      <w:r w:rsidRPr="00AB0762">
        <w:rPr>
          <w:i/>
          <w:spacing w:val="-4"/>
          <w:cs/>
        </w:rPr>
        <w:t>หนี้สินรับรู้ด้วยมูลค่าที่คาดว่าจะจ่ายชำระ</w:t>
      </w:r>
      <w:r w:rsidRPr="00AB0762">
        <w:rPr>
          <w:i/>
          <w:iCs/>
          <w:cs/>
        </w:rPr>
        <w:t xml:space="preserve"> </w:t>
      </w:r>
      <w:r w:rsidRPr="00AB0762">
        <w:rPr>
          <w:i/>
          <w:spacing w:val="8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AB0762">
        <w:rPr>
          <w:i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102EB08F" w14:textId="77777777" w:rsidR="004200ED" w:rsidRPr="005B578D" w:rsidRDefault="004200ED" w:rsidP="004200ED">
      <w:pPr>
        <w:tabs>
          <w:tab w:val="clear" w:pos="227"/>
          <w:tab w:val="clear" w:pos="454"/>
          <w:tab w:val="clear" w:pos="680"/>
          <w:tab w:val="left" w:pos="720"/>
        </w:tabs>
        <w:ind w:left="540" w:right="531"/>
        <w:contextualSpacing/>
        <w:jc w:val="thaiDistribute"/>
        <w:rPr>
          <w:i/>
          <w:sz w:val="20"/>
          <w:szCs w:val="20"/>
        </w:rPr>
      </w:pPr>
    </w:p>
    <w:p w14:paraId="01BDE54F" w14:textId="53DBD591" w:rsidR="00DC017A" w:rsidRPr="00AB0762" w:rsidRDefault="00DC017A" w:rsidP="005B578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77A55360" w14:textId="51034023" w:rsidR="004200ED" w:rsidRPr="005B578D" w:rsidRDefault="004200ED" w:rsidP="005B578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053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D12C55D" w14:textId="445E0528" w:rsidR="00A33424" w:rsidRDefault="00A33424" w:rsidP="00400017">
      <w:pPr>
        <w:pStyle w:val="BodyText"/>
        <w:tabs>
          <w:tab w:val="clear" w:pos="454"/>
          <w:tab w:val="clear" w:pos="680"/>
          <w:tab w:val="left" w:pos="540"/>
        </w:tabs>
        <w:spacing w:after="0"/>
        <w:ind w:left="738" w:right="531"/>
        <w:contextualSpacing/>
        <w:jc w:val="thaiDistribute"/>
        <w:rPr>
          <w:i/>
        </w:rPr>
      </w:pPr>
      <w:r w:rsidRPr="00AB0762">
        <w:rPr>
          <w:i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</w:t>
      </w:r>
      <w:r w:rsidR="005B578D">
        <w:rPr>
          <w:i/>
          <w:cs/>
        </w:rPr>
        <w:br/>
      </w:r>
      <w:r w:rsidRPr="00AB0762">
        <w:rPr>
          <w:i/>
          <w:cs/>
        </w:rPr>
        <w:t>ในปัจจุบันซึ่งเป็นผลมาจากเหตุการณ์ในอดีตที่ประมาณการได้อย่างน่าเชื่อถือ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AB0762">
        <w:rPr>
          <w:i/>
          <w:iCs/>
          <w:cs/>
        </w:rPr>
        <w:t xml:space="preserve"> </w:t>
      </w:r>
      <w:r w:rsidRPr="00AB0762">
        <w:rPr>
          <w:i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5F8B069" w14:textId="7F4CA0AA" w:rsidR="00B5564D" w:rsidRDefault="00B5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sz w:val="20"/>
          <w:szCs w:val="20"/>
          <w:cs/>
        </w:rPr>
      </w:pPr>
      <w:r>
        <w:rPr>
          <w:i/>
          <w:sz w:val="20"/>
          <w:szCs w:val="20"/>
          <w:cs/>
        </w:rPr>
        <w:br w:type="page"/>
      </w:r>
    </w:p>
    <w:p w14:paraId="6AB51469" w14:textId="77777777" w:rsidR="0075556E" w:rsidRPr="00AB0762" w:rsidRDefault="0075556E" w:rsidP="005B578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78637F" w:rsidRPr="00AB0762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3FDCFF39" w14:textId="77777777" w:rsidR="00DC017A" w:rsidRPr="00AB0762" w:rsidRDefault="00DC017A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1C3809F2" w14:textId="6795FDD5" w:rsidR="0078637F" w:rsidRPr="00AB0762" w:rsidRDefault="0078637F" w:rsidP="00EF6C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530"/>
          <w:tab w:val="left" w:pos="2070"/>
        </w:tabs>
        <w:spacing w:line="240" w:lineRule="auto"/>
        <w:ind w:right="531"/>
        <w:jc w:val="thaiDistribute"/>
        <w:rPr>
          <w:rFonts w:asciiTheme="majorBidi" w:hAnsiTheme="majorBidi" w:cstheme="majorBidi"/>
          <w:i/>
          <w:spacing w:val="4"/>
          <w:szCs w:val="30"/>
        </w:rPr>
      </w:pPr>
      <w:r w:rsidRPr="00AB0762">
        <w:rPr>
          <w:rFonts w:asciiTheme="majorBidi" w:hAnsiTheme="majorBidi" w:cstheme="majorBidi"/>
          <w:i/>
          <w:spacing w:val="4"/>
          <w:szCs w:val="30"/>
          <w:cs/>
        </w:rPr>
        <w:t>การรับรู้รายได้</w:t>
      </w:r>
    </w:p>
    <w:p w14:paraId="2CE25365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  <w:cs/>
        </w:rPr>
      </w:pPr>
    </w:p>
    <w:p w14:paraId="01A6124D" w14:textId="000FB3C9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</w:rPr>
      </w:pPr>
      <w:r w:rsidRPr="00AB0762">
        <w:rPr>
          <w:rFonts w:asciiTheme="majorBidi" w:hAnsiTheme="majorBidi" w:cstheme="majorBidi"/>
          <w:i/>
          <w:spacing w:val="4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AB0762">
        <w:rPr>
          <w:rFonts w:asciiTheme="majorBidi" w:hAnsiTheme="majorBidi" w:cstheme="majorBidi"/>
          <w:i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bookmarkStart w:id="2" w:name="_Hlk95692048"/>
      <w:r w:rsidRPr="00AB0762">
        <w:rPr>
          <w:rFonts w:asciiTheme="majorBidi" w:hAnsiTheme="majorBidi" w:cstheme="majorBidi"/>
          <w:cs/>
        </w:rPr>
        <w:t>รายได้ที่รับรู้ไม่รวม</w:t>
      </w:r>
      <w:bookmarkEnd w:id="2"/>
      <w:r w:rsidRPr="00AB0762">
        <w:rPr>
          <w:rFonts w:asciiTheme="majorBidi" w:hAnsiTheme="majorBidi" w:cstheme="majorBidi"/>
          <w:i/>
          <w:cs/>
        </w:rPr>
        <w:t>ภาษีมูลค่าเพิ่มและแสดงสุทธิจากส่วนลดการค้า และส่วนลดตามปริมาณ</w:t>
      </w:r>
    </w:p>
    <w:p w14:paraId="5B18C7D2" w14:textId="77777777" w:rsidR="00F12B92" w:rsidRPr="00AB0762" w:rsidRDefault="00F12B92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0B6B7CD" w14:textId="05C32D8A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Cs/>
        </w:rPr>
      </w:pPr>
      <w:r w:rsidRPr="00AB0762">
        <w:rPr>
          <w:rFonts w:asciiTheme="majorBidi" w:hAnsiTheme="majorBidi" w:cstheme="majorBidi"/>
          <w:iCs/>
          <w:cs/>
        </w:rPr>
        <w:t xml:space="preserve">การขายสินค้าและบริการ </w:t>
      </w:r>
    </w:p>
    <w:p w14:paraId="5CB62A15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53795613" w14:textId="141EC1BD" w:rsidR="0078637F" w:rsidRDefault="00F8509B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>รายได้จากการขายสินค้ารับรู้ ณ เวลาใดเวลาหนึ่งเมื่อบริษัทโอนการควบคุมในสินค้าไปยังลูกค้าซึ่งโดยทั่วไปเกิดขึ้น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และต้นทุนขายสำหรับรายการสินค้าที่คาดว่าจะได้รับคืน</w:t>
      </w:r>
    </w:p>
    <w:p w14:paraId="7AFB2455" w14:textId="77777777" w:rsidR="00EF6C3D" w:rsidRPr="00EF6C3D" w:rsidRDefault="00EF6C3D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0B8A4C07" w14:textId="338A317F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</w:rPr>
      </w:pPr>
      <w:bookmarkStart w:id="3" w:name="_Hlk95692155"/>
      <w:r w:rsidRPr="00AB0762">
        <w:rPr>
          <w:rFonts w:asciiTheme="majorBidi" w:hAnsiTheme="majorBidi" w:cstheme="majorBidi"/>
          <w:i/>
          <w:cs/>
        </w:rPr>
        <w:t>รายได้จากการให้บริการรับรู้ตลอดช่วงเวลาหนึ่ง โดยอ้างอิงกับระดับความก้าวหน้าตามภาระที่ต้องปฎิบัติ</w:t>
      </w:r>
      <w:r w:rsidRPr="00AB0762">
        <w:rPr>
          <w:rFonts w:asciiTheme="majorBidi" w:hAnsiTheme="majorBidi" w:cstheme="majorBidi"/>
          <w:i/>
          <w:spacing w:val="4"/>
          <w:cs/>
        </w:rPr>
        <w:t xml:space="preserve"> ระดับความก้าวหน้าประเมินโดยใช้วิธีผลผลิต</w:t>
      </w:r>
    </w:p>
    <w:p w14:paraId="156C3BCA" w14:textId="77777777" w:rsidR="00CB6F49" w:rsidRPr="00AB0762" w:rsidRDefault="00CB6F49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53936AB4" w14:textId="087D5721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</w:rPr>
      </w:pPr>
      <w:bookmarkStart w:id="4" w:name="_Hlk95692210"/>
      <w:bookmarkEnd w:id="3"/>
      <w:r w:rsidRPr="00AB0762">
        <w:rPr>
          <w:rFonts w:asciiTheme="majorBidi" w:hAnsiTheme="majorBidi" w:cstheme="majorBidi"/>
          <w:i/>
          <w:spacing w:val="4"/>
          <w:cs/>
        </w:rPr>
        <w:t>สำหรับสัญญาที่มีการรวมการขายสินค้าและบริการเข้าด้วยกัน 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</w:t>
      </w:r>
    </w:p>
    <w:bookmarkEnd w:id="4"/>
    <w:p w14:paraId="59716424" w14:textId="77777777" w:rsidR="007A62F7" w:rsidRPr="00AB0762" w:rsidRDefault="007A62F7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E1B905E" w14:textId="193B9029" w:rsidR="0078637F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>บริษัทมีจังหวะเวลาของการรับรู้รายได้ส่วนใหญ่มาจากการ</w:t>
      </w:r>
      <w:r w:rsidR="0047682F" w:rsidRPr="00AB0762">
        <w:rPr>
          <w:rFonts w:asciiTheme="majorBidi" w:hAnsiTheme="majorBidi" w:cstheme="majorBidi"/>
          <w:i/>
          <w:spacing w:val="4"/>
          <w:cs/>
        </w:rPr>
        <w:t>ให้บริการ</w:t>
      </w:r>
      <w:r w:rsidRPr="00AB0762">
        <w:rPr>
          <w:rFonts w:asciiTheme="majorBidi" w:hAnsiTheme="majorBidi" w:cstheme="majorBidi"/>
          <w:i/>
          <w:spacing w:val="4"/>
          <w:cs/>
        </w:rPr>
        <w:t xml:space="preserve"> โดยเป็นรายได้ที่รับรู้</w:t>
      </w:r>
      <w:r w:rsidR="00AD2892" w:rsidRPr="00AB0762">
        <w:rPr>
          <w:rFonts w:asciiTheme="majorBidi" w:hAnsiTheme="majorBidi" w:cstheme="majorBidi"/>
          <w:i/>
          <w:spacing w:val="4"/>
          <w:cs/>
        </w:rPr>
        <w:t>ตลอด</w:t>
      </w:r>
      <w:r w:rsidR="00F56AF3" w:rsidRPr="00AB0762">
        <w:rPr>
          <w:rFonts w:asciiTheme="majorBidi" w:hAnsiTheme="majorBidi" w:cstheme="majorBidi"/>
          <w:i/>
          <w:spacing w:val="4"/>
        </w:rPr>
        <w:br/>
      </w:r>
      <w:r w:rsidR="00AD2892" w:rsidRPr="00AB0762">
        <w:rPr>
          <w:rFonts w:asciiTheme="majorBidi" w:hAnsiTheme="majorBidi" w:cstheme="majorBidi"/>
          <w:i/>
          <w:spacing w:val="4"/>
          <w:cs/>
        </w:rPr>
        <w:t>ช่วงระยะเวลาการให้บริการ</w:t>
      </w:r>
    </w:p>
    <w:p w14:paraId="1D162CA5" w14:textId="77777777" w:rsidR="005B578D" w:rsidRPr="005B578D" w:rsidRDefault="005B578D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327E5771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Cs/>
          <w:spacing w:val="4"/>
        </w:rPr>
      </w:pPr>
      <w:r w:rsidRPr="00AB0762">
        <w:rPr>
          <w:rFonts w:asciiTheme="majorBidi" w:hAnsiTheme="majorBidi" w:cstheme="majorBidi"/>
          <w:iCs/>
          <w:spacing w:val="4"/>
          <w:cs/>
        </w:rPr>
        <w:t>รายได้อื่น</w:t>
      </w:r>
    </w:p>
    <w:p w14:paraId="33ED561B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330D0B4C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58" w:firstLine="9"/>
        <w:jc w:val="thaiDistribute"/>
        <w:rPr>
          <w:rFonts w:asciiTheme="majorBidi" w:hAnsiTheme="majorBidi" w:cstheme="majorBidi"/>
          <w:i/>
          <w:spacing w:val="4"/>
        </w:rPr>
      </w:pPr>
      <w:r w:rsidRPr="00AB0762">
        <w:rPr>
          <w:rFonts w:asciiTheme="majorBidi" w:hAnsiTheme="majorBidi" w:cstheme="majorBidi"/>
          <w:i/>
          <w:spacing w:val="4"/>
          <w:cs/>
        </w:rPr>
        <w:t>รายได้อื่นประกอบด้วย รายได้เงินปันผล ดอกเบี้ยรับและอื่นๆ บันทึกด้วยเกณฑ์คงค้าง ยกเว้นเงินปันผลรับบันทึกในกำไรหรือขาดทุนในวันที่บริษัทมีสิทธิได้รับเงินปันผล</w:t>
      </w:r>
    </w:p>
    <w:p w14:paraId="16773303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75ECA9BE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Cs/>
          <w:spacing w:val="4"/>
          <w:cs/>
        </w:rPr>
      </w:pPr>
      <w:r w:rsidRPr="00AB0762">
        <w:rPr>
          <w:rFonts w:asciiTheme="majorBidi" w:hAnsiTheme="majorBidi" w:cstheme="majorBidi"/>
          <w:iCs/>
          <w:spacing w:val="4"/>
          <w:cs/>
        </w:rPr>
        <w:t xml:space="preserve">รายได้ค่าธรรมเนียมการใช้สิทธิ </w:t>
      </w:r>
    </w:p>
    <w:p w14:paraId="1338CBF2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04F4C860" w14:textId="77777777" w:rsidR="0078637F" w:rsidRPr="00AB0762" w:rsidRDefault="0078637F" w:rsidP="00EF6C3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</w:rPr>
      </w:pPr>
      <w:bookmarkStart w:id="5" w:name="_Hlk95692269"/>
      <w:r w:rsidRPr="00AB0762">
        <w:rPr>
          <w:rFonts w:asciiTheme="majorBidi" w:hAnsiTheme="majorBidi" w:cstheme="majorBidi"/>
          <w:i/>
          <w:spacing w:val="4"/>
          <w:cs/>
        </w:rPr>
        <w:t>รายได้ค่าธรรมเนียมการใช้สิทธิรับรู้เป็นรายได้ตลอดระยะเวลาการให้สิทธิ</w:t>
      </w:r>
    </w:p>
    <w:p w14:paraId="3DB7CCF6" w14:textId="5F76B1AB" w:rsidR="006055E0" w:rsidRDefault="006055E0" w:rsidP="00EF6C3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78AC35D" w14:textId="77777777" w:rsidR="00C826EF" w:rsidRPr="00AB0762" w:rsidRDefault="00C826EF" w:rsidP="00EF6C3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bookmarkEnd w:id="5"/>
    <w:p w14:paraId="61B148CB" w14:textId="77777777" w:rsidR="003A15BC" w:rsidRPr="00AB0762" w:rsidRDefault="003A15B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lastRenderedPageBreak/>
        <w:t>ค่าใช้จ่าย</w:t>
      </w:r>
    </w:p>
    <w:p w14:paraId="6942759A" w14:textId="77777777" w:rsidR="003A15BC" w:rsidRPr="00AB0762" w:rsidRDefault="003A15BC" w:rsidP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1035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35A67754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jc w:val="thaiDistribute"/>
        <w:rPr>
          <w:i/>
          <w:iCs/>
        </w:rPr>
      </w:pPr>
      <w:r w:rsidRPr="00AB0762">
        <w:rPr>
          <w:i/>
          <w:iCs/>
          <w:cs/>
        </w:rPr>
        <w:t>ต้นทุนทางการเงิน</w:t>
      </w:r>
    </w:p>
    <w:p w14:paraId="4E3C97F3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1CA124A5" w14:textId="5C0485E8" w:rsidR="003A15BC" w:rsidRPr="00B5564D" w:rsidRDefault="003A15BC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contextualSpacing/>
        <w:jc w:val="thaiDistribute"/>
        <w:rPr>
          <w:rFonts w:asciiTheme="majorBidi" w:hAnsiTheme="majorBidi" w:cstheme="majorBidi"/>
          <w:i/>
          <w:iCs/>
        </w:rPr>
      </w:pPr>
      <w:bookmarkStart w:id="6" w:name="_Hlk95692344"/>
      <w:r w:rsidRPr="00AB0762">
        <w:rPr>
          <w:cs/>
        </w:rPr>
        <w:t xml:space="preserve">ต้นทุนทางการเงิน ประกอบด้วย ดอกเบี้ยจ่ายของเงินกู้ยืม ประมาณการหนี้สินส่วนที่เพิ่มขึ้นเนื่องจากเวลาที่ผ่านไป </w:t>
      </w:r>
      <w:bookmarkEnd w:id="6"/>
    </w:p>
    <w:p w14:paraId="2EB9F8DD" w14:textId="77777777" w:rsidR="00F034C8" w:rsidRPr="00F034C8" w:rsidRDefault="00F034C8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contextualSpacing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6D6FC03" w14:textId="6D24AD93" w:rsidR="001D4B6D" w:rsidRPr="00AB0762" w:rsidRDefault="003A15BC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31"/>
        <w:jc w:val="thaiDistribute"/>
      </w:pPr>
      <w:r w:rsidRPr="00AB0762">
        <w:rPr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3323CBA0" w14:textId="77777777" w:rsidR="001D4B6D" w:rsidRPr="00AB0762" w:rsidRDefault="001D4B6D" w:rsidP="0040001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2CC1BB7C" w14:textId="0ADC67D8" w:rsidR="003A15BC" w:rsidRPr="00AB0762" w:rsidRDefault="003A15BC" w:rsidP="00400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31"/>
        <w:jc w:val="thaiDistribute"/>
        <w:rPr>
          <w:iCs/>
        </w:rPr>
      </w:pPr>
      <w:r w:rsidRPr="00AB0762">
        <w:rPr>
          <w:iCs/>
          <w:cs/>
        </w:rPr>
        <w:t>ค่าใช้จ่ายสำหรับแผนการออกจากงานด้วยความเห็นชอบร่วมกัน</w:t>
      </w:r>
    </w:p>
    <w:p w14:paraId="44886FCE" w14:textId="77777777" w:rsidR="005537AA" w:rsidRPr="00AB0762" w:rsidRDefault="005537AA" w:rsidP="005537A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720" w:right="549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4D6F5DC9" w14:textId="77777777" w:rsidR="003A15BC" w:rsidRPr="00AB0762" w:rsidRDefault="003A15BC" w:rsidP="0040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contextualSpacing/>
        <w:jc w:val="thaiDistribute"/>
        <w:rPr>
          <w:spacing w:val="2"/>
        </w:rPr>
      </w:pPr>
      <w:r w:rsidRPr="00AB0762">
        <w:rPr>
          <w:cs/>
        </w:rPr>
        <w:t xml:space="preserve"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 </w:t>
      </w:r>
      <w:r w:rsidRPr="00AB0762">
        <w:rPr>
          <w:spacing w:val="2"/>
          <w:cs/>
        </w:rPr>
        <w:t>หรือจำนวนเดือนคงเหลือก่อนการเกษียณตามปกติ บริษัทบันทึกเป็นค่าใช้จ่ายเมื่อมีแผนการออกจากงานด้วยความเห็นชอบร่วมกัน</w:t>
      </w:r>
    </w:p>
    <w:p w14:paraId="446DD304" w14:textId="553F75D1" w:rsidR="00F56AF3" w:rsidRPr="00AB0762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444528FA" w14:textId="77777777" w:rsidR="003A15BC" w:rsidRPr="00AB0762" w:rsidRDefault="003A15B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  <w: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2C41E792" w14:textId="77777777" w:rsidR="003A15BC" w:rsidRPr="00F034C8" w:rsidRDefault="003A15BC" w:rsidP="0042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31"/>
        <w:jc w:val="both"/>
        <w:rPr>
          <w:sz w:val="20"/>
          <w:szCs w:val="20"/>
        </w:rPr>
      </w:pPr>
    </w:p>
    <w:p w14:paraId="775DA354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531"/>
        <w:contextualSpacing/>
        <w:jc w:val="thaiDistribute"/>
      </w:pPr>
      <w:r w:rsidRPr="00AB0762">
        <w:rPr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ซึ่ง</w:t>
      </w:r>
      <w:r w:rsidRPr="00AB0762">
        <w:rPr>
          <w:spacing w:val="2"/>
          <w:cs/>
        </w:rPr>
        <w:t>รับรู้ใน</w:t>
      </w:r>
      <w:r w:rsidRPr="00AB0762">
        <w:rPr>
          <w:spacing w:val="-4"/>
          <w:cs/>
        </w:rPr>
        <w:t>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E4FBECE" w14:textId="77777777" w:rsidR="002F4BDD" w:rsidRPr="00F034C8" w:rsidRDefault="002F4BDD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jc w:val="thaiDistribute"/>
        <w:rPr>
          <w:sz w:val="20"/>
          <w:szCs w:val="20"/>
        </w:rPr>
      </w:pPr>
    </w:p>
    <w:p w14:paraId="3457D741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531"/>
        <w:contextualSpacing/>
        <w:jc w:val="thaiDistribute"/>
      </w:pPr>
      <w:r w:rsidRPr="00AB0762">
        <w:rPr>
          <w:cs/>
        </w:rPr>
        <w:t>ภาษีเงินได้ของงวดปัจจุบันบันทึกโดยคำนวณจากผลกำไรหรือขาดทุนประจำปีที่ต้องเสียภาษี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วันสิ้นรอบระยะเวลารายงานตลอดจนการปรับปรุงทางภาษีที่เกี่ยวกับรายการในปีก่อนๆ</w:t>
      </w:r>
    </w:p>
    <w:p w14:paraId="28E99A1A" w14:textId="77777777" w:rsidR="003A15BC" w:rsidRPr="00F034C8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jc w:val="thaiDistribute"/>
        <w:rPr>
          <w:sz w:val="20"/>
          <w:szCs w:val="20"/>
        </w:rPr>
      </w:pPr>
    </w:p>
    <w:p w14:paraId="24C9A7D8" w14:textId="77777777" w:rsidR="003A15BC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31"/>
        <w:contextualSpacing/>
        <w:jc w:val="thaiDistribute"/>
        <w:rPr>
          <w:cs/>
        </w:rPr>
      </w:pPr>
      <w:r w:rsidRPr="00AB0762">
        <w:rPr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AB0762">
        <w:rPr>
          <w:spacing w:val="-4"/>
          <w:cs/>
        </w:rPr>
        <w:t>ผลกระทบต่อกำไรขาดทุนทางบัญชีหรือทางภาษี และผลแตกต่างที่เกี่ยวข้องกับเงินลงทุนในบริษัทย่อยและบริษัทร่วม</w:t>
      </w:r>
      <w:r w:rsidRPr="00AB0762">
        <w:rPr>
          <w:cs/>
        </w:rPr>
        <w:t>ซึ่ง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กลับรายการในอนาคตอันใกล้</w:t>
      </w:r>
    </w:p>
    <w:p w14:paraId="6738DF7C" w14:textId="77777777" w:rsidR="003A15BC" w:rsidRPr="00F034C8" w:rsidRDefault="003A15BC" w:rsidP="00AA42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9"/>
        <w:jc w:val="thaiDistribute"/>
        <w:rPr>
          <w:sz w:val="20"/>
          <w:szCs w:val="20"/>
        </w:rPr>
      </w:pPr>
    </w:p>
    <w:p w14:paraId="0BE285F8" w14:textId="02127649" w:rsidR="003A15BC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13"/>
        <w:contextualSpacing/>
        <w:jc w:val="thaiDistribute"/>
      </w:pPr>
      <w:r w:rsidRPr="00AB0762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AB0762">
        <w:rPr>
          <w:spacing w:val="8"/>
          <w:cs/>
        </w:rPr>
        <w:t>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AB0762">
        <w:rPr>
          <w:cs/>
        </w:rPr>
        <w:t xml:space="preserve"> ณ วันสิ้นรอบระยะเวลารายงาน โดยใช้อัตราภาษีที่ประกาศใช้หรือที่คาดว่ามีผลบังคับใช้ ณ วัน</w:t>
      </w:r>
      <w:r w:rsidR="00927333" w:rsidRPr="00AB0762">
        <w:rPr>
          <w:cs/>
        </w:rPr>
        <w:t>สิ้นรอบระยะเวลารายงาน</w:t>
      </w:r>
    </w:p>
    <w:p w14:paraId="195080B9" w14:textId="77777777" w:rsidR="00A935CF" w:rsidRPr="00A935CF" w:rsidRDefault="00A935CF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13"/>
        <w:contextualSpacing/>
        <w:jc w:val="thaiDistribute"/>
        <w:rPr>
          <w:sz w:val="20"/>
          <w:szCs w:val="20"/>
        </w:rPr>
      </w:pPr>
    </w:p>
    <w:p w14:paraId="31C869CE" w14:textId="77777777" w:rsidR="00123775" w:rsidRPr="00AB0762" w:rsidRDefault="003A15BC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13"/>
        <w:contextualSpacing/>
        <w:jc w:val="thaiDistribute"/>
      </w:pPr>
      <w:r w:rsidRPr="00AB0762">
        <w:rPr>
          <w:spacing w:val="4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AB0762">
        <w:rPr>
          <w:spacing w:val="2"/>
          <w:cs/>
        </w:rPr>
        <w:t>ตาม</w:t>
      </w:r>
      <w:r w:rsidRPr="00AB0762">
        <w:rPr>
          <w:spacing w:val="-2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AB0762">
        <w:rPr>
          <w:spacing w:val="-4"/>
          <w:cs/>
        </w:rPr>
        <w:t>นี้</w:t>
      </w:r>
      <w:r w:rsidRPr="00AB0762">
        <w:rPr>
          <w:cs/>
        </w:rPr>
        <w:t xml:space="preserve">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123775" w:rsidRPr="00AB0762">
        <w:rPr>
          <w:cs/>
        </w:rPr>
        <w:t>ซึ่ง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08FC35F" w14:textId="77777777" w:rsidR="00927333" w:rsidRPr="00F034C8" w:rsidRDefault="00927333" w:rsidP="00AA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13"/>
        <w:contextualSpacing/>
        <w:jc w:val="thaiDistribute"/>
        <w:rPr>
          <w:sz w:val="20"/>
          <w:szCs w:val="20"/>
        </w:rPr>
      </w:pPr>
    </w:p>
    <w:p w14:paraId="564714E9" w14:textId="77777777" w:rsidR="003A15BC" w:rsidRPr="00AB0762" w:rsidRDefault="003A15BC" w:rsidP="00AA42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right="513"/>
        <w:contextualSpacing/>
        <w:jc w:val="thaiDistribute"/>
      </w:pPr>
      <w:r w:rsidRPr="00AB0762">
        <w:rPr>
          <w:spacing w:val="4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B0762">
        <w:rPr>
          <w:spacing w:val="-4"/>
          <w:cs/>
        </w:rPr>
        <w:t>จะ</w:t>
      </w:r>
      <w:r w:rsidRPr="00AB0762">
        <w:rPr>
          <w:spacing w:val="4"/>
          <w:cs/>
        </w:rPr>
        <w:t xml:space="preserve">มีจำนวนเพียงพอกับการใช้ประโยชน์จากผลแตกต่างชั่วคราวดังกล่าว </w:t>
      </w:r>
      <w:r w:rsidRPr="00AB0762">
        <w:rPr>
          <w:cs/>
        </w:rPr>
        <w:t>สินทรัพย์ภาษีเงินได้รอการตัดบัญชีจะ</w:t>
      </w:r>
      <w:r w:rsidR="00123775" w:rsidRPr="00AB0762">
        <w:br/>
      </w:r>
      <w:r w:rsidRPr="00AB0762">
        <w:rPr>
          <w:cs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FFA2328" w14:textId="415C0972" w:rsidR="00F56AF3" w:rsidRPr="00B5564D" w:rsidRDefault="00F5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2"/>
          <w:sz w:val="20"/>
          <w:szCs w:val="20"/>
        </w:rPr>
      </w:pPr>
    </w:p>
    <w:p w14:paraId="3A23A0AE" w14:textId="28CD5218" w:rsidR="00CC7605" w:rsidRPr="000E45AD" w:rsidRDefault="00CC7605" w:rsidP="00F034C8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9"/>
          <w:tab w:val="left" w:pos="10053"/>
        </w:tabs>
        <w:spacing w:line="240" w:lineRule="auto"/>
        <w:ind w:left="774" w:right="270" w:hanging="504"/>
        <w:rPr>
          <w:rFonts w:asciiTheme="majorBidi" w:hAnsiTheme="majorBidi" w:cstheme="majorBidi"/>
          <w:b/>
          <w:bCs/>
          <w:i/>
          <w:iCs/>
        </w:rPr>
      </w:pPr>
      <w:r w:rsidRPr="000E45AD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D80377" w14:textId="54F57841" w:rsidR="00CC7605" w:rsidRPr="000E45AD" w:rsidRDefault="00CC7605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  <w:sz w:val="20"/>
          <w:szCs w:val="20"/>
        </w:rPr>
      </w:pPr>
    </w:p>
    <w:p w14:paraId="681337C4" w14:textId="73ED0919" w:rsidR="00312580" w:rsidRPr="00312580" w:rsidRDefault="00312580" w:rsidP="0031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right="558"/>
        <w:contextualSpacing/>
        <w:jc w:val="thaiDistribute"/>
        <w:rPr>
          <w:color w:val="000000"/>
        </w:rPr>
      </w:pPr>
      <w:r w:rsidRPr="000E45AD">
        <w:rPr>
          <w:color w:val="000000"/>
          <w:cs/>
        </w:rPr>
        <w:t>รายการบัญชีที่เป็นเงินตราต่างประเทศ</w:t>
      </w:r>
    </w:p>
    <w:p w14:paraId="33015CD1" w14:textId="77777777" w:rsidR="00312580" w:rsidRPr="00AB0762" w:rsidRDefault="00312580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  <w:sz w:val="20"/>
          <w:szCs w:val="20"/>
        </w:rPr>
      </w:pPr>
    </w:p>
    <w:p w14:paraId="11098DF4" w14:textId="77777777" w:rsidR="00CC7605" w:rsidRPr="00AB0762" w:rsidRDefault="00123775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13"/>
        <w:contextualSpacing/>
        <w:jc w:val="thaiDistribute"/>
      </w:pPr>
      <w:r w:rsidRPr="00AB0762">
        <w:rPr>
          <w:spacing w:val="-4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แปลงค่าเป็นสกุลเงินที่ใช้ในการดำเนินงานของบริษัทโดยใช้อัตราแลกเปลี่ยน</w:t>
      </w:r>
      <w:r w:rsidRPr="00AB0762">
        <w:rPr>
          <w:cs/>
        </w:rPr>
        <w:t xml:space="preserve"> ณ วันที่เกิดรายการ</w:t>
      </w:r>
    </w:p>
    <w:p w14:paraId="36977314" w14:textId="77777777" w:rsidR="00123775" w:rsidRPr="00AB0762" w:rsidRDefault="00123775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58"/>
        <w:contextualSpacing/>
        <w:jc w:val="thaiDistribute"/>
        <w:rPr>
          <w:color w:val="000000"/>
          <w:sz w:val="20"/>
          <w:szCs w:val="20"/>
          <w:cs/>
        </w:rPr>
      </w:pPr>
    </w:p>
    <w:p w14:paraId="6B268AE6" w14:textId="77777777" w:rsidR="003A15BC" w:rsidRPr="00AB0762" w:rsidRDefault="003A15BC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13"/>
        <w:contextualSpacing/>
        <w:jc w:val="thaiDistribute"/>
        <w:rPr>
          <w:cs/>
          <w:lang w:val="th-TH"/>
        </w:rPr>
      </w:pPr>
      <w:bookmarkStart w:id="7" w:name="_Hlk24991760"/>
      <w:r w:rsidRPr="00AB0762">
        <w:rPr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ณ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วันสิ้นรอบระยะเวลารายงาน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แปลงค่าเป็นสกุลเงินที่ใช้ในการดำเนินงานโดยใช้อัตราแลกเปลี่ยน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ณ</w:t>
      </w:r>
      <w:r w:rsidRPr="00AB0762">
        <w:rPr>
          <w:cs/>
        </w:rPr>
        <w:t xml:space="preserve"> </w:t>
      </w:r>
      <w:r w:rsidRPr="00AB0762">
        <w:rPr>
          <w:cs/>
          <w:lang w:val="th-TH"/>
        </w:rPr>
        <w:t>วันสิ้นรอบระยะเวลารายงาน</w:t>
      </w:r>
      <w:r w:rsidRPr="00AB0762">
        <w:rPr>
          <w:cs/>
        </w:rPr>
        <w:t xml:space="preserve"> </w:t>
      </w:r>
    </w:p>
    <w:p w14:paraId="40AB8214" w14:textId="77777777" w:rsidR="003A15BC" w:rsidRPr="00AB0762" w:rsidRDefault="003A15BC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58"/>
        <w:contextualSpacing/>
        <w:jc w:val="thaiDistribute"/>
        <w:rPr>
          <w:color w:val="000000"/>
          <w:sz w:val="20"/>
          <w:szCs w:val="20"/>
        </w:rPr>
      </w:pPr>
    </w:p>
    <w:p w14:paraId="0EAA2218" w14:textId="0A562367" w:rsidR="003A15BC" w:rsidRPr="00AB0762" w:rsidRDefault="003A15BC" w:rsidP="00F0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38" w:right="513"/>
        <w:jc w:val="thaiDistribute"/>
      </w:pPr>
      <w:r w:rsidRPr="00AB0762">
        <w:rPr>
          <w:cs/>
        </w:rPr>
        <w:t>สินทรัพย์และ</w:t>
      </w:r>
      <w:r w:rsidRPr="00AB0762">
        <w:rPr>
          <w:spacing w:val="2"/>
          <w:cs/>
        </w:rPr>
        <w:t>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</w:t>
      </w:r>
      <w:r w:rsidRPr="00AB0762">
        <w:rPr>
          <w:cs/>
        </w:rPr>
        <w:t xml:space="preserve">สกุลเงินที่ใช้ในการดำเนินงานโดยใช้อัตราแลกเปลี่ยน ณ วันที่วัดมูลค่ายุติธรรม </w:t>
      </w:r>
    </w:p>
    <w:p w14:paraId="2598D4E0" w14:textId="77777777" w:rsidR="00D80E34" w:rsidRPr="00AB0762" w:rsidRDefault="00D80E34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58"/>
        <w:contextualSpacing/>
        <w:jc w:val="thaiDistribute"/>
        <w:rPr>
          <w:color w:val="000000"/>
          <w:sz w:val="20"/>
          <w:szCs w:val="20"/>
        </w:rPr>
      </w:pPr>
    </w:p>
    <w:p w14:paraId="58A03634" w14:textId="7012FE00" w:rsidR="00AD20BE" w:rsidRPr="00AB0762" w:rsidRDefault="00123775" w:rsidP="00F0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 w:right="513"/>
        <w:contextualSpacing/>
        <w:jc w:val="thaiDistribute"/>
      </w:pPr>
      <w:r w:rsidRPr="00AB0762">
        <w:rPr>
          <w:cs/>
        </w:rPr>
        <w:t>ผลต่างของอัตราแลกเปลี่ยนที่เกิดจากการ</w:t>
      </w:r>
      <w:r w:rsidRPr="00AB0762">
        <w:rPr>
          <w:cs/>
          <w:lang w:val="th-TH"/>
        </w:rPr>
        <w:t>แปลงค่ารับรู้</w:t>
      </w:r>
      <w:r w:rsidRPr="00AB0762">
        <w:rPr>
          <w:cs/>
        </w:rPr>
        <w:t xml:space="preserve">ในกำไรหรือขาดทุน </w:t>
      </w:r>
    </w:p>
    <w:p w14:paraId="154C5BAF" w14:textId="77777777" w:rsidR="00AD20BE" w:rsidRPr="00AB0762" w:rsidRDefault="00AD20BE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  <w:sz w:val="20"/>
          <w:szCs w:val="20"/>
          <w:cs/>
        </w:rPr>
      </w:pPr>
    </w:p>
    <w:bookmarkEnd w:id="7"/>
    <w:p w14:paraId="1CF8857C" w14:textId="2FBF9750" w:rsidR="00DB4368" w:rsidRPr="00AB0762" w:rsidRDefault="0037385F" w:rsidP="00C653C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641CAB9B" w14:textId="77777777" w:rsidR="0002712A" w:rsidRPr="00AB0762" w:rsidRDefault="0002712A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58"/>
        <w:contextualSpacing/>
        <w:jc w:val="thaiDistribute"/>
        <w:rPr>
          <w:color w:val="000000"/>
          <w:sz w:val="20"/>
          <w:szCs w:val="20"/>
        </w:rPr>
      </w:pPr>
    </w:p>
    <w:p w14:paraId="0E882C3F" w14:textId="6009649A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rFonts w:eastAsia="EucrosiaUPCBold"/>
          <w:i/>
          <w:iCs/>
        </w:rPr>
      </w:pPr>
      <w:r w:rsidRPr="000E45AD">
        <w:rPr>
          <w:rFonts w:eastAsia="EucrosiaUPCBold"/>
          <w:i/>
          <w:iCs/>
          <w:cs/>
        </w:rPr>
        <w:t>การจัด</w:t>
      </w:r>
      <w:r w:rsidRPr="000E45AD">
        <w:rPr>
          <w:i/>
          <w:iCs/>
          <w:color w:val="000000"/>
          <w:cs/>
        </w:rPr>
        <w:t>ประเภท</w:t>
      </w:r>
      <w:r w:rsidR="00DB4368" w:rsidRPr="000E45AD">
        <w:rPr>
          <w:rFonts w:eastAsia="EucrosiaUPCBold"/>
          <w:i/>
          <w:iCs/>
          <w:cs/>
        </w:rPr>
        <w:t>และการวัดมูลค่า</w:t>
      </w:r>
    </w:p>
    <w:p w14:paraId="5C144569" w14:textId="77777777" w:rsidR="00DB4368" w:rsidRPr="00AB0762" w:rsidRDefault="00DB4368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sz w:val="20"/>
          <w:szCs w:val="20"/>
        </w:rPr>
      </w:pPr>
    </w:p>
    <w:p w14:paraId="7FA26FF0" w14:textId="78249B17" w:rsidR="00AD20BE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</w:rPr>
      </w:pPr>
      <w:r w:rsidRPr="000E45AD">
        <w:rPr>
          <w:color w:val="000000"/>
          <w:cs/>
        </w:rPr>
        <w:t>สินทรัพย์ทางก</w:t>
      </w:r>
      <w:r w:rsidR="00CB6F49" w:rsidRPr="000E45AD">
        <w:rPr>
          <w:color w:val="000000"/>
          <w:cs/>
        </w:rPr>
        <w:t xml:space="preserve">ารเงินและหนี้สินทางการเงิน </w:t>
      </w:r>
      <w:r w:rsidRPr="000E45AD">
        <w:rPr>
          <w:color w:val="000000"/>
          <w:cs/>
        </w:rPr>
        <w:t>นอกเหนือจากลูกหนี้การค้าและเจ้าหนี้การค้า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</w:t>
      </w:r>
      <w:r w:rsidRPr="000E45AD">
        <w:rPr>
          <w:cs/>
        </w:rPr>
        <w:t>การ</w:t>
      </w:r>
      <w:r w:rsidRPr="000E45AD">
        <w:rPr>
          <w:color w:val="000000"/>
          <w:cs/>
        </w:rPr>
        <w:t>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บันทึกในกำไรหรือขาดทุน</w:t>
      </w:r>
      <w:r w:rsidR="0095323A">
        <w:rPr>
          <w:rFonts w:hint="cs"/>
          <w:color w:val="000000"/>
          <w:cs/>
        </w:rPr>
        <w:t xml:space="preserve"> </w:t>
      </w:r>
    </w:p>
    <w:p w14:paraId="57C09EFB" w14:textId="77777777" w:rsidR="00DB4368" w:rsidRPr="00AB0762" w:rsidRDefault="00DB4368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sz w:val="20"/>
          <w:szCs w:val="20"/>
        </w:rPr>
      </w:pPr>
    </w:p>
    <w:p w14:paraId="34286EC8" w14:textId="1D5865E0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</w:rPr>
      </w:pPr>
      <w:r w:rsidRPr="00AB0762">
        <w:rPr>
          <w:cs/>
        </w:rPr>
        <w:lastRenderedPageBreak/>
        <w:t xml:space="preserve">ณ </w:t>
      </w:r>
      <w:r w:rsidRPr="00AB0762">
        <w:rPr>
          <w:color w:val="000000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</w:p>
    <w:p w14:paraId="63490BF4" w14:textId="77777777" w:rsidR="00E5449B" w:rsidRPr="00AB0762" w:rsidRDefault="00E5449B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sz w:val="20"/>
          <w:szCs w:val="20"/>
        </w:rPr>
      </w:pPr>
    </w:p>
    <w:p w14:paraId="2FD1003C" w14:textId="57D8F09D" w:rsidR="003A15BC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</w:t>
      </w:r>
      <w:r w:rsidR="0020201B" w:rsidRPr="00AB0762">
        <w:rPr>
          <w:color w:val="000000"/>
          <w:cs/>
        </w:rPr>
        <w:br/>
      </w:r>
      <w:r w:rsidRPr="00AB0762">
        <w:rPr>
          <w:color w:val="000000"/>
          <w:cs/>
        </w:rPr>
        <w:t xml:space="preserve"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8E7BAF7" w14:textId="26C08389" w:rsidR="0095323A" w:rsidRDefault="00953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0"/>
          <w:szCs w:val="20"/>
          <w:cs/>
        </w:rPr>
      </w:pPr>
    </w:p>
    <w:p w14:paraId="035A5077" w14:textId="3893A15C" w:rsidR="0002712A" w:rsidRPr="00AB0762" w:rsidRDefault="003A15BC" w:rsidP="00C6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558" w:hanging="9"/>
        <w:contextualSpacing/>
        <w:jc w:val="thaiDistribute"/>
        <w:rPr>
          <w:color w:val="000000"/>
          <w:cs/>
        </w:rPr>
      </w:pPr>
      <w:r w:rsidRPr="00AB0762">
        <w:rPr>
          <w:color w:val="00000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ดอกเบี้ยจ่ายผลกำไรและขาดทุนจากอัตราแลกเปลี่ยน และผลกำไรหรือขาดทุนที่เกิดจากการตัดรายการออกจากบัญชี </w:t>
      </w:r>
      <w:r w:rsidR="0020201B" w:rsidRPr="00AB0762">
        <w:rPr>
          <w:color w:val="000000"/>
          <w:cs/>
        </w:rPr>
        <w:br/>
      </w:r>
      <w:r w:rsidRPr="00AB0762">
        <w:rPr>
          <w:color w:val="000000"/>
          <w:cs/>
        </w:rPr>
        <w:t xml:space="preserve">จะรับรู้ในกำไรหรือขาดทุน </w:t>
      </w:r>
    </w:p>
    <w:p w14:paraId="59478397" w14:textId="0BB3AB20" w:rsidR="0002712A" w:rsidRPr="00195AD0" w:rsidRDefault="0002712A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/>
        <w:rPr>
          <w:color w:val="000000"/>
          <w:sz w:val="20"/>
          <w:szCs w:val="20"/>
          <w:cs/>
        </w:rPr>
      </w:pPr>
    </w:p>
    <w:p w14:paraId="6A389E2B" w14:textId="38DBDB6C" w:rsidR="003A15BC" w:rsidRPr="00AB0762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558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AB0762">
        <w:rPr>
          <w:color w:val="000000"/>
        </w:rPr>
        <w:br/>
      </w:r>
      <w:r w:rsidRPr="00AB0762">
        <w:rPr>
          <w:color w:val="00000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</w:p>
    <w:p w14:paraId="657D8484" w14:textId="77777777" w:rsidR="00F56AF3" w:rsidRPr="00195AD0" w:rsidRDefault="00F56AF3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  <w:sz w:val="20"/>
          <w:szCs w:val="20"/>
        </w:rPr>
      </w:pPr>
    </w:p>
    <w:p w14:paraId="1918C28C" w14:textId="77777777" w:rsidR="003A15BC" w:rsidRPr="00AB0762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AB0762">
        <w:rPr>
          <w:color w:val="000000"/>
          <w:cs/>
        </w:rPr>
        <w:br/>
        <w:t>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</w:t>
      </w:r>
      <w:r w:rsidRPr="00AB0762">
        <w:rPr>
          <w:color w:val="000000"/>
          <w:cs/>
        </w:rPr>
        <w:br/>
        <w:t>ผลขาดทุนด้านเครดิตที่คาดว่าจะเกิดขึ้นรับรู้ในกำไรหรือขาดทุน ผลกำไรและขาดทุนจากการเปลี่ยนแปลงใน</w:t>
      </w:r>
      <w:r w:rsidRPr="00AB0762">
        <w:rPr>
          <w:color w:val="000000"/>
          <w:cs/>
        </w:rPr>
        <w:br/>
        <w:t xml:space="preserve">มูลค่ายุติธรรมรับรู้ในกำไรขาดทุนเบ็ดเสร็จอื่น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 </w:t>
      </w:r>
    </w:p>
    <w:p w14:paraId="65EC300D" w14:textId="77777777" w:rsidR="003A15BC" w:rsidRPr="0095323A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  <w:sz w:val="20"/>
          <w:szCs w:val="20"/>
        </w:rPr>
      </w:pPr>
    </w:p>
    <w:p w14:paraId="45ACB2B9" w14:textId="3A118816" w:rsidR="00CB6F49" w:rsidRPr="00AB0762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AB0762">
        <w:rPr>
          <w:color w:val="000000"/>
          <w:cs/>
        </w:rPr>
        <w:br/>
        <w:t xml:space="preserve">มูลค่ายุติธรรม เงินปันผลรับรู้เป็นรายได้ในกำไรหรือขาดทุนในวันที่บริษัทมีสิทธิได้รับเงินปันผล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4D9E8DD5" w14:textId="77777777" w:rsidR="00DB4368" w:rsidRPr="0095323A" w:rsidRDefault="00DB4368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  <w:sz w:val="20"/>
          <w:szCs w:val="20"/>
        </w:rPr>
      </w:pPr>
    </w:p>
    <w:p w14:paraId="6DE37A2A" w14:textId="77777777" w:rsidR="003A15BC" w:rsidRPr="00AB0762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i/>
          <w:iCs/>
          <w:color w:val="000000"/>
        </w:rPr>
      </w:pPr>
      <w:r w:rsidRPr="00AB0762">
        <w:rPr>
          <w:i/>
          <w:iCs/>
          <w:color w:val="000000"/>
          <w:cs/>
        </w:rPr>
        <w:t>การตัดรายการออกจากบัญชีและการหักกลบ</w:t>
      </w:r>
    </w:p>
    <w:p w14:paraId="4AD27DEA" w14:textId="77777777" w:rsidR="003A15BC" w:rsidRPr="0095323A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  <w:sz w:val="20"/>
          <w:szCs w:val="20"/>
        </w:rPr>
      </w:pPr>
    </w:p>
    <w:p w14:paraId="08356024" w14:textId="77777777" w:rsidR="003A15BC" w:rsidRPr="00AB0762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79D6D53" w14:textId="77777777" w:rsidR="003A15BC" w:rsidRPr="00AB0762" w:rsidRDefault="003A15BC" w:rsidP="0019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59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lastRenderedPageBreak/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ผลต่างระหว่างมูลค่าตามบัญชีที่ตัดรายการและสิ่งตอบแทนที่ต้องจ่าย รับรู้ในกำไรหรือขาดทุน</w:t>
      </w:r>
    </w:p>
    <w:p w14:paraId="3FB910FF" w14:textId="120F7884" w:rsidR="0095323A" w:rsidRPr="00B5564D" w:rsidRDefault="0095323A" w:rsidP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459"/>
        <w:contextualSpacing/>
        <w:jc w:val="thaiDistribute"/>
        <w:rPr>
          <w:color w:val="000000"/>
          <w:sz w:val="20"/>
          <w:szCs w:val="20"/>
        </w:rPr>
      </w:pPr>
    </w:p>
    <w:p w14:paraId="042AB35C" w14:textId="0C933791" w:rsidR="00DB4368" w:rsidRPr="00AB0762" w:rsidRDefault="003A15BC" w:rsidP="00953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59"/>
        <w:contextualSpacing/>
        <w:jc w:val="thaiDistribute"/>
        <w:rPr>
          <w:spacing w:val="-6"/>
        </w:rPr>
      </w:pPr>
      <w:r w:rsidRPr="00AB0762">
        <w:rPr>
          <w:color w:val="00000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AB0762">
        <w:rPr>
          <w:color w:val="000000"/>
          <w:cs/>
        </w:rPr>
        <w:br/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</w:t>
      </w:r>
      <w:r w:rsidRPr="00AB0762">
        <w:rPr>
          <w:color w:val="000000"/>
          <w:cs/>
        </w:rPr>
        <w:br/>
        <w:t>จำนวนเงินสุทธิ หรือตั้งใจ</w:t>
      </w:r>
      <w:r w:rsidRPr="00AB0762">
        <w:rPr>
          <w:spacing w:val="-6"/>
          <w:cs/>
        </w:rPr>
        <w:t xml:space="preserve">ที่จะรับสินทรัพย์และชำระหนี้สินพร้อมกัน </w:t>
      </w:r>
    </w:p>
    <w:p w14:paraId="1BC145DB" w14:textId="220B36FF" w:rsidR="0002712A" w:rsidRPr="00AB0762" w:rsidRDefault="00027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6"/>
          <w:sz w:val="20"/>
          <w:szCs w:val="20"/>
        </w:rPr>
      </w:pPr>
    </w:p>
    <w:p w14:paraId="60A19E33" w14:textId="3BDC7783" w:rsidR="00F12B92" w:rsidRPr="00AB0762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ind w:left="711"/>
        <w:rPr>
          <w:i/>
          <w:iCs/>
        </w:rPr>
      </w:pPr>
      <w:r w:rsidRPr="00AB0762">
        <w:rPr>
          <w:i/>
          <w:iCs/>
          <w:cs/>
        </w:rPr>
        <w:t>การด้อยค่าสินทรัพย์ทางการเงิน</w:t>
      </w:r>
    </w:p>
    <w:p w14:paraId="333EFAD9" w14:textId="77777777" w:rsidR="00F12B92" w:rsidRPr="0095323A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11"/>
        <w:jc w:val="both"/>
        <w:rPr>
          <w:sz w:val="20"/>
          <w:szCs w:val="20"/>
        </w:rPr>
      </w:pPr>
    </w:p>
    <w:p w14:paraId="122A1507" w14:textId="61D123CA" w:rsidR="00F12B92" w:rsidRPr="00AB0762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50"/>
        <w:contextualSpacing/>
        <w:jc w:val="thaiDistribute"/>
        <w:rPr>
          <w:color w:val="000000"/>
        </w:rPr>
      </w:pPr>
      <w:r w:rsidRPr="00AB0762">
        <w:rPr>
          <w:color w:val="00000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B0762">
        <w:rPr>
          <w:color w:val="000000"/>
          <w:cs/>
        </w:rPr>
        <w:br/>
        <w:t>ราคาทุนตัดจำหน่าย</w:t>
      </w:r>
    </w:p>
    <w:p w14:paraId="2F56FA30" w14:textId="77777777" w:rsidR="00CB6F49" w:rsidRPr="0095323A" w:rsidRDefault="00CB6F49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50"/>
        <w:contextualSpacing/>
        <w:jc w:val="thaiDistribute"/>
        <w:rPr>
          <w:color w:val="000000"/>
          <w:sz w:val="20"/>
          <w:szCs w:val="20"/>
          <w:cs/>
        </w:rPr>
      </w:pPr>
    </w:p>
    <w:p w14:paraId="737557E0" w14:textId="6D3AAC98" w:rsidR="00F12B92" w:rsidRPr="00AB0762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contextualSpacing/>
        <w:jc w:val="thaiDistribute"/>
      </w:pPr>
      <w:r w:rsidRPr="00AB0762">
        <w:rPr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B0762">
        <w:t>12</w:t>
      </w:r>
      <w:r w:rsidRPr="00AB0762">
        <w:rPr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C31F3F" w:rsidRPr="00AB0762">
        <w:rPr>
          <w:cs/>
        </w:rPr>
        <w:t>(</w:t>
      </w:r>
      <w:r w:rsidRPr="00AB0762">
        <w:t>Simplified Approach</w:t>
      </w:r>
      <w:r w:rsidR="00C31F3F" w:rsidRPr="00AB0762">
        <w:rPr>
          <w:cs/>
        </w:rPr>
        <w:t>)</w:t>
      </w:r>
      <w:r w:rsidRPr="00AB0762">
        <w:rPr>
          <w:cs/>
        </w:rPr>
        <w:t xml:space="preserve">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7B91E43" w14:textId="77777777" w:rsidR="00F12B92" w:rsidRPr="0095323A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11" w:right="477"/>
        <w:jc w:val="thaiDistribute"/>
        <w:rPr>
          <w:sz w:val="20"/>
          <w:szCs w:val="20"/>
          <w:shd w:val="clear" w:color="auto" w:fill="D9D9D9"/>
        </w:rPr>
      </w:pPr>
    </w:p>
    <w:p w14:paraId="13CAF424" w14:textId="77777777" w:rsidR="00F12B92" w:rsidRPr="00AB0762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contextualSpacing/>
        <w:jc w:val="thaiDistribute"/>
      </w:pPr>
      <w:r w:rsidRPr="00AB0762">
        <w:rPr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AB0762">
        <w:br/>
      </w:r>
      <w:r w:rsidRPr="00AB0762">
        <w:rPr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C04D008" w14:textId="77777777" w:rsidR="00AD20BE" w:rsidRPr="0095323A" w:rsidRDefault="00AD20BE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contextualSpacing/>
        <w:jc w:val="thaiDistribute"/>
        <w:rPr>
          <w:sz w:val="20"/>
          <w:szCs w:val="20"/>
        </w:rPr>
      </w:pPr>
    </w:p>
    <w:p w14:paraId="0FADC3A3" w14:textId="77777777" w:rsidR="00F12B92" w:rsidRPr="00AB0762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jc w:val="thaiDistribute"/>
      </w:pPr>
      <w:r w:rsidRPr="00AB0762">
        <w:rPr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AB0762">
        <w:br/>
      </w:r>
      <w:r w:rsidRPr="00AB0762">
        <w:rPr>
          <w:cs/>
        </w:rPr>
        <w:t xml:space="preserve">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AB0762">
        <w:t>12</w:t>
      </w:r>
      <w:r w:rsidRPr="00AB0762">
        <w:rPr>
          <w:cs/>
        </w:rPr>
        <w:t xml:space="preserve"> เดือนข้างหน้า </w:t>
      </w:r>
    </w:p>
    <w:p w14:paraId="1836FA17" w14:textId="77777777" w:rsidR="00F12B92" w:rsidRPr="002A1E33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jc w:val="thaiDistribute"/>
        <w:rPr>
          <w:sz w:val="20"/>
          <w:szCs w:val="20"/>
          <w:shd w:val="clear" w:color="auto" w:fill="D9D9D9"/>
        </w:rPr>
      </w:pPr>
    </w:p>
    <w:p w14:paraId="10250ED6" w14:textId="77777777" w:rsidR="00F12B92" w:rsidRPr="00AB0762" w:rsidRDefault="00F12B92" w:rsidP="002A1E33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711" w:right="477"/>
        <w:jc w:val="thaiDistribute"/>
      </w:pPr>
      <w:r w:rsidRPr="00AB0762">
        <w:rPr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AB0762">
        <w:t xml:space="preserve">30 </w:t>
      </w:r>
      <w:r w:rsidRPr="00AB0762">
        <w:rPr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78B6F058" w14:textId="454ABD13" w:rsidR="00F12B92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jc w:val="thaiDistribute"/>
        <w:rPr>
          <w:sz w:val="20"/>
          <w:szCs w:val="20"/>
        </w:rPr>
      </w:pPr>
    </w:p>
    <w:p w14:paraId="5F444F74" w14:textId="77777777" w:rsidR="00F9781D" w:rsidRDefault="00F9781D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jc w:val="thaiDistribute"/>
        <w:rPr>
          <w:sz w:val="20"/>
          <w:szCs w:val="20"/>
        </w:rPr>
      </w:pPr>
    </w:p>
    <w:p w14:paraId="4CADBB1D" w14:textId="77777777" w:rsidR="00574647" w:rsidRPr="002A1E33" w:rsidRDefault="00574647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477"/>
        <w:jc w:val="thaiDistribute"/>
        <w:rPr>
          <w:sz w:val="20"/>
          <w:szCs w:val="20"/>
        </w:rPr>
      </w:pPr>
    </w:p>
    <w:p w14:paraId="1D2F608C" w14:textId="77777777" w:rsidR="00F12B92" w:rsidRPr="00AB0762" w:rsidRDefault="00F12B92" w:rsidP="002A1E33">
      <w:pPr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666" w:right="477" w:firstLine="63"/>
        <w:jc w:val="thaiDistribute"/>
      </w:pPr>
      <w:r w:rsidRPr="00AB0762">
        <w:rPr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3D97A903" w14:textId="2C71920D" w:rsidR="00F12B92" w:rsidRPr="00AB0762" w:rsidRDefault="00F12B92" w:rsidP="002A1E3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7" w:hanging="504"/>
        <w:jc w:val="thaiDistribute"/>
        <w:rPr>
          <w:szCs w:val="30"/>
        </w:rPr>
      </w:pPr>
      <w:r w:rsidRPr="00AB0762">
        <w:rPr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</w:t>
      </w:r>
      <w:r w:rsidR="00C31F3F" w:rsidRPr="00AB0762">
        <w:rPr>
          <w:szCs w:val="30"/>
          <w:cs/>
        </w:rPr>
        <w:t>(</w:t>
      </w:r>
      <w:r w:rsidRPr="00AB0762">
        <w:rPr>
          <w:szCs w:val="30"/>
          <w:cs/>
        </w:rPr>
        <w:t>หากมีการวางหลักประกัน</w:t>
      </w:r>
      <w:r w:rsidR="00C31F3F" w:rsidRPr="00AB0762">
        <w:rPr>
          <w:szCs w:val="30"/>
          <w:cs/>
        </w:rPr>
        <w:t>)</w:t>
      </w:r>
      <w:r w:rsidRPr="00AB0762">
        <w:rPr>
          <w:szCs w:val="30"/>
          <w:cs/>
        </w:rPr>
        <w:t xml:space="preserve"> หรือ </w:t>
      </w:r>
    </w:p>
    <w:p w14:paraId="7E3B9CDF" w14:textId="77777777" w:rsidR="00F12B92" w:rsidRPr="00AB0762" w:rsidRDefault="00F12B92" w:rsidP="002A1E3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7" w:hanging="495"/>
        <w:jc w:val="thaiDistribute"/>
        <w:rPr>
          <w:szCs w:val="30"/>
        </w:rPr>
      </w:pPr>
      <w:r w:rsidRPr="00AB0762">
        <w:rPr>
          <w:szCs w:val="30"/>
          <w:cs/>
        </w:rPr>
        <w:t xml:space="preserve">สินทรัพย์ทางการเงินค้างชำระเกินกว่า </w:t>
      </w:r>
      <w:r w:rsidRPr="00AB0762">
        <w:rPr>
          <w:szCs w:val="30"/>
        </w:rPr>
        <w:t xml:space="preserve">90 </w:t>
      </w:r>
      <w:r w:rsidRPr="00AB0762">
        <w:rPr>
          <w:szCs w:val="30"/>
          <w:cs/>
        </w:rPr>
        <w:t>วัน</w:t>
      </w:r>
    </w:p>
    <w:p w14:paraId="4FFE0D79" w14:textId="77777777" w:rsidR="00F12B92" w:rsidRPr="002A1E33" w:rsidRDefault="00F12B92" w:rsidP="002A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477"/>
        <w:jc w:val="thaiDistribute"/>
        <w:rPr>
          <w:sz w:val="20"/>
          <w:szCs w:val="20"/>
        </w:rPr>
      </w:pPr>
    </w:p>
    <w:p w14:paraId="6057BB8A" w14:textId="489AA978" w:rsidR="00F12B92" w:rsidRPr="00AB0762" w:rsidRDefault="00F12B92" w:rsidP="00AE216E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720" w:right="477"/>
        <w:jc w:val="thaiDistribute"/>
      </w:pPr>
      <w:r w:rsidRPr="00AB0762">
        <w:rPr>
          <w:cs/>
        </w:rPr>
        <w:t xml:space="preserve">ผลขาดทุนด้านเครดิตที่คาดว่าจะเกิดขึ้นมีการประเมินใหม่ ณ </w:t>
      </w:r>
      <w:r w:rsidR="00AD20BE" w:rsidRPr="00AB0762">
        <w:rPr>
          <w:spacing w:val="-2"/>
          <w:cs/>
        </w:rPr>
        <w:t>วัน</w:t>
      </w:r>
      <w:r w:rsidRPr="00AB0762">
        <w:rPr>
          <w:cs/>
        </w:rPr>
        <w:t>สิ้นรอบระยะเวลารายงาน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7064478B" w14:textId="77777777" w:rsidR="00DB4368" w:rsidRPr="002A1E33" w:rsidRDefault="00DB4368" w:rsidP="00422F09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 w:right="477"/>
        <w:jc w:val="thaiDistribute"/>
        <w:rPr>
          <w:sz w:val="20"/>
          <w:szCs w:val="20"/>
          <w:cs/>
        </w:rPr>
      </w:pPr>
    </w:p>
    <w:p w14:paraId="60215734" w14:textId="77777777" w:rsidR="00F12B92" w:rsidRPr="00AB0762" w:rsidRDefault="00F12B92" w:rsidP="00AE7CF7">
      <w:pPr>
        <w:pStyle w:val="BodyText2"/>
        <w:ind w:left="720" w:right="47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0762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Pr="00AB0762">
        <w:rPr>
          <w:rFonts w:ascii="Angsana New" w:hAnsi="Angsana New"/>
          <w:sz w:val="30"/>
          <w:szCs w:val="30"/>
          <w:cs/>
        </w:rPr>
        <w:t xml:space="preserve"> </w:t>
      </w:r>
    </w:p>
    <w:p w14:paraId="7A1B55D5" w14:textId="77777777" w:rsidR="00F12B92" w:rsidRPr="006B0DFA" w:rsidRDefault="00F12B92" w:rsidP="00AE7CF7">
      <w:pPr>
        <w:tabs>
          <w:tab w:val="left" w:pos="630"/>
          <w:tab w:val="left" w:pos="720"/>
        </w:tabs>
        <w:spacing w:line="240" w:lineRule="auto"/>
        <w:ind w:left="720" w:right="477" w:firstLine="63"/>
        <w:jc w:val="thaiDistribute"/>
        <w:rPr>
          <w:sz w:val="20"/>
          <w:szCs w:val="20"/>
        </w:rPr>
      </w:pPr>
    </w:p>
    <w:p w14:paraId="05B8B475" w14:textId="77777777" w:rsidR="00F12B92" w:rsidRPr="00AB0762" w:rsidRDefault="00F12B92" w:rsidP="00AE7CF7">
      <w:pPr>
        <w:pStyle w:val="ListParagraph"/>
        <w:tabs>
          <w:tab w:val="clear" w:pos="680"/>
          <w:tab w:val="left" w:pos="540"/>
          <w:tab w:val="left" w:pos="630"/>
          <w:tab w:val="left" w:pos="990"/>
          <w:tab w:val="left" w:pos="1080"/>
        </w:tabs>
        <w:spacing w:line="240" w:lineRule="auto"/>
        <w:ind w:right="477"/>
        <w:jc w:val="thaiDistribute"/>
        <w:rPr>
          <w:szCs w:val="30"/>
        </w:rPr>
      </w:pPr>
      <w:r w:rsidRPr="00AB0762">
        <w:rPr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9EFAB85" w14:textId="77777777" w:rsidR="001B23EC" w:rsidRPr="006B0DFA" w:rsidRDefault="001B23EC" w:rsidP="00AE7CF7">
      <w:pPr>
        <w:tabs>
          <w:tab w:val="left" w:pos="630"/>
          <w:tab w:val="left" w:pos="720"/>
        </w:tabs>
        <w:spacing w:line="240" w:lineRule="auto"/>
        <w:ind w:left="720" w:right="477" w:firstLine="63"/>
        <w:jc w:val="thaiDistribute"/>
        <w:rPr>
          <w:sz w:val="20"/>
          <w:szCs w:val="20"/>
        </w:rPr>
      </w:pPr>
    </w:p>
    <w:p w14:paraId="1A93DDF1" w14:textId="77777777" w:rsidR="00F12B92" w:rsidRPr="00AB0762" w:rsidRDefault="00F12B92" w:rsidP="00AE7CF7">
      <w:pPr>
        <w:pStyle w:val="BodyText2"/>
        <w:tabs>
          <w:tab w:val="left" w:pos="900"/>
        </w:tabs>
        <w:ind w:left="720" w:right="441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0762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35B62B1C" w14:textId="77777777" w:rsidR="00F12B92" w:rsidRPr="006B0DFA" w:rsidRDefault="00F12B92" w:rsidP="00AE7CF7">
      <w:pPr>
        <w:tabs>
          <w:tab w:val="left" w:pos="630"/>
          <w:tab w:val="left" w:pos="720"/>
        </w:tabs>
        <w:spacing w:line="240" w:lineRule="auto"/>
        <w:ind w:left="720" w:right="477" w:firstLine="63"/>
        <w:jc w:val="thaiDistribute"/>
        <w:rPr>
          <w:sz w:val="20"/>
          <w:szCs w:val="20"/>
        </w:rPr>
      </w:pPr>
    </w:p>
    <w:p w14:paraId="28A0B2BB" w14:textId="77777777" w:rsidR="00F12B92" w:rsidRPr="006B0DFA" w:rsidRDefault="00F12B92" w:rsidP="00AE7CF7">
      <w:pPr>
        <w:pStyle w:val="NoSpacing"/>
        <w:tabs>
          <w:tab w:val="clear" w:pos="907"/>
          <w:tab w:val="left" w:pos="630"/>
          <w:tab w:val="left" w:pos="1080"/>
          <w:tab w:val="left" w:pos="1350"/>
        </w:tabs>
        <w:ind w:left="720" w:right="441"/>
        <w:jc w:val="thaiDistribute"/>
        <w:rPr>
          <w:rFonts w:ascii="Angsana New" w:hAnsi="Angsana New"/>
          <w:strike/>
          <w:sz w:val="30"/>
          <w:szCs w:val="30"/>
        </w:rPr>
      </w:pPr>
      <w:bookmarkStart w:id="8" w:name="_Hlk86061005"/>
      <w:r w:rsidRPr="00AB0762">
        <w:rPr>
          <w:rFonts w:ascii="Angsana New" w:hAnsi="Angsana New"/>
          <w:sz w:val="30"/>
          <w:szCs w:val="30"/>
          <w:cs/>
        </w:rPr>
        <w:t>ดอกเบี้ย</w:t>
      </w:r>
      <w:bookmarkEnd w:id="8"/>
      <w:r w:rsidRPr="00AB0762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37F57671" w14:textId="69BD9E1C" w:rsidR="00B5564D" w:rsidRDefault="00B5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</w:p>
    <w:p w14:paraId="0A357F0E" w14:textId="5F461040" w:rsidR="00923DC7" w:rsidRPr="006B0DFA" w:rsidRDefault="00F12B92" w:rsidP="00AE7CF7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720" w:right="441"/>
        <w:jc w:val="thaiDistribute"/>
      </w:pPr>
      <w:r w:rsidRPr="006B0DFA">
        <w:rPr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C31F3F" w:rsidRPr="006B0DFA">
        <w:rPr>
          <w:cs/>
        </w:rPr>
        <w:t>(</w:t>
      </w:r>
      <w:r w:rsidRPr="006B0DFA">
        <w:rPr>
          <w:cs/>
        </w:rPr>
        <w:t>เมื่อสินทรัพย์ไม่มีการด้อยค่าด้านเครดิต</w:t>
      </w:r>
      <w:r w:rsidR="00C31F3F" w:rsidRPr="006B0DFA">
        <w:rPr>
          <w:cs/>
        </w:rPr>
        <w:t>)</w:t>
      </w:r>
      <w:r w:rsidRPr="006B0DFA">
        <w:rPr>
          <w:cs/>
        </w:rPr>
        <w:t xml:space="preserve"> หรือราคาทุนตัดจำหน่ายของหนี้สิน อย่างไรก็ตามสำหรับสินทรัพย์</w:t>
      </w:r>
      <w:r w:rsidR="006B0DFA">
        <w:rPr>
          <w:cs/>
        </w:rPr>
        <w:br/>
      </w:r>
      <w:r w:rsidRPr="006B0DFA">
        <w:rPr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มูลค่าตามบัญชีของสินทรัพย์ทางการเงินหลังหักผลขาดทุนจากการด้อยค่า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2182F8C" w14:textId="5F809D3D" w:rsidR="00C7257A" w:rsidRDefault="00C7257A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20"/>
          <w:szCs w:val="20"/>
        </w:rPr>
      </w:pPr>
    </w:p>
    <w:p w14:paraId="44E4C827" w14:textId="77777777" w:rsidR="003A15BC" w:rsidRPr="00AB0762" w:rsidRDefault="003A15BC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17DF6626" w14:textId="77777777" w:rsidR="003A15BC" w:rsidRPr="00D14A2F" w:rsidRDefault="003A15BC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20"/>
          <w:szCs w:val="20"/>
        </w:rPr>
      </w:pPr>
    </w:p>
    <w:p w14:paraId="705E7B72" w14:textId="77777777" w:rsidR="00F12B92" w:rsidRPr="00AB0762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29" w:right="441"/>
        <w:jc w:val="thaiDistribute"/>
      </w:pPr>
      <w:r w:rsidRPr="00AB0762">
        <w:rPr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3B2B4BB" w14:textId="5AA8EEE7" w:rsidR="00F9781D" w:rsidRDefault="00F9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DE204FD" w14:textId="77777777" w:rsidR="003A15BC" w:rsidRPr="00D14A2F" w:rsidRDefault="003A15BC" w:rsidP="00AE7CF7">
      <w:pPr>
        <w:tabs>
          <w:tab w:val="left" w:pos="630"/>
          <w:tab w:val="left" w:pos="720"/>
        </w:tabs>
        <w:spacing w:line="240" w:lineRule="auto"/>
        <w:ind w:left="729" w:right="477" w:firstLine="63"/>
        <w:jc w:val="thaiDistribute"/>
        <w:rPr>
          <w:sz w:val="20"/>
          <w:szCs w:val="20"/>
        </w:rPr>
      </w:pPr>
    </w:p>
    <w:p w14:paraId="29CC4E90" w14:textId="77777777" w:rsidR="00F12B92" w:rsidRPr="00AB0762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29" w:right="441"/>
        <w:jc w:val="thaiDistribute"/>
      </w:pPr>
      <w:r w:rsidRPr="00AB0762">
        <w:rPr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F56BA33" w14:textId="77777777" w:rsidR="00F12B92" w:rsidRPr="00D14A2F" w:rsidRDefault="00F12B92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20"/>
          <w:szCs w:val="20"/>
        </w:rPr>
      </w:pPr>
    </w:p>
    <w:p w14:paraId="6B976175" w14:textId="77777777" w:rsidR="00F12B92" w:rsidRPr="00AB0762" w:rsidRDefault="00F12B92" w:rsidP="00AE7CF7">
      <w:pPr>
        <w:pStyle w:val="block"/>
        <w:numPr>
          <w:ilvl w:val="0"/>
          <w:numId w:val="22"/>
        </w:numPr>
        <w:tabs>
          <w:tab w:val="left" w:pos="900"/>
        </w:tabs>
        <w:spacing w:after="0" w:line="240" w:lineRule="atLeast"/>
        <w:ind w:left="2250" w:right="441" w:hanging="1512"/>
        <w:jc w:val="thaiDistribute"/>
        <w:rPr>
          <w:rFonts w:ascii="Angsana New" w:hAnsi="Angsana New" w:cs="Angsana New"/>
          <w:sz w:val="30"/>
          <w:szCs w:val="30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B0762">
        <w:rPr>
          <w:rFonts w:ascii="Angsana New" w:hAnsi="Angsana New" w:cs="Angsana New"/>
          <w:sz w:val="30"/>
          <w:szCs w:val="30"/>
        </w:rPr>
        <w:t>1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 : </w:t>
      </w:r>
      <w:r w:rsidRPr="00AB0762">
        <w:rPr>
          <w:rFonts w:ascii="Angsana New" w:hAnsi="Angsana New" w:cs="Angsana New"/>
          <w:sz w:val="30"/>
          <w:szCs w:val="30"/>
        </w:rPr>
        <w:tab/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2982C58F" w14:textId="77777777" w:rsidR="00F12B92" w:rsidRPr="00AB0762" w:rsidRDefault="00F12B92" w:rsidP="00AE7CF7">
      <w:pPr>
        <w:pStyle w:val="block"/>
        <w:numPr>
          <w:ilvl w:val="0"/>
          <w:numId w:val="22"/>
        </w:numPr>
        <w:tabs>
          <w:tab w:val="left" w:pos="900"/>
        </w:tabs>
        <w:spacing w:after="0" w:line="240" w:lineRule="atLeast"/>
        <w:ind w:left="2250" w:right="441" w:hanging="1512"/>
        <w:jc w:val="thaiDistribute"/>
        <w:rPr>
          <w:rFonts w:ascii="Angsana New" w:hAnsi="Angsana New" w:cs="Angsana New"/>
          <w:sz w:val="30"/>
          <w:szCs w:val="30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B0762">
        <w:rPr>
          <w:rFonts w:ascii="Angsana New" w:hAnsi="Angsana New" w:cs="Angsana New"/>
          <w:sz w:val="30"/>
          <w:szCs w:val="30"/>
        </w:rPr>
        <w:t>2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 : </w:t>
      </w:r>
      <w:r w:rsidRPr="00AB0762">
        <w:rPr>
          <w:rFonts w:ascii="Angsana New" w:hAnsi="Angsana New" w:cs="Angsana New"/>
          <w:sz w:val="30"/>
          <w:szCs w:val="30"/>
        </w:rPr>
        <w:tab/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AB0762">
        <w:rPr>
          <w:rFonts w:ascii="Angsana New" w:hAnsi="Angsana New" w:cs="Angsana New"/>
          <w:sz w:val="30"/>
          <w:szCs w:val="30"/>
        </w:rPr>
        <w:t>1</w:t>
      </w:r>
    </w:p>
    <w:p w14:paraId="18E1C2C3" w14:textId="77777777" w:rsidR="00F12B92" w:rsidRPr="00AB0762" w:rsidRDefault="00F12B92" w:rsidP="00AE7CF7">
      <w:pPr>
        <w:pStyle w:val="block"/>
        <w:numPr>
          <w:ilvl w:val="0"/>
          <w:numId w:val="22"/>
        </w:numPr>
        <w:tabs>
          <w:tab w:val="left" w:pos="900"/>
        </w:tabs>
        <w:spacing w:after="0" w:line="240" w:lineRule="atLeast"/>
        <w:ind w:left="2250" w:right="441" w:hanging="1512"/>
        <w:jc w:val="thaiDistribute"/>
        <w:rPr>
          <w:rFonts w:ascii="Angsana New" w:hAnsi="Angsana New" w:cs="Angsana New"/>
          <w:sz w:val="30"/>
          <w:szCs w:val="30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B0762">
        <w:rPr>
          <w:rFonts w:ascii="Angsana New" w:hAnsi="Angsana New" w:cs="Angsana New"/>
          <w:sz w:val="30"/>
          <w:szCs w:val="30"/>
        </w:rPr>
        <w:t>3</w:t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 :</w:t>
      </w:r>
      <w:r w:rsidRPr="00AB0762">
        <w:rPr>
          <w:rFonts w:ascii="Angsana New" w:hAnsi="Angsana New" w:cs="Angsana New"/>
          <w:sz w:val="30"/>
          <w:szCs w:val="30"/>
          <w:rtl/>
          <w:cs/>
        </w:rPr>
        <w:tab/>
      </w:r>
      <w:r w:rsidRPr="00AB0762">
        <w:rPr>
          <w:rFonts w:ascii="Angsana New" w:hAnsi="Angsana New" w:cs="Angsana New"/>
          <w:sz w:val="30"/>
          <w:szCs w:val="30"/>
          <w:rtl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7F97514" w14:textId="77777777" w:rsidR="00F12B92" w:rsidRPr="00D14A2F" w:rsidRDefault="00F12B92" w:rsidP="00D67678">
      <w:pPr>
        <w:tabs>
          <w:tab w:val="left" w:pos="630"/>
          <w:tab w:val="left" w:pos="720"/>
        </w:tabs>
        <w:spacing w:line="240" w:lineRule="auto"/>
        <w:ind w:left="540" w:right="477" w:firstLine="63"/>
        <w:jc w:val="thaiDistribute"/>
        <w:rPr>
          <w:sz w:val="20"/>
          <w:szCs w:val="20"/>
        </w:rPr>
      </w:pPr>
    </w:p>
    <w:p w14:paraId="280D499F" w14:textId="0BD125F7" w:rsidR="00F12B92" w:rsidRPr="00E63653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38" w:right="432"/>
        <w:jc w:val="thaiDistribute"/>
        <w:rPr>
          <w:b/>
          <w:bCs/>
        </w:rPr>
      </w:pPr>
      <w:r w:rsidRPr="00AB0762" w:rsidDel="001A6CC8">
        <w:rPr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10C3A" w:rsidRPr="00AB0762">
        <w:rPr>
          <w:cs/>
        </w:rPr>
        <w:t xml:space="preserve"> </w:t>
      </w:r>
      <w:r w:rsidRPr="00AB0762" w:rsidDel="001A6CC8">
        <w:rPr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0CE2BEF" w14:textId="77777777" w:rsidR="00F12B92" w:rsidRPr="00D14A2F" w:rsidDel="001A6CC8" w:rsidRDefault="00F12B92" w:rsidP="00D14A2F">
      <w:pPr>
        <w:tabs>
          <w:tab w:val="left" w:pos="630"/>
          <w:tab w:val="left" w:pos="720"/>
        </w:tabs>
        <w:spacing w:line="240" w:lineRule="auto"/>
        <w:ind w:left="738" w:right="432" w:firstLine="63"/>
        <w:jc w:val="thaiDistribute"/>
        <w:rPr>
          <w:sz w:val="20"/>
          <w:szCs w:val="20"/>
          <w:cs/>
        </w:rPr>
      </w:pPr>
    </w:p>
    <w:p w14:paraId="20783B21" w14:textId="6CA2D992" w:rsidR="00D67678" w:rsidRPr="00AB0762" w:rsidRDefault="00F12B92" w:rsidP="00AE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38" w:right="432"/>
        <w:jc w:val="thaiDistribute"/>
        <w:rPr>
          <w:color w:val="000000"/>
          <w:cs/>
        </w:rPr>
      </w:pPr>
      <w:r w:rsidRPr="00AB0762" w:rsidDel="001A6CC8">
        <w:rPr>
          <w:color w:val="00000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</w:t>
      </w:r>
      <w:r w:rsidRPr="00AB0762" w:rsidDel="001A6CC8">
        <w:rPr>
          <w:cs/>
        </w:rPr>
        <w:t>ผลตอบแทน</w:t>
      </w:r>
      <w:r w:rsidRPr="00AB0762" w:rsidDel="001A6CC8">
        <w:rPr>
          <w:color w:val="000000"/>
          <w:cs/>
        </w:rPr>
        <w:t xml:space="preserve">ที่ให้หรือได้รับ </w:t>
      </w:r>
    </w:p>
    <w:p w14:paraId="3E819D4A" w14:textId="79E26ABA" w:rsidR="00D67678" w:rsidRPr="00D14A2F" w:rsidRDefault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0"/>
          <w:szCs w:val="20"/>
          <w:cs/>
        </w:rPr>
      </w:pPr>
    </w:p>
    <w:p w14:paraId="5922A68F" w14:textId="77777777" w:rsidR="009D77CF" w:rsidRPr="00AB0762" w:rsidRDefault="009D77CF" w:rsidP="00A26F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10053"/>
        </w:tabs>
        <w:spacing w:line="240" w:lineRule="auto"/>
        <w:ind w:left="720" w:right="270" w:hanging="450"/>
        <w:rPr>
          <w:rFonts w:asciiTheme="majorBidi" w:hAnsiTheme="majorBidi" w:cstheme="majorBidi"/>
          <w:b/>
          <w:bCs/>
          <w:i/>
          <w:iCs/>
        </w:rPr>
      </w:pPr>
      <w:r w:rsidRPr="00AB0762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215CB496" w14:textId="77777777" w:rsidR="009D77CF" w:rsidRPr="00AB0762" w:rsidRDefault="009D77CF" w:rsidP="006B0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sz w:val="20"/>
          <w:szCs w:val="20"/>
        </w:rPr>
      </w:pPr>
    </w:p>
    <w:p w14:paraId="6B608AC2" w14:textId="0EE57572" w:rsidR="00E5449B" w:rsidRPr="00AB0762" w:rsidRDefault="009D77CF" w:rsidP="0040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414"/>
        <w:jc w:val="thaiDistribute"/>
        <w:rPr>
          <w:spacing w:val="-4"/>
        </w:rPr>
      </w:pPr>
      <w:r w:rsidRPr="00AB0762">
        <w:rPr>
          <w:b/>
          <w:spacing w:val="-4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หากบริษัทมีอำนาจควบคุมหรือควบคุมร่วมกันหรือ</w:t>
      </w:r>
      <w:r w:rsidR="00D5003B" w:rsidRPr="00AB0762">
        <w:rPr>
          <w:b/>
          <w:spacing w:val="-4"/>
          <w:cs/>
        </w:rPr>
        <w:br/>
      </w:r>
      <w:r w:rsidRPr="00AB0762">
        <w:rPr>
          <w:b/>
          <w:spacing w:val="-4"/>
          <w:cs/>
        </w:rPr>
        <w:t>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Pr="00AB0762">
        <w:rPr>
          <w:b/>
          <w:bCs/>
          <w:spacing w:val="-4"/>
          <w:cs/>
        </w:rPr>
        <w:t xml:space="preserve"> </w:t>
      </w:r>
      <w:r w:rsidRPr="00AB0762">
        <w:rPr>
          <w:spacing w:val="-4"/>
          <w:cs/>
        </w:rPr>
        <w:t>หรือบุคคลหรือกิจการที่อยู่ภายใต้การควบคุมเดียวกัน</w:t>
      </w:r>
      <w:r w:rsidRPr="00AB0762">
        <w:rPr>
          <w:b/>
          <w:spacing w:val="-4"/>
          <w:cs/>
        </w:rPr>
        <w:t xml:space="preserve"> </w:t>
      </w:r>
      <w:r w:rsidRPr="00AB0762">
        <w:rPr>
          <w:spacing w:val="-4"/>
          <w:cs/>
        </w:rPr>
        <w:t>หรือ</w:t>
      </w:r>
      <w:r w:rsidR="00123775" w:rsidRPr="00AB0762">
        <w:rPr>
          <w:spacing w:val="-4"/>
          <w:cs/>
        </w:rPr>
        <w:t>มี</w:t>
      </w:r>
      <w:r w:rsidRPr="00AB0762">
        <w:rPr>
          <w:spacing w:val="-4"/>
          <w:cs/>
        </w:rPr>
        <w:t xml:space="preserve">อิทธิพลอย่างมีนัยสำคัญเดียวกันกับบริษัท </w:t>
      </w:r>
    </w:p>
    <w:p w14:paraId="51FA46A3" w14:textId="4336DCA9" w:rsidR="00B5564D" w:rsidRDefault="00B5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4FA8A345" w14:textId="2858F7BD" w:rsidR="00D00E08" w:rsidRPr="00AB0762" w:rsidRDefault="00223D2B" w:rsidP="0044591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260"/>
        </w:tabs>
        <w:spacing w:line="240" w:lineRule="auto"/>
        <w:ind w:right="414" w:hanging="459"/>
        <w:jc w:val="thaiDistribute"/>
        <w:rPr>
          <w:sz w:val="20"/>
          <w:szCs w:val="20"/>
        </w:rPr>
      </w:pPr>
      <w:r w:rsidRPr="00AB0762">
        <w:rPr>
          <w:rFonts w:eastAsia="Calibri"/>
          <w:b/>
          <w:bCs/>
          <w:szCs w:val="30"/>
          <w:cs/>
        </w:rPr>
        <w:lastRenderedPageBreak/>
        <w:t>การปรับโครงสร้างและการรวมธุรกิจภายใต้การควบคุมเดียวกัน</w:t>
      </w:r>
    </w:p>
    <w:p w14:paraId="7824C9D3" w14:textId="77777777" w:rsidR="00223D2B" w:rsidRPr="00AB0762" w:rsidRDefault="00223D2B" w:rsidP="00223D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260"/>
        </w:tabs>
        <w:spacing w:line="240" w:lineRule="auto"/>
        <w:ind w:right="414"/>
        <w:jc w:val="thaiDistribute"/>
        <w:rPr>
          <w:sz w:val="20"/>
          <w:szCs w:val="20"/>
          <w:cs/>
        </w:rPr>
      </w:pPr>
    </w:p>
    <w:p w14:paraId="0BD44875" w14:textId="6381983C" w:rsidR="00D00E08" w:rsidRPr="00AB0762" w:rsidRDefault="006021CC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9" w:right="414"/>
        <w:contextualSpacing/>
        <w:jc w:val="both"/>
        <w:rPr>
          <w:i/>
          <w:iCs/>
        </w:rPr>
      </w:pPr>
      <w:r w:rsidRPr="00AB0762">
        <w:rPr>
          <w:i/>
          <w:iCs/>
          <w:cs/>
          <w:lang w:val="th-TH"/>
        </w:rPr>
        <w:t xml:space="preserve">ปี </w:t>
      </w:r>
      <w:r w:rsidR="00AD43E9" w:rsidRPr="00AB0762">
        <w:rPr>
          <w:i/>
          <w:iCs/>
        </w:rPr>
        <w:t>2565</w:t>
      </w:r>
    </w:p>
    <w:p w14:paraId="0BA9BF6A" w14:textId="77777777" w:rsidR="00BF798F" w:rsidRPr="00AB0762" w:rsidRDefault="00BF798F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9" w:right="414"/>
        <w:jc w:val="thaiDistribute"/>
        <w:rPr>
          <w:sz w:val="20"/>
          <w:szCs w:val="20"/>
          <w:cs/>
        </w:rPr>
      </w:pPr>
    </w:p>
    <w:p w14:paraId="2E06575F" w14:textId="587A1C9B" w:rsidR="00ED4E75" w:rsidRPr="00AB0762" w:rsidRDefault="00E5449B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414"/>
        <w:jc w:val="thaiDistribute"/>
        <w:rPr>
          <w:color w:val="000000"/>
          <w:cs/>
          <w:lang w:val="th-TH"/>
        </w:rPr>
      </w:pPr>
      <w:r w:rsidRPr="00AB0762">
        <w:rPr>
          <w:b/>
          <w:cs/>
        </w:rPr>
        <w:t xml:space="preserve">เมื่อวันที่ </w:t>
      </w:r>
      <w:r w:rsidRPr="00AB0762">
        <w:rPr>
          <w:bCs/>
        </w:rPr>
        <w:t xml:space="preserve">1 </w:t>
      </w:r>
      <w:r w:rsidRPr="00AB0762">
        <w:rPr>
          <w:b/>
          <w:cs/>
        </w:rPr>
        <w:t xml:space="preserve">พฤศจิกายน </w:t>
      </w:r>
      <w:r w:rsidRPr="00AB0762">
        <w:rPr>
          <w:bCs/>
        </w:rPr>
        <w:t>2565</w:t>
      </w:r>
      <w:r w:rsidR="00ED4E75" w:rsidRPr="00AB0762">
        <w:rPr>
          <w:b/>
          <w:cs/>
        </w:rPr>
        <w:t xml:space="preserve"> บริษัทได้รับโอนกิจการทั้งหมดจาก </w:t>
      </w:r>
      <w:r w:rsidR="00ED4E75" w:rsidRPr="00AB0762">
        <w:rPr>
          <w:bCs/>
        </w:rPr>
        <w:t>CCCL</w:t>
      </w:r>
      <w:r w:rsidR="00ED4E75" w:rsidRPr="00AB0762">
        <w:rPr>
          <w:b/>
          <w:bCs/>
          <w:cs/>
        </w:rPr>
        <w:t xml:space="preserve"> </w:t>
      </w:r>
      <w:r w:rsidR="00ED4E75" w:rsidRPr="00AB0762">
        <w:rPr>
          <w:b/>
          <w:cs/>
        </w:rPr>
        <w:t xml:space="preserve">ซึ่งเป็นบริษัทย่อยของ </w:t>
      </w:r>
      <w:r w:rsidR="00ED4E75" w:rsidRPr="00AB0762">
        <w:rPr>
          <w:bCs/>
        </w:rPr>
        <w:t xml:space="preserve">SCC </w:t>
      </w:r>
      <w:r w:rsidR="00ED4E75" w:rsidRPr="00AB0762">
        <w:rPr>
          <w:b/>
          <w:cs/>
        </w:rPr>
        <w:t xml:space="preserve">โดยเป็นการรับโอนสินทรัพย์ซึ่งรวมถึงหุ้นในบริษัทย่อย และหนี้สินด้วยมูลค่าตามบัญชี เนื่องจากเป็นการรวมธุรกิจภายใต้การควบคุมเดียวกันของบริษัทที่อยู่ภายใต้บริษัทใหญ่ลำดับสูงสุดคือ </w:t>
      </w:r>
      <w:r w:rsidR="00ED4E75" w:rsidRPr="00AB0762">
        <w:rPr>
          <w:bCs/>
        </w:rPr>
        <w:t>SCC</w:t>
      </w:r>
      <w:r w:rsidR="00ED4E75" w:rsidRPr="00AB0762">
        <w:rPr>
          <w:b/>
          <w:bCs/>
          <w:cs/>
        </w:rPr>
        <w:t xml:space="preserve"> </w:t>
      </w:r>
      <w:r w:rsidR="00ED4E75" w:rsidRPr="00AB0762">
        <w:rPr>
          <w:b/>
          <w:cs/>
        </w:rPr>
        <w:t>รายละเอียดการรับโอน</w:t>
      </w:r>
      <w:r w:rsidR="00610C3A" w:rsidRPr="00AB0762">
        <w:rPr>
          <w:color w:val="000000"/>
          <w:cs/>
          <w:lang w:val="th-TH"/>
        </w:rPr>
        <w:t>สินทรัพย์ที่ได้มาและหนี้สินที่รับมาแต่ละประเภทที่สำคัญที่รับรู้ ณ วันที่ซื้อ มีดังนี้</w:t>
      </w:r>
    </w:p>
    <w:p w14:paraId="5FA85174" w14:textId="77777777" w:rsidR="00E5449B" w:rsidRPr="00AB0762" w:rsidRDefault="00E5449B" w:rsidP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sz w:val="20"/>
          <w:szCs w:val="20"/>
          <w:cs/>
        </w:rPr>
      </w:pPr>
    </w:p>
    <w:tbl>
      <w:tblPr>
        <w:tblW w:w="9540" w:type="dxa"/>
        <w:tblInd w:w="351" w:type="dxa"/>
        <w:tblLook w:val="0000" w:firstRow="0" w:lastRow="0" w:firstColumn="0" w:lastColumn="0" w:noHBand="0" w:noVBand="0"/>
      </w:tblPr>
      <w:tblGrid>
        <w:gridCol w:w="7764"/>
        <w:gridCol w:w="1776"/>
      </w:tblGrid>
      <w:tr w:rsidR="00D00E08" w:rsidRPr="00AB0762" w14:paraId="21CA24F2" w14:textId="77777777" w:rsidTr="006A0045">
        <w:trPr>
          <w:cantSplit/>
        </w:trPr>
        <w:tc>
          <w:tcPr>
            <w:tcW w:w="7764" w:type="dxa"/>
          </w:tcPr>
          <w:p w14:paraId="4452AFB4" w14:textId="77777777" w:rsidR="00D00E08" w:rsidRPr="00AB0762" w:rsidRDefault="00D00E08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both"/>
              <w:rPr>
                <w:i/>
                <w:iCs/>
              </w:rPr>
            </w:pPr>
          </w:p>
        </w:tc>
        <w:tc>
          <w:tcPr>
            <w:tcW w:w="1776" w:type="dxa"/>
          </w:tcPr>
          <w:p w14:paraId="332B5E37" w14:textId="77777777" w:rsidR="00D00E08" w:rsidRPr="00AB0762" w:rsidRDefault="00D00E08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center"/>
              <w:rPr>
                <w:cs/>
              </w:rPr>
            </w:pPr>
            <w:r w:rsidRPr="00AB0762">
              <w:rPr>
                <w:cs/>
              </w:rPr>
              <w:t>มูลค่าตามบัญชี</w:t>
            </w:r>
          </w:p>
        </w:tc>
      </w:tr>
      <w:tr w:rsidR="00D00E08" w:rsidRPr="00AB0762" w14:paraId="048A7D63" w14:textId="77777777" w:rsidTr="006A0045">
        <w:trPr>
          <w:cantSplit/>
        </w:trPr>
        <w:tc>
          <w:tcPr>
            <w:tcW w:w="7764" w:type="dxa"/>
          </w:tcPr>
          <w:p w14:paraId="62F81DE5" w14:textId="77777777" w:rsidR="00D00E08" w:rsidRPr="00AB0762" w:rsidRDefault="00D00E08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both"/>
              <w:rPr>
                <w:i/>
                <w:iCs/>
                <w:cs/>
                <w:lang w:val="th-TH"/>
              </w:rPr>
            </w:pPr>
          </w:p>
        </w:tc>
        <w:tc>
          <w:tcPr>
            <w:tcW w:w="1776" w:type="dxa"/>
          </w:tcPr>
          <w:p w14:paraId="639FCD0E" w14:textId="261526BD" w:rsidR="00D00E08" w:rsidRPr="00AB0762" w:rsidRDefault="00C31F3F" w:rsidP="0067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jc w:val="center"/>
              <w:rPr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893EB4" w:rsidRPr="00AB0762">
              <w:rPr>
                <w:i/>
                <w:iCs/>
                <w:cs/>
              </w:rPr>
              <w:t>พัน</w:t>
            </w:r>
            <w:r w:rsidR="00D00E08" w:rsidRPr="00AB0762">
              <w:rPr>
                <w:i/>
                <w:iCs/>
                <w:cs/>
              </w:rPr>
              <w:t>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D00E08" w:rsidRPr="00AB0762" w14:paraId="21FE7E7A" w14:textId="77777777" w:rsidTr="006A0045">
        <w:trPr>
          <w:cantSplit/>
        </w:trPr>
        <w:tc>
          <w:tcPr>
            <w:tcW w:w="7764" w:type="dxa"/>
            <w:vAlign w:val="bottom"/>
          </w:tcPr>
          <w:p w14:paraId="4FF8F6A3" w14:textId="77777777" w:rsidR="00D00E08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776" w:type="dxa"/>
          </w:tcPr>
          <w:p w14:paraId="1D1AA37C" w14:textId="4D6D422F" w:rsidR="00D00E08" w:rsidRPr="00AB0762" w:rsidRDefault="00ED4E75" w:rsidP="00ED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10,427,000</w:t>
            </w:r>
          </w:p>
        </w:tc>
      </w:tr>
      <w:tr w:rsidR="00ED4E75" w:rsidRPr="00AB0762" w14:paraId="1572C2F8" w14:textId="77777777" w:rsidTr="006A0045">
        <w:trPr>
          <w:cantSplit/>
        </w:trPr>
        <w:tc>
          <w:tcPr>
            <w:tcW w:w="7764" w:type="dxa"/>
            <w:vAlign w:val="bottom"/>
          </w:tcPr>
          <w:p w14:paraId="4F23E059" w14:textId="13B271D2" w:rsidR="00ED4E75" w:rsidRPr="00AB0762" w:rsidRDefault="00ED4E7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1776" w:type="dxa"/>
          </w:tcPr>
          <w:p w14:paraId="2E628AC7" w14:textId="1ECFC0D9" w:rsidR="00ED4E75" w:rsidRPr="00AB0762" w:rsidRDefault="00ED4E75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cs/>
              </w:rPr>
            </w:pPr>
            <w:r w:rsidRPr="00AB0762">
              <w:t>21,733</w:t>
            </w:r>
          </w:p>
        </w:tc>
      </w:tr>
      <w:tr w:rsidR="002C0BB1" w:rsidRPr="00AB0762" w14:paraId="12C5DA2C" w14:textId="77777777" w:rsidTr="006A0045">
        <w:trPr>
          <w:cantSplit/>
        </w:trPr>
        <w:tc>
          <w:tcPr>
            <w:tcW w:w="7764" w:type="dxa"/>
            <w:vAlign w:val="bottom"/>
          </w:tcPr>
          <w:p w14:paraId="2D5D8DEF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ที่ดิน อาคารและอุปกรณ์</w:t>
            </w:r>
          </w:p>
        </w:tc>
        <w:tc>
          <w:tcPr>
            <w:tcW w:w="1776" w:type="dxa"/>
          </w:tcPr>
          <w:p w14:paraId="791AC35E" w14:textId="78096542" w:rsidR="002C0BB1" w:rsidRPr="00AB0762" w:rsidRDefault="00ED4E75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6,038</w:t>
            </w:r>
          </w:p>
        </w:tc>
      </w:tr>
      <w:tr w:rsidR="002C0BB1" w:rsidRPr="00AB0762" w14:paraId="509D6457" w14:textId="77777777" w:rsidTr="006A0045">
        <w:trPr>
          <w:cantSplit/>
        </w:trPr>
        <w:tc>
          <w:tcPr>
            <w:tcW w:w="7764" w:type="dxa"/>
            <w:vAlign w:val="bottom"/>
          </w:tcPr>
          <w:p w14:paraId="4B4F888D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สินทรัพย์ไม่มีตัวตน</w:t>
            </w:r>
          </w:p>
        </w:tc>
        <w:tc>
          <w:tcPr>
            <w:tcW w:w="1776" w:type="dxa"/>
          </w:tcPr>
          <w:p w14:paraId="45365666" w14:textId="0B5EEBEC" w:rsidR="002C0BB1" w:rsidRPr="00AB0762" w:rsidRDefault="00AD43E9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373</w:t>
            </w:r>
          </w:p>
        </w:tc>
      </w:tr>
      <w:tr w:rsidR="002C0BB1" w:rsidRPr="00AB0762" w14:paraId="0D687167" w14:textId="77777777" w:rsidTr="006A0045">
        <w:trPr>
          <w:cantSplit/>
        </w:trPr>
        <w:tc>
          <w:tcPr>
            <w:tcW w:w="7764" w:type="dxa"/>
          </w:tcPr>
          <w:p w14:paraId="411F3CEA" w14:textId="06E416FA" w:rsidR="002C0BB1" w:rsidRPr="00AB0762" w:rsidRDefault="00ED4E75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ลูกหนี้อื่น</w:t>
            </w:r>
          </w:p>
        </w:tc>
        <w:tc>
          <w:tcPr>
            <w:tcW w:w="1776" w:type="dxa"/>
          </w:tcPr>
          <w:p w14:paraId="6670B8A5" w14:textId="3CE176EC" w:rsidR="002C0BB1" w:rsidRPr="00AB0762" w:rsidRDefault="00ED4E75" w:rsidP="00ED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t>13,654</w:t>
            </w:r>
          </w:p>
        </w:tc>
      </w:tr>
      <w:tr w:rsidR="002C0BB1" w:rsidRPr="00AB0762" w14:paraId="5A9F15B6" w14:textId="77777777" w:rsidTr="006A0045">
        <w:trPr>
          <w:cantSplit/>
        </w:trPr>
        <w:tc>
          <w:tcPr>
            <w:tcW w:w="7764" w:type="dxa"/>
          </w:tcPr>
          <w:p w14:paraId="7AD33FA0" w14:textId="2F7BC093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cs/>
              </w:rPr>
            </w:pPr>
            <w:r w:rsidRPr="00AB0762">
              <w:rPr>
                <w:cs/>
              </w:rPr>
              <w:t>หนี้สิน</w:t>
            </w:r>
            <w:r w:rsidR="00ED4E75" w:rsidRPr="00AB0762">
              <w:rPr>
                <w:cs/>
              </w:rPr>
              <w:t>อื่น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153CDAB5" w14:textId="6EB106EF" w:rsidR="002C0BB1" w:rsidRPr="00AB0762" w:rsidRDefault="00C31F3F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</w:pPr>
            <w:r w:rsidRPr="00AB0762">
              <w:rPr>
                <w:cs/>
              </w:rPr>
              <w:t>(</w:t>
            </w:r>
            <w:r w:rsidR="00AD43E9" w:rsidRPr="00AB0762">
              <w:t>5</w:t>
            </w:r>
            <w:r w:rsidR="002C0BB1" w:rsidRPr="00AB0762">
              <w:t>,324</w:t>
            </w:r>
            <w:r w:rsidRPr="00AB0762">
              <w:rPr>
                <w:cs/>
              </w:rPr>
              <w:t>)</w:t>
            </w:r>
          </w:p>
        </w:tc>
      </w:tr>
      <w:tr w:rsidR="002C0BB1" w:rsidRPr="00AB0762" w14:paraId="40945A5D" w14:textId="77777777" w:rsidTr="006A0045">
        <w:trPr>
          <w:cantSplit/>
        </w:trPr>
        <w:tc>
          <w:tcPr>
            <w:tcW w:w="7764" w:type="dxa"/>
          </w:tcPr>
          <w:p w14:paraId="2410DDA8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</w:tcPr>
          <w:p w14:paraId="36143725" w14:textId="6890B465" w:rsidR="002C0BB1" w:rsidRPr="00AB0762" w:rsidRDefault="00E5449B" w:rsidP="002C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b/>
                <w:bCs/>
              </w:rPr>
            </w:pPr>
            <w:r w:rsidRPr="00AB0762">
              <w:rPr>
                <w:b/>
                <w:bCs/>
              </w:rPr>
              <w:t>10,463,474</w:t>
            </w:r>
          </w:p>
        </w:tc>
      </w:tr>
      <w:tr w:rsidR="002C0BB1" w:rsidRPr="00AB0762" w14:paraId="3B169CFD" w14:textId="77777777" w:rsidTr="006A0045">
        <w:trPr>
          <w:cantSplit/>
          <w:trHeight w:val="110"/>
        </w:trPr>
        <w:tc>
          <w:tcPr>
            <w:tcW w:w="7764" w:type="dxa"/>
          </w:tcPr>
          <w:p w14:paraId="165B660C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269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776" w:type="dxa"/>
            <w:tcBorders>
              <w:top w:val="double" w:sz="4" w:space="0" w:color="auto"/>
            </w:tcBorders>
          </w:tcPr>
          <w:p w14:paraId="4B66A00B" w14:textId="77777777" w:rsidR="002C0BB1" w:rsidRPr="00AB0762" w:rsidRDefault="002C0BB1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720"/>
              <w:jc w:val="thaiDistribute"/>
              <w:rPr>
                <w:sz w:val="20"/>
                <w:szCs w:val="20"/>
              </w:rPr>
            </w:pPr>
          </w:p>
        </w:tc>
      </w:tr>
      <w:tr w:rsidR="002C0BB1" w:rsidRPr="00AB0762" w14:paraId="728BA326" w14:textId="77777777" w:rsidTr="006A0045">
        <w:trPr>
          <w:cantSplit/>
          <w:trHeight w:val="137"/>
        </w:trPr>
        <w:tc>
          <w:tcPr>
            <w:tcW w:w="7764" w:type="dxa"/>
          </w:tcPr>
          <w:p w14:paraId="6D916B53" w14:textId="77777777" w:rsidR="002C0BB1" w:rsidRPr="00AB0762" w:rsidRDefault="002C0BB1" w:rsidP="009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firstLine="6"/>
              <w:jc w:val="both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เงินสดจ่าย</w:t>
            </w:r>
          </w:p>
        </w:tc>
        <w:tc>
          <w:tcPr>
            <w:tcW w:w="1776" w:type="dxa"/>
          </w:tcPr>
          <w:p w14:paraId="7ECF520C" w14:textId="2B1993C6" w:rsidR="00757E3F" w:rsidRPr="00AB0762" w:rsidRDefault="009C4F71" w:rsidP="00027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90" w:hanging="99"/>
              <w:jc w:val="center"/>
              <w:rPr>
                <w:b/>
                <w:bCs/>
              </w:rPr>
            </w:pPr>
            <w:r w:rsidRPr="00AB0762">
              <w:rPr>
                <w:b/>
                <w:bCs/>
              </w:rPr>
              <w:t>1</w:t>
            </w:r>
            <w:r w:rsidR="00E5449B" w:rsidRPr="00AB0762">
              <w:rPr>
                <w:b/>
                <w:bCs/>
              </w:rPr>
              <w:t>7,082,958</w:t>
            </w:r>
          </w:p>
        </w:tc>
      </w:tr>
    </w:tbl>
    <w:p w14:paraId="13ACCEFA" w14:textId="678D1679" w:rsidR="00D14A2F" w:rsidRDefault="00D14A2F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/>
        <w:jc w:val="thaiDistribute"/>
        <w:rPr>
          <w:sz w:val="20"/>
          <w:szCs w:val="20"/>
        </w:rPr>
      </w:pPr>
    </w:p>
    <w:p w14:paraId="111D81E8" w14:textId="5C9FDCD9" w:rsidR="0002712A" w:rsidRPr="00AB0762" w:rsidRDefault="0002712A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 w:right="360"/>
        <w:contextualSpacing/>
        <w:jc w:val="both"/>
        <w:rPr>
          <w:i/>
          <w:iCs/>
        </w:rPr>
      </w:pPr>
      <w:r w:rsidRPr="00AB0762">
        <w:rPr>
          <w:i/>
          <w:iCs/>
          <w:cs/>
        </w:rPr>
        <w:t>การขายธุรกิจในหน่วยงาน</w:t>
      </w:r>
    </w:p>
    <w:p w14:paraId="340D60F9" w14:textId="77777777" w:rsidR="0002712A" w:rsidRPr="00AB0762" w:rsidRDefault="0002712A" w:rsidP="009C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/>
        <w:jc w:val="thaiDistribute"/>
        <w:rPr>
          <w:sz w:val="20"/>
          <w:szCs w:val="20"/>
        </w:rPr>
      </w:pPr>
    </w:p>
    <w:p w14:paraId="0E8FB50B" w14:textId="0FDABE00" w:rsidR="0002712A" w:rsidRPr="00AB0762" w:rsidRDefault="0002712A" w:rsidP="009C4F71">
      <w:pPr>
        <w:pStyle w:val="BodyText2"/>
        <w:tabs>
          <w:tab w:val="left" w:pos="1080"/>
          <w:tab w:val="left" w:pos="1980"/>
          <w:tab w:val="left" w:pos="9855"/>
        </w:tabs>
        <w:spacing w:line="240" w:lineRule="atLeast"/>
        <w:ind w:left="738" w:right="360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ในระหว่างปี </w:t>
      </w:r>
      <w:r w:rsidR="003904F5" w:rsidRPr="00AB0762">
        <w:rPr>
          <w:rFonts w:asciiTheme="majorBidi" w:hAnsiTheme="majorBidi"/>
          <w:sz w:val="30"/>
          <w:szCs w:val="30"/>
        </w:rPr>
        <w:t>2565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บริษัทมีการขายธุรกิจ 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Roof Solution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Service Solution Business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ให้แก่บริษัทอื่นในกลุ่ม 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SCC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มูลค่าการขายรวม </w:t>
      </w:r>
      <w:r w:rsidR="003904F5" w:rsidRPr="00AB0762">
        <w:rPr>
          <w:rFonts w:asciiTheme="majorBidi" w:hAnsiTheme="majorBidi"/>
          <w:sz w:val="30"/>
          <w:szCs w:val="30"/>
        </w:rPr>
        <w:t>230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และรับรู้กำไรจากการขายก่อนภาษี </w:t>
      </w:r>
      <w:r w:rsidR="003904F5" w:rsidRPr="00AB0762">
        <w:rPr>
          <w:rFonts w:asciiTheme="majorBidi" w:hAnsiTheme="majorBidi"/>
          <w:sz w:val="30"/>
          <w:szCs w:val="30"/>
        </w:rPr>
        <w:t>5</w:t>
      </w:r>
      <w:r w:rsidRPr="00AB076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0762">
        <w:rPr>
          <w:rFonts w:asciiTheme="majorBidi" w:hAnsiTheme="majorBidi" w:cstheme="majorBidi"/>
          <w:sz w:val="30"/>
          <w:szCs w:val="30"/>
          <w:cs/>
          <w:lang w:val="th-TH"/>
        </w:rPr>
        <w:t>ล้านบาท โดยรวมอยู่ในรายได้อื่นในงบกำไรขาดทุน</w:t>
      </w:r>
    </w:p>
    <w:p w14:paraId="2576E94F" w14:textId="35553CF4" w:rsidR="00D67678" w:rsidRPr="00AB0762" w:rsidRDefault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p w14:paraId="573E7183" w14:textId="0C13BECB" w:rsidR="000400B2" w:rsidRPr="00AB0762" w:rsidRDefault="00D00E08" w:rsidP="009C4F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38" w:right="297"/>
        <w:jc w:val="thaiDistribute"/>
        <w:rPr>
          <w:spacing w:val="-6"/>
          <w:szCs w:val="30"/>
        </w:rPr>
      </w:pPr>
      <w:r w:rsidRPr="00AB0762">
        <w:rPr>
          <w:szCs w:val="30"/>
          <w:cs/>
        </w:rPr>
        <w:t>ทั้งนี้เป็นไปตามแนวปฏิบัติเรื่องการรวมธุรกิจภายใต้การควบคุมเดียวกันซึ่งออกโดยสภาวิชาชีพบัญชี กิจการรับรู้</w:t>
      </w:r>
      <w:r w:rsidRPr="00AB0762">
        <w:rPr>
          <w:spacing w:val="-6"/>
          <w:szCs w:val="30"/>
          <w:cs/>
        </w:rPr>
        <w:t>สินทรัพย์และหนี้สินด้วยมูลค่าตามบัญชี</w:t>
      </w:r>
      <w:r w:rsidR="00115183" w:rsidRPr="00AB0762">
        <w:rPr>
          <w:spacing w:val="-6"/>
          <w:szCs w:val="30"/>
          <w:cs/>
        </w:rPr>
        <w:t xml:space="preserve"> </w:t>
      </w:r>
      <w:r w:rsidRPr="00AB0762">
        <w:rPr>
          <w:spacing w:val="-6"/>
          <w:szCs w:val="30"/>
          <w:cs/>
        </w:rPr>
        <w:t xml:space="preserve">และส่วนต่ำกว่าทุนจากมูลค่าที่จ่ายซื้อแสดงเป็น </w:t>
      </w:r>
      <w:r w:rsidR="00545DA6" w:rsidRPr="00AB0762">
        <w:rPr>
          <w:spacing w:val="-6"/>
          <w:szCs w:val="30"/>
          <w:cs/>
        </w:rPr>
        <w:t>“</w:t>
      </w:r>
      <w:r w:rsidRPr="00AB0762">
        <w:rPr>
          <w:spacing w:val="-6"/>
          <w:szCs w:val="30"/>
          <w:cs/>
        </w:rPr>
        <w:t>ส่วนต่ำกว่าทุนจากการรว</w:t>
      </w:r>
      <w:r w:rsidR="005B07C1" w:rsidRPr="00AB0762">
        <w:rPr>
          <w:spacing w:val="-6"/>
          <w:szCs w:val="30"/>
          <w:cs/>
        </w:rPr>
        <w:t>ม</w:t>
      </w:r>
      <w:r w:rsidRPr="00AB0762">
        <w:rPr>
          <w:spacing w:val="-6"/>
          <w:szCs w:val="30"/>
          <w:cs/>
        </w:rPr>
        <w:t>ธุรกิจภายใต้การควบคุมเดียวกัน</w:t>
      </w:r>
      <w:r w:rsidR="00545DA6" w:rsidRPr="00AB0762">
        <w:rPr>
          <w:spacing w:val="-6"/>
          <w:szCs w:val="30"/>
          <w:cs/>
        </w:rPr>
        <w:t>”</w:t>
      </w:r>
      <w:r w:rsidRPr="00AB0762">
        <w:rPr>
          <w:spacing w:val="-6"/>
          <w:szCs w:val="30"/>
          <w:cs/>
        </w:rPr>
        <w:t xml:space="preserve"> สุทธิจากภาษีเงินได้รอการตัดบัญชีแสดงอยู่ภายใต้ส่วนของผู้ถือหุ้น</w:t>
      </w:r>
    </w:p>
    <w:p w14:paraId="7066C306" w14:textId="01D49F8E" w:rsidR="00BE0ACA" w:rsidRDefault="00BE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6"/>
          <w:cs/>
        </w:rPr>
      </w:pPr>
      <w:r>
        <w:rPr>
          <w:spacing w:val="-6"/>
          <w:cs/>
        </w:rPr>
        <w:br w:type="page"/>
      </w:r>
    </w:p>
    <w:p w14:paraId="33011A38" w14:textId="4C07427A" w:rsidR="00CE61A7" w:rsidRPr="00AB0762" w:rsidRDefault="00CE61A7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C579210" w14:textId="77777777" w:rsidR="00D0565F" w:rsidRPr="00904041" w:rsidRDefault="00D0565F" w:rsidP="00B9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spacing w:val="2"/>
          <w:sz w:val="16"/>
          <w:szCs w:val="16"/>
        </w:rPr>
      </w:pPr>
    </w:p>
    <w:p w14:paraId="568B40BC" w14:textId="77777777" w:rsidR="00054087" w:rsidRPr="00AB0762" w:rsidRDefault="00054087" w:rsidP="0051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38" w:right="423"/>
        <w:jc w:val="thaiDistribute"/>
      </w:pPr>
      <w:r w:rsidRPr="00AB0762">
        <w:rPr>
          <w:spacing w:val="10"/>
          <w:cs/>
        </w:rPr>
        <w:t>ความสัมพันธ์ที่มีกับบุคคลหรือกิจการ</w:t>
      </w:r>
      <w:r w:rsidRPr="00AB0762">
        <w:rPr>
          <w:cs/>
        </w:rPr>
        <w:t>เกี่ยวข้องกันที่มีรายการระหว่างกันที่มีนัยสำคัญกับบริษัท ในระหว่างปีมีดังต่อไปนี้</w:t>
      </w:r>
    </w:p>
    <w:p w14:paraId="401A70B3" w14:textId="77777777" w:rsidR="00C83108" w:rsidRPr="00904041" w:rsidRDefault="00C83108" w:rsidP="0051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38"/>
        <w:jc w:val="thaiDistribute"/>
        <w:rPr>
          <w:spacing w:val="2"/>
          <w:sz w:val="16"/>
          <w:szCs w:val="16"/>
        </w:rPr>
      </w:pPr>
    </w:p>
    <w:tbl>
      <w:tblPr>
        <w:tblW w:w="10206" w:type="dxa"/>
        <w:tblInd w:w="243" w:type="dxa"/>
        <w:tblLook w:val="04A0" w:firstRow="1" w:lastRow="0" w:firstColumn="1" w:lastColumn="0" w:noHBand="0" w:noVBand="1"/>
      </w:tblPr>
      <w:tblGrid>
        <w:gridCol w:w="3987"/>
        <w:gridCol w:w="1330"/>
        <w:gridCol w:w="4889"/>
      </w:tblGrid>
      <w:tr w:rsidR="001941CB" w:rsidRPr="00AB0762" w14:paraId="0B1A6F79" w14:textId="77777777" w:rsidTr="00904041">
        <w:trPr>
          <w:trHeight w:val="420"/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F9BC6" w14:textId="77777777" w:rsidR="001941CB" w:rsidRPr="00AB0762" w:rsidRDefault="001941CB" w:rsidP="00AD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C4D87" w14:textId="77777777" w:rsidR="00B001AC" w:rsidRPr="00AB0762" w:rsidRDefault="001941CB" w:rsidP="00AD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9" w:right="-10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 xml:space="preserve">ประเทศที่จัดตั้ง </w:t>
            </w:r>
          </w:p>
          <w:p w14:paraId="1DF7D166" w14:textId="454EC22F" w:rsidR="001941CB" w:rsidRPr="00AB0762" w:rsidRDefault="001941CB" w:rsidP="00AD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9" w:right="-104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>/ สัญชาติ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010F" w14:textId="77777777" w:rsidR="001941CB" w:rsidRPr="00AB0762" w:rsidRDefault="001941CB" w:rsidP="00AD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762">
              <w:rPr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941CB" w:rsidRPr="00AB0762" w14:paraId="57D5376A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676A" w14:textId="43AA835D" w:rsidR="001941CB" w:rsidRPr="00F52745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F52745">
              <w:rPr>
                <w:color w:val="000000"/>
                <w:sz w:val="28"/>
                <w:szCs w:val="28"/>
                <w:cs/>
              </w:rPr>
              <w:t xml:space="preserve">บริษัทปูนซิเมนต์ไทย จำกัด </w:t>
            </w:r>
            <w:r w:rsidR="00C31F3F" w:rsidRPr="00F52745">
              <w:rPr>
                <w:color w:val="000000"/>
                <w:sz w:val="28"/>
                <w:szCs w:val="28"/>
                <w:cs/>
              </w:rPr>
              <w:t>(</w:t>
            </w:r>
            <w:r w:rsidRPr="00F52745">
              <w:rPr>
                <w:color w:val="000000"/>
                <w:sz w:val="28"/>
                <w:szCs w:val="28"/>
                <w:cs/>
              </w:rPr>
              <w:t>มหาชน</w:t>
            </w:r>
            <w:r w:rsidR="00C31F3F" w:rsidRPr="00F52745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3F79" w14:textId="77777777" w:rsidR="001941CB" w:rsidRPr="00F52745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F52745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E970" w14:textId="77777777" w:rsidR="001941CB" w:rsidRPr="00F52745" w:rsidRDefault="001941CB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F52745">
              <w:rPr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1941CB" w:rsidRPr="00AB0762" w14:paraId="70862493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D386" w14:textId="77777777" w:rsidR="001941CB" w:rsidRPr="00F52745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F52745">
              <w:rPr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7261" w14:textId="77777777" w:rsidR="001941CB" w:rsidRPr="00F52745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F52745">
              <w:rPr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BDA5" w14:textId="77777777" w:rsidR="001941CB" w:rsidRPr="00F52745" w:rsidRDefault="001941CB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F52745">
              <w:rPr>
                <w:color w:val="000000"/>
                <w:sz w:val="28"/>
                <w:szCs w:val="28"/>
                <w:cs/>
              </w:rPr>
              <w:t>เป็นบริษัทใหญ่</w:t>
            </w:r>
          </w:p>
        </w:tc>
      </w:tr>
      <w:tr w:rsidR="00904041" w:rsidRPr="00AB0762" w14:paraId="4EB713AF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62019" w14:textId="48C69F0E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  <w:cs/>
              </w:rPr>
              <w:t xml:space="preserve">บริษัทเอสซีจี เซรามิกส์ จำกัด (มหาชน) 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A534B" w14:textId="06D0C72A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A59E2" w14:textId="0490A202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เป็นบริษัทย่อยของ บริษัทเอสซีจี เด</w:t>
            </w:r>
            <w:r w:rsidR="00466DB2"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466DB2" w:rsidRPr="00AB0762" w14:paraId="0D268DAA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AFF95" w14:textId="36197FCF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  <w:cs/>
              </w:rPr>
              <w:t xml:space="preserve">บริษัทสยามซานิทารีแวร์ จำกัด 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BDD41" w14:textId="0B48FFDE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3F68F" w14:textId="7C604D3B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เป็นบริษัทย่อยของ บริษัทเอสซีจี เด</w:t>
            </w:r>
            <w:r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466DB2" w:rsidRPr="00AB0762" w14:paraId="40BF8803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571B4" w14:textId="522489E5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  <w:cs/>
              </w:rPr>
              <w:t xml:space="preserve">บริษัทสยามซานิทารีฟิตติ้งส์ จำกัด 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7B530" w14:textId="5ECAFFEA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EA367" w14:textId="653FBA44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เป็นบริษัทย่อยของ บริษัทเอสซีจี เด</w:t>
            </w:r>
            <w:r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466DB2" w:rsidRPr="00AB0762" w14:paraId="0EBADC79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AA29C" w14:textId="26A89BFA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</w:rPr>
              <w:t>PRIME GROUP JOINT STOCK COMPANY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D0022" w14:textId="2D7496BF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เวียดนาม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ADA70" w14:textId="34FD311E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เป็นบริษัทย่อยของ บริษัทเอสซีจี เด</w:t>
            </w:r>
            <w:r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466DB2" w:rsidRPr="00AB0762" w14:paraId="0D574F08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8C302" w14:textId="49A17493" w:rsidR="00466DB2" w:rsidRPr="00904041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</w:rPr>
              <w:t>MARIWASA SIAM CERAMICS, INC.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DEE48" w14:textId="520219EC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ฟิลิปปินส์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B0FBA" w14:textId="1A3C784F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เป็นบริษัทย่อยของ บริษัทเอสซีจี เด</w:t>
            </w:r>
            <w:r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466DB2" w:rsidRPr="00AB0762" w14:paraId="2A8ECC1A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F8E24" w14:textId="3A759A61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</w:rPr>
              <w:t>PT. KERAMIKA INDONESIA ASSOSIASI TBK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CE9AC" w14:textId="4CB03DC6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อินโดนีเซีย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D4939" w14:textId="60324B7F" w:rsidR="00466DB2" w:rsidRPr="00F52745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เป็นบริษัทย่อยของ บริษัทเอสซีจี เด</w:t>
            </w:r>
            <w:r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904041" w:rsidRPr="00AB0762" w14:paraId="498DAE0E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8C45B" w14:textId="21787995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  <w:cs/>
              </w:rPr>
              <w:t>บริษัทนอริตาเก้ เอสซีจี พลาสเตอร์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1B8C3" w14:textId="25DD15EF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A0BA6" w14:textId="04873968" w:rsidR="00904041" w:rsidRPr="00904041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</w:pPr>
            <w:r w:rsidRPr="00B63FD4">
              <w:rPr>
                <w:cs/>
              </w:rPr>
              <w:t>เป็นบริษัทร่วมของ บริษัทเอสซีจี เด</w:t>
            </w:r>
            <w:r w:rsidR="00466DB2"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904041" w:rsidRPr="00AB0762" w14:paraId="0CA9D64C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B2541" w14:textId="4E72209E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 w:rsidRPr="00904041">
              <w:rPr>
                <w:color w:val="000000"/>
                <w:sz w:val="28"/>
                <w:szCs w:val="28"/>
              </w:rPr>
              <w:t>CMPI Holdings, Inc.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1041B" w14:textId="0B5A272B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ฟิลิปปินส์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76350" w14:textId="52B1FE55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 w:rsidRPr="00B63FD4">
              <w:rPr>
                <w:cs/>
              </w:rPr>
              <w:t>เป็นบริษัทร่วมของ บริษัทเอสซีจี เด</w:t>
            </w:r>
            <w:r w:rsidR="00466DB2">
              <w:rPr>
                <w:rFonts w:hint="cs"/>
                <w:cs/>
              </w:rPr>
              <w:t>ค</w:t>
            </w:r>
            <w:r w:rsidRPr="00B63FD4">
              <w:rPr>
                <w:cs/>
              </w:rPr>
              <w:t>คอร์ จำกัด (มหาชน)</w:t>
            </w:r>
          </w:p>
        </w:tc>
      </w:tr>
      <w:tr w:rsidR="00904041" w:rsidRPr="00AB0762" w14:paraId="0AD7E2D2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EDA2E" w14:textId="2028362C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ซิเมนต์-ผลิตภัณฑ์ก่อสร้าง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F5E0" w14:textId="41B2FFCA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39B7" w14:textId="0B0BBF01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2C9360FC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554C1" w14:textId="5CAB3BF0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รูฟฟิ่ง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2803" w14:textId="30275755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C1E7" w14:textId="704E15FE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2AC57B1B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6184" w14:textId="7EAEA15D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บริษัทสยามไฟเบอร์ซีเมนต์กรุ๊ป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C0BE" w14:textId="0C7162CD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03747" w14:textId="74E8093E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6F167BDF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8C41" w14:textId="57270207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บริษัทเอสซีจี-เซกิซุย เซลส์ จำกัด</w:t>
            </w:r>
            <w:r w:rsidR="000C1017">
              <w:rPr>
                <w:color w:val="000000"/>
              </w:rPr>
              <w:t xml:space="preserve"> </w:t>
            </w:r>
            <w:r w:rsidR="00E57E20">
              <w:rPr>
                <w:color w:val="000000"/>
              </w:rPr>
              <w:t>*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18477" w14:textId="0FCCD302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7D9A" w14:textId="3FC7BA02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2362E157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B0EAD" w14:textId="6C37C719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บริษัทยิปซัมซิเมนต์ไทย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D5A4" w14:textId="32DE0B42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6E9C4" w14:textId="0B62C283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3DE706EA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B97FB" w14:textId="73432AE1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9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ลีฟวิง แอนด์ เฮาส์ซิง โซลูชัน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35B2" w14:textId="72D0EB40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F2BC" w14:textId="53DDFDA5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515C3072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1912" w14:textId="0658857A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ซิเมนต์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BAE1E" w14:textId="0D054754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381EC" w14:textId="1E8E2939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61AD852D" w14:textId="77777777" w:rsidTr="00904041">
        <w:trPr>
          <w:trHeight w:val="435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B6D0A" w14:textId="4ED04307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2FA7E" w14:textId="26A83CC9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6FCA" w14:textId="1F30AB4F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70785696" w14:textId="77777777" w:rsidTr="00904041">
        <w:trPr>
          <w:trHeight w:val="435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B05A9" w14:textId="05585E7D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4F6F7" w14:textId="2A2D8527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34203" w14:textId="2F59F54C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53663703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EAF1A" w14:textId="29242D11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66F8" w14:textId="6BE1B173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E87F" w14:textId="4C618588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7F328C00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56FE" w14:textId="544C9CE1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เคมิคอลส์ จำกัด (มหาชน)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B0D23" w14:textId="1A2B41DA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3E0C3" w14:textId="088A0112" w:rsidR="00904041" w:rsidRPr="00C45E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01C44B7B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E32B" w14:textId="3157BDD9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บริษัทกฎหมายเอสซีจี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DC8A" w14:textId="0E1AEB0D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4D89" w14:textId="39B8148F" w:rsidR="00904041" w:rsidRPr="00C45E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10A3C212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05578" w14:textId="65F98CAF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C7BE" w14:textId="31971481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AB1F" w14:textId="0BFA672B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  <w:tr w:rsidR="00904041" w:rsidRPr="00AB0762" w14:paraId="385B88FD" w14:textId="77777777" w:rsidTr="00904041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8DF0A" w14:textId="205488FB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</w:rPr>
              <w:t xml:space="preserve">PT </w:t>
            </w:r>
            <w:proofErr w:type="spellStart"/>
            <w:r>
              <w:rPr>
                <w:rFonts w:hint="cs"/>
                <w:color w:val="000000"/>
              </w:rPr>
              <w:t>Kokoh</w:t>
            </w:r>
            <w:proofErr w:type="spellEnd"/>
            <w:r>
              <w:rPr>
                <w:rFonts w:hint="cs"/>
                <w:color w:val="000000"/>
              </w:rPr>
              <w:t xml:space="preserve"> Inti </w:t>
            </w:r>
            <w:proofErr w:type="spellStart"/>
            <w:r>
              <w:rPr>
                <w:rFonts w:hint="cs"/>
                <w:color w:val="000000"/>
              </w:rPr>
              <w:t>Arebama</w:t>
            </w:r>
            <w:proofErr w:type="spellEnd"/>
            <w:r>
              <w:rPr>
                <w:rFonts w:hint="cs"/>
                <w:color w:val="000000"/>
              </w:rPr>
              <w:t xml:space="preserve"> </w:t>
            </w:r>
            <w:proofErr w:type="spellStart"/>
            <w:r>
              <w:rPr>
                <w:rFonts w:hint="cs"/>
                <w:color w:val="000000"/>
              </w:rPr>
              <w:t>Tbk</w:t>
            </w:r>
            <w:proofErr w:type="spellEnd"/>
            <w:r>
              <w:rPr>
                <w:rFonts w:hint="cs"/>
                <w:color w:val="000000"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6CCE" w14:textId="6617CD0A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อินโดนีเซีย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80383" w14:textId="3A21D9E4" w:rsidR="00904041" w:rsidRPr="00F52745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cs/>
              </w:rPr>
              <w:t>เป็นบริษัทย่อยของ บริษัทปูนซิเมนต์ไทย จำกัด (มหาชน)</w:t>
            </w:r>
          </w:p>
        </w:tc>
      </w:tr>
    </w:tbl>
    <w:p w14:paraId="6E842C5C" w14:textId="77777777" w:rsidR="00442374" w:rsidRPr="00AD7598" w:rsidRDefault="00442374" w:rsidP="000A3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270" w:hanging="90"/>
        <w:jc w:val="thaiDistribute"/>
        <w:rPr>
          <w:i/>
          <w:iCs/>
          <w:spacing w:val="4"/>
          <w:sz w:val="18"/>
          <w:szCs w:val="18"/>
          <w:cs/>
        </w:rPr>
      </w:pPr>
    </w:p>
    <w:p w14:paraId="3AFF527D" w14:textId="6CDC5F5D" w:rsidR="00442374" w:rsidRPr="00AB0762" w:rsidRDefault="00442374" w:rsidP="00AD7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34" w:hanging="180"/>
        <w:jc w:val="thaiDistribute"/>
      </w:pPr>
      <w:r w:rsidRPr="00D904EB">
        <w:rPr>
          <w:i/>
          <w:iCs/>
          <w:spacing w:val="-2"/>
          <w:sz w:val="24"/>
          <w:szCs w:val="24"/>
          <w:cs/>
        </w:rPr>
        <w:t xml:space="preserve">* </w:t>
      </w:r>
      <w:r w:rsidR="004F7774" w:rsidRPr="00D904EB">
        <w:rPr>
          <w:i/>
          <w:iCs/>
          <w:spacing w:val="-2"/>
          <w:sz w:val="24"/>
          <w:szCs w:val="24"/>
          <w:cs/>
        </w:rPr>
        <w:t xml:space="preserve">ในระหว่างปี </w:t>
      </w:r>
      <w:r w:rsidR="00AD43E9" w:rsidRPr="00D904EB">
        <w:rPr>
          <w:i/>
          <w:iCs/>
          <w:spacing w:val="-2"/>
          <w:sz w:val="24"/>
          <w:szCs w:val="24"/>
        </w:rPr>
        <w:t>2565</w:t>
      </w:r>
      <w:r w:rsidR="004F7774" w:rsidRPr="00D904EB">
        <w:rPr>
          <w:i/>
          <w:iCs/>
          <w:spacing w:val="-2"/>
          <w:sz w:val="24"/>
          <w:szCs w:val="24"/>
          <w:cs/>
        </w:rPr>
        <w:t xml:space="preserve"> บริษัทได้ขายหุ้นที่ถือในบริษัทเอสซีจี-เซกิซุย เซลล์ จำกัด </w:t>
      </w:r>
      <w:r w:rsidRPr="00D904EB">
        <w:rPr>
          <w:i/>
          <w:iCs/>
          <w:sz w:val="24"/>
          <w:szCs w:val="24"/>
          <w:cs/>
        </w:rPr>
        <w:t>เนื่องจากการปรับโครงสร้างธุรกิจ</w:t>
      </w:r>
      <w:r w:rsidRPr="00AB0762">
        <w:rPr>
          <w:cs/>
        </w:rPr>
        <w:br w:type="page"/>
      </w:r>
    </w:p>
    <w:p w14:paraId="51625A51" w14:textId="19DFD51C" w:rsidR="00982861" w:rsidRPr="00AB0762" w:rsidRDefault="00982861" w:rsidP="00A64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4" w:right="81" w:hanging="9"/>
        <w:jc w:val="thaiDistribute"/>
      </w:pPr>
      <w:r w:rsidRPr="00AB0762">
        <w:rPr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Pr="00AB0762">
        <w:t>31</w:t>
      </w:r>
      <w:r w:rsidRPr="00AB0762">
        <w:rPr>
          <w:cs/>
        </w:rPr>
        <w:t xml:space="preserve"> ธันวาคม และนโยบายการกำหนดราคาสรุปได้ดังนี้</w:t>
      </w:r>
    </w:p>
    <w:p w14:paraId="452FC6B8" w14:textId="77777777" w:rsidR="00EC05B6" w:rsidRPr="00AB0762" w:rsidRDefault="00EC05B6" w:rsidP="00316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0"/>
          <w:szCs w:val="20"/>
        </w:rPr>
      </w:pPr>
    </w:p>
    <w:tbl>
      <w:tblPr>
        <w:tblW w:w="96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110"/>
        <w:gridCol w:w="1135"/>
        <w:gridCol w:w="1135"/>
        <w:gridCol w:w="3251"/>
      </w:tblGrid>
      <w:tr w:rsidR="004D6D68" w:rsidRPr="00AB0762" w14:paraId="5876F4AC" w14:textId="77777777" w:rsidTr="00D67255">
        <w:trPr>
          <w:tblHeader/>
        </w:trPr>
        <w:tc>
          <w:tcPr>
            <w:tcW w:w="2134" w:type="pct"/>
          </w:tcPr>
          <w:p w14:paraId="54E74CE5" w14:textId="77777777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i/>
                <w:iCs/>
              </w:rPr>
            </w:pPr>
          </w:p>
        </w:tc>
        <w:tc>
          <w:tcPr>
            <w:tcW w:w="589" w:type="pct"/>
          </w:tcPr>
          <w:p w14:paraId="487DD50B" w14:textId="4C0547D0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</w:pPr>
            <w:r w:rsidRPr="00696745">
              <w:t>2566</w:t>
            </w:r>
          </w:p>
        </w:tc>
        <w:tc>
          <w:tcPr>
            <w:tcW w:w="589" w:type="pct"/>
          </w:tcPr>
          <w:p w14:paraId="1E62D766" w14:textId="1569F013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1"/>
              </w:tabs>
              <w:spacing w:after="0"/>
              <w:ind w:left="-95" w:right="-81"/>
              <w:jc w:val="center"/>
            </w:pPr>
            <w:r w:rsidRPr="00696745">
              <w:t>2565</w:t>
            </w:r>
          </w:p>
        </w:tc>
        <w:tc>
          <w:tcPr>
            <w:tcW w:w="1688" w:type="pct"/>
          </w:tcPr>
          <w:p w14:paraId="50EE13B5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" w:right="-81"/>
              <w:rPr>
                <w:cs/>
              </w:rPr>
            </w:pPr>
            <w:r w:rsidRPr="00696745">
              <w:rPr>
                <w:cs/>
              </w:rPr>
              <w:t>นโยบายการกำหนดราคา</w:t>
            </w:r>
          </w:p>
        </w:tc>
      </w:tr>
      <w:tr w:rsidR="00EC05B6" w:rsidRPr="00AB0762" w14:paraId="3D2049AF" w14:textId="77777777" w:rsidTr="00D67255">
        <w:trPr>
          <w:tblHeader/>
        </w:trPr>
        <w:tc>
          <w:tcPr>
            <w:tcW w:w="2134" w:type="pct"/>
          </w:tcPr>
          <w:p w14:paraId="6695563B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i/>
                <w:iCs/>
                <w:cs/>
              </w:rPr>
            </w:pPr>
          </w:p>
        </w:tc>
        <w:tc>
          <w:tcPr>
            <w:tcW w:w="1178" w:type="pct"/>
            <w:gridSpan w:val="2"/>
          </w:tcPr>
          <w:p w14:paraId="0A19F6EB" w14:textId="37A0C3C6" w:rsidR="00EC05B6" w:rsidRPr="00AB0762" w:rsidRDefault="00C31F3F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EC05B6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  <w:tc>
          <w:tcPr>
            <w:tcW w:w="1688" w:type="pct"/>
          </w:tcPr>
          <w:p w14:paraId="212254EA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i/>
                <w:iCs/>
                <w:cs/>
              </w:rPr>
            </w:pPr>
          </w:p>
        </w:tc>
      </w:tr>
      <w:tr w:rsidR="00EC05B6" w:rsidRPr="00AB0762" w14:paraId="70264E4D" w14:textId="77777777" w:rsidTr="00D67255">
        <w:tc>
          <w:tcPr>
            <w:tcW w:w="2134" w:type="pct"/>
          </w:tcPr>
          <w:p w14:paraId="1AB78CA7" w14:textId="77777777" w:rsidR="00EC05B6" w:rsidRPr="00AB0762" w:rsidRDefault="00EC05B6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บริษัทใหญ่ในลำดับสูงสุด</w:t>
            </w:r>
          </w:p>
        </w:tc>
        <w:tc>
          <w:tcPr>
            <w:tcW w:w="589" w:type="pct"/>
          </w:tcPr>
          <w:p w14:paraId="0E9BA07D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589" w:type="pct"/>
          </w:tcPr>
          <w:p w14:paraId="03688945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1688" w:type="pct"/>
          </w:tcPr>
          <w:p w14:paraId="5C66D5D6" w14:textId="77777777" w:rsidR="00EC05B6" w:rsidRPr="00AB0762" w:rsidRDefault="00EC05B6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</w:tr>
      <w:tr w:rsidR="00B5361E" w:rsidRPr="00696745" w14:paraId="6A6524C1" w14:textId="77777777" w:rsidTr="00D67255">
        <w:tc>
          <w:tcPr>
            <w:tcW w:w="2134" w:type="pct"/>
          </w:tcPr>
          <w:p w14:paraId="3D77B187" w14:textId="5B468D17" w:rsidR="00B5361E" w:rsidRPr="00696745" w:rsidRDefault="00B5361E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B5361E">
              <w:rPr>
                <w:cs/>
              </w:rPr>
              <w:t>รายได้ค่าธรรมเนียมการจัดการ</w:t>
            </w:r>
          </w:p>
        </w:tc>
        <w:tc>
          <w:tcPr>
            <w:tcW w:w="589" w:type="pct"/>
          </w:tcPr>
          <w:p w14:paraId="33E2500D" w14:textId="3C9F8A71" w:rsidR="00B5361E" w:rsidRPr="005548E9" w:rsidRDefault="00B5361E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589" w:type="pct"/>
          </w:tcPr>
          <w:p w14:paraId="0C25CB8E" w14:textId="35F8FF7B" w:rsidR="00B5361E" w:rsidRPr="005548E9" w:rsidRDefault="00B5361E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21</w:t>
            </w:r>
          </w:p>
        </w:tc>
        <w:tc>
          <w:tcPr>
            <w:tcW w:w="1688" w:type="pct"/>
          </w:tcPr>
          <w:p w14:paraId="20FECF58" w14:textId="6D27CFEC" w:rsidR="00B5361E" w:rsidRPr="00696745" w:rsidRDefault="00A561BF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561BF">
              <w:rPr>
                <w:spacing w:val="-4"/>
                <w:cs/>
              </w:rPr>
              <w:t>ราคาต</w:t>
            </w:r>
            <w:r w:rsidR="00E632EB">
              <w:rPr>
                <w:rFonts w:hint="cs"/>
                <w:spacing w:val="-4"/>
                <w:cs/>
              </w:rPr>
              <w:t>ามสัญญา</w:t>
            </w:r>
          </w:p>
        </w:tc>
      </w:tr>
      <w:tr w:rsidR="004D6D68" w:rsidRPr="00696745" w14:paraId="37D099FF" w14:textId="77777777" w:rsidTr="00D67255">
        <w:tc>
          <w:tcPr>
            <w:tcW w:w="2134" w:type="pct"/>
          </w:tcPr>
          <w:p w14:paraId="0896DED4" w14:textId="6CDB5A14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1EEF326D" w14:textId="7AE5B337" w:rsidR="004D6D68" w:rsidRPr="005548E9" w:rsidRDefault="00496B85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3,901</w:t>
            </w:r>
          </w:p>
        </w:tc>
        <w:tc>
          <w:tcPr>
            <w:tcW w:w="589" w:type="pct"/>
          </w:tcPr>
          <w:p w14:paraId="596E370B" w14:textId="0D9E2F93" w:rsidR="004D6D68" w:rsidRPr="005548E9" w:rsidRDefault="00A561BF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1688" w:type="pct"/>
          </w:tcPr>
          <w:p w14:paraId="74428AB8" w14:textId="6BFC0B63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</w:rPr>
            </w:pPr>
            <w:r w:rsidRPr="00696745">
              <w:rPr>
                <w:spacing w:val="-4"/>
                <w:cs/>
              </w:rPr>
              <w:t>ราคาตลาด</w:t>
            </w:r>
          </w:p>
        </w:tc>
      </w:tr>
      <w:tr w:rsidR="004D6D68" w:rsidRPr="00696745" w14:paraId="5DBDB6A0" w14:textId="77777777" w:rsidTr="00D67255">
        <w:tc>
          <w:tcPr>
            <w:tcW w:w="2134" w:type="pct"/>
          </w:tcPr>
          <w:p w14:paraId="58B0ADDE" w14:textId="0253363D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696745">
              <w:rPr>
                <w:spacing w:val="-6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0D0AFC83" w14:textId="39F05FAE" w:rsidR="004D6D68" w:rsidRPr="005548E9" w:rsidRDefault="00D96DA2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32,596</w:t>
            </w:r>
          </w:p>
        </w:tc>
        <w:tc>
          <w:tcPr>
            <w:tcW w:w="589" w:type="pct"/>
          </w:tcPr>
          <w:p w14:paraId="7985DF6A" w14:textId="7B8EAB39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10,069</w:t>
            </w:r>
          </w:p>
        </w:tc>
        <w:tc>
          <w:tcPr>
            <w:tcW w:w="1688" w:type="pct"/>
            <w:shd w:val="clear" w:color="auto" w:fill="auto"/>
          </w:tcPr>
          <w:p w14:paraId="1FD8DDB2" w14:textId="7D1386FA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696745">
              <w:rPr>
                <w:spacing w:val="-4"/>
                <w:cs/>
              </w:rPr>
              <w:t>ราคาตลาด</w:t>
            </w:r>
          </w:p>
        </w:tc>
      </w:tr>
      <w:tr w:rsidR="004D6D68" w:rsidRPr="00696745" w14:paraId="7087067D" w14:textId="77777777" w:rsidTr="00D67255">
        <w:tc>
          <w:tcPr>
            <w:tcW w:w="2134" w:type="pct"/>
          </w:tcPr>
          <w:p w14:paraId="52140478" w14:textId="7777777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64FC6275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589" w:type="pct"/>
          </w:tcPr>
          <w:p w14:paraId="415A0DCD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1688" w:type="pct"/>
            <w:shd w:val="clear" w:color="auto" w:fill="auto"/>
          </w:tcPr>
          <w:p w14:paraId="36D04F82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z w:val="18"/>
                <w:szCs w:val="18"/>
              </w:rPr>
            </w:pPr>
          </w:p>
        </w:tc>
      </w:tr>
      <w:tr w:rsidR="004D6D68" w:rsidRPr="00696745" w14:paraId="13C1BBEA" w14:textId="77777777" w:rsidTr="00D67255">
        <w:tc>
          <w:tcPr>
            <w:tcW w:w="2134" w:type="pct"/>
          </w:tcPr>
          <w:p w14:paraId="0710E891" w14:textId="7777777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696745">
              <w:rPr>
                <w:i/>
                <w:iCs/>
                <w:cs/>
              </w:rPr>
              <w:t>บริษัทใหญ่</w:t>
            </w:r>
          </w:p>
        </w:tc>
        <w:tc>
          <w:tcPr>
            <w:tcW w:w="589" w:type="pct"/>
          </w:tcPr>
          <w:p w14:paraId="2EB6BF98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</w:p>
        </w:tc>
        <w:tc>
          <w:tcPr>
            <w:tcW w:w="589" w:type="pct"/>
          </w:tcPr>
          <w:p w14:paraId="33E0F78C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</w:p>
        </w:tc>
        <w:tc>
          <w:tcPr>
            <w:tcW w:w="1688" w:type="pct"/>
            <w:shd w:val="clear" w:color="auto" w:fill="auto"/>
          </w:tcPr>
          <w:p w14:paraId="58857AB8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</w:pPr>
          </w:p>
        </w:tc>
      </w:tr>
      <w:tr w:rsidR="004D6D68" w:rsidRPr="00696745" w14:paraId="02EC55A2" w14:textId="77777777" w:rsidTr="00D67255">
        <w:tc>
          <w:tcPr>
            <w:tcW w:w="2134" w:type="pct"/>
          </w:tcPr>
          <w:p w14:paraId="0A52B609" w14:textId="7777777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221E2953" w14:textId="5CBE8B49" w:rsidR="004D6D68" w:rsidRPr="005548E9" w:rsidRDefault="00D96DA2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589" w:type="pct"/>
          </w:tcPr>
          <w:p w14:paraId="7A241583" w14:textId="0FA86E12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64</w:t>
            </w:r>
          </w:p>
        </w:tc>
        <w:tc>
          <w:tcPr>
            <w:tcW w:w="1688" w:type="pct"/>
            <w:shd w:val="clear" w:color="auto" w:fill="auto"/>
          </w:tcPr>
          <w:p w14:paraId="555A43EA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</w:pPr>
            <w:r w:rsidRPr="00696745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4D6D68" w:rsidRPr="00696745" w14:paraId="54D442A2" w14:textId="77777777" w:rsidTr="00D67255">
        <w:tc>
          <w:tcPr>
            <w:tcW w:w="2134" w:type="pct"/>
          </w:tcPr>
          <w:p w14:paraId="3F9DD15D" w14:textId="7777777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2475A864" w14:textId="54EBC9F6" w:rsidR="004D6D68" w:rsidRPr="005548E9" w:rsidRDefault="00D96DA2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462,065</w:t>
            </w:r>
          </w:p>
        </w:tc>
        <w:tc>
          <w:tcPr>
            <w:tcW w:w="589" w:type="pct"/>
          </w:tcPr>
          <w:p w14:paraId="50C9D95F" w14:textId="6D804B2B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93,954</w:t>
            </w:r>
          </w:p>
        </w:tc>
        <w:tc>
          <w:tcPr>
            <w:tcW w:w="1688" w:type="pct"/>
            <w:shd w:val="clear" w:color="auto" w:fill="auto"/>
          </w:tcPr>
          <w:p w14:paraId="6AA4F191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</w:pPr>
            <w:r w:rsidRPr="00696745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4D6D68" w:rsidRPr="00696745" w14:paraId="585DFE9E" w14:textId="77777777" w:rsidTr="00D67255">
        <w:tc>
          <w:tcPr>
            <w:tcW w:w="2134" w:type="pct"/>
          </w:tcPr>
          <w:p w14:paraId="52E943FA" w14:textId="0573830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ซื้อ</w:t>
            </w:r>
          </w:p>
        </w:tc>
        <w:tc>
          <w:tcPr>
            <w:tcW w:w="589" w:type="pct"/>
          </w:tcPr>
          <w:p w14:paraId="59E1BB24" w14:textId="74AFCA84" w:rsidR="004D6D68" w:rsidRPr="005548E9" w:rsidRDefault="00D96DA2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589" w:type="pct"/>
          </w:tcPr>
          <w:p w14:paraId="43D52E71" w14:textId="78089865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83</w:t>
            </w:r>
          </w:p>
        </w:tc>
        <w:tc>
          <w:tcPr>
            <w:tcW w:w="1688" w:type="pct"/>
            <w:shd w:val="clear" w:color="auto" w:fill="auto"/>
          </w:tcPr>
          <w:p w14:paraId="64638123" w14:textId="2A9907EB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696745">
              <w:rPr>
                <w:spacing w:val="-4"/>
                <w:cs/>
              </w:rPr>
              <w:t>ราคาตลาด</w:t>
            </w:r>
          </w:p>
        </w:tc>
      </w:tr>
      <w:tr w:rsidR="004D6D68" w:rsidRPr="00696745" w14:paraId="68E9DABE" w14:textId="77777777" w:rsidTr="00DF1AF3">
        <w:trPr>
          <w:trHeight w:val="245"/>
        </w:trPr>
        <w:tc>
          <w:tcPr>
            <w:tcW w:w="2134" w:type="pct"/>
          </w:tcPr>
          <w:p w14:paraId="6E0D1D76" w14:textId="7777777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08302531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9" w:type="pct"/>
          </w:tcPr>
          <w:p w14:paraId="3A0F7CE0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688" w:type="pct"/>
            <w:shd w:val="clear" w:color="auto" w:fill="auto"/>
          </w:tcPr>
          <w:p w14:paraId="7F36806D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  <w:sz w:val="18"/>
                <w:szCs w:val="18"/>
              </w:rPr>
            </w:pPr>
          </w:p>
        </w:tc>
      </w:tr>
      <w:tr w:rsidR="004D6D68" w:rsidRPr="00696745" w14:paraId="462D86FC" w14:textId="77777777" w:rsidTr="00D67255">
        <w:tc>
          <w:tcPr>
            <w:tcW w:w="2134" w:type="pct"/>
          </w:tcPr>
          <w:p w14:paraId="6E79A2AE" w14:textId="7777777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 w:rsidRPr="00696745">
              <w:rPr>
                <w:i/>
                <w:iCs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4B62F07C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589" w:type="pct"/>
          </w:tcPr>
          <w:p w14:paraId="2DB0A7E1" w14:textId="77777777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1688" w:type="pct"/>
          </w:tcPr>
          <w:p w14:paraId="6D252C9D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</w:rPr>
            </w:pPr>
          </w:p>
        </w:tc>
      </w:tr>
      <w:tr w:rsidR="004D6D68" w:rsidRPr="00696745" w14:paraId="1CEF292C" w14:textId="77777777" w:rsidTr="00D67255">
        <w:tc>
          <w:tcPr>
            <w:tcW w:w="2134" w:type="pct"/>
          </w:tcPr>
          <w:p w14:paraId="5BA04670" w14:textId="77777777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รายได้เงินปันผล</w:t>
            </w:r>
          </w:p>
        </w:tc>
        <w:tc>
          <w:tcPr>
            <w:tcW w:w="589" w:type="pct"/>
          </w:tcPr>
          <w:p w14:paraId="2EBB2F2C" w14:textId="5A6685C5" w:rsidR="004D6D68" w:rsidRPr="005548E9" w:rsidRDefault="00D96DA2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3,805,857</w:t>
            </w:r>
          </w:p>
        </w:tc>
        <w:tc>
          <w:tcPr>
            <w:tcW w:w="589" w:type="pct"/>
          </w:tcPr>
          <w:p w14:paraId="5E0D87D2" w14:textId="21B845F0" w:rsidR="004D6D68" w:rsidRPr="005548E9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cs/>
              </w:rPr>
            </w:pPr>
            <w:r w:rsidRPr="005548E9">
              <w:t>1,031,996</w:t>
            </w:r>
          </w:p>
        </w:tc>
        <w:tc>
          <w:tcPr>
            <w:tcW w:w="1688" w:type="pct"/>
          </w:tcPr>
          <w:p w14:paraId="48205F27" w14:textId="77777777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696745">
              <w:rPr>
                <w:cs/>
              </w:rPr>
              <w:t>ตามจำนวนที่ประกาศจ่าย</w:t>
            </w:r>
          </w:p>
        </w:tc>
      </w:tr>
      <w:tr w:rsidR="004F53A0" w:rsidRPr="00696745" w14:paraId="0E9A22D2" w14:textId="77777777" w:rsidTr="00D67255">
        <w:tc>
          <w:tcPr>
            <w:tcW w:w="2134" w:type="pct"/>
          </w:tcPr>
          <w:p w14:paraId="2840775D" w14:textId="0C34578F" w:rsidR="004F53A0" w:rsidRPr="00696745" w:rsidRDefault="004F53A0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bookmarkStart w:id="9" w:name="OLE_LINK1"/>
            <w:r w:rsidRPr="00696745">
              <w:rPr>
                <w:rFonts w:hint="cs"/>
                <w:cs/>
              </w:rPr>
              <w:t>รายได้ค่าธรรม</w:t>
            </w:r>
            <w:r w:rsidR="00B20D1B" w:rsidRPr="00696745">
              <w:rPr>
                <w:rFonts w:hint="cs"/>
                <w:cs/>
              </w:rPr>
              <w:t>เนียมการจัดการ</w:t>
            </w:r>
            <w:bookmarkEnd w:id="9"/>
          </w:p>
        </w:tc>
        <w:tc>
          <w:tcPr>
            <w:tcW w:w="589" w:type="pct"/>
          </w:tcPr>
          <w:p w14:paraId="4C2FE12F" w14:textId="4B202147" w:rsidR="004F53A0" w:rsidRPr="005548E9" w:rsidRDefault="00696745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  <w:rPr>
                <w:cs/>
              </w:rPr>
            </w:pPr>
            <w:r w:rsidRPr="005548E9">
              <w:rPr>
                <w:cs/>
              </w:rPr>
              <w:t>18</w:t>
            </w:r>
            <w:r w:rsidRPr="005548E9">
              <w:t>,</w:t>
            </w:r>
            <w:r w:rsidRPr="005548E9">
              <w:rPr>
                <w:cs/>
              </w:rPr>
              <w:t>489</w:t>
            </w:r>
          </w:p>
        </w:tc>
        <w:tc>
          <w:tcPr>
            <w:tcW w:w="589" w:type="pct"/>
          </w:tcPr>
          <w:p w14:paraId="63DE9CF7" w14:textId="1371BCD3" w:rsidR="004F53A0" w:rsidRPr="005548E9" w:rsidRDefault="00A561BF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rPr>
                <w:cs/>
              </w:rPr>
              <w:t>12</w:t>
            </w:r>
            <w:r w:rsidRPr="005548E9">
              <w:t>,</w:t>
            </w:r>
            <w:r w:rsidRPr="005548E9">
              <w:rPr>
                <w:cs/>
              </w:rPr>
              <w:t>854</w:t>
            </w:r>
          </w:p>
        </w:tc>
        <w:tc>
          <w:tcPr>
            <w:tcW w:w="1688" w:type="pct"/>
          </w:tcPr>
          <w:p w14:paraId="6E38A836" w14:textId="17DA14EA" w:rsidR="004F53A0" w:rsidRPr="00696745" w:rsidRDefault="00E632EB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561BF">
              <w:rPr>
                <w:spacing w:val="-4"/>
                <w:cs/>
              </w:rPr>
              <w:t>ราคาต</w:t>
            </w:r>
            <w:r>
              <w:rPr>
                <w:rFonts w:hint="cs"/>
                <w:spacing w:val="-4"/>
                <w:cs/>
              </w:rPr>
              <w:t>ามสัญญา</w:t>
            </w:r>
          </w:p>
        </w:tc>
      </w:tr>
      <w:tr w:rsidR="004D6D68" w:rsidRPr="00696745" w14:paraId="2BFC34A4" w14:textId="77777777" w:rsidTr="00D67255">
        <w:tc>
          <w:tcPr>
            <w:tcW w:w="2134" w:type="pct"/>
          </w:tcPr>
          <w:p w14:paraId="1E0B33D6" w14:textId="5E5E2A6B" w:rsidR="004D6D68" w:rsidRPr="00696745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 xml:space="preserve">รายได้อื่น </w:t>
            </w:r>
          </w:p>
        </w:tc>
        <w:tc>
          <w:tcPr>
            <w:tcW w:w="589" w:type="pct"/>
          </w:tcPr>
          <w:p w14:paraId="2ED04AB9" w14:textId="35C6CB7A" w:rsidR="004D6D68" w:rsidRPr="005548E9" w:rsidRDefault="00696745" w:rsidP="00B2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90"/>
            </w:pPr>
            <w:r w:rsidRPr="005548E9">
              <w:t>1,456</w:t>
            </w:r>
          </w:p>
        </w:tc>
        <w:tc>
          <w:tcPr>
            <w:tcW w:w="589" w:type="pct"/>
          </w:tcPr>
          <w:p w14:paraId="07CF549B" w14:textId="44CEE50F" w:rsidR="004D6D68" w:rsidRPr="005548E9" w:rsidRDefault="00A561BF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7</w:t>
            </w:r>
          </w:p>
        </w:tc>
        <w:tc>
          <w:tcPr>
            <w:tcW w:w="1688" w:type="pct"/>
          </w:tcPr>
          <w:p w14:paraId="37ED7708" w14:textId="30B56480" w:rsidR="004D6D68" w:rsidRPr="00696745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696745">
              <w:rPr>
                <w:spacing w:val="-4"/>
                <w:cs/>
              </w:rPr>
              <w:t>ราคาตลาด</w:t>
            </w:r>
          </w:p>
        </w:tc>
      </w:tr>
      <w:tr w:rsidR="00D96DA2" w:rsidRPr="00696745" w14:paraId="4A80BFD5" w14:textId="77777777" w:rsidTr="00D67255">
        <w:tc>
          <w:tcPr>
            <w:tcW w:w="2134" w:type="pct"/>
          </w:tcPr>
          <w:p w14:paraId="59C5A537" w14:textId="2B065128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0E6011BD" w14:textId="7ADBF03A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59,221</w:t>
            </w:r>
          </w:p>
        </w:tc>
        <w:tc>
          <w:tcPr>
            <w:tcW w:w="589" w:type="pct"/>
          </w:tcPr>
          <w:p w14:paraId="16954293" w14:textId="7F3316DB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1688" w:type="pct"/>
          </w:tcPr>
          <w:p w14:paraId="7727BCBE" w14:textId="49B62BFF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696745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D96DA2" w:rsidRPr="00696745" w14:paraId="7F8FFFAF" w14:textId="77777777" w:rsidTr="00D67255">
        <w:tc>
          <w:tcPr>
            <w:tcW w:w="2134" w:type="pct"/>
          </w:tcPr>
          <w:p w14:paraId="057C3D0A" w14:textId="77777777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0A3E6AB9" w14:textId="65D539C3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11</w:t>
            </w:r>
          </w:p>
        </w:tc>
        <w:tc>
          <w:tcPr>
            <w:tcW w:w="589" w:type="pct"/>
          </w:tcPr>
          <w:p w14:paraId="1790F6A1" w14:textId="0148BFBB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63</w:t>
            </w:r>
          </w:p>
        </w:tc>
        <w:tc>
          <w:tcPr>
            <w:tcW w:w="1688" w:type="pct"/>
          </w:tcPr>
          <w:p w14:paraId="2F52338A" w14:textId="77777777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cs/>
              </w:rPr>
            </w:pPr>
            <w:r w:rsidRPr="00696745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D96DA2" w:rsidRPr="00696745" w14:paraId="7C12087A" w14:textId="77777777" w:rsidTr="00D67255">
        <w:tc>
          <w:tcPr>
            <w:tcW w:w="2134" w:type="pct"/>
          </w:tcPr>
          <w:p w14:paraId="5250D283" w14:textId="1A3428FF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spacing w:val="-6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01A8C1D6" w14:textId="6BDEA723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13,374</w:t>
            </w:r>
          </w:p>
        </w:tc>
        <w:tc>
          <w:tcPr>
            <w:tcW w:w="589" w:type="pct"/>
          </w:tcPr>
          <w:p w14:paraId="4220E4D7" w14:textId="3DC0AB55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545</w:t>
            </w:r>
          </w:p>
        </w:tc>
        <w:tc>
          <w:tcPr>
            <w:tcW w:w="1688" w:type="pct"/>
          </w:tcPr>
          <w:p w14:paraId="02F7EB7F" w14:textId="2B6F0F04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90"/>
              <w:rPr>
                <w:cs/>
              </w:rPr>
            </w:pPr>
            <w:r w:rsidRPr="00696745">
              <w:rPr>
                <w:cs/>
              </w:rPr>
              <w:t>ราคาตลาด</w:t>
            </w:r>
          </w:p>
        </w:tc>
      </w:tr>
      <w:tr w:rsidR="00D96DA2" w:rsidRPr="00696745" w14:paraId="00852373" w14:textId="77777777" w:rsidTr="00D67255">
        <w:tc>
          <w:tcPr>
            <w:tcW w:w="2134" w:type="pct"/>
          </w:tcPr>
          <w:p w14:paraId="5ADC2A01" w14:textId="77777777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4B4458AE" w14:textId="77777777" w:rsidR="00D96DA2" w:rsidRPr="005548E9" w:rsidRDefault="00D96DA2" w:rsidP="00D96DA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89" w:type="pct"/>
          </w:tcPr>
          <w:p w14:paraId="180AEFC4" w14:textId="77777777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1688" w:type="pct"/>
          </w:tcPr>
          <w:p w14:paraId="769D02E6" w14:textId="77777777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  <w:sz w:val="18"/>
                <w:szCs w:val="18"/>
              </w:rPr>
            </w:pPr>
          </w:p>
        </w:tc>
      </w:tr>
      <w:tr w:rsidR="00D96DA2" w:rsidRPr="00696745" w14:paraId="4AF969FF" w14:textId="77777777" w:rsidTr="00D67255">
        <w:tc>
          <w:tcPr>
            <w:tcW w:w="2134" w:type="pct"/>
          </w:tcPr>
          <w:p w14:paraId="0E1F6289" w14:textId="77777777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z w:val="18"/>
                <w:szCs w:val="18"/>
                <w:cs/>
              </w:rPr>
            </w:pPr>
          </w:p>
        </w:tc>
        <w:tc>
          <w:tcPr>
            <w:tcW w:w="589" w:type="pct"/>
          </w:tcPr>
          <w:p w14:paraId="6513D9BD" w14:textId="77777777" w:rsidR="00D96DA2" w:rsidRPr="005548E9" w:rsidRDefault="00D96DA2" w:rsidP="00D96DA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89" w:type="pct"/>
          </w:tcPr>
          <w:p w14:paraId="45951BCD" w14:textId="77777777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sz w:val="18"/>
                <w:szCs w:val="18"/>
              </w:rPr>
            </w:pPr>
          </w:p>
        </w:tc>
        <w:tc>
          <w:tcPr>
            <w:tcW w:w="1688" w:type="pct"/>
          </w:tcPr>
          <w:p w14:paraId="04584FC8" w14:textId="77777777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z w:val="18"/>
                <w:szCs w:val="18"/>
              </w:rPr>
            </w:pPr>
          </w:p>
        </w:tc>
      </w:tr>
      <w:tr w:rsidR="00D96DA2" w:rsidRPr="00696745" w14:paraId="351DE4EB" w14:textId="77777777" w:rsidTr="00D67255">
        <w:tc>
          <w:tcPr>
            <w:tcW w:w="2134" w:type="pct"/>
          </w:tcPr>
          <w:p w14:paraId="5D643A45" w14:textId="6F928A80" w:rsidR="00D96DA2" w:rsidRPr="00696745" w:rsidRDefault="00E247BB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i/>
                <w:iCs/>
                <w:cs/>
              </w:rPr>
            </w:pPr>
            <w:r>
              <w:rPr>
                <w:rFonts w:hint="cs"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</w:tcPr>
          <w:p w14:paraId="691C52B7" w14:textId="77777777" w:rsidR="00D96DA2" w:rsidRPr="005548E9" w:rsidRDefault="00D96DA2" w:rsidP="00D96DA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7E9E14A9" w14:textId="77777777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</w:p>
        </w:tc>
        <w:tc>
          <w:tcPr>
            <w:tcW w:w="1688" w:type="pct"/>
          </w:tcPr>
          <w:p w14:paraId="118BA3F7" w14:textId="77777777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i/>
                <w:iCs/>
              </w:rPr>
            </w:pPr>
          </w:p>
        </w:tc>
      </w:tr>
      <w:tr w:rsidR="00696745" w:rsidRPr="00696745" w14:paraId="58B83699" w14:textId="77777777" w:rsidTr="00D67255">
        <w:tc>
          <w:tcPr>
            <w:tcW w:w="2134" w:type="pct"/>
          </w:tcPr>
          <w:p w14:paraId="5A5BD7F6" w14:textId="3ADB9E40" w:rsidR="00696745" w:rsidRPr="00696745" w:rsidRDefault="00696745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rFonts w:hint="cs"/>
                <w:cs/>
              </w:rPr>
              <w:t>รายได้ค่าธรรมเนียมการจัดการ</w:t>
            </w:r>
          </w:p>
        </w:tc>
        <w:tc>
          <w:tcPr>
            <w:tcW w:w="589" w:type="pct"/>
          </w:tcPr>
          <w:p w14:paraId="1078E6E4" w14:textId="20A347DB" w:rsidR="00696745" w:rsidRPr="005548E9" w:rsidRDefault="00696745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4,729</w:t>
            </w:r>
          </w:p>
        </w:tc>
        <w:tc>
          <w:tcPr>
            <w:tcW w:w="589" w:type="pct"/>
          </w:tcPr>
          <w:p w14:paraId="093E693C" w14:textId="20AF5FA3" w:rsidR="00696745" w:rsidRPr="005548E9" w:rsidRDefault="00A561BF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80,659</w:t>
            </w:r>
          </w:p>
        </w:tc>
        <w:tc>
          <w:tcPr>
            <w:tcW w:w="1688" w:type="pct"/>
          </w:tcPr>
          <w:p w14:paraId="3A57E350" w14:textId="3CB9EA40" w:rsidR="00696745" w:rsidRPr="00696745" w:rsidRDefault="00E632EB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A561BF">
              <w:rPr>
                <w:spacing w:val="-4"/>
                <w:cs/>
              </w:rPr>
              <w:t>ราคาต</w:t>
            </w:r>
            <w:r>
              <w:rPr>
                <w:rFonts w:hint="cs"/>
                <w:spacing w:val="-4"/>
                <w:cs/>
              </w:rPr>
              <w:t>ามสัญญา</w:t>
            </w:r>
          </w:p>
        </w:tc>
      </w:tr>
      <w:tr w:rsidR="00D96DA2" w:rsidRPr="00696745" w14:paraId="2D0573B9" w14:textId="77777777" w:rsidTr="00D67255">
        <w:tc>
          <w:tcPr>
            <w:tcW w:w="2134" w:type="pct"/>
          </w:tcPr>
          <w:p w14:paraId="0CC92825" w14:textId="03BEB0BB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696745">
              <w:rPr>
                <w:cs/>
              </w:rPr>
              <w:t xml:space="preserve">รายได้อื่น </w:t>
            </w:r>
          </w:p>
        </w:tc>
        <w:tc>
          <w:tcPr>
            <w:tcW w:w="589" w:type="pct"/>
          </w:tcPr>
          <w:p w14:paraId="1C15BA2F" w14:textId="50D195A1" w:rsidR="00D96DA2" w:rsidRPr="005548E9" w:rsidRDefault="00696745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7,395</w:t>
            </w:r>
          </w:p>
        </w:tc>
        <w:tc>
          <w:tcPr>
            <w:tcW w:w="589" w:type="pct"/>
          </w:tcPr>
          <w:p w14:paraId="08944D08" w14:textId="53A94FA6" w:rsidR="00D96DA2" w:rsidRPr="005548E9" w:rsidRDefault="00A561BF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2,911</w:t>
            </w:r>
          </w:p>
        </w:tc>
        <w:tc>
          <w:tcPr>
            <w:tcW w:w="1688" w:type="pct"/>
          </w:tcPr>
          <w:p w14:paraId="3C5BE8F9" w14:textId="4F7A40C1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696745">
              <w:rPr>
                <w:spacing w:val="-4"/>
                <w:cs/>
              </w:rPr>
              <w:t>ราคาตลาด</w:t>
            </w:r>
          </w:p>
        </w:tc>
      </w:tr>
      <w:tr w:rsidR="00D96DA2" w:rsidRPr="00696745" w14:paraId="66958CBC" w14:textId="77777777" w:rsidTr="00D67255">
        <w:tc>
          <w:tcPr>
            <w:tcW w:w="2134" w:type="pct"/>
          </w:tcPr>
          <w:p w14:paraId="45353CD3" w14:textId="77777777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cs/>
              </w:rPr>
            </w:pPr>
            <w:r w:rsidRPr="00696745">
              <w:rPr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266B4278" w14:textId="3EC49646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589" w:type="pct"/>
          </w:tcPr>
          <w:p w14:paraId="7BE1CAEF" w14:textId="5DE08D17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6,738</w:t>
            </w:r>
          </w:p>
        </w:tc>
        <w:tc>
          <w:tcPr>
            <w:tcW w:w="1688" w:type="pct"/>
          </w:tcPr>
          <w:p w14:paraId="20332EC2" w14:textId="77777777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696745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D96DA2" w:rsidRPr="00696745" w14:paraId="2A1970F1" w14:textId="77777777" w:rsidTr="00D67255">
        <w:tc>
          <w:tcPr>
            <w:tcW w:w="2134" w:type="pct"/>
          </w:tcPr>
          <w:p w14:paraId="1244F459" w14:textId="77777777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696745">
              <w:rPr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7A5EAAF5" w14:textId="16C5CB15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589" w:type="pct"/>
          </w:tcPr>
          <w:p w14:paraId="1CD174CA" w14:textId="0F055A6E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9</w:t>
            </w:r>
          </w:p>
        </w:tc>
        <w:tc>
          <w:tcPr>
            <w:tcW w:w="1688" w:type="pct"/>
          </w:tcPr>
          <w:p w14:paraId="2A7A1F8F" w14:textId="77777777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696745">
              <w:rPr>
                <w:cs/>
              </w:rPr>
              <w:t>อัตราดอกเบี้ยตามสัญญาที่ตกลงกัน</w:t>
            </w:r>
          </w:p>
        </w:tc>
      </w:tr>
      <w:tr w:rsidR="00D96DA2" w:rsidRPr="00696745" w14:paraId="26699F4B" w14:textId="77777777" w:rsidTr="00D67255">
        <w:tc>
          <w:tcPr>
            <w:tcW w:w="2134" w:type="pct"/>
          </w:tcPr>
          <w:p w14:paraId="2D0E85AC" w14:textId="12B6020D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696745">
              <w:rPr>
                <w:spacing w:val="-6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212AF333" w14:textId="32C073D0" w:rsidR="00D96DA2" w:rsidRPr="005548E9" w:rsidRDefault="00FF7F4F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24,767</w:t>
            </w:r>
          </w:p>
        </w:tc>
        <w:tc>
          <w:tcPr>
            <w:tcW w:w="589" w:type="pct"/>
          </w:tcPr>
          <w:p w14:paraId="07C0AB98" w14:textId="2ED2F1CD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</w:pPr>
            <w:r w:rsidRPr="005548E9">
              <w:t>103,957</w:t>
            </w:r>
          </w:p>
        </w:tc>
        <w:tc>
          <w:tcPr>
            <w:tcW w:w="1688" w:type="pct"/>
          </w:tcPr>
          <w:p w14:paraId="0583A550" w14:textId="2C7B4C85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696745">
              <w:rPr>
                <w:spacing w:val="-4"/>
                <w:cs/>
              </w:rPr>
              <w:t>ราคาตลาด</w:t>
            </w:r>
          </w:p>
        </w:tc>
      </w:tr>
      <w:tr w:rsidR="00D96DA2" w:rsidRPr="00696745" w14:paraId="60A7CC10" w14:textId="77777777" w:rsidTr="00B07468">
        <w:tc>
          <w:tcPr>
            <w:tcW w:w="2134" w:type="pct"/>
          </w:tcPr>
          <w:p w14:paraId="08AA53B7" w14:textId="77777777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696745">
              <w:rPr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095A490F" w14:textId="3D0C9B54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5548E9">
              <w:t>-</w:t>
            </w:r>
          </w:p>
        </w:tc>
        <w:tc>
          <w:tcPr>
            <w:tcW w:w="589" w:type="pct"/>
          </w:tcPr>
          <w:p w14:paraId="67B1730D" w14:textId="3C849B82" w:rsidR="00D96DA2" w:rsidRPr="005548E9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cs/>
              </w:rPr>
            </w:pPr>
            <w:r w:rsidRPr="005548E9">
              <w:t>55,911</w:t>
            </w:r>
          </w:p>
        </w:tc>
        <w:tc>
          <w:tcPr>
            <w:tcW w:w="1688" w:type="pct"/>
          </w:tcPr>
          <w:p w14:paraId="1D97B92E" w14:textId="26FFF9CD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90"/>
              <w:rPr>
                <w:spacing w:val="-4"/>
                <w:cs/>
              </w:rPr>
            </w:pPr>
            <w:r w:rsidRPr="00696745">
              <w:rPr>
                <w:spacing w:val="-4"/>
                <w:cs/>
              </w:rPr>
              <w:t xml:space="preserve"> ราคาตลาด</w:t>
            </w:r>
          </w:p>
        </w:tc>
      </w:tr>
      <w:tr w:rsidR="00D96DA2" w:rsidRPr="00AB0762" w14:paraId="7C063ED8" w14:textId="77777777" w:rsidTr="00B07468">
        <w:tc>
          <w:tcPr>
            <w:tcW w:w="2134" w:type="pct"/>
          </w:tcPr>
          <w:p w14:paraId="204C5E0D" w14:textId="77777777" w:rsidR="00D96DA2" w:rsidRPr="00696745" w:rsidRDefault="00D96DA2" w:rsidP="00D9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3" w:hanging="14"/>
              <w:rPr>
                <w:spacing w:val="-6"/>
                <w:cs/>
              </w:rPr>
            </w:pPr>
            <w:r w:rsidRPr="00696745">
              <w:rPr>
                <w:spacing w:val="-6"/>
                <w:cs/>
              </w:rPr>
              <w:t>รายได้จากการขายสินค้า</w:t>
            </w:r>
          </w:p>
        </w:tc>
        <w:tc>
          <w:tcPr>
            <w:tcW w:w="589" w:type="pct"/>
          </w:tcPr>
          <w:p w14:paraId="2CC0E334" w14:textId="27AFAFEC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90"/>
            </w:pPr>
            <w:r w:rsidRPr="00696745">
              <w:t>-</w:t>
            </w:r>
          </w:p>
        </w:tc>
        <w:tc>
          <w:tcPr>
            <w:tcW w:w="589" w:type="pct"/>
          </w:tcPr>
          <w:p w14:paraId="7ED90A7E" w14:textId="502D068A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left="-108" w:right="-90"/>
              <w:rPr>
                <w:cs/>
              </w:rPr>
            </w:pPr>
            <w:r w:rsidRPr="00696745">
              <w:t>128,004</w:t>
            </w:r>
          </w:p>
        </w:tc>
        <w:tc>
          <w:tcPr>
            <w:tcW w:w="1688" w:type="pct"/>
          </w:tcPr>
          <w:p w14:paraId="67748459" w14:textId="2F89D405" w:rsidR="00D96DA2" w:rsidRPr="00696745" w:rsidRDefault="00D96DA2" w:rsidP="00D9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48" w:right="-90"/>
              <w:rPr>
                <w:spacing w:val="-4"/>
                <w:cs/>
              </w:rPr>
            </w:pPr>
            <w:r w:rsidRPr="00696745">
              <w:rPr>
                <w:spacing w:val="-4"/>
                <w:cs/>
              </w:rPr>
              <w:t>ราคาตลาด</w:t>
            </w:r>
          </w:p>
        </w:tc>
      </w:tr>
    </w:tbl>
    <w:p w14:paraId="3D10C0AF" w14:textId="77777777" w:rsidR="00982861" w:rsidRPr="00AB0762" w:rsidRDefault="00982861" w:rsidP="0098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spacing w:val="-6"/>
        </w:rPr>
      </w:pPr>
    </w:p>
    <w:p w14:paraId="46BCDB81" w14:textId="77777777" w:rsidR="0034395E" w:rsidRPr="00A561BF" w:rsidRDefault="00EC05B6" w:rsidP="0087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ind w:left="774"/>
      </w:pPr>
      <w:r w:rsidRPr="00AB0762">
        <w:rPr>
          <w:cs/>
        </w:rPr>
        <w:br w:type="page"/>
      </w:r>
      <w:r w:rsidR="0034395E" w:rsidRPr="00A561BF">
        <w:rPr>
          <w:cs/>
        </w:rPr>
        <w:lastRenderedPageBreak/>
        <w:t xml:space="preserve">ยอดคงเหลือ ณ วันที่ </w:t>
      </w:r>
      <w:r w:rsidR="0034395E" w:rsidRPr="00A561BF">
        <w:t>31</w:t>
      </w:r>
      <w:r w:rsidR="0034395E" w:rsidRPr="00A561BF">
        <w:rPr>
          <w:cs/>
        </w:rPr>
        <w:t xml:space="preserve"> ธันวาคม กับกิจการที่เกี่ยวข้องกันมีดังนี้</w:t>
      </w:r>
    </w:p>
    <w:p w14:paraId="563DCD36" w14:textId="77777777" w:rsidR="00EC05B6" w:rsidRPr="00A561BF" w:rsidRDefault="00EC05B6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0" w:firstLine="203"/>
        <w:rPr>
          <w:sz w:val="20"/>
          <w:szCs w:val="20"/>
        </w:rPr>
      </w:pPr>
    </w:p>
    <w:tbl>
      <w:tblPr>
        <w:tblW w:w="964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662"/>
        <w:gridCol w:w="1359"/>
        <w:gridCol w:w="239"/>
        <w:gridCol w:w="10"/>
        <w:gridCol w:w="1371"/>
      </w:tblGrid>
      <w:tr w:rsidR="004D6D68" w:rsidRPr="00A561BF" w14:paraId="3ADCDE47" w14:textId="77777777" w:rsidTr="00AD43E9">
        <w:trPr>
          <w:tblHeader/>
        </w:trPr>
        <w:tc>
          <w:tcPr>
            <w:tcW w:w="3455" w:type="pct"/>
          </w:tcPr>
          <w:p w14:paraId="1BF6794B" w14:textId="77777777" w:rsidR="004D6D68" w:rsidRPr="00A561BF" w:rsidRDefault="004D6D68" w:rsidP="004D6D68">
            <w:pPr>
              <w:ind w:left="504"/>
              <w:jc w:val="thaiDistribute"/>
              <w:rPr>
                <w:i/>
                <w:iCs/>
                <w:cs/>
              </w:rPr>
            </w:pPr>
          </w:p>
        </w:tc>
        <w:tc>
          <w:tcPr>
            <w:tcW w:w="705" w:type="pct"/>
          </w:tcPr>
          <w:p w14:paraId="59980291" w14:textId="6D5485A0" w:rsidR="004D6D68" w:rsidRPr="00A561BF" w:rsidRDefault="004D6D68" w:rsidP="004D6D68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</w:pPr>
            <w:r w:rsidRPr="00A561BF">
              <w:t>2566</w:t>
            </w:r>
          </w:p>
        </w:tc>
        <w:tc>
          <w:tcPr>
            <w:tcW w:w="124" w:type="pct"/>
          </w:tcPr>
          <w:p w14:paraId="37A76A17" w14:textId="77777777" w:rsidR="004D6D68" w:rsidRPr="00A561BF" w:rsidRDefault="004D6D68" w:rsidP="004D6D68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</w:pPr>
          </w:p>
        </w:tc>
        <w:tc>
          <w:tcPr>
            <w:tcW w:w="716" w:type="pct"/>
            <w:gridSpan w:val="2"/>
          </w:tcPr>
          <w:p w14:paraId="2C9DC009" w14:textId="3B68487A" w:rsidR="004D6D68" w:rsidRPr="00A561BF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</w:pPr>
            <w:r w:rsidRPr="00A561BF">
              <w:t>2565</w:t>
            </w:r>
          </w:p>
        </w:tc>
      </w:tr>
      <w:tr w:rsidR="00523E4C" w:rsidRPr="00A561BF" w14:paraId="35A0C2C7" w14:textId="77777777" w:rsidTr="00AD43E9">
        <w:trPr>
          <w:trHeight w:val="308"/>
          <w:tblHeader/>
        </w:trPr>
        <w:tc>
          <w:tcPr>
            <w:tcW w:w="3455" w:type="pct"/>
          </w:tcPr>
          <w:p w14:paraId="46482ECC" w14:textId="77777777" w:rsidR="00523E4C" w:rsidRPr="00A561BF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cs/>
              </w:rPr>
            </w:pPr>
          </w:p>
        </w:tc>
        <w:tc>
          <w:tcPr>
            <w:tcW w:w="1545" w:type="pct"/>
            <w:gridSpan w:val="4"/>
          </w:tcPr>
          <w:p w14:paraId="5A381C41" w14:textId="24933758" w:rsidR="00523E4C" w:rsidRPr="00A561BF" w:rsidRDefault="00C31F3F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i/>
                <w:iCs/>
                <w:cs/>
              </w:rPr>
            </w:pPr>
            <w:r w:rsidRPr="00A561BF">
              <w:rPr>
                <w:i/>
                <w:iCs/>
                <w:cs/>
              </w:rPr>
              <w:t>(</w:t>
            </w:r>
            <w:r w:rsidR="00523E4C" w:rsidRPr="00A561BF">
              <w:rPr>
                <w:i/>
                <w:iCs/>
                <w:cs/>
              </w:rPr>
              <w:t>พันบาท</w:t>
            </w:r>
            <w:r w:rsidRPr="00A561BF">
              <w:rPr>
                <w:i/>
                <w:iCs/>
                <w:cs/>
              </w:rPr>
              <w:t>)</w:t>
            </w:r>
          </w:p>
        </w:tc>
      </w:tr>
      <w:tr w:rsidR="00523E4C" w:rsidRPr="00A561BF" w14:paraId="2D195712" w14:textId="77777777" w:rsidTr="004D6D68">
        <w:tc>
          <w:tcPr>
            <w:tcW w:w="3455" w:type="pct"/>
          </w:tcPr>
          <w:p w14:paraId="270DECF9" w14:textId="77777777" w:rsidR="00523E4C" w:rsidRPr="00A561BF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561BF">
              <w:rPr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705" w:type="pct"/>
          </w:tcPr>
          <w:p w14:paraId="5C48D8F5" w14:textId="77777777" w:rsidR="00523E4C" w:rsidRPr="00A561BF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</w:p>
        </w:tc>
        <w:tc>
          <w:tcPr>
            <w:tcW w:w="129" w:type="pct"/>
            <w:gridSpan w:val="2"/>
          </w:tcPr>
          <w:p w14:paraId="71B81A4C" w14:textId="77777777" w:rsidR="00523E4C" w:rsidRPr="00A561BF" w:rsidRDefault="00523E4C" w:rsidP="006D4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</w:tcPr>
          <w:p w14:paraId="3ED5DA02" w14:textId="77777777" w:rsidR="00523E4C" w:rsidRPr="00A561BF" w:rsidRDefault="00523E4C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</w:p>
        </w:tc>
      </w:tr>
      <w:tr w:rsidR="004D6D68" w:rsidRPr="00A561BF" w14:paraId="166E351E" w14:textId="77777777" w:rsidTr="004D6D68">
        <w:tc>
          <w:tcPr>
            <w:tcW w:w="3455" w:type="pct"/>
          </w:tcPr>
          <w:p w14:paraId="402E06EF" w14:textId="77777777" w:rsidR="004D6D68" w:rsidRPr="00A561BF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561BF">
              <w:rPr>
                <w:cs/>
              </w:rPr>
              <w:t>บริษัทใหญ่ในลำดับสูงสุด</w:t>
            </w:r>
          </w:p>
        </w:tc>
        <w:tc>
          <w:tcPr>
            <w:tcW w:w="705" w:type="pct"/>
          </w:tcPr>
          <w:p w14:paraId="40CCDDE9" w14:textId="57878E9E" w:rsidR="004D6D68" w:rsidRPr="00A561BF" w:rsidRDefault="002A1101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 w:rsidRPr="00A561BF">
              <w:t>1,068</w:t>
            </w:r>
          </w:p>
        </w:tc>
        <w:tc>
          <w:tcPr>
            <w:tcW w:w="129" w:type="pct"/>
            <w:gridSpan w:val="2"/>
          </w:tcPr>
          <w:p w14:paraId="0E69FA61" w14:textId="77777777" w:rsidR="004D6D68" w:rsidRPr="00A561BF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</w:tcPr>
          <w:p w14:paraId="12B720B3" w14:textId="33E0D991" w:rsidR="004D6D68" w:rsidRPr="00A561BF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561BF">
              <w:t>128</w:t>
            </w:r>
          </w:p>
        </w:tc>
      </w:tr>
      <w:tr w:rsidR="004D6D68" w:rsidRPr="00A561BF" w14:paraId="182F4D30" w14:textId="77777777" w:rsidTr="004D6D68">
        <w:tc>
          <w:tcPr>
            <w:tcW w:w="3455" w:type="pct"/>
          </w:tcPr>
          <w:p w14:paraId="1CF87B52" w14:textId="77777777" w:rsidR="004D6D68" w:rsidRPr="00A561BF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561BF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039FADD8" w14:textId="329E5610" w:rsidR="004D6D68" w:rsidRPr="00A561BF" w:rsidRDefault="009E09D2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 w:rsidRPr="00A561BF">
              <w:rPr>
                <w:cs/>
              </w:rPr>
              <w:t>19</w:t>
            </w:r>
            <w:r w:rsidRPr="00A561BF">
              <w:t>,</w:t>
            </w:r>
            <w:r w:rsidRPr="00A561BF">
              <w:rPr>
                <w:cs/>
              </w:rPr>
              <w:t>651</w:t>
            </w:r>
          </w:p>
        </w:tc>
        <w:tc>
          <w:tcPr>
            <w:tcW w:w="129" w:type="pct"/>
            <w:gridSpan w:val="2"/>
          </w:tcPr>
          <w:p w14:paraId="1FDCDBA9" w14:textId="77777777" w:rsidR="004D6D68" w:rsidRPr="00A561BF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</w:tcPr>
          <w:p w14:paraId="76E3B1F7" w14:textId="398AAB19" w:rsidR="004D6D68" w:rsidRPr="00A561BF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561BF">
              <w:t>41,816</w:t>
            </w:r>
          </w:p>
        </w:tc>
      </w:tr>
      <w:tr w:rsidR="004D6D68" w:rsidRPr="00A561BF" w14:paraId="14B32C77" w14:textId="77777777" w:rsidTr="004D6D68">
        <w:tc>
          <w:tcPr>
            <w:tcW w:w="3455" w:type="pct"/>
          </w:tcPr>
          <w:p w14:paraId="69B0F909" w14:textId="77777777" w:rsidR="004D6D68" w:rsidRPr="00A561BF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561BF">
              <w:rPr>
                <w:cs/>
              </w:rPr>
              <w:t>บริษัทอื่น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54EBCDD" w14:textId="45A54032" w:rsidR="004D6D68" w:rsidRPr="00A561BF" w:rsidRDefault="009E09D2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 w:rsidRPr="00A561BF">
              <w:rPr>
                <w:cs/>
              </w:rPr>
              <w:t>7</w:t>
            </w:r>
            <w:r w:rsidRPr="00A561BF">
              <w:t>,</w:t>
            </w:r>
            <w:r w:rsidRPr="00A561BF">
              <w:rPr>
                <w:cs/>
              </w:rPr>
              <w:t>498</w:t>
            </w:r>
          </w:p>
        </w:tc>
        <w:tc>
          <w:tcPr>
            <w:tcW w:w="129" w:type="pct"/>
            <w:gridSpan w:val="2"/>
          </w:tcPr>
          <w:p w14:paraId="78B04804" w14:textId="77777777" w:rsidR="004D6D68" w:rsidRPr="00A561BF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DC7CA93" w14:textId="078265F5" w:rsidR="004D6D68" w:rsidRPr="00A561BF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561BF">
              <w:t>8,471</w:t>
            </w:r>
          </w:p>
        </w:tc>
      </w:tr>
      <w:tr w:rsidR="004D6D68" w:rsidRPr="00AB0762" w14:paraId="256749D9" w14:textId="77777777" w:rsidTr="004D6D68">
        <w:tc>
          <w:tcPr>
            <w:tcW w:w="3455" w:type="pct"/>
          </w:tcPr>
          <w:p w14:paraId="38BD9A83" w14:textId="77777777" w:rsidR="004D6D68" w:rsidRPr="00A561BF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561BF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5CDD5FCA" w14:textId="3D73088B" w:rsidR="004D6D68" w:rsidRPr="00A561BF" w:rsidRDefault="002A1101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A561BF">
              <w:rPr>
                <w:b/>
                <w:bCs/>
              </w:rPr>
              <w:t>28,216</w:t>
            </w:r>
          </w:p>
        </w:tc>
        <w:tc>
          <w:tcPr>
            <w:tcW w:w="129" w:type="pct"/>
            <w:gridSpan w:val="2"/>
          </w:tcPr>
          <w:p w14:paraId="33B0BE2C" w14:textId="77777777" w:rsidR="004D6D68" w:rsidRPr="00A561BF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E7C6625" w14:textId="56007805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561BF">
              <w:rPr>
                <w:b/>
                <w:bCs/>
              </w:rPr>
              <w:t>50,415</w:t>
            </w:r>
          </w:p>
        </w:tc>
      </w:tr>
      <w:tr w:rsidR="00523E4C" w:rsidRPr="00AB0762" w14:paraId="34D40766" w14:textId="77777777" w:rsidTr="004D6D68">
        <w:tc>
          <w:tcPr>
            <w:tcW w:w="3455" w:type="pct"/>
          </w:tcPr>
          <w:p w14:paraId="0688CA59" w14:textId="77777777" w:rsidR="00523E4C" w:rsidRPr="00AB0762" w:rsidRDefault="00523E4C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sz w:val="20"/>
                <w:szCs w:val="20"/>
                <w:cs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</w:tcPr>
          <w:p w14:paraId="48C77ADE" w14:textId="77777777" w:rsidR="00523E4C" w:rsidRPr="00AB0762" w:rsidRDefault="00523E4C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129" w:type="pct"/>
            <w:gridSpan w:val="2"/>
          </w:tcPr>
          <w:p w14:paraId="27C17BE1" w14:textId="77777777" w:rsidR="00523E4C" w:rsidRPr="00AB0762" w:rsidRDefault="00523E4C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44BA296D" w14:textId="77777777" w:rsidR="00523E4C" w:rsidRPr="00AB0762" w:rsidRDefault="00523E4C" w:rsidP="00AD4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20" w:firstLine="203"/>
              <w:rPr>
                <w:sz w:val="20"/>
                <w:szCs w:val="20"/>
              </w:rPr>
            </w:pPr>
          </w:p>
        </w:tc>
      </w:tr>
      <w:tr w:rsidR="004D6D68" w:rsidRPr="00AB0762" w14:paraId="2353A6F9" w14:textId="77777777" w:rsidTr="004D6D68">
        <w:tc>
          <w:tcPr>
            <w:tcW w:w="3455" w:type="pct"/>
          </w:tcPr>
          <w:p w14:paraId="452CB4DD" w14:textId="77777777" w:rsidR="004D6D68" w:rsidRPr="00AB0762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705" w:type="pct"/>
          </w:tcPr>
          <w:p w14:paraId="5F234FD6" w14:textId="77777777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</w:p>
        </w:tc>
        <w:tc>
          <w:tcPr>
            <w:tcW w:w="129" w:type="pct"/>
            <w:gridSpan w:val="2"/>
          </w:tcPr>
          <w:p w14:paraId="68BA9E81" w14:textId="77777777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</w:tcPr>
          <w:p w14:paraId="5A5FABEE" w14:textId="77777777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</w:p>
        </w:tc>
      </w:tr>
      <w:tr w:rsidR="004D6D68" w:rsidRPr="00AB0762" w14:paraId="649F7DB4" w14:textId="77777777" w:rsidTr="004D6D68">
        <w:tc>
          <w:tcPr>
            <w:tcW w:w="3455" w:type="pct"/>
          </w:tcPr>
          <w:p w14:paraId="5B396C4E" w14:textId="77777777" w:rsidR="004D6D68" w:rsidRPr="00AB0762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44FCE1F9" w14:textId="072E62A8" w:rsidR="004D6D68" w:rsidRPr="002A1101" w:rsidRDefault="002A1101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 w:rsidRPr="002A1101">
              <w:t>2,365,041</w:t>
            </w:r>
          </w:p>
        </w:tc>
        <w:tc>
          <w:tcPr>
            <w:tcW w:w="129" w:type="pct"/>
            <w:gridSpan w:val="2"/>
          </w:tcPr>
          <w:p w14:paraId="3475EE0A" w14:textId="77777777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</w:tcPr>
          <w:p w14:paraId="2B39D4A5" w14:textId="1E6E433E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-</w:t>
            </w:r>
          </w:p>
        </w:tc>
      </w:tr>
      <w:tr w:rsidR="004D6D68" w:rsidRPr="00AB0762" w14:paraId="3484A8A3" w14:textId="77777777" w:rsidTr="004D6D68">
        <w:tc>
          <w:tcPr>
            <w:tcW w:w="3455" w:type="pct"/>
          </w:tcPr>
          <w:p w14:paraId="157104E6" w14:textId="63109136" w:rsidR="004D6D68" w:rsidRPr="00AB0762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2BD5B177" w14:textId="4B86541D" w:rsidR="004D6D68" w:rsidRPr="00AB0762" w:rsidRDefault="002A1101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2A1101">
              <w:rPr>
                <w:b/>
                <w:bCs/>
              </w:rPr>
              <w:t>2,365,041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4005E7C4" w14:textId="77777777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D991342" w14:textId="796E0375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-</w:t>
            </w:r>
          </w:p>
        </w:tc>
      </w:tr>
      <w:tr w:rsidR="00575DD7" w:rsidRPr="00AB0762" w14:paraId="7DED197C" w14:textId="77777777" w:rsidTr="004D6D68">
        <w:tc>
          <w:tcPr>
            <w:tcW w:w="3455" w:type="pct"/>
          </w:tcPr>
          <w:p w14:paraId="337F1663" w14:textId="77777777" w:rsidR="00575DD7" w:rsidRPr="00AB0762" w:rsidRDefault="00575DD7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sz w:val="20"/>
                <w:szCs w:val="20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2D8A9F58" w14:textId="77777777" w:rsidR="00575DD7" w:rsidRPr="00AB0762" w:rsidRDefault="00575DD7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  <w:cs/>
              </w:rPr>
            </w:pP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3A0FC278" w14:textId="77777777" w:rsidR="00575DD7" w:rsidRPr="00AB0762" w:rsidRDefault="00575DD7" w:rsidP="007E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9A444B9" w14:textId="77777777" w:rsidR="00575DD7" w:rsidRPr="00AB0762" w:rsidRDefault="00575DD7" w:rsidP="00AD4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20" w:firstLine="203"/>
              <w:rPr>
                <w:sz w:val="20"/>
                <w:szCs w:val="20"/>
              </w:rPr>
            </w:pPr>
          </w:p>
        </w:tc>
      </w:tr>
      <w:tr w:rsidR="00D67255" w:rsidRPr="00AB0762" w14:paraId="1C7A872A" w14:textId="77777777" w:rsidTr="00AD43E9">
        <w:tc>
          <w:tcPr>
            <w:tcW w:w="3455" w:type="pct"/>
          </w:tcPr>
          <w:p w14:paraId="20F4909B" w14:textId="00AFE434" w:rsidR="00D67255" w:rsidRPr="00AB0762" w:rsidRDefault="00D67255" w:rsidP="00A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เจ้าหนี้การค้า</w:t>
            </w:r>
          </w:p>
        </w:tc>
        <w:tc>
          <w:tcPr>
            <w:tcW w:w="705" w:type="pct"/>
          </w:tcPr>
          <w:p w14:paraId="615C4F04" w14:textId="77777777" w:rsidR="00D67255" w:rsidRPr="00AB0762" w:rsidRDefault="00D67255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124" w:type="pct"/>
          </w:tcPr>
          <w:p w14:paraId="2D503BF3" w14:textId="77777777" w:rsidR="00D67255" w:rsidRPr="00AB0762" w:rsidRDefault="00D67255" w:rsidP="00D6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716" w:type="pct"/>
            <w:gridSpan w:val="2"/>
          </w:tcPr>
          <w:p w14:paraId="7A18978A" w14:textId="77777777" w:rsidR="00D67255" w:rsidRPr="00AB0762" w:rsidRDefault="00D67255" w:rsidP="00AD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</w:tabs>
              <w:spacing w:after="0"/>
              <w:ind w:left="-108" w:right="-90"/>
            </w:pPr>
          </w:p>
        </w:tc>
      </w:tr>
      <w:tr w:rsidR="004D6D68" w:rsidRPr="00AB0762" w14:paraId="3FC85C13" w14:textId="77777777" w:rsidTr="00AD43E9">
        <w:tc>
          <w:tcPr>
            <w:tcW w:w="3455" w:type="pct"/>
          </w:tcPr>
          <w:p w14:paraId="23A01DD1" w14:textId="427FFCB1" w:rsidR="004D6D68" w:rsidRPr="00AB0762" w:rsidRDefault="004D6D68" w:rsidP="004D6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</w:t>
            </w:r>
          </w:p>
        </w:tc>
        <w:tc>
          <w:tcPr>
            <w:tcW w:w="705" w:type="pct"/>
          </w:tcPr>
          <w:p w14:paraId="50A4A04F" w14:textId="1C27CC5E" w:rsidR="004D6D68" w:rsidRPr="00AB0762" w:rsidRDefault="00FF7F4F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" w:type="pct"/>
          </w:tcPr>
          <w:p w14:paraId="56A6D82E" w14:textId="77777777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716" w:type="pct"/>
            <w:gridSpan w:val="2"/>
          </w:tcPr>
          <w:p w14:paraId="59C0429D" w14:textId="705ABDEA" w:rsidR="004D6D68" w:rsidRPr="00AB0762" w:rsidRDefault="004D6D68" w:rsidP="004D6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1</w:t>
            </w:r>
          </w:p>
        </w:tc>
      </w:tr>
      <w:tr w:rsidR="00FF7F4F" w:rsidRPr="00AB0762" w14:paraId="038EC5EA" w14:textId="77777777" w:rsidTr="00AD43E9">
        <w:tc>
          <w:tcPr>
            <w:tcW w:w="3455" w:type="pct"/>
          </w:tcPr>
          <w:p w14:paraId="35535483" w14:textId="3383BA4D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58DDFE61" w14:textId="585CE7C1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" w:type="pct"/>
          </w:tcPr>
          <w:p w14:paraId="5774B271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</w:rPr>
            </w:pPr>
          </w:p>
        </w:tc>
        <w:tc>
          <w:tcPr>
            <w:tcW w:w="716" w:type="pct"/>
            <w:gridSpan w:val="2"/>
          </w:tcPr>
          <w:p w14:paraId="32EE85C6" w14:textId="54C487C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316</w:t>
            </w:r>
          </w:p>
        </w:tc>
      </w:tr>
      <w:tr w:rsidR="00FF7F4F" w:rsidRPr="00AB0762" w14:paraId="3738C4E2" w14:textId="77777777" w:rsidTr="00AD43E9">
        <w:tc>
          <w:tcPr>
            <w:tcW w:w="3455" w:type="pct"/>
          </w:tcPr>
          <w:p w14:paraId="048112FB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6C1E4FF" w14:textId="08FF5A3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" w:type="pct"/>
          </w:tcPr>
          <w:p w14:paraId="377B0538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</w:pP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</w:tcPr>
          <w:p w14:paraId="0584157B" w14:textId="30D96515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5,813</w:t>
            </w:r>
          </w:p>
        </w:tc>
      </w:tr>
      <w:tr w:rsidR="00FF7F4F" w:rsidRPr="00AB0762" w14:paraId="3C48C0CF" w14:textId="77777777" w:rsidTr="00AD43E9">
        <w:tc>
          <w:tcPr>
            <w:tcW w:w="3455" w:type="pct"/>
          </w:tcPr>
          <w:p w14:paraId="17E5EA98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A65908C" w14:textId="4734B1C4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4" w:type="pct"/>
          </w:tcPr>
          <w:p w14:paraId="55674810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b/>
                <w:bCs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447BA8" w14:textId="01E7C15A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6,130</w:t>
            </w:r>
          </w:p>
        </w:tc>
      </w:tr>
      <w:tr w:rsidR="00FF7F4F" w:rsidRPr="00AB0762" w14:paraId="1FC11851" w14:textId="77777777" w:rsidTr="00AD43E9">
        <w:trPr>
          <w:trHeight w:val="50"/>
        </w:trPr>
        <w:tc>
          <w:tcPr>
            <w:tcW w:w="3455" w:type="pct"/>
          </w:tcPr>
          <w:p w14:paraId="4E19AAE0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sz w:val="20"/>
                <w:szCs w:val="20"/>
                <w:cs/>
              </w:rPr>
            </w:pPr>
          </w:p>
        </w:tc>
        <w:tc>
          <w:tcPr>
            <w:tcW w:w="705" w:type="pct"/>
          </w:tcPr>
          <w:p w14:paraId="49BD3FDF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0"/>
                <w:szCs w:val="20"/>
              </w:rPr>
            </w:pPr>
          </w:p>
        </w:tc>
        <w:tc>
          <w:tcPr>
            <w:tcW w:w="124" w:type="pct"/>
          </w:tcPr>
          <w:p w14:paraId="7C482872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0"/>
                <w:szCs w:val="20"/>
              </w:rPr>
            </w:pPr>
          </w:p>
        </w:tc>
        <w:tc>
          <w:tcPr>
            <w:tcW w:w="716" w:type="pct"/>
            <w:gridSpan w:val="2"/>
          </w:tcPr>
          <w:p w14:paraId="7744A6D4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</w:tabs>
              <w:spacing w:after="0"/>
              <w:ind w:left="-108" w:right="-90"/>
              <w:rPr>
                <w:sz w:val="20"/>
                <w:szCs w:val="20"/>
              </w:rPr>
            </w:pPr>
          </w:p>
        </w:tc>
      </w:tr>
      <w:tr w:rsidR="00FF7F4F" w:rsidRPr="00AB0762" w14:paraId="17127CDC" w14:textId="77777777" w:rsidTr="00AD43E9">
        <w:tc>
          <w:tcPr>
            <w:tcW w:w="3455" w:type="pct"/>
          </w:tcPr>
          <w:p w14:paraId="4DCE944C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705" w:type="pct"/>
          </w:tcPr>
          <w:p w14:paraId="091BFC48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4" w:type="pct"/>
          </w:tcPr>
          <w:p w14:paraId="11AA1360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44B60CB6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</w:tabs>
              <w:spacing w:after="0"/>
              <w:ind w:left="-108" w:right="-90"/>
              <w:rPr>
                <w:i/>
                <w:iCs/>
                <w:sz w:val="24"/>
                <w:szCs w:val="24"/>
              </w:rPr>
            </w:pPr>
          </w:p>
        </w:tc>
      </w:tr>
      <w:tr w:rsidR="00FF7F4F" w:rsidRPr="00AB0762" w14:paraId="26D1C5B3" w14:textId="77777777" w:rsidTr="00AD43E9">
        <w:tc>
          <w:tcPr>
            <w:tcW w:w="3455" w:type="pct"/>
          </w:tcPr>
          <w:p w14:paraId="3B4CB620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บริษัทใหญ่ในลำดับสูงสุด</w:t>
            </w:r>
          </w:p>
        </w:tc>
        <w:tc>
          <w:tcPr>
            <w:tcW w:w="705" w:type="pct"/>
          </w:tcPr>
          <w:p w14:paraId="08F3B7EE" w14:textId="2AE355CA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cs/>
              </w:rPr>
            </w:pPr>
            <w:r w:rsidRPr="000336AC">
              <w:rPr>
                <w:cs/>
              </w:rPr>
              <w:t>11</w:t>
            </w:r>
            <w:r w:rsidRPr="000336AC">
              <w:t>,</w:t>
            </w:r>
            <w:r w:rsidRPr="000336AC">
              <w:rPr>
                <w:cs/>
              </w:rPr>
              <w:t>201</w:t>
            </w:r>
          </w:p>
        </w:tc>
        <w:tc>
          <w:tcPr>
            <w:tcW w:w="124" w:type="pct"/>
          </w:tcPr>
          <w:p w14:paraId="08E3D1D2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26F52D26" w14:textId="0549F0B4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5,924</w:t>
            </w:r>
          </w:p>
        </w:tc>
      </w:tr>
      <w:tr w:rsidR="00FF7F4F" w:rsidRPr="00AB0762" w14:paraId="71C1DD8C" w14:textId="77777777" w:rsidTr="00AD43E9">
        <w:tc>
          <w:tcPr>
            <w:tcW w:w="3455" w:type="pct"/>
          </w:tcPr>
          <w:p w14:paraId="589A3506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บริษัทใหญ่</w:t>
            </w:r>
          </w:p>
        </w:tc>
        <w:tc>
          <w:tcPr>
            <w:tcW w:w="705" w:type="pct"/>
          </w:tcPr>
          <w:p w14:paraId="2EF10E95" w14:textId="1FE41375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0336AC">
              <w:rPr>
                <w:cs/>
              </w:rPr>
              <w:t>11</w:t>
            </w:r>
            <w:r w:rsidRPr="000336AC">
              <w:t>,</w:t>
            </w:r>
            <w:r w:rsidRPr="000336AC">
              <w:rPr>
                <w:cs/>
              </w:rPr>
              <w:t>066</w:t>
            </w:r>
          </w:p>
        </w:tc>
        <w:tc>
          <w:tcPr>
            <w:tcW w:w="124" w:type="pct"/>
          </w:tcPr>
          <w:p w14:paraId="70C93714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7252E902" w14:textId="297CA0E6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12,066</w:t>
            </w:r>
          </w:p>
        </w:tc>
      </w:tr>
      <w:tr w:rsidR="00FF7F4F" w:rsidRPr="00AB0762" w14:paraId="169DC75D" w14:textId="77777777" w:rsidTr="00AD43E9">
        <w:tc>
          <w:tcPr>
            <w:tcW w:w="3455" w:type="pct"/>
          </w:tcPr>
          <w:p w14:paraId="355D2C63" w14:textId="5C7F3B29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</w:tcPr>
          <w:p w14:paraId="527C946D" w14:textId="0979FD2B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0336AC">
              <w:rPr>
                <w:cs/>
              </w:rPr>
              <w:t>2</w:t>
            </w:r>
            <w:r w:rsidRPr="000336AC">
              <w:t>,</w:t>
            </w:r>
            <w:r w:rsidRPr="000336AC">
              <w:rPr>
                <w:cs/>
              </w:rPr>
              <w:t>145</w:t>
            </w:r>
          </w:p>
        </w:tc>
        <w:tc>
          <w:tcPr>
            <w:tcW w:w="124" w:type="pct"/>
          </w:tcPr>
          <w:p w14:paraId="1056F7DC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736F79BA" w14:textId="752F79AA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561</w:t>
            </w:r>
          </w:p>
        </w:tc>
      </w:tr>
      <w:tr w:rsidR="00FF7F4F" w:rsidRPr="00AB0762" w14:paraId="7ACE900E" w14:textId="77777777" w:rsidTr="00AD43E9">
        <w:tc>
          <w:tcPr>
            <w:tcW w:w="3455" w:type="pct"/>
          </w:tcPr>
          <w:p w14:paraId="3DF5F8C0" w14:textId="180D6FC2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cs/>
              </w:rPr>
            </w:pPr>
            <w:r w:rsidRPr="00AB0762">
              <w:rPr>
                <w:cs/>
              </w:rPr>
              <w:t>บริษัทอื่น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054BFE9" w14:textId="3EF53E81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0336AC">
              <w:rPr>
                <w:cs/>
              </w:rPr>
              <w:t>9</w:t>
            </w:r>
            <w:r w:rsidRPr="000336AC">
              <w:t>,</w:t>
            </w:r>
            <w:r w:rsidRPr="000336AC">
              <w:rPr>
                <w:cs/>
              </w:rPr>
              <w:t>486</w:t>
            </w:r>
          </w:p>
        </w:tc>
        <w:tc>
          <w:tcPr>
            <w:tcW w:w="124" w:type="pct"/>
          </w:tcPr>
          <w:p w14:paraId="6E52FF2B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</w:tcPr>
          <w:p w14:paraId="0114174D" w14:textId="03C3D4C2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</w:pPr>
            <w:r w:rsidRPr="00AB0762">
              <w:t>25,224</w:t>
            </w:r>
          </w:p>
        </w:tc>
      </w:tr>
      <w:tr w:rsidR="00FF7F4F" w:rsidRPr="00AB0762" w14:paraId="66E8852C" w14:textId="77777777" w:rsidTr="00AD43E9">
        <w:tc>
          <w:tcPr>
            <w:tcW w:w="3455" w:type="pct"/>
          </w:tcPr>
          <w:p w14:paraId="617953EF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7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0695DDF5" w14:textId="6B3CCE50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  <w:cs/>
              </w:rPr>
            </w:pPr>
            <w:r w:rsidRPr="000336AC">
              <w:rPr>
                <w:b/>
                <w:bCs/>
              </w:rPr>
              <w:t>33,898</w:t>
            </w:r>
          </w:p>
        </w:tc>
        <w:tc>
          <w:tcPr>
            <w:tcW w:w="124" w:type="pct"/>
          </w:tcPr>
          <w:p w14:paraId="3E70A338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32836C" w14:textId="5FCA93DB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43,775</w:t>
            </w:r>
          </w:p>
        </w:tc>
      </w:tr>
      <w:tr w:rsidR="00FF7F4F" w:rsidRPr="00AB0762" w14:paraId="338A53AC" w14:textId="77777777" w:rsidTr="00AD43E9">
        <w:tc>
          <w:tcPr>
            <w:tcW w:w="3455" w:type="pct"/>
          </w:tcPr>
          <w:p w14:paraId="007BD717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i/>
                <w:iCs/>
                <w:cs/>
              </w:rPr>
              <w:t xml:space="preserve">เงินกู้ยืมระยะสั้น </w:t>
            </w:r>
          </w:p>
        </w:tc>
        <w:tc>
          <w:tcPr>
            <w:tcW w:w="705" w:type="pct"/>
          </w:tcPr>
          <w:p w14:paraId="29F734EB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124" w:type="pct"/>
          </w:tcPr>
          <w:p w14:paraId="0BB5F19E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5E02FBFF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b/>
                <w:bCs/>
              </w:rPr>
            </w:pPr>
          </w:p>
        </w:tc>
      </w:tr>
      <w:tr w:rsidR="00FF7F4F" w:rsidRPr="00AB0762" w14:paraId="74DA2BEB" w14:textId="77777777" w:rsidTr="00AD43E9">
        <w:tc>
          <w:tcPr>
            <w:tcW w:w="3455" w:type="pct"/>
          </w:tcPr>
          <w:p w14:paraId="5CB8AA2D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cs/>
              </w:rPr>
              <w:t>บริษัทใหญ่</w:t>
            </w:r>
          </w:p>
        </w:tc>
        <w:tc>
          <w:tcPr>
            <w:tcW w:w="705" w:type="pct"/>
          </w:tcPr>
          <w:p w14:paraId="33655F22" w14:textId="0B423F1C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 w:rsidRPr="000336AC">
              <w:t>13,896,020</w:t>
            </w:r>
          </w:p>
        </w:tc>
        <w:tc>
          <w:tcPr>
            <w:tcW w:w="124" w:type="pct"/>
          </w:tcPr>
          <w:p w14:paraId="52FF6C93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</w:tcPr>
          <w:p w14:paraId="2BF51959" w14:textId="59440C5A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14,833,888</w:t>
            </w:r>
          </w:p>
        </w:tc>
      </w:tr>
      <w:tr w:rsidR="00FF7F4F" w:rsidRPr="00AB0762" w14:paraId="2916F55D" w14:textId="77777777" w:rsidTr="00AD43E9">
        <w:tc>
          <w:tcPr>
            <w:tcW w:w="3455" w:type="pct"/>
          </w:tcPr>
          <w:p w14:paraId="70D3C63D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cs/>
              </w:rPr>
              <w:t>บริษัทย่อย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0768F359" w14:textId="077BBA44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</w:pPr>
            <w:r>
              <w:t>-</w:t>
            </w:r>
          </w:p>
        </w:tc>
        <w:tc>
          <w:tcPr>
            <w:tcW w:w="124" w:type="pct"/>
          </w:tcPr>
          <w:p w14:paraId="604C4112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</w:tcPr>
          <w:p w14:paraId="68694207" w14:textId="24D3F70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</w:pPr>
            <w:r w:rsidRPr="00AB0762">
              <w:t>17,199</w:t>
            </w:r>
          </w:p>
        </w:tc>
      </w:tr>
      <w:tr w:rsidR="00FF7F4F" w:rsidRPr="00AB0762" w14:paraId="37101F4C" w14:textId="77777777" w:rsidTr="00AD43E9">
        <w:tc>
          <w:tcPr>
            <w:tcW w:w="3455" w:type="pct"/>
          </w:tcPr>
          <w:p w14:paraId="70CFBD0F" w14:textId="77777777" w:rsidR="00FF7F4F" w:rsidRPr="00AB0762" w:rsidRDefault="00FF7F4F" w:rsidP="00F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9" w:firstLine="9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C94E534" w14:textId="13DFBE34" w:rsidR="00FF7F4F" w:rsidRPr="00AB0762" w:rsidRDefault="000336AC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b/>
                <w:bCs/>
              </w:rPr>
            </w:pPr>
            <w:r w:rsidRPr="000336AC">
              <w:rPr>
                <w:b/>
                <w:bCs/>
              </w:rPr>
              <w:t>13,896,020</w:t>
            </w:r>
          </w:p>
        </w:tc>
        <w:tc>
          <w:tcPr>
            <w:tcW w:w="124" w:type="pct"/>
          </w:tcPr>
          <w:p w14:paraId="2729E65E" w14:textId="77777777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775BF9" w14:textId="2E36D3BE" w:rsidR="00FF7F4F" w:rsidRPr="00AB0762" w:rsidRDefault="00FF7F4F" w:rsidP="00FF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90"/>
              <w:rPr>
                <w:b/>
                <w:bCs/>
              </w:rPr>
            </w:pPr>
            <w:r w:rsidRPr="00AB0762">
              <w:rPr>
                <w:b/>
                <w:bCs/>
              </w:rPr>
              <w:t>14,851,087</w:t>
            </w:r>
          </w:p>
        </w:tc>
      </w:tr>
    </w:tbl>
    <w:p w14:paraId="25ECD7AC" w14:textId="74B26EB2" w:rsidR="007E244B" w:rsidRDefault="007E244B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</w:pPr>
    </w:p>
    <w:p w14:paraId="7C4D9081" w14:textId="781805A4" w:rsidR="0004571C" w:rsidRDefault="0004571C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</w:pPr>
    </w:p>
    <w:p w14:paraId="4C9D4CA7" w14:textId="77777777" w:rsidR="002E4EA1" w:rsidRDefault="002E4EA1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</w:pPr>
    </w:p>
    <w:p w14:paraId="04D71982" w14:textId="77777777" w:rsidR="0004571C" w:rsidRPr="00A561BF" w:rsidRDefault="0004571C" w:rsidP="0004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b/>
          <w:bCs/>
          <w:i/>
          <w:iCs/>
        </w:rPr>
      </w:pPr>
      <w:r w:rsidRPr="00A561BF">
        <w:rPr>
          <w:b/>
          <w:bCs/>
          <w:i/>
          <w:iCs/>
          <w:cs/>
        </w:rPr>
        <w:lastRenderedPageBreak/>
        <w:t>ค่าตอบแทนคณะกรรมการบริษัทและผู้บริหารสำคัญ</w:t>
      </w:r>
    </w:p>
    <w:p w14:paraId="4AFA48CC" w14:textId="77777777" w:rsidR="0004571C" w:rsidRPr="00CD4288" w:rsidRDefault="0004571C" w:rsidP="0004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15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73"/>
        <w:gridCol w:w="1260"/>
        <w:gridCol w:w="270"/>
        <w:gridCol w:w="1350"/>
      </w:tblGrid>
      <w:tr w:rsidR="0004571C" w:rsidRPr="00A561BF" w14:paraId="728D022C" w14:textId="77777777" w:rsidTr="0004571C">
        <w:trPr>
          <w:cantSplit/>
        </w:trPr>
        <w:tc>
          <w:tcPr>
            <w:tcW w:w="6273" w:type="dxa"/>
          </w:tcPr>
          <w:p w14:paraId="7EC79944" w14:textId="77777777" w:rsidR="0004571C" w:rsidRPr="00A561BF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3"/>
              <w:rPr>
                <w:cs/>
              </w:rPr>
            </w:pPr>
          </w:p>
        </w:tc>
        <w:tc>
          <w:tcPr>
            <w:tcW w:w="1260" w:type="dxa"/>
            <w:vAlign w:val="center"/>
          </w:tcPr>
          <w:p w14:paraId="4A4FB9C4" w14:textId="77777777" w:rsidR="0004571C" w:rsidRPr="00A561BF" w:rsidRDefault="0004571C" w:rsidP="00CD4288">
            <w:pPr>
              <w:spacing w:line="360" w:lineRule="exact"/>
              <w:jc w:val="center"/>
            </w:pPr>
            <w:r w:rsidRPr="00A561BF">
              <w:t>256</w:t>
            </w:r>
            <w:r w:rsidRPr="00A561BF">
              <w:rPr>
                <w:cs/>
              </w:rPr>
              <w:t>6</w:t>
            </w:r>
          </w:p>
        </w:tc>
        <w:tc>
          <w:tcPr>
            <w:tcW w:w="270" w:type="dxa"/>
            <w:vAlign w:val="center"/>
          </w:tcPr>
          <w:p w14:paraId="6F967BFA" w14:textId="77777777" w:rsidR="0004571C" w:rsidRPr="00A561BF" w:rsidRDefault="0004571C" w:rsidP="00CD4288">
            <w:pPr>
              <w:spacing w:line="360" w:lineRule="exact"/>
              <w:jc w:val="both"/>
              <w:rPr>
                <w:cs/>
              </w:rPr>
            </w:pPr>
          </w:p>
        </w:tc>
        <w:tc>
          <w:tcPr>
            <w:tcW w:w="1350" w:type="dxa"/>
            <w:vAlign w:val="center"/>
          </w:tcPr>
          <w:p w14:paraId="7B1F159C" w14:textId="77777777" w:rsidR="0004571C" w:rsidRPr="00A561BF" w:rsidRDefault="0004571C" w:rsidP="00CD4288">
            <w:pPr>
              <w:spacing w:line="360" w:lineRule="exact"/>
              <w:jc w:val="center"/>
            </w:pPr>
            <w:r w:rsidRPr="00A561BF">
              <w:t>2565</w:t>
            </w:r>
          </w:p>
        </w:tc>
      </w:tr>
      <w:tr w:rsidR="0004571C" w:rsidRPr="00A561BF" w14:paraId="437FCF8C" w14:textId="77777777" w:rsidTr="0004571C">
        <w:trPr>
          <w:cantSplit/>
        </w:trPr>
        <w:tc>
          <w:tcPr>
            <w:tcW w:w="6273" w:type="dxa"/>
          </w:tcPr>
          <w:p w14:paraId="26993F9B" w14:textId="77777777" w:rsidR="0004571C" w:rsidRPr="00A561BF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3"/>
              <w:rPr>
                <w:cs/>
              </w:rPr>
            </w:pPr>
          </w:p>
        </w:tc>
        <w:tc>
          <w:tcPr>
            <w:tcW w:w="2880" w:type="dxa"/>
            <w:gridSpan w:val="3"/>
          </w:tcPr>
          <w:p w14:paraId="6029ED41" w14:textId="77777777" w:rsidR="0004571C" w:rsidRPr="00A561BF" w:rsidRDefault="0004571C" w:rsidP="00CD4288">
            <w:pPr>
              <w:spacing w:line="360" w:lineRule="exact"/>
              <w:jc w:val="center"/>
              <w:rPr>
                <w:i/>
                <w:iCs/>
                <w:cs/>
              </w:rPr>
            </w:pPr>
            <w:r w:rsidRPr="00A561BF">
              <w:rPr>
                <w:i/>
                <w:iCs/>
                <w:cs/>
              </w:rPr>
              <w:t>(พันบาท)</w:t>
            </w:r>
          </w:p>
        </w:tc>
      </w:tr>
      <w:tr w:rsidR="0004571C" w:rsidRPr="00A561BF" w14:paraId="60C5F691" w14:textId="77777777" w:rsidTr="0004571C">
        <w:trPr>
          <w:cantSplit/>
        </w:trPr>
        <w:tc>
          <w:tcPr>
            <w:tcW w:w="6273" w:type="dxa"/>
          </w:tcPr>
          <w:p w14:paraId="194A0E25" w14:textId="77777777" w:rsidR="0004571C" w:rsidRPr="00A561BF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  <w:rPr>
                <w:b/>
                <w:bCs/>
                <w:i/>
                <w:iCs/>
                <w:cs/>
              </w:rPr>
            </w:pPr>
            <w:r w:rsidRPr="00A561BF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561BF">
              <w:rPr>
                <w:b/>
                <w:bCs/>
                <w:i/>
                <w:iCs/>
              </w:rPr>
              <w:t>31</w:t>
            </w:r>
            <w:r w:rsidRPr="00A561BF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90D6494" w14:textId="77777777" w:rsidR="0004571C" w:rsidRPr="00A561BF" w:rsidDel="00123F30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</w:pPr>
          </w:p>
        </w:tc>
        <w:tc>
          <w:tcPr>
            <w:tcW w:w="270" w:type="dxa"/>
          </w:tcPr>
          <w:p w14:paraId="21D85204" w14:textId="77777777" w:rsidR="0004571C" w:rsidRPr="00A561BF" w:rsidRDefault="0004571C" w:rsidP="00CD4288">
            <w:pPr>
              <w:spacing w:line="240" w:lineRule="auto"/>
              <w:ind w:right="72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02CF2B8A" w14:textId="77777777" w:rsidR="0004571C" w:rsidRPr="00A561BF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</w:pPr>
          </w:p>
        </w:tc>
      </w:tr>
      <w:tr w:rsidR="0004571C" w:rsidRPr="00A561BF" w14:paraId="72223E36" w14:textId="77777777" w:rsidTr="0004571C">
        <w:trPr>
          <w:cantSplit/>
        </w:trPr>
        <w:tc>
          <w:tcPr>
            <w:tcW w:w="6273" w:type="dxa"/>
          </w:tcPr>
          <w:p w14:paraId="259103AD" w14:textId="77777777" w:rsidR="0004571C" w:rsidRPr="00A561BF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</w:pPr>
            <w:r w:rsidRPr="00A561BF">
              <w:rPr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746DD03" w14:textId="7FE42D01" w:rsidR="0004571C" w:rsidRPr="00A561BF" w:rsidRDefault="00A561BF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</w:pPr>
            <w:r>
              <w:t>42,940</w:t>
            </w:r>
          </w:p>
        </w:tc>
        <w:tc>
          <w:tcPr>
            <w:tcW w:w="270" w:type="dxa"/>
          </w:tcPr>
          <w:p w14:paraId="04999BC7" w14:textId="77777777" w:rsidR="0004571C" w:rsidRPr="00A561BF" w:rsidRDefault="0004571C" w:rsidP="00CD4288">
            <w:pPr>
              <w:spacing w:line="240" w:lineRule="auto"/>
              <w:ind w:right="72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13F9D30C" w14:textId="4644A9DC" w:rsidR="0004571C" w:rsidRPr="00A561BF" w:rsidRDefault="00A561BF" w:rsidP="00CD428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</w:rPr>
              <w:t>39,090</w:t>
            </w:r>
          </w:p>
        </w:tc>
      </w:tr>
      <w:tr w:rsidR="0004571C" w:rsidRPr="00A561BF" w14:paraId="1A2D3C57" w14:textId="77777777" w:rsidTr="0004571C">
        <w:trPr>
          <w:cantSplit/>
          <w:trHeight w:val="318"/>
        </w:trPr>
        <w:tc>
          <w:tcPr>
            <w:tcW w:w="6273" w:type="dxa"/>
          </w:tcPr>
          <w:p w14:paraId="26B98911" w14:textId="77777777" w:rsidR="0004571C" w:rsidRPr="00A561BF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  <w:rPr>
                <w:cs/>
              </w:rPr>
            </w:pPr>
            <w:r w:rsidRPr="00A561BF">
              <w:rPr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6CC16EF" w14:textId="0321F8CC" w:rsidR="0004571C" w:rsidRPr="00A561BF" w:rsidRDefault="00A509B6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cs/>
              </w:rPr>
            </w:pPr>
            <w:r w:rsidRPr="00A561BF">
              <w:rPr>
                <w:cs/>
              </w:rPr>
              <w:t>4</w:t>
            </w:r>
            <w:r w:rsidRPr="00A561BF">
              <w:t>,</w:t>
            </w:r>
            <w:r w:rsidRPr="00A561BF">
              <w:rPr>
                <w:cs/>
              </w:rPr>
              <w:t>083</w:t>
            </w:r>
          </w:p>
        </w:tc>
        <w:tc>
          <w:tcPr>
            <w:tcW w:w="270" w:type="dxa"/>
          </w:tcPr>
          <w:p w14:paraId="4E98ACC9" w14:textId="77777777" w:rsidR="0004571C" w:rsidRPr="00A561BF" w:rsidRDefault="0004571C" w:rsidP="00CD4288">
            <w:pPr>
              <w:spacing w:line="240" w:lineRule="auto"/>
              <w:ind w:right="72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52296C51" w14:textId="69675824" w:rsidR="0004571C" w:rsidRPr="00A561BF" w:rsidRDefault="00A509B6" w:rsidP="00CD428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 w:rsidRPr="00A561BF"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3,292</w:t>
            </w:r>
          </w:p>
        </w:tc>
      </w:tr>
      <w:tr w:rsidR="0004571C" w:rsidRPr="00A561BF" w14:paraId="17E37FFF" w14:textId="77777777" w:rsidTr="0004571C">
        <w:trPr>
          <w:cantSplit/>
        </w:trPr>
        <w:tc>
          <w:tcPr>
            <w:tcW w:w="6273" w:type="dxa"/>
          </w:tcPr>
          <w:p w14:paraId="54709212" w14:textId="77777777" w:rsidR="0004571C" w:rsidRPr="00A561BF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  <w:rPr>
                <w:b/>
                <w:bCs/>
                <w:cs/>
              </w:rPr>
            </w:pPr>
            <w:r w:rsidRPr="00A561BF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A0ACC7" w14:textId="36E84D48" w:rsidR="0004571C" w:rsidRPr="00A561BF" w:rsidRDefault="00A561BF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  <w:r w:rsidR="00A509B6" w:rsidRPr="00A561BF">
              <w:rPr>
                <w:b/>
                <w:bCs/>
              </w:rPr>
              <w:t>,</w:t>
            </w:r>
            <w:r>
              <w:rPr>
                <w:b/>
                <w:bCs/>
              </w:rPr>
              <w:t>023</w:t>
            </w:r>
          </w:p>
        </w:tc>
        <w:tc>
          <w:tcPr>
            <w:tcW w:w="270" w:type="dxa"/>
          </w:tcPr>
          <w:p w14:paraId="1811523F" w14:textId="77777777" w:rsidR="0004571C" w:rsidRPr="00A561BF" w:rsidRDefault="0004571C" w:rsidP="00CD4288">
            <w:pPr>
              <w:spacing w:line="240" w:lineRule="auto"/>
              <w:ind w:right="72"/>
              <w:jc w:val="right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8CE96A" w14:textId="40AEB1DC" w:rsidR="0004571C" w:rsidRPr="00A561BF" w:rsidRDefault="00A509B6" w:rsidP="00CD4288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cs/>
                <w:lang w:val="en-US" w:bidi="th-TH"/>
              </w:rPr>
            </w:pPr>
            <w:r w:rsidRPr="00A561BF">
              <w:rPr>
                <w:rFonts w:asciiTheme="majorBidi" w:hAnsiTheme="majorBidi" w:cstheme="majorBidi"/>
                <w:b/>
                <w:bCs/>
                <w:color w:val="000000"/>
                <w:sz w:val="30"/>
                <w:lang w:val="en-US" w:bidi="th-TH"/>
              </w:rPr>
              <w:t>4</w:t>
            </w:r>
            <w:r w:rsidR="00A561BF">
              <w:rPr>
                <w:rFonts w:asciiTheme="majorBidi" w:hAnsiTheme="majorBidi" w:cstheme="majorBidi"/>
                <w:b/>
                <w:bCs/>
                <w:color w:val="000000"/>
                <w:sz w:val="30"/>
                <w:lang w:val="en-US" w:bidi="th-TH"/>
              </w:rPr>
              <w:t>2</w:t>
            </w:r>
            <w:r w:rsidRPr="00A561BF">
              <w:rPr>
                <w:rFonts w:asciiTheme="majorBidi" w:hAnsiTheme="majorBidi" w:cstheme="majorBidi"/>
                <w:b/>
                <w:bCs/>
                <w:color w:val="000000"/>
                <w:sz w:val="30"/>
                <w:lang w:val="en-US" w:bidi="th-TH"/>
              </w:rPr>
              <w:t>,</w:t>
            </w:r>
            <w:r w:rsidR="00A561BF">
              <w:rPr>
                <w:rFonts w:asciiTheme="majorBidi" w:hAnsiTheme="majorBidi" w:cstheme="majorBidi"/>
                <w:b/>
                <w:bCs/>
                <w:color w:val="000000"/>
                <w:sz w:val="30"/>
                <w:lang w:val="en-US" w:bidi="th-TH"/>
              </w:rPr>
              <w:t>382</w:t>
            </w:r>
          </w:p>
        </w:tc>
      </w:tr>
    </w:tbl>
    <w:p w14:paraId="0C15D331" w14:textId="497F5D96" w:rsidR="0004571C" w:rsidRPr="00CD4288" w:rsidRDefault="0004571C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sz w:val="18"/>
          <w:szCs w:val="18"/>
        </w:rPr>
      </w:pPr>
    </w:p>
    <w:p w14:paraId="363610AB" w14:textId="07DD86D7" w:rsidR="00556BA7" w:rsidRDefault="0004571C" w:rsidP="00A5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</w:pPr>
      <w:r w:rsidRPr="00A561BF">
        <w:rPr>
          <w:cs/>
        </w:rPr>
        <w:t>ค่าตอบแทนคณะกรรมการบริษัทและผู้บริหารสำคัญ ประกอบด้วยค่าตอบแทนที่จ่ายให้แก่คณะกรรมการบริษัท</w:t>
      </w:r>
      <w:r w:rsidR="00780663">
        <w:rPr>
          <w:rFonts w:hint="cs"/>
          <w:cs/>
        </w:rPr>
        <w:t xml:space="preserve"> </w:t>
      </w:r>
      <w:r w:rsidR="00780663">
        <w:rPr>
          <w:cs/>
        </w:rPr>
        <w:br/>
      </w:r>
      <w:r w:rsidRPr="00A561BF">
        <w:rPr>
          <w:cs/>
        </w:rPr>
        <w:t>บริษัทเอสซีจี เดคคอร์ จำกัด (มหาชน) ตามข้อบังคับของบริษัท และค่าตอบแทน</w:t>
      </w:r>
      <w:r w:rsidRPr="00671249">
        <w:rPr>
          <w:spacing w:val="-4"/>
          <w:cs/>
        </w:rPr>
        <w:t>ที่จ่ายให้แก่ผู้บริหารของบริษัท ซึ่งได้แก่ เงินเดือน โบนัส เงินตอบแทนพิเศษและอื่นๆ รวมทั้ง เงินสมทบกองทุนสำรองเลี้ยงชีพ</w:t>
      </w:r>
      <w:r w:rsidRPr="00A561BF">
        <w:rPr>
          <w:cs/>
        </w:rPr>
        <w:t>ที่บริษัทจ่ายสมทบให้ผู้บริหารในฐานะพนักงานของบริษัท</w:t>
      </w:r>
    </w:p>
    <w:p w14:paraId="5A86C112" w14:textId="77777777" w:rsidR="00A561BF" w:rsidRPr="00CD4288" w:rsidRDefault="00A561BF" w:rsidP="00A5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8"/>
          <w:szCs w:val="28"/>
        </w:rPr>
      </w:pPr>
    </w:p>
    <w:p w14:paraId="30FF0DC6" w14:textId="77777777" w:rsidR="0081489D" w:rsidRDefault="0081489D" w:rsidP="0081489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>
        <w:rPr>
          <w:rFonts w:eastAsia="Calibri" w:hint="cs"/>
          <w:b/>
          <w:bCs/>
          <w:szCs w:val="30"/>
          <w:cs/>
        </w:rPr>
        <w:t xml:space="preserve">เงินสดและรายการเทียบเท่าเงินสด </w:t>
      </w:r>
    </w:p>
    <w:p w14:paraId="329962D3" w14:textId="7E25F90A" w:rsidR="0081489D" w:rsidRPr="00CD4288" w:rsidRDefault="0081489D" w:rsidP="00CD42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100" w:beforeAutospacing="1" w:line="240" w:lineRule="auto"/>
        <w:ind w:right="418"/>
        <w:rPr>
          <w:rFonts w:eastAsia="Calibri"/>
          <w:sz w:val="18"/>
          <w:szCs w:val="18"/>
        </w:rPr>
      </w:pPr>
    </w:p>
    <w:tbl>
      <w:tblPr>
        <w:tblW w:w="9434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6417"/>
        <w:gridCol w:w="1360"/>
        <w:gridCol w:w="243"/>
        <w:gridCol w:w="1414"/>
      </w:tblGrid>
      <w:tr w:rsidR="0081489D" w14:paraId="3FBEE964" w14:textId="77777777" w:rsidTr="0081489D">
        <w:tc>
          <w:tcPr>
            <w:tcW w:w="6417" w:type="dxa"/>
          </w:tcPr>
          <w:p w14:paraId="5DEF252B" w14:textId="77777777" w:rsidR="0081489D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360" w:type="dxa"/>
            <w:hideMark/>
          </w:tcPr>
          <w:p w14:paraId="3A71D9D5" w14:textId="77777777" w:rsidR="0081489D" w:rsidRPr="00A561BF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</w:pPr>
            <w:r w:rsidRPr="00A561BF">
              <w:rPr>
                <w:rFonts w:hint="cs"/>
              </w:rPr>
              <w:t>2566</w:t>
            </w:r>
          </w:p>
        </w:tc>
        <w:tc>
          <w:tcPr>
            <w:tcW w:w="243" w:type="dxa"/>
            <w:vAlign w:val="center"/>
          </w:tcPr>
          <w:p w14:paraId="3CBE99D8" w14:textId="77777777" w:rsidR="0081489D" w:rsidRPr="00A561BF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</w:pPr>
          </w:p>
        </w:tc>
        <w:tc>
          <w:tcPr>
            <w:tcW w:w="1414" w:type="dxa"/>
            <w:hideMark/>
          </w:tcPr>
          <w:p w14:paraId="7720C8A9" w14:textId="77777777" w:rsidR="0081489D" w:rsidRPr="00A561BF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</w:pPr>
            <w:r w:rsidRPr="00A561BF">
              <w:rPr>
                <w:rFonts w:hint="cs"/>
              </w:rPr>
              <w:t>2565</w:t>
            </w:r>
          </w:p>
        </w:tc>
      </w:tr>
      <w:tr w:rsidR="0081489D" w14:paraId="33228C51" w14:textId="77777777" w:rsidTr="0081489D">
        <w:tc>
          <w:tcPr>
            <w:tcW w:w="6417" w:type="dxa"/>
          </w:tcPr>
          <w:p w14:paraId="1A0C6DAF" w14:textId="77777777" w:rsidR="0081489D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3017" w:type="dxa"/>
            <w:gridSpan w:val="3"/>
            <w:hideMark/>
          </w:tcPr>
          <w:p w14:paraId="69D88992" w14:textId="77777777" w:rsidR="0081489D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i/>
                <w:iCs/>
              </w:rPr>
            </w:pPr>
            <w:r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81489D" w14:paraId="0872F6C7" w14:textId="77777777" w:rsidTr="0081489D">
        <w:tc>
          <w:tcPr>
            <w:tcW w:w="6417" w:type="dxa"/>
            <w:hideMark/>
          </w:tcPr>
          <w:p w14:paraId="4F6DD6F1" w14:textId="3D4B14F2" w:rsidR="0081489D" w:rsidRDefault="008148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9" w:firstLine="4"/>
              <w:contextualSpacing/>
              <w:rPr>
                <w:cs/>
              </w:rPr>
            </w:pPr>
            <w:r>
              <w:rPr>
                <w:rFonts w:hint="cs"/>
                <w:cs/>
              </w:rPr>
              <w:t>เงิ</w:t>
            </w:r>
            <w:r w:rsidR="00132017">
              <w:rPr>
                <w:rFonts w:hint="cs"/>
                <w:cs/>
              </w:rPr>
              <w:t>นสดและเงินฝากธนาคาร</w:t>
            </w:r>
          </w:p>
        </w:tc>
        <w:tc>
          <w:tcPr>
            <w:tcW w:w="1360" w:type="dxa"/>
          </w:tcPr>
          <w:p w14:paraId="43DBBB62" w14:textId="05739B86" w:rsidR="0081489D" w:rsidRDefault="00A561BF" w:rsidP="00B15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/>
              <w:ind w:left="-115" w:right="-86"/>
            </w:pPr>
            <w:r>
              <w:t>500,541</w:t>
            </w:r>
          </w:p>
        </w:tc>
        <w:tc>
          <w:tcPr>
            <w:tcW w:w="243" w:type="dxa"/>
          </w:tcPr>
          <w:p w14:paraId="5FB084A7" w14:textId="77777777" w:rsidR="0081489D" w:rsidRDefault="0081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ind w:left="-108"/>
              <w:contextualSpacing/>
            </w:pPr>
          </w:p>
        </w:tc>
        <w:tc>
          <w:tcPr>
            <w:tcW w:w="1414" w:type="dxa"/>
            <w:hideMark/>
          </w:tcPr>
          <w:p w14:paraId="11DDE3A5" w14:textId="77777777" w:rsidR="0081489D" w:rsidRDefault="0081489D" w:rsidP="00B15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24"/>
              <w:jc w:val="right"/>
            </w:pPr>
            <w:r>
              <w:rPr>
                <w:rFonts w:hint="cs"/>
              </w:rPr>
              <w:t>6</w:t>
            </w:r>
          </w:p>
        </w:tc>
      </w:tr>
      <w:tr w:rsidR="001C65B0" w14:paraId="2C328C8D" w14:textId="77777777" w:rsidTr="0081489D">
        <w:tc>
          <w:tcPr>
            <w:tcW w:w="6417" w:type="dxa"/>
          </w:tcPr>
          <w:p w14:paraId="24E77774" w14:textId="420A7D32" w:rsidR="001C65B0" w:rsidRPr="001C65B0" w:rsidRDefault="001C65B0" w:rsidP="001C65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9" w:firstLine="4"/>
              <w:contextualSpacing/>
              <w:rPr>
                <w:cs/>
              </w:rPr>
            </w:pPr>
            <w:r w:rsidRPr="001C65B0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60" w:type="dxa"/>
          </w:tcPr>
          <w:p w14:paraId="5EDE6D63" w14:textId="2771CE6B" w:rsidR="001C65B0" w:rsidRPr="001C65B0" w:rsidRDefault="001C65B0" w:rsidP="00B15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/>
              <w:ind w:left="-115" w:right="-86"/>
            </w:pPr>
            <w:r w:rsidRPr="001C65B0">
              <w:t>2,208,000</w:t>
            </w:r>
          </w:p>
        </w:tc>
        <w:tc>
          <w:tcPr>
            <w:tcW w:w="243" w:type="dxa"/>
          </w:tcPr>
          <w:p w14:paraId="16175D69" w14:textId="77777777" w:rsidR="001C65B0" w:rsidRPr="001C65B0" w:rsidRDefault="001C65B0" w:rsidP="001C6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ind w:left="-108"/>
              <w:contextualSpacing/>
            </w:pPr>
          </w:p>
        </w:tc>
        <w:tc>
          <w:tcPr>
            <w:tcW w:w="1414" w:type="dxa"/>
          </w:tcPr>
          <w:p w14:paraId="196754F2" w14:textId="54089DE3" w:rsidR="001C65B0" w:rsidRPr="001C65B0" w:rsidRDefault="001C65B0" w:rsidP="00B15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24"/>
              <w:jc w:val="right"/>
            </w:pPr>
            <w:r w:rsidRPr="001C65B0">
              <w:t>-</w:t>
            </w:r>
          </w:p>
        </w:tc>
      </w:tr>
      <w:tr w:rsidR="0081489D" w14:paraId="0340BA3B" w14:textId="77777777" w:rsidTr="0081489D">
        <w:tc>
          <w:tcPr>
            <w:tcW w:w="6417" w:type="dxa"/>
            <w:hideMark/>
          </w:tcPr>
          <w:p w14:paraId="13152C8A" w14:textId="77777777" w:rsidR="0081489D" w:rsidRDefault="008148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9" w:firstLine="4"/>
              <w:contextualSpacing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A6D58" w14:textId="2DD23D9D" w:rsidR="0081489D" w:rsidRDefault="00132017" w:rsidP="00B15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after="0"/>
              <w:ind w:right="-99"/>
              <w:jc w:val="right"/>
              <w:rPr>
                <w:b/>
                <w:bCs/>
                <w:cs/>
              </w:rPr>
            </w:pPr>
            <w:r w:rsidRPr="00132017">
              <w:rPr>
                <w:b/>
                <w:bCs/>
                <w:cs/>
              </w:rPr>
              <w:t>2</w:t>
            </w:r>
            <w:r w:rsidRPr="00132017">
              <w:rPr>
                <w:b/>
                <w:bCs/>
              </w:rPr>
              <w:t>,</w:t>
            </w:r>
            <w:r w:rsidRPr="00132017">
              <w:rPr>
                <w:b/>
                <w:bCs/>
                <w:cs/>
              </w:rPr>
              <w:t>708</w:t>
            </w:r>
            <w:r w:rsidRPr="00132017">
              <w:rPr>
                <w:b/>
                <w:bCs/>
              </w:rPr>
              <w:t>,</w:t>
            </w:r>
            <w:r w:rsidRPr="00132017">
              <w:rPr>
                <w:b/>
                <w:bCs/>
                <w:cs/>
              </w:rPr>
              <w:t>541</w:t>
            </w:r>
          </w:p>
        </w:tc>
        <w:tc>
          <w:tcPr>
            <w:tcW w:w="243" w:type="dxa"/>
          </w:tcPr>
          <w:p w14:paraId="5E21A02F" w14:textId="77777777" w:rsidR="0081489D" w:rsidRDefault="0081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ind w:left="-108"/>
              <w:contextualSpacing/>
              <w:rPr>
                <w:b/>
                <w:b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0B1566" w14:textId="77777777" w:rsidR="0081489D" w:rsidRDefault="0081489D" w:rsidP="00B15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after="0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>6</w:t>
            </w:r>
          </w:p>
        </w:tc>
      </w:tr>
    </w:tbl>
    <w:p w14:paraId="11CFDDE9" w14:textId="77777777" w:rsidR="0081489D" w:rsidRPr="00CD4288" w:rsidRDefault="0081489D" w:rsidP="00814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/>
        <w:jc w:val="thaiDistribute"/>
        <w:rPr>
          <w:rFonts w:eastAsia="Calibri"/>
          <w:sz w:val="28"/>
          <w:szCs w:val="28"/>
        </w:rPr>
      </w:pPr>
    </w:p>
    <w:p w14:paraId="0DB29F23" w14:textId="73F9009C" w:rsidR="00321C12" w:rsidRPr="00AB0762" w:rsidRDefault="00321C12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เงินลงทุนในบริษัทย่อยและบริษัทร่วม</w:t>
      </w:r>
    </w:p>
    <w:p w14:paraId="188FC035" w14:textId="77777777" w:rsidR="00A170BD" w:rsidRPr="00CD4288" w:rsidRDefault="00A170BD" w:rsidP="00A17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3" w:right="-29"/>
        <w:jc w:val="thaiDistribute"/>
        <w:rPr>
          <w:rFonts w:eastAsia="Calibri"/>
          <w:b/>
          <w:bCs/>
          <w:sz w:val="18"/>
          <w:szCs w:val="18"/>
        </w:rPr>
      </w:pPr>
    </w:p>
    <w:p w14:paraId="5DCD7776" w14:textId="7E9E7A24" w:rsidR="000B6A06" w:rsidRPr="00AB0762" w:rsidRDefault="000B6A06" w:rsidP="00CF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47"/>
        </w:tabs>
        <w:ind w:left="720" w:right="594"/>
        <w:jc w:val="thaiDistribute"/>
      </w:pPr>
      <w:r w:rsidRPr="00AB0762">
        <w:rPr>
          <w:cs/>
        </w:rPr>
        <w:t xml:space="preserve">รายการเคลื่อนไหวสำหรับปีสิ้นสุดวันที่ </w:t>
      </w:r>
      <w:r w:rsidRPr="00AB0762">
        <w:t xml:space="preserve">31 </w:t>
      </w:r>
      <w:r w:rsidRPr="00AB0762">
        <w:rPr>
          <w:cs/>
        </w:rPr>
        <w:t>ธันว</w:t>
      </w:r>
      <w:r w:rsidR="00DA0249" w:rsidRPr="00AB0762">
        <w:rPr>
          <w:cs/>
        </w:rPr>
        <w:t>าคม สำหรับเงินลงทุนในบริษัทย่อย</w:t>
      </w:r>
      <w:r w:rsidRPr="00AB0762">
        <w:rPr>
          <w:cs/>
        </w:rPr>
        <w:t>และบริษัทร่วม ซึ่งบันทึกโดย</w:t>
      </w:r>
      <w:r w:rsidR="0030065C" w:rsidRPr="00AB0762">
        <w:br/>
      </w:r>
      <w:r w:rsidRPr="00AB0762">
        <w:rPr>
          <w:cs/>
        </w:rPr>
        <w:t>วิธีราคาทุน มีดังนี้</w:t>
      </w:r>
    </w:p>
    <w:p w14:paraId="2E6CCB46" w14:textId="77777777" w:rsidR="000B6A06" w:rsidRPr="00CD4288" w:rsidRDefault="000B6A06" w:rsidP="000B6A06">
      <w:pPr>
        <w:pStyle w:val="BodyText3"/>
        <w:ind w:left="720"/>
        <w:jc w:val="thaiDistribute"/>
        <w:rPr>
          <w:spacing w:val="6"/>
          <w:sz w:val="18"/>
          <w:szCs w:val="18"/>
        </w:rPr>
      </w:pPr>
    </w:p>
    <w:tbl>
      <w:tblPr>
        <w:tblW w:w="942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6363"/>
        <w:gridCol w:w="1368"/>
        <w:gridCol w:w="252"/>
        <w:gridCol w:w="1440"/>
      </w:tblGrid>
      <w:tr w:rsidR="00D25349" w:rsidRPr="00A561BF" w14:paraId="0BAE0486" w14:textId="77777777" w:rsidTr="00D25349">
        <w:trPr>
          <w:cantSplit/>
          <w:trHeight w:val="340"/>
        </w:trPr>
        <w:tc>
          <w:tcPr>
            <w:tcW w:w="6363" w:type="dxa"/>
          </w:tcPr>
          <w:p w14:paraId="1EBF1B5E" w14:textId="77777777" w:rsidR="00D25349" w:rsidRPr="00AB0762" w:rsidRDefault="00D25349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86"/>
              <w:rPr>
                <w:i/>
                <w:iCs/>
                <w:cs/>
              </w:rPr>
            </w:pPr>
          </w:p>
        </w:tc>
        <w:tc>
          <w:tcPr>
            <w:tcW w:w="1368" w:type="dxa"/>
          </w:tcPr>
          <w:p w14:paraId="4E7D1A9D" w14:textId="027B092C" w:rsidR="00D25349" w:rsidRPr="00A561BF" w:rsidRDefault="00D25349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A561BF">
              <w:t>2566</w:t>
            </w:r>
          </w:p>
        </w:tc>
        <w:tc>
          <w:tcPr>
            <w:tcW w:w="252" w:type="dxa"/>
            <w:vAlign w:val="center"/>
          </w:tcPr>
          <w:p w14:paraId="3072E0BD" w14:textId="77777777" w:rsidR="00D25349" w:rsidRPr="00A561BF" w:rsidRDefault="00D25349" w:rsidP="00CD4288">
            <w:pPr>
              <w:spacing w:line="360" w:lineRule="exact"/>
              <w:jc w:val="both"/>
              <w:rPr>
                <w:cs/>
              </w:rPr>
            </w:pPr>
          </w:p>
        </w:tc>
        <w:tc>
          <w:tcPr>
            <w:tcW w:w="1440" w:type="dxa"/>
          </w:tcPr>
          <w:p w14:paraId="4224751F" w14:textId="4C28E00F" w:rsidR="00D25349" w:rsidRPr="00A561BF" w:rsidRDefault="00D25349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7" w:right="-95"/>
              <w:jc w:val="center"/>
            </w:pPr>
            <w:r w:rsidRPr="00A561BF">
              <w:t>2565</w:t>
            </w:r>
          </w:p>
        </w:tc>
      </w:tr>
      <w:tr w:rsidR="00D25349" w:rsidRPr="00AB0762" w14:paraId="32BE7CC5" w14:textId="77777777" w:rsidTr="00D25349">
        <w:trPr>
          <w:cantSplit/>
          <w:trHeight w:val="340"/>
        </w:trPr>
        <w:tc>
          <w:tcPr>
            <w:tcW w:w="6363" w:type="dxa"/>
          </w:tcPr>
          <w:p w14:paraId="2DF04F7D" w14:textId="77777777" w:rsidR="00D25349" w:rsidRPr="00AB0762" w:rsidRDefault="00D25349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86"/>
              <w:rPr>
                <w:b/>
                <w:bCs/>
                <w:cs/>
              </w:rPr>
            </w:pPr>
          </w:p>
        </w:tc>
        <w:tc>
          <w:tcPr>
            <w:tcW w:w="3060" w:type="dxa"/>
            <w:gridSpan w:val="3"/>
          </w:tcPr>
          <w:p w14:paraId="10AC0813" w14:textId="11CC50CF" w:rsidR="00D25349" w:rsidRPr="00AB0762" w:rsidRDefault="00D25349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center"/>
              <w:rPr>
                <w:b/>
                <w:bCs/>
              </w:rPr>
            </w:pPr>
            <w:r w:rsidRPr="00AB0762">
              <w:rPr>
                <w:i/>
                <w:iCs/>
                <w:cs/>
              </w:rPr>
              <w:t>(พันบาท)</w:t>
            </w:r>
          </w:p>
        </w:tc>
      </w:tr>
      <w:tr w:rsidR="00D25349" w:rsidRPr="00AB0762" w14:paraId="7A744704" w14:textId="77777777" w:rsidTr="00D25349">
        <w:trPr>
          <w:cantSplit/>
          <w:trHeight w:val="340"/>
        </w:trPr>
        <w:tc>
          <w:tcPr>
            <w:tcW w:w="6363" w:type="dxa"/>
          </w:tcPr>
          <w:p w14:paraId="50C5706D" w14:textId="77777777" w:rsidR="00D25349" w:rsidRPr="00AB0762" w:rsidRDefault="00D25349" w:rsidP="005D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jc w:val="both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  <w:bCs/>
              </w:rPr>
              <w:t>1</w:t>
            </w:r>
            <w:r w:rsidRPr="00AB0762">
              <w:rPr>
                <w:b/>
                <w:bCs/>
                <w:cs/>
              </w:rPr>
              <w:t xml:space="preserve"> มกราคม </w:t>
            </w:r>
          </w:p>
        </w:tc>
        <w:tc>
          <w:tcPr>
            <w:tcW w:w="1368" w:type="dxa"/>
          </w:tcPr>
          <w:p w14:paraId="08276035" w14:textId="5224B1CC" w:rsidR="00D25349" w:rsidRPr="001D1868" w:rsidRDefault="00D25349" w:rsidP="003C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-86"/>
              <w:jc w:val="right"/>
              <w:rPr>
                <w:b/>
                <w:bCs/>
              </w:rPr>
            </w:pPr>
            <w:r w:rsidRPr="001D1868">
              <w:rPr>
                <w:b/>
                <w:bCs/>
              </w:rPr>
              <w:t>17,711,029</w:t>
            </w:r>
          </w:p>
        </w:tc>
        <w:tc>
          <w:tcPr>
            <w:tcW w:w="252" w:type="dxa"/>
          </w:tcPr>
          <w:p w14:paraId="69A29237" w14:textId="77777777" w:rsidR="00D25349" w:rsidRPr="001D1868" w:rsidRDefault="00D25349" w:rsidP="001D1868">
            <w:pPr>
              <w:pStyle w:val="acctfourfigures"/>
              <w:tabs>
                <w:tab w:val="clear" w:pos="765"/>
                <w:tab w:val="left" w:pos="715"/>
                <w:tab w:val="decimal" w:pos="1021"/>
              </w:tabs>
              <w:spacing w:line="240" w:lineRule="atLeast"/>
              <w:ind w:left="-115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CD03454" w14:textId="0A8E5094" w:rsidR="00D25349" w:rsidRPr="001D1868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  <w:tab w:val="decimal" w:pos="1001"/>
              </w:tabs>
              <w:spacing w:after="0"/>
              <w:ind w:left="-115" w:right="24"/>
              <w:jc w:val="right"/>
              <w:rPr>
                <w:b/>
                <w:bCs/>
              </w:rPr>
            </w:pPr>
            <w:r w:rsidRPr="001D1868">
              <w:rPr>
                <w:b/>
                <w:bCs/>
              </w:rPr>
              <w:t>9,724,144</w:t>
            </w:r>
          </w:p>
        </w:tc>
      </w:tr>
      <w:tr w:rsidR="00D25349" w:rsidRPr="00AB0762" w14:paraId="689299A3" w14:textId="77777777" w:rsidTr="00D25349">
        <w:trPr>
          <w:cantSplit/>
          <w:trHeight w:val="340"/>
        </w:trPr>
        <w:tc>
          <w:tcPr>
            <w:tcW w:w="6363" w:type="dxa"/>
          </w:tcPr>
          <w:p w14:paraId="59D54FC0" w14:textId="77777777" w:rsidR="00D25349" w:rsidRPr="00AB0762" w:rsidRDefault="00D25349" w:rsidP="005D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jc w:val="both"/>
              <w:rPr>
                <w:cs/>
              </w:rPr>
            </w:pPr>
            <w:r w:rsidRPr="00AB0762">
              <w:rPr>
                <w:cs/>
              </w:rPr>
              <w:t>ซื้อเงินลงทุน</w:t>
            </w:r>
          </w:p>
        </w:tc>
        <w:tc>
          <w:tcPr>
            <w:tcW w:w="1368" w:type="dxa"/>
          </w:tcPr>
          <w:p w14:paraId="1C4B354A" w14:textId="2D2F923B" w:rsidR="00D25349" w:rsidRPr="00AB0762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/>
              <w:ind w:left="-115" w:right="-86"/>
            </w:pPr>
            <w:r>
              <w:t>2,343,989</w:t>
            </w:r>
          </w:p>
        </w:tc>
        <w:tc>
          <w:tcPr>
            <w:tcW w:w="252" w:type="dxa"/>
          </w:tcPr>
          <w:p w14:paraId="0C480A50" w14:textId="77777777" w:rsidR="00D25349" w:rsidRPr="00AB0762" w:rsidRDefault="00D25349" w:rsidP="005D2D15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108" w:right="-6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2C05BE8" w14:textId="323EEECE" w:rsidR="00D25349" w:rsidRPr="00AB0762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24"/>
              <w:jc w:val="right"/>
            </w:pPr>
            <w:r w:rsidRPr="00AB0762">
              <w:t>10,427,000</w:t>
            </w:r>
          </w:p>
        </w:tc>
      </w:tr>
      <w:tr w:rsidR="00D25349" w:rsidRPr="00AB0762" w14:paraId="1F5B952E" w14:textId="77777777" w:rsidTr="00D25349">
        <w:trPr>
          <w:cantSplit/>
          <w:trHeight w:val="340"/>
        </w:trPr>
        <w:tc>
          <w:tcPr>
            <w:tcW w:w="6363" w:type="dxa"/>
          </w:tcPr>
          <w:p w14:paraId="36361AE1" w14:textId="7F6EF5A4" w:rsidR="00D25349" w:rsidRPr="00AB0762" w:rsidRDefault="00D25349" w:rsidP="005D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cs/>
              </w:rPr>
            </w:pPr>
            <w:r w:rsidRPr="00AB0762">
              <w:rPr>
                <w:cs/>
              </w:rPr>
              <w:t>จำหน่าย - สุทธิ</w:t>
            </w:r>
          </w:p>
        </w:tc>
        <w:tc>
          <w:tcPr>
            <w:tcW w:w="1368" w:type="dxa"/>
            <w:vAlign w:val="center"/>
          </w:tcPr>
          <w:p w14:paraId="4A90E9D6" w14:textId="312BF070" w:rsidR="00D25349" w:rsidRPr="00AB0762" w:rsidRDefault="00D25349" w:rsidP="003C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/>
              <w:ind w:left="-115" w:right="-86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52" w:type="dxa"/>
          </w:tcPr>
          <w:p w14:paraId="3467947A" w14:textId="77777777" w:rsidR="00D25349" w:rsidRPr="00AB0762" w:rsidRDefault="00D25349" w:rsidP="005D2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/>
              <w:ind w:left="-108" w:right="-90"/>
              <w:rPr>
                <w:cs/>
              </w:rPr>
            </w:pPr>
          </w:p>
        </w:tc>
        <w:tc>
          <w:tcPr>
            <w:tcW w:w="1440" w:type="dxa"/>
            <w:vAlign w:val="center"/>
          </w:tcPr>
          <w:p w14:paraId="04B7EF14" w14:textId="71DDAB70" w:rsidR="00D25349" w:rsidRPr="00AB0762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24"/>
              <w:jc w:val="right"/>
              <w:rPr>
                <w:cs/>
              </w:rPr>
            </w:pPr>
            <w:r w:rsidRPr="00AB0762">
              <w:rPr>
                <w:cs/>
              </w:rPr>
              <w:t>(</w:t>
            </w:r>
            <w:r w:rsidRPr="00AB0762">
              <w:t>2,423,328</w:t>
            </w:r>
            <w:r w:rsidRPr="00AB0762">
              <w:rPr>
                <w:cs/>
              </w:rPr>
              <w:t>)</w:t>
            </w:r>
          </w:p>
        </w:tc>
      </w:tr>
      <w:tr w:rsidR="00D25349" w:rsidRPr="00AB0762" w14:paraId="1DEB03A4" w14:textId="77777777" w:rsidTr="00D25349">
        <w:trPr>
          <w:cantSplit/>
          <w:trHeight w:val="340"/>
        </w:trPr>
        <w:tc>
          <w:tcPr>
            <w:tcW w:w="6363" w:type="dxa"/>
          </w:tcPr>
          <w:p w14:paraId="31E2E57C" w14:textId="77777777" w:rsidR="00D25349" w:rsidRPr="00AB0762" w:rsidRDefault="00D25349" w:rsidP="005D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cs/>
              </w:rPr>
            </w:pPr>
            <w:r w:rsidRPr="00AB0762">
              <w:rPr>
                <w:cs/>
              </w:rPr>
              <w:t>ค่าเผื่อการด้อยค่า</w:t>
            </w:r>
          </w:p>
        </w:tc>
        <w:tc>
          <w:tcPr>
            <w:tcW w:w="1368" w:type="dxa"/>
            <w:vAlign w:val="center"/>
          </w:tcPr>
          <w:p w14:paraId="29DC90DD" w14:textId="00B2E56B" w:rsidR="00D25349" w:rsidRPr="00AB0762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/>
              <w:ind w:left="-115" w:right="-86"/>
            </w:pPr>
            <w:r>
              <w:t>(</w:t>
            </w:r>
            <w:r w:rsidRPr="00132017">
              <w:t>20,806</w:t>
            </w:r>
            <w:r>
              <w:t>)</w:t>
            </w:r>
          </w:p>
        </w:tc>
        <w:tc>
          <w:tcPr>
            <w:tcW w:w="252" w:type="dxa"/>
          </w:tcPr>
          <w:p w14:paraId="0DAE261C" w14:textId="77777777" w:rsidR="00D25349" w:rsidRPr="00AB0762" w:rsidRDefault="00D25349" w:rsidP="005D2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/>
              <w:ind w:left="-108" w:right="-90"/>
            </w:pPr>
          </w:p>
        </w:tc>
        <w:tc>
          <w:tcPr>
            <w:tcW w:w="1440" w:type="dxa"/>
            <w:vAlign w:val="center"/>
          </w:tcPr>
          <w:p w14:paraId="6CF8C002" w14:textId="7F958A2A" w:rsidR="00D25349" w:rsidRPr="00AB0762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24"/>
              <w:jc w:val="right"/>
            </w:pPr>
            <w:r w:rsidRPr="00AB0762">
              <w:rPr>
                <w:cs/>
              </w:rPr>
              <w:t>(</w:t>
            </w:r>
            <w:r w:rsidRPr="00AB0762">
              <w:t>16,787</w:t>
            </w:r>
            <w:r w:rsidRPr="00AB0762">
              <w:rPr>
                <w:cs/>
              </w:rPr>
              <w:t>)</w:t>
            </w:r>
          </w:p>
        </w:tc>
      </w:tr>
      <w:tr w:rsidR="00D25349" w:rsidRPr="00AB0762" w14:paraId="693464CB" w14:textId="77777777" w:rsidTr="00D25349">
        <w:trPr>
          <w:cantSplit/>
          <w:trHeight w:val="340"/>
        </w:trPr>
        <w:tc>
          <w:tcPr>
            <w:tcW w:w="6363" w:type="dxa"/>
          </w:tcPr>
          <w:p w14:paraId="162E724B" w14:textId="77777777" w:rsidR="00D25349" w:rsidRPr="00AB0762" w:rsidRDefault="00D25349" w:rsidP="005D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ณ วันที่ </w:t>
            </w:r>
            <w:r w:rsidRPr="00AB0762">
              <w:rPr>
                <w:b/>
              </w:rPr>
              <w:t>31</w:t>
            </w:r>
            <w:r w:rsidRPr="00AB076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24A6652" w14:textId="6F873A13" w:rsidR="00D25349" w:rsidRPr="00AB0762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after="0"/>
              <w:ind w:right="-9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Pr="00132017">
              <w:rPr>
                <w:b/>
                <w:bCs/>
              </w:rPr>
              <w:t>,</w:t>
            </w:r>
            <w:r>
              <w:rPr>
                <w:b/>
                <w:bCs/>
              </w:rPr>
              <w:t>034</w:t>
            </w:r>
            <w:r w:rsidRPr="00132017">
              <w:rPr>
                <w:b/>
                <w:bCs/>
              </w:rPr>
              <w:t>,</w:t>
            </w:r>
            <w:r>
              <w:rPr>
                <w:b/>
                <w:bCs/>
              </w:rPr>
              <w:t>212</w:t>
            </w:r>
          </w:p>
        </w:tc>
        <w:tc>
          <w:tcPr>
            <w:tcW w:w="252" w:type="dxa"/>
          </w:tcPr>
          <w:p w14:paraId="3B442B1C" w14:textId="77777777" w:rsidR="00D25349" w:rsidRPr="00AB0762" w:rsidRDefault="00D25349" w:rsidP="005D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right="72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36AA69" w14:textId="5854709D" w:rsidR="00D25349" w:rsidRPr="00AB0762" w:rsidRDefault="00D25349" w:rsidP="001D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after="0"/>
              <w:jc w:val="right"/>
              <w:rPr>
                <w:b/>
                <w:bCs/>
                <w:cs/>
              </w:rPr>
            </w:pPr>
            <w:r w:rsidRPr="00AB0762">
              <w:rPr>
                <w:b/>
                <w:bCs/>
              </w:rPr>
              <w:t>17,711,029</w:t>
            </w:r>
          </w:p>
        </w:tc>
      </w:tr>
    </w:tbl>
    <w:p w14:paraId="1A0BBA1B" w14:textId="77777777" w:rsidR="000B6A06" w:rsidRPr="00AB0762" w:rsidRDefault="000B6A06" w:rsidP="0032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</w:rPr>
      </w:pPr>
    </w:p>
    <w:p w14:paraId="4EEF6909" w14:textId="77777777" w:rsidR="000B6A06" w:rsidRPr="00CD4288" w:rsidRDefault="000B6A06" w:rsidP="0032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24"/>
          <w:szCs w:val="24"/>
          <w:cs/>
        </w:rPr>
        <w:sectPr w:rsidR="000B6A06" w:rsidRPr="00CD4288" w:rsidSect="00A4186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749" w:bottom="900" w:left="900" w:header="720" w:footer="502" w:gutter="0"/>
          <w:pgNumType w:start="15"/>
          <w:cols w:space="720"/>
          <w:docGrid w:linePitch="408"/>
        </w:sectPr>
      </w:pPr>
    </w:p>
    <w:p w14:paraId="519D6632" w14:textId="20C0B509" w:rsidR="00ED1FD2" w:rsidRPr="00AB0762" w:rsidRDefault="00ED1FD2" w:rsidP="00CF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AB0762">
        <w:rPr>
          <w:cs/>
        </w:rPr>
        <w:lastRenderedPageBreak/>
        <w:t>เงินลงทุนในบริษัท</w:t>
      </w:r>
      <w:r w:rsidR="0052623D" w:rsidRPr="00AB0762">
        <w:rPr>
          <w:cs/>
        </w:rPr>
        <w:t>ย่อย</w:t>
      </w:r>
      <w:r w:rsidRPr="00AB0762">
        <w:rPr>
          <w:cs/>
        </w:rPr>
        <w:t>และบริษัท</w:t>
      </w:r>
      <w:r w:rsidR="0052623D" w:rsidRPr="00AB0762">
        <w:rPr>
          <w:cs/>
        </w:rPr>
        <w:t>ร่วม</w:t>
      </w:r>
      <w:r w:rsidRPr="00AB0762">
        <w:rPr>
          <w:cs/>
        </w:rPr>
        <w:t xml:space="preserve"> ณ วันที่ </w:t>
      </w:r>
      <w:r w:rsidRPr="00AB0762">
        <w:t>31</w:t>
      </w:r>
      <w:r w:rsidR="00F66240" w:rsidRPr="00AB0762">
        <w:rPr>
          <w:cs/>
        </w:rPr>
        <w:t xml:space="preserve"> </w:t>
      </w:r>
      <w:r w:rsidRPr="00AB0762">
        <w:rPr>
          <w:cs/>
        </w:rPr>
        <w:t>ธันวาคม และเงินปันผลรั</w:t>
      </w:r>
      <w:r w:rsidR="00A920E6" w:rsidRPr="00AB0762">
        <w:rPr>
          <w:cs/>
        </w:rPr>
        <w:t>บจากเงินลงทุนระหว่างปีสิ้นสุด</w:t>
      </w:r>
      <w:r w:rsidRPr="00AB0762">
        <w:rPr>
          <w:cs/>
        </w:rPr>
        <w:t>วันเดียวกัน มีดังนี้</w:t>
      </w:r>
    </w:p>
    <w:p w14:paraId="1BEDDAC9" w14:textId="77777777" w:rsidR="0030065C" w:rsidRPr="00AB0762" w:rsidRDefault="0030065C" w:rsidP="002C1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</w:p>
    <w:p w14:paraId="1E666388" w14:textId="77777777" w:rsidR="00ED1FD2" w:rsidRPr="00AB0762" w:rsidRDefault="00ED1FD2" w:rsidP="002C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4"/>
          <w:szCs w:val="4"/>
        </w:rPr>
      </w:pPr>
    </w:p>
    <w:tbl>
      <w:tblPr>
        <w:tblW w:w="1474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15"/>
        <w:gridCol w:w="12"/>
        <w:gridCol w:w="619"/>
        <w:gridCol w:w="7"/>
        <w:gridCol w:w="630"/>
        <w:gridCol w:w="888"/>
        <w:gridCol w:w="11"/>
        <w:gridCol w:w="962"/>
        <w:gridCol w:w="16"/>
        <w:gridCol w:w="845"/>
        <w:gridCol w:w="11"/>
        <w:gridCol w:w="225"/>
        <w:gridCol w:w="15"/>
        <w:gridCol w:w="856"/>
        <w:gridCol w:w="240"/>
        <w:gridCol w:w="782"/>
        <w:gridCol w:w="239"/>
        <w:gridCol w:w="12"/>
        <w:gridCol w:w="812"/>
        <w:gridCol w:w="7"/>
        <w:gridCol w:w="229"/>
        <w:gridCol w:w="7"/>
        <w:gridCol w:w="857"/>
        <w:gridCol w:w="240"/>
        <w:gridCol w:w="843"/>
        <w:gridCol w:w="238"/>
        <w:gridCol w:w="773"/>
        <w:gridCol w:w="50"/>
        <w:gridCol w:w="186"/>
        <w:gridCol w:w="50"/>
        <w:gridCol w:w="824"/>
        <w:gridCol w:w="32"/>
        <w:gridCol w:w="9"/>
      </w:tblGrid>
      <w:tr w:rsidR="00D67255" w:rsidRPr="00AB0762" w14:paraId="1997A588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59052A4D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3"/>
          </w:tcPr>
          <w:p w14:paraId="3634BA45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900" w:type="dxa"/>
            <w:gridSpan w:val="2"/>
          </w:tcPr>
          <w:p w14:paraId="1FDAAAEE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22DC3957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3"/>
          </w:tcPr>
          <w:p w14:paraId="75908004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438C093F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6E4B9006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E123B9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  <w:gridSpan w:val="4"/>
          </w:tcPr>
          <w:p w14:paraId="4F245FA0" w14:textId="77777777" w:rsidR="00D67255" w:rsidRPr="00AB0762" w:rsidRDefault="00D67255" w:rsidP="00D6725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36" w:type="dxa"/>
            <w:gridSpan w:val="2"/>
          </w:tcPr>
          <w:p w14:paraId="41755AC9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5" w:type="dxa"/>
            <w:gridSpan w:val="2"/>
          </w:tcPr>
          <w:p w14:paraId="4E28ACCE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097A483C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331E0C4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88972C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21C2FE6" w14:textId="77777777" w:rsidR="00D67255" w:rsidRPr="00AB0762" w:rsidRDefault="00D67255" w:rsidP="00D67255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E667E3E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gridSpan w:val="2"/>
          </w:tcPr>
          <w:p w14:paraId="6D05FBBE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D67255" w:rsidRPr="00AB0762" w14:paraId="290A0B86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69B60F78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3"/>
          </w:tcPr>
          <w:p w14:paraId="087C7039" w14:textId="77777777" w:rsidR="00D67255" w:rsidRPr="00AB0762" w:rsidRDefault="00D67255" w:rsidP="00D6725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การถือหุ้น</w:t>
            </w:r>
          </w:p>
        </w:tc>
        <w:tc>
          <w:tcPr>
            <w:tcW w:w="1863" w:type="dxa"/>
            <w:gridSpan w:val="3"/>
          </w:tcPr>
          <w:p w14:paraId="28E9F753" w14:textId="77777777" w:rsidR="00D67255" w:rsidRPr="00AB0762" w:rsidRDefault="00D67255" w:rsidP="00D67255">
            <w:pPr>
              <w:pStyle w:val="block"/>
              <w:tabs>
                <w:tab w:val="decimal" w:pos="-108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970" w:type="dxa"/>
            <w:gridSpan w:val="6"/>
          </w:tcPr>
          <w:p w14:paraId="32C202F8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spacing w:line="240" w:lineRule="auto"/>
              <w:ind w:left="-62" w:right="-118"/>
              <w:jc w:val="center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57F8B970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2" w:right="-118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</w:tcPr>
          <w:p w14:paraId="7BEED341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236" w:type="dxa"/>
            <w:gridSpan w:val="2"/>
          </w:tcPr>
          <w:p w14:paraId="142B4F17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7" w:type="dxa"/>
            <w:gridSpan w:val="4"/>
          </w:tcPr>
          <w:p w14:paraId="5C85DD2D" w14:textId="77777777" w:rsidR="00D67255" w:rsidRPr="00AB0762" w:rsidRDefault="00D67255" w:rsidP="00D67255">
            <w:pPr>
              <w:pStyle w:val="acctfourfigures"/>
              <w:tabs>
                <w:tab w:val="clear" w:pos="765"/>
              </w:tabs>
              <w:spacing w:line="240" w:lineRule="auto"/>
              <w:ind w:left="-198" w:right="-17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682ED8D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6"/>
          </w:tcPr>
          <w:p w14:paraId="37E00AC5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661CD7" w:rsidRPr="00AB0762" w14:paraId="27ED39E0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0168D300" w14:textId="77777777" w:rsidR="00661CD7" w:rsidRPr="00AB0762" w:rsidRDefault="00661CD7" w:rsidP="006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dxa"/>
            <w:gridSpan w:val="2"/>
          </w:tcPr>
          <w:p w14:paraId="2D7346C5" w14:textId="14844F02" w:rsidR="00661CD7" w:rsidRPr="00282B07" w:rsidRDefault="00661CD7" w:rsidP="006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282B07">
              <w:rPr>
                <w:sz w:val="24"/>
                <w:szCs w:val="24"/>
              </w:rPr>
              <w:t>256</w:t>
            </w:r>
            <w:r w:rsidRPr="00282B07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629" w:type="dxa"/>
          </w:tcPr>
          <w:p w14:paraId="3A6ECE02" w14:textId="6A9B0EA1" w:rsidR="00661CD7" w:rsidRPr="00282B07" w:rsidRDefault="00661CD7" w:rsidP="006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282B07">
              <w:rPr>
                <w:sz w:val="24"/>
                <w:szCs w:val="24"/>
              </w:rPr>
              <w:t>2565</w:t>
            </w:r>
          </w:p>
        </w:tc>
        <w:tc>
          <w:tcPr>
            <w:tcW w:w="900" w:type="dxa"/>
            <w:gridSpan w:val="2"/>
          </w:tcPr>
          <w:p w14:paraId="47E1EAEB" w14:textId="504A21D6" w:rsidR="00661CD7" w:rsidRPr="00282B07" w:rsidRDefault="00661CD7" w:rsidP="006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282B07">
              <w:rPr>
                <w:sz w:val="24"/>
                <w:szCs w:val="24"/>
              </w:rPr>
              <w:t>256</w:t>
            </w:r>
            <w:r w:rsidRPr="00282B07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963" w:type="dxa"/>
          </w:tcPr>
          <w:p w14:paraId="40FE26C4" w14:textId="0A1DDFD6" w:rsidR="00661CD7" w:rsidRPr="00282B07" w:rsidRDefault="00661CD7" w:rsidP="006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282B07">
              <w:rPr>
                <w:sz w:val="24"/>
                <w:szCs w:val="24"/>
              </w:rPr>
              <w:t>2565</w:t>
            </w:r>
          </w:p>
        </w:tc>
        <w:tc>
          <w:tcPr>
            <w:tcW w:w="873" w:type="dxa"/>
            <w:gridSpan w:val="3"/>
          </w:tcPr>
          <w:p w14:paraId="71220E88" w14:textId="01E7046A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240" w:type="dxa"/>
            <w:gridSpan w:val="2"/>
          </w:tcPr>
          <w:p w14:paraId="429475BC" w14:textId="77777777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</w:tcPr>
          <w:p w14:paraId="547590BA" w14:textId="396AECD8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D3E0AD5" w14:textId="77777777" w:rsidR="00661CD7" w:rsidRPr="00282B07" w:rsidRDefault="00661CD7" w:rsidP="00661CD7">
            <w:pPr>
              <w:pStyle w:val="block"/>
              <w:tabs>
                <w:tab w:val="left" w:pos="540"/>
                <w:tab w:val="decimal" w:pos="9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1032705D" w14:textId="4FC13C91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239" w:type="dxa"/>
          </w:tcPr>
          <w:p w14:paraId="7A0D513C" w14:textId="77777777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gridSpan w:val="2"/>
          </w:tcPr>
          <w:p w14:paraId="6BF26680" w14:textId="25FCCA7F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4D533881" w14:textId="77777777" w:rsidR="00661CD7" w:rsidRPr="00282B07" w:rsidRDefault="00661CD7" w:rsidP="006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0"/>
              </w:tabs>
              <w:spacing w:line="240" w:lineRule="auto"/>
              <w:ind w:left="-108" w:right="-118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0CAB9E62" w14:textId="3FE5463F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2EE7D032" w14:textId="77777777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2" w:type="dxa"/>
          </w:tcPr>
          <w:p w14:paraId="0E2AE9A8" w14:textId="6A880DE5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F527D31" w14:textId="77777777" w:rsidR="00661CD7" w:rsidRPr="00282B07" w:rsidRDefault="00661CD7" w:rsidP="00661CD7">
            <w:pPr>
              <w:pStyle w:val="acctfourfigures"/>
              <w:tabs>
                <w:tab w:val="clear" w:pos="765"/>
                <w:tab w:val="left" w:pos="540"/>
                <w:tab w:val="decimal" w:pos="7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A998C41" w14:textId="2F5293E5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2FA67015" w14:textId="77777777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1F26A0A2" w14:textId="45EC5A38" w:rsidR="00661CD7" w:rsidRPr="00282B07" w:rsidRDefault="00661CD7" w:rsidP="00661CD7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</w:tr>
      <w:tr w:rsidR="00D67255" w:rsidRPr="00AB0762" w14:paraId="5980C79F" w14:textId="77777777" w:rsidTr="00872F24">
        <w:trPr>
          <w:gridAfter w:val="2"/>
          <w:wAfter w:w="23" w:type="dxa"/>
        </w:trPr>
        <w:tc>
          <w:tcPr>
            <w:tcW w:w="3235" w:type="dxa"/>
            <w:gridSpan w:val="2"/>
          </w:tcPr>
          <w:p w14:paraId="52D203BE" w14:textId="77777777" w:rsidR="00D67255" w:rsidRPr="00AB0762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3"/>
          </w:tcPr>
          <w:p w14:paraId="5DE660CB" w14:textId="1FADA55C" w:rsidR="00D67255" w:rsidRPr="00AB0762" w:rsidRDefault="00C31F3F" w:rsidP="00D6725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D67255"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AB0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228" w:type="dxa"/>
            <w:gridSpan w:val="26"/>
          </w:tcPr>
          <w:p w14:paraId="6A1C449A" w14:textId="0EEDC746" w:rsidR="00D67255" w:rsidRPr="00AB0762" w:rsidRDefault="00C31F3F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jc w:val="center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i/>
                <w:iCs/>
                <w:sz w:val="24"/>
                <w:szCs w:val="24"/>
                <w:cs/>
              </w:rPr>
              <w:t>(</w:t>
            </w:r>
            <w:r w:rsidR="00D67255" w:rsidRPr="00AB0762">
              <w:rPr>
                <w:i/>
                <w:iCs/>
                <w:sz w:val="24"/>
                <w:szCs w:val="24"/>
                <w:cs/>
              </w:rPr>
              <w:t>พันบาท</w:t>
            </w:r>
            <w:r w:rsidRPr="00AB0762">
              <w:rPr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D67255" w:rsidRPr="00AB0762" w14:paraId="2997F7D8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3C770C62" w14:textId="77777777" w:rsidR="00D67255" w:rsidRPr="00AB0762" w:rsidRDefault="00D67255" w:rsidP="0083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b/>
                <w:bCs/>
                <w:i/>
                <w:iCs/>
                <w:sz w:val="24"/>
                <w:szCs w:val="24"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27" w:type="dxa"/>
            <w:gridSpan w:val="2"/>
          </w:tcPr>
          <w:p w14:paraId="3E22DB7A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9" w:type="dxa"/>
          </w:tcPr>
          <w:p w14:paraId="5A4AA2EC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C591C23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019953D8" w14:textId="77777777" w:rsidR="00D67255" w:rsidRPr="00AB0762" w:rsidRDefault="00D67255" w:rsidP="00D6725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  <w:gridSpan w:val="3"/>
          </w:tcPr>
          <w:p w14:paraId="723232F3" w14:textId="77777777" w:rsidR="00D67255" w:rsidRPr="00AB0762" w:rsidRDefault="00D67255" w:rsidP="00D67255">
            <w:pPr>
              <w:pStyle w:val="block"/>
              <w:tabs>
                <w:tab w:val="decimal" w:pos="729"/>
              </w:tabs>
              <w:spacing w:after="0" w:line="240" w:lineRule="auto"/>
              <w:ind w:left="-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0AD977F0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3DAE12B" w14:textId="77777777" w:rsidR="00D67255" w:rsidRPr="00AB0762" w:rsidRDefault="00D67255" w:rsidP="0030065C">
            <w:pPr>
              <w:pStyle w:val="block"/>
              <w:tabs>
                <w:tab w:val="decimal" w:pos="729"/>
              </w:tabs>
              <w:spacing w:after="0" w:line="240" w:lineRule="auto"/>
              <w:ind w:left="-276" w:firstLine="20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EFD0431" w14:textId="77777777" w:rsidR="00D67255" w:rsidRPr="00AB0762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1B968FEA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A1BBBC0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14:paraId="14FEBA5A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B3FBD14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27456C74" w14:textId="77777777" w:rsidR="00D67255" w:rsidRPr="00AB0762" w:rsidRDefault="00D67255" w:rsidP="00D67255">
            <w:pPr>
              <w:pStyle w:val="block"/>
              <w:tabs>
                <w:tab w:val="decimal" w:pos="684"/>
              </w:tabs>
              <w:spacing w:after="0"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2D5E5CDB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181D18AD" w14:textId="77777777" w:rsidR="00D67255" w:rsidRPr="00AB0762" w:rsidRDefault="00D67255" w:rsidP="00D67255">
            <w:pPr>
              <w:pStyle w:val="block"/>
              <w:tabs>
                <w:tab w:val="decimal" w:pos="684"/>
              </w:tabs>
              <w:spacing w:after="0"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F485388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4B9421B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229B40A" w14:textId="77777777" w:rsidR="00D67255" w:rsidRPr="00AB0762" w:rsidRDefault="00D67255" w:rsidP="00D67255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24ECC03F" w14:textId="77777777" w:rsidR="00D67255" w:rsidRPr="00AB0762" w:rsidRDefault="00D67255" w:rsidP="00D672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3A64" w:rsidRPr="00AB0762" w14:paraId="3D563367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460BF3D5" w14:textId="4D220507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pacing w:val="-6"/>
                <w:sz w:val="24"/>
                <w:szCs w:val="24"/>
              </w:rPr>
            </w:pPr>
            <w:r w:rsidRPr="00AB0762">
              <w:rPr>
                <w:spacing w:val="-6"/>
                <w:sz w:val="24"/>
                <w:szCs w:val="24"/>
              </w:rPr>
              <w:t>SCG Cement</w:t>
            </w:r>
            <w:r w:rsidRPr="00AB0762">
              <w:rPr>
                <w:spacing w:val="-6"/>
                <w:sz w:val="24"/>
                <w:szCs w:val="24"/>
                <w:cs/>
              </w:rPr>
              <w:t>-</w:t>
            </w:r>
            <w:r w:rsidRPr="00AB0762">
              <w:rPr>
                <w:spacing w:val="-6"/>
                <w:sz w:val="24"/>
                <w:szCs w:val="24"/>
              </w:rPr>
              <w:t>Building Materials Philippines, Inc</w:t>
            </w:r>
            <w:r w:rsidRPr="00AB0762">
              <w:rPr>
                <w:spacing w:val="-6"/>
                <w:sz w:val="24"/>
                <w:szCs w:val="24"/>
                <w:cs/>
              </w:rPr>
              <w:t>.</w:t>
            </w:r>
          </w:p>
        </w:tc>
        <w:tc>
          <w:tcPr>
            <w:tcW w:w="627" w:type="dxa"/>
            <w:gridSpan w:val="2"/>
            <w:vAlign w:val="center"/>
          </w:tcPr>
          <w:p w14:paraId="53960E77" w14:textId="6DFAD867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vAlign w:val="center"/>
          </w:tcPr>
          <w:p w14:paraId="3EB5CE23" w14:textId="10F3AD2E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 w14:paraId="5FB1E590" w14:textId="518DF1B5" w:rsidR="002E3A64" w:rsidRPr="00282B07" w:rsidRDefault="002E3A64" w:rsidP="00B85FE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136,308</w:t>
            </w:r>
          </w:p>
        </w:tc>
        <w:tc>
          <w:tcPr>
            <w:tcW w:w="963" w:type="dxa"/>
            <w:vAlign w:val="center"/>
          </w:tcPr>
          <w:p w14:paraId="46C09EC7" w14:textId="03C7BFB4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136,308</w:t>
            </w:r>
          </w:p>
        </w:tc>
        <w:tc>
          <w:tcPr>
            <w:tcW w:w="873" w:type="dxa"/>
            <w:gridSpan w:val="3"/>
          </w:tcPr>
          <w:p w14:paraId="66980D7C" w14:textId="662DE9F2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136,507</w:t>
            </w:r>
          </w:p>
        </w:tc>
        <w:tc>
          <w:tcPr>
            <w:tcW w:w="240" w:type="dxa"/>
            <w:gridSpan w:val="2"/>
          </w:tcPr>
          <w:p w14:paraId="724A3C0A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24EE3E5A" w14:textId="22A26ED0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136,507</w:t>
            </w:r>
          </w:p>
        </w:tc>
        <w:tc>
          <w:tcPr>
            <w:tcW w:w="236" w:type="dxa"/>
          </w:tcPr>
          <w:p w14:paraId="62DAB9C4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7C158172" w14:textId="3EA0E7CA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37,593</w:t>
            </w:r>
          </w:p>
        </w:tc>
        <w:tc>
          <w:tcPr>
            <w:tcW w:w="239" w:type="dxa"/>
          </w:tcPr>
          <w:p w14:paraId="6013EC2C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14:paraId="77583444" w14:textId="1B714A2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16,787</w:t>
            </w:r>
          </w:p>
        </w:tc>
        <w:tc>
          <w:tcPr>
            <w:tcW w:w="236" w:type="dxa"/>
            <w:gridSpan w:val="2"/>
          </w:tcPr>
          <w:p w14:paraId="0DD9FE35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7EF9E123" w14:textId="6CBEB7B1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98,914</w:t>
            </w:r>
          </w:p>
        </w:tc>
        <w:tc>
          <w:tcPr>
            <w:tcW w:w="240" w:type="dxa"/>
          </w:tcPr>
          <w:p w14:paraId="533EEA29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2FA9F6D8" w14:textId="10EC84BA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119,720</w:t>
            </w:r>
          </w:p>
        </w:tc>
        <w:tc>
          <w:tcPr>
            <w:tcW w:w="236" w:type="dxa"/>
          </w:tcPr>
          <w:p w14:paraId="266F8F0B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20CF52EB" w14:textId="6B62CA31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CACC482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1AFB7F7A" w14:textId="20445755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3A64" w:rsidRPr="00AB0762" w14:paraId="44B4140F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162F48A0" w14:textId="225DD930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trike/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SCG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Concrete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Roof</w:t>
            </w:r>
            <w:r w:rsidRPr="00AB0762">
              <w:rPr>
                <w:sz w:val="24"/>
                <w:szCs w:val="24"/>
                <w:cs/>
              </w:rPr>
              <w:t xml:space="preserve"> (</w:t>
            </w:r>
            <w:r w:rsidRPr="00AB0762">
              <w:rPr>
                <w:sz w:val="24"/>
                <w:szCs w:val="24"/>
              </w:rPr>
              <w:t>Cambodia</w:t>
            </w:r>
            <w:r w:rsidRPr="00AB0762">
              <w:rPr>
                <w:sz w:val="24"/>
                <w:szCs w:val="24"/>
                <w:cs/>
              </w:rPr>
              <w:t xml:space="preserve">) </w:t>
            </w:r>
            <w:r w:rsidRPr="00AB0762">
              <w:rPr>
                <w:sz w:val="24"/>
                <w:szCs w:val="24"/>
              </w:rPr>
              <w:t>Co</w:t>
            </w:r>
            <w:r w:rsidRPr="00AB0762">
              <w:rPr>
                <w:sz w:val="24"/>
                <w:szCs w:val="24"/>
                <w:cs/>
              </w:rPr>
              <w:t>.</w:t>
            </w:r>
            <w:r w:rsidRPr="00AB0762">
              <w:rPr>
                <w:sz w:val="24"/>
                <w:szCs w:val="24"/>
              </w:rPr>
              <w:t>,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Ltd</w:t>
            </w:r>
            <w:r w:rsidRPr="00AB0762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627" w:type="dxa"/>
            <w:gridSpan w:val="2"/>
            <w:vAlign w:val="center"/>
          </w:tcPr>
          <w:p w14:paraId="2F01D7C6" w14:textId="77777777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  <w:vAlign w:val="center"/>
          </w:tcPr>
          <w:p w14:paraId="74BFA2DD" w14:textId="46EEBF5D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76D7F39D" w14:textId="3F670413" w:rsidR="002E3A64" w:rsidRPr="00282B07" w:rsidRDefault="00B85FEC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3" w:type="dxa"/>
            <w:vAlign w:val="center"/>
          </w:tcPr>
          <w:p w14:paraId="55A9CDA3" w14:textId="1D007AFA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3" w:type="dxa"/>
            <w:gridSpan w:val="3"/>
            <w:vAlign w:val="center"/>
          </w:tcPr>
          <w:p w14:paraId="6E42CCF0" w14:textId="326378F9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13BD1484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57C8D335" w14:textId="496942AD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5B8E7D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29764361" w14:textId="39F3FE9B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39039E48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14:paraId="5ADBF2EB" w14:textId="70E70715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02F524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638342C3" w14:textId="425F9A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DA52721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03DAF33C" w14:textId="1F99A356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B1FAE6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14:paraId="23F30294" w14:textId="299537AB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3CB6A403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369"/>
                <w:tab w:val="decimal" w:pos="443"/>
                <w:tab w:val="decimal" w:pos="75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gridSpan w:val="3"/>
          </w:tcPr>
          <w:p w14:paraId="45BED311" w14:textId="24206040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36,252</w:t>
            </w:r>
          </w:p>
        </w:tc>
      </w:tr>
      <w:tr w:rsidR="002E3A64" w:rsidRPr="00AB0762" w14:paraId="79E5A03D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7C9B8A3C" w14:textId="77777777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>บริษัทควอลิตี้คอนสตรัคชั่นโปรดักส์ จำกัด</w:t>
            </w:r>
          </w:p>
        </w:tc>
        <w:tc>
          <w:tcPr>
            <w:tcW w:w="627" w:type="dxa"/>
            <w:gridSpan w:val="2"/>
          </w:tcPr>
          <w:p w14:paraId="76132684" w14:textId="77777777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29" w:type="dxa"/>
          </w:tcPr>
          <w:p w14:paraId="57B98692" w14:textId="77777777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36C692F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3" w:type="dxa"/>
          </w:tcPr>
          <w:p w14:paraId="710BD0E4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gridSpan w:val="3"/>
          </w:tcPr>
          <w:p w14:paraId="6D59AA18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  <w:tab w:val="decimal" w:pos="801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23DF50E2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492EB2D0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  <w:tab w:val="decimal" w:pos="801"/>
              </w:tabs>
              <w:spacing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F8E9EB2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3D6AD0EE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45DE1221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14:paraId="736A4364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EA85780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2B31B33A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2CB576DD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89DB801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5A8CF49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82503F4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F1578B6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55C4CC7C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2E3A64" w:rsidRPr="00AB0762" w14:paraId="440EDB20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79413347" w14:textId="37F64750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</w:rPr>
            </w:pPr>
            <w:r w:rsidRPr="00AB0762">
              <w:rPr>
                <w:sz w:val="24"/>
                <w:szCs w:val="24"/>
                <w:cs/>
              </w:rPr>
              <w:t xml:space="preserve">   (มหาชน)</w:t>
            </w:r>
          </w:p>
        </w:tc>
        <w:tc>
          <w:tcPr>
            <w:tcW w:w="627" w:type="dxa"/>
            <w:gridSpan w:val="2"/>
          </w:tcPr>
          <w:p w14:paraId="55591304" w14:textId="77777777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29" w:type="dxa"/>
          </w:tcPr>
          <w:p w14:paraId="553B73C4" w14:textId="3A1C08FE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gridSpan w:val="2"/>
          </w:tcPr>
          <w:p w14:paraId="64D514F2" w14:textId="6E141129" w:rsidR="002E3A64" w:rsidRPr="00282B07" w:rsidRDefault="00B85FEC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3" w:type="dxa"/>
          </w:tcPr>
          <w:p w14:paraId="5D917396" w14:textId="38A8D275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73" w:type="dxa"/>
            <w:gridSpan w:val="3"/>
          </w:tcPr>
          <w:p w14:paraId="300C1C02" w14:textId="2D24C5F8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5B9B3C63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6D687CA0" w14:textId="256E6D90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81FE15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1FD647E" w14:textId="607B4936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7104E8B9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14:paraId="6460EED4" w14:textId="4279765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B721E4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0D9C10BB" w14:textId="68B5A18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73A94CD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5D6B3F28" w14:textId="0CDFBF7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62D4B1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869179" w14:textId="73216565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D879C81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068C00FF" w14:textId="652443EE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75,659</w:t>
            </w:r>
          </w:p>
        </w:tc>
      </w:tr>
      <w:tr w:rsidR="002E3A64" w:rsidRPr="00AB0762" w14:paraId="49F2B0B6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08F94613" w14:textId="524D4B2E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PT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AB0762">
              <w:rPr>
                <w:sz w:val="24"/>
                <w:szCs w:val="24"/>
              </w:rPr>
              <w:t>Keramika</w:t>
            </w:r>
            <w:proofErr w:type="spellEnd"/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 xml:space="preserve">Indonesia </w:t>
            </w:r>
            <w:proofErr w:type="spellStart"/>
            <w:r w:rsidRPr="00AB0762">
              <w:rPr>
                <w:sz w:val="24"/>
                <w:szCs w:val="24"/>
              </w:rPr>
              <w:t>Assosiasi</w:t>
            </w:r>
            <w:proofErr w:type="spellEnd"/>
            <w:r w:rsidRPr="00AB0762">
              <w:rPr>
                <w:sz w:val="24"/>
                <w:szCs w:val="24"/>
              </w:rPr>
              <w:t>,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AB0762">
              <w:rPr>
                <w:sz w:val="24"/>
                <w:szCs w:val="24"/>
              </w:rPr>
              <w:t>Tbk</w:t>
            </w:r>
            <w:proofErr w:type="spellEnd"/>
            <w:r w:rsidRPr="00AB0762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627" w:type="dxa"/>
            <w:gridSpan w:val="2"/>
          </w:tcPr>
          <w:p w14:paraId="5E020C82" w14:textId="06373D61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14:paraId="0FA6CD9E" w14:textId="533C8AF8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gridSpan w:val="2"/>
          </w:tcPr>
          <w:p w14:paraId="0D2AD994" w14:textId="2213342B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5,603,101</w:t>
            </w:r>
          </w:p>
        </w:tc>
        <w:tc>
          <w:tcPr>
            <w:tcW w:w="963" w:type="dxa"/>
          </w:tcPr>
          <w:p w14:paraId="3FE9B891" w14:textId="4349B488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5,603,101</w:t>
            </w:r>
          </w:p>
        </w:tc>
        <w:tc>
          <w:tcPr>
            <w:tcW w:w="873" w:type="dxa"/>
            <w:gridSpan w:val="3"/>
          </w:tcPr>
          <w:p w14:paraId="045A5631" w14:textId="409E7526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4,919,770</w:t>
            </w:r>
          </w:p>
        </w:tc>
        <w:tc>
          <w:tcPr>
            <w:tcW w:w="240" w:type="dxa"/>
            <w:gridSpan w:val="2"/>
          </w:tcPr>
          <w:p w14:paraId="18A93C2B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2F75F119" w14:textId="4F3ABEAB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4,919,770</w:t>
            </w:r>
          </w:p>
        </w:tc>
        <w:tc>
          <w:tcPr>
            <w:tcW w:w="236" w:type="dxa"/>
          </w:tcPr>
          <w:p w14:paraId="5AAF1DC1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B154E82" w14:textId="74B492B4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4,025,008</w:t>
            </w:r>
          </w:p>
        </w:tc>
        <w:tc>
          <w:tcPr>
            <w:tcW w:w="239" w:type="dxa"/>
          </w:tcPr>
          <w:p w14:paraId="4B717917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14:paraId="5B3F331B" w14:textId="33B2D894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4,025,008</w:t>
            </w:r>
          </w:p>
        </w:tc>
        <w:tc>
          <w:tcPr>
            <w:tcW w:w="236" w:type="dxa"/>
            <w:gridSpan w:val="2"/>
          </w:tcPr>
          <w:p w14:paraId="22988527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5038E3B0" w14:textId="1B024070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894,762</w:t>
            </w:r>
          </w:p>
        </w:tc>
        <w:tc>
          <w:tcPr>
            <w:tcW w:w="240" w:type="dxa"/>
          </w:tcPr>
          <w:p w14:paraId="3183AB75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  <w:tab w:val="decimal" w:pos="75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23557D26" w14:textId="38FFB5A6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894,762</w:t>
            </w:r>
          </w:p>
        </w:tc>
        <w:tc>
          <w:tcPr>
            <w:tcW w:w="236" w:type="dxa"/>
          </w:tcPr>
          <w:p w14:paraId="21AEE5E3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5E917" w14:textId="19D5FC1E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6BBF6F7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03FE32E2" w14:textId="5E6A862C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3A64" w:rsidRPr="00AB0762" w14:paraId="43CCE998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0C0FF1AD" w14:textId="77777777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</w:rPr>
              <w:t>Prime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Group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Joint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Stock</w:t>
            </w:r>
            <w:r w:rsidRPr="00AB0762">
              <w:rPr>
                <w:sz w:val="24"/>
                <w:szCs w:val="24"/>
                <w:cs/>
              </w:rPr>
              <w:t xml:space="preserve"> </w:t>
            </w:r>
            <w:r w:rsidRPr="00AB0762">
              <w:rPr>
                <w:sz w:val="24"/>
                <w:szCs w:val="24"/>
              </w:rPr>
              <w:t>Company</w:t>
            </w:r>
          </w:p>
        </w:tc>
        <w:tc>
          <w:tcPr>
            <w:tcW w:w="627" w:type="dxa"/>
            <w:gridSpan w:val="2"/>
          </w:tcPr>
          <w:p w14:paraId="5AB72109" w14:textId="56006CA3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14:paraId="3E7B3009" w14:textId="4110C652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gridSpan w:val="2"/>
          </w:tcPr>
          <w:p w14:paraId="16EE93FA" w14:textId="56EE2E2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1,412,647</w:t>
            </w:r>
          </w:p>
        </w:tc>
        <w:tc>
          <w:tcPr>
            <w:tcW w:w="963" w:type="dxa"/>
          </w:tcPr>
          <w:p w14:paraId="59AF94F7" w14:textId="36F0BFFB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1,412,647</w:t>
            </w:r>
          </w:p>
        </w:tc>
        <w:tc>
          <w:tcPr>
            <w:tcW w:w="873" w:type="dxa"/>
            <w:gridSpan w:val="3"/>
          </w:tcPr>
          <w:p w14:paraId="3FF2BBF2" w14:textId="1A0105FA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40" w:type="dxa"/>
            <w:gridSpan w:val="2"/>
          </w:tcPr>
          <w:p w14:paraId="5E210230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</w:tcPr>
          <w:p w14:paraId="335DCC05" w14:textId="0D9F5B39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36" w:type="dxa"/>
          </w:tcPr>
          <w:p w14:paraId="3068BAD4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3CD416C8" w14:textId="4E6CE76B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2F7AC03D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14:paraId="132DA5E0" w14:textId="2823E62A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9414150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37738A15" w14:textId="406EC95A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40" w:type="dxa"/>
          </w:tcPr>
          <w:p w14:paraId="6685104F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  <w:tab w:val="decimal" w:pos="75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19CF87E2" w14:textId="4734D77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36" w:type="dxa"/>
          </w:tcPr>
          <w:p w14:paraId="499CB321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B90E483" w14:textId="08ADFA53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956,877</w:t>
            </w:r>
          </w:p>
        </w:tc>
        <w:tc>
          <w:tcPr>
            <w:tcW w:w="236" w:type="dxa"/>
            <w:gridSpan w:val="2"/>
          </w:tcPr>
          <w:p w14:paraId="209B422B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</w:tcPr>
          <w:p w14:paraId="7F463785" w14:textId="0A653AE9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895,878</w:t>
            </w:r>
          </w:p>
        </w:tc>
      </w:tr>
      <w:tr w:rsidR="002E3A64" w:rsidRPr="00AB0762" w14:paraId="68DC374A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6CEE1F59" w14:textId="5B4C946C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627" w:type="dxa"/>
            <w:gridSpan w:val="2"/>
          </w:tcPr>
          <w:p w14:paraId="06358588" w14:textId="5B5522FB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629" w:type="dxa"/>
            <w:shd w:val="clear" w:color="auto" w:fill="auto"/>
          </w:tcPr>
          <w:p w14:paraId="4E5070F9" w14:textId="4662C1E4" w:rsidR="002E3A64" w:rsidRPr="00383F9B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83F9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2B07" w:rsidRPr="00383F9B">
              <w:rPr>
                <w:rFonts w:ascii="Angsana New" w:hAnsi="Angsana New" w:cs="Angsana New"/>
                <w:sz w:val="24"/>
                <w:szCs w:val="24"/>
                <w:lang w:val="en-US"/>
              </w:rPr>
              <w:t>2.8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F0ACDA1" w14:textId="39E563FA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5,387,482</w:t>
            </w:r>
          </w:p>
        </w:tc>
        <w:tc>
          <w:tcPr>
            <w:tcW w:w="963" w:type="dxa"/>
            <w:shd w:val="clear" w:color="auto" w:fill="auto"/>
          </w:tcPr>
          <w:p w14:paraId="5C7F9D23" w14:textId="3AC375C6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5,387,482</w:t>
            </w:r>
          </w:p>
        </w:tc>
        <w:tc>
          <w:tcPr>
            <w:tcW w:w="873" w:type="dxa"/>
            <w:gridSpan w:val="3"/>
            <w:shd w:val="clear" w:color="auto" w:fill="auto"/>
          </w:tcPr>
          <w:p w14:paraId="26BC271A" w14:textId="7F6DD355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8,514,027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B34CCB1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shd w:val="clear" w:color="auto" w:fill="auto"/>
          </w:tcPr>
          <w:p w14:paraId="539D5746" w14:textId="2C5BE6FF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6,172,681</w:t>
            </w:r>
          </w:p>
        </w:tc>
        <w:tc>
          <w:tcPr>
            <w:tcW w:w="236" w:type="dxa"/>
            <w:shd w:val="clear" w:color="auto" w:fill="auto"/>
          </w:tcPr>
          <w:p w14:paraId="562A0261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-135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24AA16EF" w14:textId="42F6E098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3EA48B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7A3B3A8A" w14:textId="6B78A9ED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41BC5D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6DE41BEA" w14:textId="375564C9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8,514,027</w:t>
            </w:r>
          </w:p>
        </w:tc>
        <w:tc>
          <w:tcPr>
            <w:tcW w:w="240" w:type="dxa"/>
            <w:shd w:val="clear" w:color="auto" w:fill="auto"/>
          </w:tcPr>
          <w:p w14:paraId="630FE1EF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shd w:val="clear" w:color="auto" w:fill="auto"/>
          </w:tcPr>
          <w:p w14:paraId="735B6676" w14:textId="091B2063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6,172,681</w:t>
            </w:r>
          </w:p>
        </w:tc>
        <w:tc>
          <w:tcPr>
            <w:tcW w:w="236" w:type="dxa"/>
            <w:shd w:val="clear" w:color="auto" w:fill="auto"/>
          </w:tcPr>
          <w:p w14:paraId="1476B880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2990D540" w14:textId="4203AD0D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197,362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51CE6B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shd w:val="clear" w:color="auto" w:fill="auto"/>
          </w:tcPr>
          <w:p w14:paraId="4168B45D" w14:textId="01035F58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3A64" w:rsidRPr="00AB0762" w14:paraId="60E37D44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6341F41D" w14:textId="49820D06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proofErr w:type="spellStart"/>
            <w:r w:rsidRPr="00AB0762">
              <w:rPr>
                <w:sz w:val="24"/>
                <w:szCs w:val="24"/>
              </w:rPr>
              <w:t>Mariwasa</w:t>
            </w:r>
            <w:proofErr w:type="spellEnd"/>
            <w:r w:rsidRPr="00AB0762">
              <w:rPr>
                <w:sz w:val="24"/>
                <w:szCs w:val="24"/>
              </w:rPr>
              <w:t xml:space="preserve"> Siam Ceramics, Inc</w:t>
            </w:r>
            <w:r w:rsidRPr="00AB0762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627" w:type="dxa"/>
            <w:gridSpan w:val="2"/>
          </w:tcPr>
          <w:p w14:paraId="743EDB64" w14:textId="67F3BE78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shd w:val="clear" w:color="auto" w:fill="auto"/>
          </w:tcPr>
          <w:p w14:paraId="2A7389E2" w14:textId="77DAB7B4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D7D7500" w14:textId="684C415C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430,140</w:t>
            </w:r>
          </w:p>
        </w:tc>
        <w:tc>
          <w:tcPr>
            <w:tcW w:w="963" w:type="dxa"/>
            <w:shd w:val="clear" w:color="auto" w:fill="auto"/>
          </w:tcPr>
          <w:p w14:paraId="40FE48EE" w14:textId="0391B7FF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430,140</w:t>
            </w:r>
          </w:p>
        </w:tc>
        <w:tc>
          <w:tcPr>
            <w:tcW w:w="873" w:type="dxa"/>
            <w:gridSpan w:val="3"/>
            <w:shd w:val="clear" w:color="auto" w:fill="auto"/>
          </w:tcPr>
          <w:p w14:paraId="7640BAAF" w14:textId="589D7B28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654,169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C46BED1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shd w:val="clear" w:color="auto" w:fill="auto"/>
          </w:tcPr>
          <w:p w14:paraId="3113197D" w14:textId="539AB2B0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654,169</w:t>
            </w:r>
          </w:p>
        </w:tc>
        <w:tc>
          <w:tcPr>
            <w:tcW w:w="236" w:type="dxa"/>
            <w:shd w:val="clear" w:color="auto" w:fill="auto"/>
          </w:tcPr>
          <w:p w14:paraId="44C5A7C7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6DC24F30" w14:textId="1412F034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64D2BB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00F5382A" w14:textId="389C1124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7849C5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3B2F258" w14:textId="3370189C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654,169</w:t>
            </w:r>
          </w:p>
        </w:tc>
        <w:tc>
          <w:tcPr>
            <w:tcW w:w="240" w:type="dxa"/>
            <w:shd w:val="clear" w:color="auto" w:fill="auto"/>
          </w:tcPr>
          <w:p w14:paraId="1307EEDE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shd w:val="clear" w:color="auto" w:fill="auto"/>
          </w:tcPr>
          <w:p w14:paraId="32636668" w14:textId="16BFACF8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654,169</w:t>
            </w:r>
          </w:p>
        </w:tc>
        <w:tc>
          <w:tcPr>
            <w:tcW w:w="236" w:type="dxa"/>
            <w:shd w:val="clear" w:color="auto" w:fill="auto"/>
          </w:tcPr>
          <w:p w14:paraId="2A5C809E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39BF0943" w14:textId="2F46C316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D31D56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shd w:val="clear" w:color="auto" w:fill="auto"/>
          </w:tcPr>
          <w:p w14:paraId="6E196FD0" w14:textId="740E7FF3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24,207</w:t>
            </w:r>
          </w:p>
        </w:tc>
      </w:tr>
      <w:tr w:rsidR="002E3A64" w:rsidRPr="00AB0762" w14:paraId="404843C8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1249798A" w14:textId="77777777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บริษัทสยามซานิทารีแวร์ จำกัด</w:t>
            </w:r>
          </w:p>
        </w:tc>
        <w:tc>
          <w:tcPr>
            <w:tcW w:w="627" w:type="dxa"/>
            <w:gridSpan w:val="2"/>
          </w:tcPr>
          <w:p w14:paraId="27C862D3" w14:textId="26EC43C9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29" w:type="dxa"/>
            <w:shd w:val="clear" w:color="auto" w:fill="auto"/>
          </w:tcPr>
          <w:p w14:paraId="4D83FB43" w14:textId="49405734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B4B2589" w14:textId="6B16ACCD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60,000</w:t>
            </w:r>
          </w:p>
        </w:tc>
        <w:tc>
          <w:tcPr>
            <w:tcW w:w="963" w:type="dxa"/>
            <w:shd w:val="clear" w:color="auto" w:fill="auto"/>
          </w:tcPr>
          <w:p w14:paraId="6CEBDDB2" w14:textId="7351B7EA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60,000</w:t>
            </w:r>
          </w:p>
        </w:tc>
        <w:tc>
          <w:tcPr>
            <w:tcW w:w="873" w:type="dxa"/>
            <w:gridSpan w:val="3"/>
            <w:shd w:val="clear" w:color="auto" w:fill="auto"/>
          </w:tcPr>
          <w:p w14:paraId="2FA4E934" w14:textId="3AE832E2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2,824,798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4934D53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shd w:val="clear" w:color="auto" w:fill="auto"/>
          </w:tcPr>
          <w:p w14:paraId="020A5667" w14:textId="734FD47F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2,822,155</w:t>
            </w:r>
          </w:p>
        </w:tc>
        <w:tc>
          <w:tcPr>
            <w:tcW w:w="236" w:type="dxa"/>
            <w:shd w:val="clear" w:color="auto" w:fill="auto"/>
          </w:tcPr>
          <w:p w14:paraId="61A15A73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617CDFE" w14:textId="3595AB38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A463614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52958EEE" w14:textId="01AA7612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992F5B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65BA894D" w14:textId="0D076B9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2,824,798</w:t>
            </w:r>
          </w:p>
        </w:tc>
        <w:tc>
          <w:tcPr>
            <w:tcW w:w="240" w:type="dxa"/>
            <w:shd w:val="clear" w:color="auto" w:fill="auto"/>
          </w:tcPr>
          <w:p w14:paraId="4032479C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shd w:val="clear" w:color="auto" w:fill="auto"/>
          </w:tcPr>
          <w:p w14:paraId="63F1F014" w14:textId="15938732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2,822,155</w:t>
            </w:r>
          </w:p>
        </w:tc>
        <w:tc>
          <w:tcPr>
            <w:tcW w:w="236" w:type="dxa"/>
            <w:shd w:val="clear" w:color="auto" w:fill="auto"/>
          </w:tcPr>
          <w:p w14:paraId="5394293F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75FF4AFF" w14:textId="42EAD698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2,054,313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ED152B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shd w:val="clear" w:color="auto" w:fill="auto"/>
          </w:tcPr>
          <w:p w14:paraId="6B51E843" w14:textId="61FFA6F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3A64" w:rsidRPr="00AB0762" w14:paraId="36C99452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</w:tcPr>
          <w:p w14:paraId="2F5D29CC" w14:textId="77777777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sz w:val="24"/>
                <w:szCs w:val="24"/>
                <w:cs/>
              </w:rPr>
            </w:pPr>
            <w:r w:rsidRPr="00AB0762">
              <w:rPr>
                <w:sz w:val="24"/>
                <w:szCs w:val="24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627" w:type="dxa"/>
            <w:gridSpan w:val="2"/>
          </w:tcPr>
          <w:p w14:paraId="24193E4B" w14:textId="6C87DED5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  <w:shd w:val="clear" w:color="auto" w:fill="auto"/>
          </w:tcPr>
          <w:p w14:paraId="77778C26" w14:textId="1631CCD5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04883E4" w14:textId="66307F73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963" w:type="dxa"/>
            <w:shd w:val="clear" w:color="auto" w:fill="auto"/>
          </w:tcPr>
          <w:p w14:paraId="38F8A5DC" w14:textId="0563503B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</w:rPr>
              <w:t>200,000</w:t>
            </w: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FFAF35" w14:textId="587B2490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777,995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CF14644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3F217984" w14:textId="59EAD0B3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bidi="th-TH"/>
              </w:rPr>
              <w:t>777,995</w:t>
            </w:r>
          </w:p>
        </w:tc>
        <w:tc>
          <w:tcPr>
            <w:tcW w:w="236" w:type="dxa"/>
            <w:shd w:val="clear" w:color="auto" w:fill="auto"/>
          </w:tcPr>
          <w:p w14:paraId="023F9C7E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5D633196" w14:textId="49D66340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7240F4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2ABFA" w14:textId="6B117B60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FC7FC5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BE7C42" w14:textId="6147C3CD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777,995</w:t>
            </w:r>
          </w:p>
        </w:tc>
        <w:tc>
          <w:tcPr>
            <w:tcW w:w="240" w:type="dxa"/>
            <w:shd w:val="clear" w:color="auto" w:fill="auto"/>
          </w:tcPr>
          <w:p w14:paraId="28B1EC0F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4CB9CD7F" w14:textId="08774C4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777,995</w:t>
            </w:r>
          </w:p>
        </w:tc>
        <w:tc>
          <w:tcPr>
            <w:tcW w:w="236" w:type="dxa"/>
            <w:shd w:val="clear" w:color="auto" w:fill="auto"/>
          </w:tcPr>
          <w:p w14:paraId="0F0D5702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DCFA15A" w14:textId="11E4D300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597,305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6DA0F4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4B7BD" w14:textId="5AFF196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3A64" w:rsidRPr="00AB0762" w14:paraId="3DFF73DE" w14:textId="77777777" w:rsidTr="00872F24">
        <w:trPr>
          <w:gridAfter w:val="1"/>
          <w:wAfter w:w="9" w:type="dxa"/>
        </w:trPr>
        <w:tc>
          <w:tcPr>
            <w:tcW w:w="3235" w:type="dxa"/>
            <w:gridSpan w:val="2"/>
            <w:vAlign w:val="bottom"/>
          </w:tcPr>
          <w:p w14:paraId="6E4BCC47" w14:textId="77777777" w:rsidR="002E3A64" w:rsidRPr="00AB0762" w:rsidRDefault="002E3A64" w:rsidP="002E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486"/>
              <w:rPr>
                <w:sz w:val="24"/>
                <w:szCs w:val="24"/>
                <w:cs/>
              </w:rPr>
            </w:pPr>
          </w:p>
        </w:tc>
        <w:tc>
          <w:tcPr>
            <w:tcW w:w="627" w:type="dxa"/>
            <w:gridSpan w:val="2"/>
            <w:vAlign w:val="bottom"/>
          </w:tcPr>
          <w:p w14:paraId="6CE8AC5D" w14:textId="77777777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5294D45" w14:textId="77777777" w:rsidR="002E3A64" w:rsidRPr="00282B07" w:rsidRDefault="002E3A64" w:rsidP="002E3A64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860FAF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0E146838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EF64C" w14:textId="1CE43C6C" w:rsidR="002E3A64" w:rsidRPr="00383F9B" w:rsidRDefault="002E3A64" w:rsidP="002E3A6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82B07"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282B07"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052</w:t>
            </w:r>
            <w:r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282B07"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240" w:type="dxa"/>
            <w:gridSpan w:val="2"/>
            <w:vAlign w:val="bottom"/>
          </w:tcPr>
          <w:p w14:paraId="4D6BA62A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69F5" w14:textId="02577374" w:rsidR="002E3A64" w:rsidRPr="00282B07" w:rsidRDefault="002E3A64" w:rsidP="002E3A6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708,237</w:t>
            </w:r>
          </w:p>
        </w:tc>
        <w:tc>
          <w:tcPr>
            <w:tcW w:w="236" w:type="dxa"/>
            <w:vAlign w:val="bottom"/>
          </w:tcPr>
          <w:p w14:paraId="6437A788" w14:textId="77777777" w:rsidR="002E3A64" w:rsidRPr="00282B07" w:rsidRDefault="002E3A64" w:rsidP="002E3A64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2E9D7" w14:textId="1249EAAE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</w:t>
            </w: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062</w:t>
            </w: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601</w:t>
            </w:r>
          </w:p>
        </w:tc>
        <w:tc>
          <w:tcPr>
            <w:tcW w:w="239" w:type="dxa"/>
            <w:vAlign w:val="bottom"/>
          </w:tcPr>
          <w:p w14:paraId="4471CA5A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B217" w14:textId="3F34E1EB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4,041,795</w:t>
            </w:r>
          </w:p>
        </w:tc>
        <w:tc>
          <w:tcPr>
            <w:tcW w:w="236" w:type="dxa"/>
            <w:gridSpan w:val="2"/>
            <w:vAlign w:val="bottom"/>
          </w:tcPr>
          <w:p w14:paraId="50F8FC90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589"/>
                <w:tab w:val="decimal" w:pos="79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E02D7" w14:textId="78B303BC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19,989,625</w:t>
            </w:r>
          </w:p>
        </w:tc>
        <w:tc>
          <w:tcPr>
            <w:tcW w:w="240" w:type="dxa"/>
            <w:vAlign w:val="bottom"/>
          </w:tcPr>
          <w:p w14:paraId="7DBFECD6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628"/>
                <w:tab w:val="decimal" w:pos="790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BBF6" w14:textId="468A24CB" w:rsidR="002E3A64" w:rsidRPr="00282B07" w:rsidRDefault="002E3A64" w:rsidP="002E3A6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17,666,442</w:t>
            </w:r>
          </w:p>
        </w:tc>
        <w:tc>
          <w:tcPr>
            <w:tcW w:w="236" w:type="dxa"/>
            <w:vAlign w:val="bottom"/>
          </w:tcPr>
          <w:p w14:paraId="2950ADB3" w14:textId="77777777" w:rsidR="002E3A64" w:rsidRPr="00282B07" w:rsidRDefault="002E3A64" w:rsidP="002E3A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483FF" w14:textId="09EFC0EC" w:rsidR="002E3A64" w:rsidRPr="00282B07" w:rsidRDefault="002E3A64" w:rsidP="002E3A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3,805,857</w:t>
            </w:r>
          </w:p>
        </w:tc>
        <w:tc>
          <w:tcPr>
            <w:tcW w:w="236" w:type="dxa"/>
            <w:gridSpan w:val="2"/>
            <w:vAlign w:val="bottom"/>
          </w:tcPr>
          <w:p w14:paraId="6EE88A8D" w14:textId="77777777" w:rsidR="002E3A64" w:rsidRPr="00282B07" w:rsidRDefault="002E3A64" w:rsidP="002E3A64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836E9" w14:textId="03D36C62" w:rsidR="002E3A64" w:rsidRPr="00282B07" w:rsidRDefault="002E3A64" w:rsidP="002E3A6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82B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1,031,996</w:t>
            </w:r>
          </w:p>
        </w:tc>
      </w:tr>
      <w:tr w:rsidR="0030065C" w:rsidRPr="00AB0762" w14:paraId="659724D2" w14:textId="77777777" w:rsidTr="00872F24">
        <w:trPr>
          <w:trHeight w:val="246"/>
        </w:trPr>
        <w:tc>
          <w:tcPr>
            <w:tcW w:w="3222" w:type="dxa"/>
          </w:tcPr>
          <w:p w14:paraId="5ABE6569" w14:textId="77777777" w:rsidR="009A24CF" w:rsidRPr="00AB0762" w:rsidRDefault="009A24CF" w:rsidP="00384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B076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33" w:type="dxa"/>
            <w:gridSpan w:val="2"/>
          </w:tcPr>
          <w:p w14:paraId="55454F9A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8" w:type="dxa"/>
            <w:gridSpan w:val="2"/>
          </w:tcPr>
          <w:p w14:paraId="5F0B9FCF" w14:textId="77777777" w:rsidR="009A24CF" w:rsidRPr="00AB0762" w:rsidRDefault="009A24CF" w:rsidP="009A24CF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89" w:type="dxa"/>
            <w:shd w:val="clear" w:color="auto" w:fill="auto"/>
          </w:tcPr>
          <w:p w14:paraId="5BFEB25F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50DCF1C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0DCF54E5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5F881FF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gridSpan w:val="2"/>
          </w:tcPr>
          <w:p w14:paraId="09A0054E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F849DD" w14:textId="77777777" w:rsidR="009A24CF" w:rsidRPr="00AB0762" w:rsidRDefault="009A24CF" w:rsidP="009A24CF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</w:tcPr>
          <w:p w14:paraId="02369CE6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gridSpan w:val="2"/>
          </w:tcPr>
          <w:p w14:paraId="042DCF77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gridSpan w:val="2"/>
          </w:tcPr>
          <w:p w14:paraId="6C7CCCA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AC39A32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0CFF26A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7A1714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D42843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F1995E9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</w:tcPr>
          <w:p w14:paraId="13990A5A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12ED82A" w14:textId="77777777" w:rsidR="009A24CF" w:rsidRPr="00AB0762" w:rsidRDefault="009A24CF" w:rsidP="009A24CF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gridSpan w:val="4"/>
          </w:tcPr>
          <w:p w14:paraId="2D27A950" w14:textId="77777777" w:rsidR="009A24CF" w:rsidRPr="00AB0762" w:rsidRDefault="009A24CF" w:rsidP="009A24C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F0772" w:rsidRPr="00AB0762" w14:paraId="6D8878C1" w14:textId="77777777" w:rsidTr="00872F24">
        <w:trPr>
          <w:trHeight w:val="246"/>
        </w:trPr>
        <w:tc>
          <w:tcPr>
            <w:tcW w:w="3222" w:type="dxa"/>
          </w:tcPr>
          <w:p w14:paraId="726C866B" w14:textId="3DB630AB" w:rsidR="00FF0772" w:rsidRPr="00450E76" w:rsidRDefault="00FF0772" w:rsidP="00384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sz w:val="24"/>
                <w:szCs w:val="24"/>
                <w:vertAlign w:val="superscript"/>
              </w:rPr>
            </w:pPr>
            <w:r w:rsidRPr="00AB0762">
              <w:rPr>
                <w:sz w:val="24"/>
                <w:szCs w:val="24"/>
                <w:cs/>
              </w:rPr>
              <w:t>บริษัทนอริตาเก้ เอสซีจี พลาสเตอร์ จำกัด</w:t>
            </w:r>
            <w:r w:rsidR="00450E76">
              <w:rPr>
                <w:sz w:val="24"/>
                <w:szCs w:val="24"/>
              </w:rPr>
              <w:t xml:space="preserve"> </w:t>
            </w:r>
            <w:r w:rsidR="00450E76" w:rsidRPr="00450E76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633" w:type="dxa"/>
            <w:gridSpan w:val="2"/>
          </w:tcPr>
          <w:p w14:paraId="486DB9EC" w14:textId="48608720" w:rsidR="00FF0772" w:rsidRPr="00661CD7" w:rsidRDefault="00FF0772" w:rsidP="00FF0772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  <w:lang w:val="en-US"/>
              </w:rPr>
            </w:pP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282B0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282B0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638" w:type="dxa"/>
            <w:gridSpan w:val="2"/>
          </w:tcPr>
          <w:p w14:paraId="348260BC" w14:textId="730C7C97" w:rsidR="00FF0772" w:rsidRPr="00AB0762" w:rsidRDefault="00FF0772" w:rsidP="00FF0772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AB076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889" w:type="dxa"/>
            <w:shd w:val="clear" w:color="auto" w:fill="auto"/>
          </w:tcPr>
          <w:p w14:paraId="08C5E983" w14:textId="542EEAFB" w:rsidR="00FF0772" w:rsidRPr="00AB0762" w:rsidRDefault="00FF0772" w:rsidP="00FF077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98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405,000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2B9BF892" w14:textId="348C3D98" w:rsidR="00FF0772" w:rsidRPr="00AB0762" w:rsidRDefault="00FF0772" w:rsidP="00FF077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98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405,000</w:t>
            </w:r>
          </w:p>
        </w:tc>
        <w:tc>
          <w:tcPr>
            <w:tcW w:w="846" w:type="dxa"/>
          </w:tcPr>
          <w:p w14:paraId="199BB270" w14:textId="58135248" w:rsidR="00FF0772" w:rsidRPr="00AB0762" w:rsidRDefault="007F4F7F" w:rsidP="00FF07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F4F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36" w:type="dxa"/>
            <w:gridSpan w:val="2"/>
          </w:tcPr>
          <w:p w14:paraId="05192B6A" w14:textId="77777777" w:rsidR="00FF0772" w:rsidRPr="00AB0762" w:rsidRDefault="00FF0772" w:rsidP="00FF0772">
            <w:pPr>
              <w:pStyle w:val="block"/>
              <w:tabs>
                <w:tab w:val="decimal" w:pos="819"/>
                <w:tab w:val="decimal" w:pos="901"/>
              </w:tabs>
              <w:spacing w:after="0" w:line="240" w:lineRule="auto"/>
              <w:ind w:left="-135"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1" w:type="dxa"/>
            <w:gridSpan w:val="2"/>
          </w:tcPr>
          <w:p w14:paraId="31A321E1" w14:textId="7999C688" w:rsidR="00FF0772" w:rsidRPr="00AB0762" w:rsidRDefault="00FF0772" w:rsidP="00FF07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40" w:type="dxa"/>
          </w:tcPr>
          <w:p w14:paraId="5A577A32" w14:textId="77777777" w:rsidR="00FF0772" w:rsidRPr="00AB0762" w:rsidRDefault="00FF0772" w:rsidP="00FF0772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</w:tcPr>
          <w:p w14:paraId="68F7B89D" w14:textId="44A58F5D" w:rsidR="00FF0772" w:rsidRPr="00AB0762" w:rsidRDefault="00FF0772" w:rsidP="00FF077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  <w:gridSpan w:val="2"/>
          </w:tcPr>
          <w:p w14:paraId="027240D2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gridSpan w:val="2"/>
          </w:tcPr>
          <w:p w14:paraId="742D6D56" w14:textId="0F19158D" w:rsidR="00FF0772" w:rsidRPr="00AB0762" w:rsidRDefault="00FF0772" w:rsidP="00FF077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DC86D2A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5D10A478" w14:textId="53567EE4" w:rsidR="00FF0772" w:rsidRPr="00AB0762" w:rsidRDefault="00FF0772" w:rsidP="00FF07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6" w:type="dxa"/>
          </w:tcPr>
          <w:p w14:paraId="628282FB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3E7CCE5" w14:textId="3E57CF91" w:rsidR="00FF0772" w:rsidRPr="00AB0762" w:rsidRDefault="00FF0772" w:rsidP="00FF077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02" w:right="-1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8" w:type="dxa"/>
          </w:tcPr>
          <w:p w14:paraId="2EAC54BE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</w:tcPr>
          <w:p w14:paraId="243BD7EA" w14:textId="07B8FAA7" w:rsidR="00FF0772" w:rsidRPr="00AB0762" w:rsidRDefault="002E3A64" w:rsidP="00FF0772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D6EC26" w14:textId="77777777" w:rsidR="00FF0772" w:rsidRPr="00AB0762" w:rsidRDefault="00FF0772" w:rsidP="00FF0772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gridSpan w:val="4"/>
          </w:tcPr>
          <w:p w14:paraId="1E2E33DD" w14:textId="6C58F0E3" w:rsidR="00FF0772" w:rsidRPr="00AB0762" w:rsidRDefault="00FF0772" w:rsidP="00FF0772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FF0772" w:rsidRPr="00AB0762" w14:paraId="3DE77295" w14:textId="77777777" w:rsidTr="00872F24">
        <w:trPr>
          <w:trHeight w:val="246"/>
        </w:trPr>
        <w:tc>
          <w:tcPr>
            <w:tcW w:w="3222" w:type="dxa"/>
          </w:tcPr>
          <w:p w14:paraId="4FBB960B" w14:textId="77777777" w:rsidR="00FF0772" w:rsidRPr="00AB0762" w:rsidRDefault="00FF0772" w:rsidP="00384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sz w:val="24"/>
                <w:szCs w:val="24"/>
                <w:cs/>
              </w:rPr>
            </w:pPr>
          </w:p>
        </w:tc>
        <w:tc>
          <w:tcPr>
            <w:tcW w:w="633" w:type="dxa"/>
            <w:gridSpan w:val="2"/>
          </w:tcPr>
          <w:p w14:paraId="6A78046D" w14:textId="77777777" w:rsidR="00FF0772" w:rsidRPr="00AB0762" w:rsidRDefault="00FF0772" w:rsidP="00FF0772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8" w:type="dxa"/>
            <w:gridSpan w:val="2"/>
          </w:tcPr>
          <w:p w14:paraId="194EC109" w14:textId="77777777" w:rsidR="00FF0772" w:rsidRPr="00AB0762" w:rsidRDefault="00FF0772" w:rsidP="00FF0772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shd w:val="clear" w:color="auto" w:fill="auto"/>
          </w:tcPr>
          <w:p w14:paraId="7D503E46" w14:textId="77777777" w:rsidR="00FF0772" w:rsidRPr="00AB0762" w:rsidRDefault="00FF0772" w:rsidP="00FF0772">
            <w:pPr>
              <w:pStyle w:val="block"/>
              <w:tabs>
                <w:tab w:val="decimal" w:pos="369"/>
                <w:tab w:val="decimal" w:pos="563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A71F2A0" w14:textId="77777777" w:rsidR="00FF0772" w:rsidRPr="00AB0762" w:rsidRDefault="00FF0772" w:rsidP="00FF0772">
            <w:pPr>
              <w:pStyle w:val="block"/>
              <w:tabs>
                <w:tab w:val="decimal" w:pos="369"/>
                <w:tab w:val="decimal" w:pos="652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075ACE1" w14:textId="4FFB1186" w:rsidR="00FF0772" w:rsidRPr="00AB0762" w:rsidRDefault="007F4F7F" w:rsidP="00FF07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35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F4F7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36" w:type="dxa"/>
            <w:gridSpan w:val="2"/>
          </w:tcPr>
          <w:p w14:paraId="4D761BE3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35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8BFBC" w14:textId="5C8F91D7" w:rsidR="00FF0772" w:rsidRPr="00AB0762" w:rsidRDefault="00FF0772" w:rsidP="00FF0772">
            <w:pPr>
              <w:pStyle w:val="block"/>
              <w:tabs>
                <w:tab w:val="decimal" w:pos="645"/>
              </w:tabs>
              <w:spacing w:after="0" w:line="240" w:lineRule="auto"/>
              <w:ind w:lef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40" w:type="dxa"/>
          </w:tcPr>
          <w:p w14:paraId="1B807B32" w14:textId="77777777" w:rsidR="00FF0772" w:rsidRPr="00AB0762" w:rsidRDefault="00FF0772" w:rsidP="00FF0772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2B02F639" w14:textId="1E79BB0E" w:rsidR="00FF0772" w:rsidRPr="00AB0762" w:rsidRDefault="00FF0772" w:rsidP="00FF077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  <w:gridSpan w:val="2"/>
          </w:tcPr>
          <w:p w14:paraId="2BACA001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32227" w14:textId="05202F83" w:rsidR="00FF0772" w:rsidRPr="00AB0762" w:rsidRDefault="00FF0772" w:rsidP="00FF077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9C1F932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2181FADD" w14:textId="384ED4EF" w:rsidR="00FF0772" w:rsidRPr="00AB0762" w:rsidRDefault="00FF0772" w:rsidP="00FF07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6" w:type="dxa"/>
          </w:tcPr>
          <w:p w14:paraId="1281A1F7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22F449E" w14:textId="40C6C3A1" w:rsidR="00FF0772" w:rsidRPr="00AB0762" w:rsidRDefault="00FF0772" w:rsidP="00FF0772">
            <w:pPr>
              <w:pStyle w:val="block"/>
              <w:tabs>
                <w:tab w:val="decimal" w:pos="671"/>
              </w:tabs>
              <w:spacing w:after="0"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8" w:type="dxa"/>
          </w:tcPr>
          <w:p w14:paraId="3A682A9B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4937418B" w14:textId="5E749B5A" w:rsidR="00FF0772" w:rsidRPr="00AB0762" w:rsidRDefault="002E3A64" w:rsidP="00FF0772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7DA450A" w14:textId="77777777" w:rsidR="00FF0772" w:rsidRPr="00AB0762" w:rsidRDefault="00FF0772" w:rsidP="00FF0772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977EC7" w14:textId="37272B25" w:rsidR="00FF0772" w:rsidRPr="00AB0762" w:rsidRDefault="00FF0772" w:rsidP="00FF0772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FF0772" w:rsidRPr="00AB0762" w14:paraId="23875A5D" w14:textId="77777777" w:rsidTr="00872F24">
        <w:trPr>
          <w:trHeight w:val="246"/>
        </w:trPr>
        <w:tc>
          <w:tcPr>
            <w:tcW w:w="3222" w:type="dxa"/>
          </w:tcPr>
          <w:p w14:paraId="7323933F" w14:textId="77777777" w:rsidR="00FF0772" w:rsidRPr="00AB0762" w:rsidRDefault="00FF0772" w:rsidP="00384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sz w:val="24"/>
                <w:szCs w:val="24"/>
                <w:cs/>
              </w:rPr>
            </w:pPr>
            <w:r w:rsidRPr="00AB0762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3" w:type="dxa"/>
            <w:gridSpan w:val="2"/>
          </w:tcPr>
          <w:p w14:paraId="36D4BEEA" w14:textId="77777777" w:rsidR="00FF0772" w:rsidRPr="00AB0762" w:rsidRDefault="00FF0772" w:rsidP="00FF0772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8" w:type="dxa"/>
            <w:gridSpan w:val="2"/>
          </w:tcPr>
          <w:p w14:paraId="1AACE78F" w14:textId="77777777" w:rsidR="00FF0772" w:rsidRPr="00AB0762" w:rsidRDefault="00FF0772" w:rsidP="00FF0772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89" w:type="dxa"/>
            <w:shd w:val="clear" w:color="auto" w:fill="auto"/>
          </w:tcPr>
          <w:p w14:paraId="763C168A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A3991CF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D9B9EC6" w14:textId="13AE28AE" w:rsidR="00FF0772" w:rsidRPr="00383F9B" w:rsidRDefault="007F4F7F" w:rsidP="00FF07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82B07"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282B07"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096</w:t>
            </w:r>
            <w:r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282B07" w:rsidRPr="00383F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813</w:t>
            </w:r>
          </w:p>
        </w:tc>
        <w:tc>
          <w:tcPr>
            <w:tcW w:w="236" w:type="dxa"/>
            <w:gridSpan w:val="2"/>
          </w:tcPr>
          <w:p w14:paraId="2626CD0D" w14:textId="77777777" w:rsidR="00FF0772" w:rsidRPr="00AB0762" w:rsidRDefault="00FF0772" w:rsidP="00FF0772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52B43" w14:textId="0712621D" w:rsidR="00FF0772" w:rsidRPr="00AB0762" w:rsidRDefault="00FF0772" w:rsidP="00FF077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90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21,752,824</w:t>
            </w:r>
          </w:p>
        </w:tc>
        <w:tc>
          <w:tcPr>
            <w:tcW w:w="240" w:type="dxa"/>
          </w:tcPr>
          <w:p w14:paraId="2AA98461" w14:textId="77777777" w:rsidR="00FF0772" w:rsidRPr="00AB0762" w:rsidRDefault="00FF0772" w:rsidP="00FF0772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44484B50" w14:textId="3FBEF32C" w:rsidR="00FF0772" w:rsidRPr="00AB0762" w:rsidRDefault="007F4F7F" w:rsidP="00FF077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F4F7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</w:t>
            </w:r>
            <w:r w:rsidRPr="007F4F7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4F7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062</w:t>
            </w:r>
            <w:r w:rsidRPr="007F4F7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F4F7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601</w:t>
            </w:r>
          </w:p>
        </w:tc>
        <w:tc>
          <w:tcPr>
            <w:tcW w:w="251" w:type="dxa"/>
            <w:gridSpan w:val="2"/>
          </w:tcPr>
          <w:p w14:paraId="247E203E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658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7BEBF" w14:textId="1A6A3C9D" w:rsidR="00FF0772" w:rsidRPr="00AB0762" w:rsidRDefault="00FF0772" w:rsidP="00FF0772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4,041,795</w:t>
            </w:r>
          </w:p>
        </w:tc>
        <w:tc>
          <w:tcPr>
            <w:tcW w:w="236" w:type="dxa"/>
            <w:gridSpan w:val="2"/>
          </w:tcPr>
          <w:p w14:paraId="5F4D5F28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36485D18" w14:textId="0F758F2E" w:rsidR="00FF0772" w:rsidRPr="00AB0762" w:rsidRDefault="002E3A64" w:rsidP="00FF07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</w:t>
            </w:r>
            <w:r w:rsidR="00FF0772"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034</w:t>
            </w:r>
            <w:r w:rsidR="00FF0772"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212</w:t>
            </w:r>
          </w:p>
        </w:tc>
        <w:tc>
          <w:tcPr>
            <w:tcW w:w="236" w:type="dxa"/>
          </w:tcPr>
          <w:p w14:paraId="11283A36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628"/>
                <w:tab w:val="decimal" w:pos="790"/>
              </w:tabs>
              <w:spacing w:line="240" w:lineRule="auto"/>
              <w:ind w:left="-202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F4DF0F3" w14:textId="0D4562B3" w:rsidR="00FF0772" w:rsidRPr="00AB0762" w:rsidRDefault="00FF0772" w:rsidP="00FF077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02"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17,711,029</w:t>
            </w:r>
          </w:p>
        </w:tc>
        <w:tc>
          <w:tcPr>
            <w:tcW w:w="238" w:type="dxa"/>
          </w:tcPr>
          <w:p w14:paraId="7C21711E" w14:textId="77777777" w:rsidR="00FF0772" w:rsidRPr="00AB0762" w:rsidRDefault="00FF0772" w:rsidP="00FF077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29FD79BF" w14:textId="6902D663" w:rsidR="00FF0772" w:rsidRPr="00AB0762" w:rsidRDefault="002E3A64" w:rsidP="00FF0772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E3A6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3,805,857</w:t>
            </w:r>
          </w:p>
        </w:tc>
        <w:tc>
          <w:tcPr>
            <w:tcW w:w="236" w:type="dxa"/>
            <w:gridSpan w:val="2"/>
          </w:tcPr>
          <w:p w14:paraId="7C3452F3" w14:textId="77777777" w:rsidR="00FF0772" w:rsidRPr="00AB0762" w:rsidRDefault="00FF0772" w:rsidP="00FF0772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E5F27D0" w14:textId="76A08E37" w:rsidR="00FF0772" w:rsidRPr="00AB0762" w:rsidRDefault="00FF0772" w:rsidP="00FF0772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1,031,996</w:t>
            </w:r>
          </w:p>
        </w:tc>
      </w:tr>
    </w:tbl>
    <w:p w14:paraId="03BC810E" w14:textId="44F7B470" w:rsidR="008479EC" w:rsidRPr="00872F24" w:rsidRDefault="008479EC" w:rsidP="00B50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sz w:val="20"/>
          <w:szCs w:val="20"/>
        </w:rPr>
      </w:pPr>
    </w:p>
    <w:p w14:paraId="6362E717" w14:textId="4D93E8BC" w:rsidR="00872F24" w:rsidRPr="003844CA" w:rsidRDefault="003844CA" w:rsidP="0038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(</w:t>
      </w:r>
      <w:r>
        <w:rPr>
          <w:rFonts w:asciiTheme="majorBidi" w:hAnsiTheme="majorBidi" w:cstheme="majorBidi"/>
          <w:sz w:val="24"/>
          <w:szCs w:val="24"/>
        </w:rPr>
        <w:t>1)</w:t>
      </w:r>
      <w:r w:rsidRPr="003844CA">
        <w:rPr>
          <w:rFonts w:asciiTheme="majorBidi" w:hAnsiTheme="majorBidi" w:cstheme="majorBidi"/>
          <w:sz w:val="24"/>
          <w:szCs w:val="24"/>
          <w:cs/>
        </w:rPr>
        <w:t xml:space="preserve"> บริษัทจัดประเภทเป็นเงินลงทุนในบริษัทร่วมเนื่องจากเป็นไปตามเงื่อนไขในสัญญาระหว่างผู้ถือหุ้นของบริษัทดังกล่าว</w:t>
      </w:r>
    </w:p>
    <w:p w14:paraId="5BD8D3E4" w14:textId="77777777" w:rsidR="00F666CC" w:rsidRPr="00AB0762" w:rsidRDefault="00F666CC" w:rsidP="0057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sz w:val="24"/>
          <w:szCs w:val="24"/>
          <w:cs/>
        </w:rPr>
        <w:sectPr w:rsidR="00F666CC" w:rsidRPr="00AB0762" w:rsidSect="00CF6417">
          <w:headerReference w:type="default" r:id="rId12"/>
          <w:pgSz w:w="16834" w:h="11909" w:orient="landscape" w:code="9"/>
          <w:pgMar w:top="692" w:right="953" w:bottom="578" w:left="1151" w:header="720" w:footer="720" w:gutter="0"/>
          <w:cols w:space="720"/>
          <w:titlePg/>
          <w:docGrid w:linePitch="408"/>
        </w:sectPr>
      </w:pPr>
    </w:p>
    <w:p w14:paraId="005C7B90" w14:textId="494004EE" w:rsidR="00BF798F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jc w:val="thaiDistribute"/>
        <w:rPr>
          <w:rFonts w:asciiTheme="majorBidi" w:hAnsiTheme="majorBidi" w:cstheme="majorBidi"/>
          <w:i/>
          <w:iCs/>
        </w:rPr>
      </w:pPr>
      <w:r w:rsidRPr="00AB0762">
        <w:rPr>
          <w:rFonts w:asciiTheme="majorBidi" w:hAnsiTheme="majorBidi" w:cstheme="majorBidi"/>
          <w:i/>
          <w:iCs/>
          <w:cs/>
        </w:rPr>
        <w:lastRenderedPageBreak/>
        <w:t>การ</w:t>
      </w:r>
      <w:r w:rsidR="00C84B65">
        <w:rPr>
          <w:rFonts w:asciiTheme="majorBidi" w:hAnsiTheme="majorBidi" w:cstheme="majorBidi" w:hint="cs"/>
          <w:i/>
          <w:iCs/>
          <w:cs/>
        </w:rPr>
        <w:t>ซื้อ</w:t>
      </w:r>
      <w:r w:rsidRPr="00AB0762">
        <w:rPr>
          <w:rFonts w:asciiTheme="majorBidi" w:hAnsiTheme="majorBidi" w:cstheme="majorBidi"/>
          <w:i/>
          <w:iCs/>
          <w:cs/>
        </w:rPr>
        <w:t>เงินลงทุนในบริษัทย่อย</w:t>
      </w:r>
    </w:p>
    <w:p w14:paraId="0DFD0B1E" w14:textId="77777777" w:rsidR="00022927" w:rsidRPr="00022927" w:rsidRDefault="00022927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jc w:val="thaiDistribute"/>
        <w:rPr>
          <w:rFonts w:asciiTheme="majorBidi" w:hAnsiTheme="majorBidi" w:cstheme="majorBidi"/>
          <w:sz w:val="20"/>
          <w:szCs w:val="20"/>
        </w:rPr>
      </w:pPr>
    </w:p>
    <w:p w14:paraId="7C58B565" w14:textId="396CB557" w:rsidR="00282B07" w:rsidRPr="00022927" w:rsidRDefault="00282B07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jc w:val="thaiDistribute"/>
        <w:rPr>
          <w:rFonts w:asciiTheme="majorBidi" w:hAnsiTheme="majorBidi" w:cstheme="majorBidi"/>
          <w:cs/>
        </w:rPr>
      </w:pPr>
      <w:r w:rsidRPr="00022927">
        <w:rPr>
          <w:rFonts w:asciiTheme="majorBidi" w:hAnsiTheme="majorBidi"/>
          <w:cs/>
        </w:rPr>
        <w:t xml:space="preserve">เมื่อวันที่ </w:t>
      </w:r>
      <w:r w:rsidRPr="00022927">
        <w:rPr>
          <w:rFonts w:asciiTheme="majorBidi" w:hAnsiTheme="majorBidi" w:cstheme="majorBidi"/>
        </w:rPr>
        <w:t xml:space="preserve">14 </w:t>
      </w:r>
      <w:r w:rsidRPr="00022927">
        <w:rPr>
          <w:rFonts w:asciiTheme="majorBidi" w:hAnsiTheme="majorBidi"/>
          <w:cs/>
        </w:rPr>
        <w:t xml:space="preserve">ธันวาคม </w:t>
      </w:r>
      <w:r w:rsidRPr="00022927">
        <w:rPr>
          <w:rFonts w:asciiTheme="majorBidi" w:hAnsiTheme="majorBidi"/>
        </w:rPr>
        <w:t>2566</w:t>
      </w:r>
      <w:r w:rsidRPr="00022927">
        <w:rPr>
          <w:rFonts w:asciiTheme="majorBidi" w:hAnsiTheme="majorBidi"/>
          <w:cs/>
        </w:rPr>
        <w:t xml:space="preserve"> บริษัทได้สรุปจำนวนหุ้นสามัญของ </w:t>
      </w:r>
      <w:r w:rsidRPr="00022927">
        <w:rPr>
          <w:rFonts w:asciiTheme="majorBidi" w:hAnsiTheme="majorBidi" w:cstheme="majorBidi"/>
        </w:rPr>
        <w:t xml:space="preserve">COTTO </w:t>
      </w:r>
      <w:r w:rsidRPr="00022927">
        <w:rPr>
          <w:rFonts w:asciiTheme="majorBidi" w:hAnsiTheme="majorBidi"/>
          <w:cs/>
        </w:rPr>
        <w:t xml:space="preserve">ที่รับซื้อตามรายละเอียดในหมายเหตุประกอบงบการเงินข้อ </w:t>
      </w:r>
      <w:r w:rsidR="00022927" w:rsidRPr="00022927">
        <w:rPr>
          <w:rFonts w:asciiTheme="majorBidi" w:hAnsiTheme="majorBidi"/>
        </w:rPr>
        <w:t>1</w:t>
      </w:r>
      <w:r w:rsidRPr="00022927">
        <w:rPr>
          <w:rFonts w:asciiTheme="majorBidi" w:hAnsiTheme="majorBidi"/>
          <w:cs/>
        </w:rPr>
        <w:t xml:space="preserve"> บริษัทได้ซื้อหุ้น </w:t>
      </w:r>
      <w:r w:rsidRPr="00022927">
        <w:rPr>
          <w:rFonts w:asciiTheme="majorBidi" w:hAnsiTheme="majorBidi" w:cstheme="majorBidi"/>
        </w:rPr>
        <w:t xml:space="preserve">COTTO </w:t>
      </w:r>
      <w:r w:rsidR="00D67C91">
        <w:rPr>
          <w:rFonts w:asciiTheme="majorBidi" w:hAnsiTheme="majorBidi" w:cstheme="majorBidi" w:hint="cs"/>
          <w:cs/>
        </w:rPr>
        <w:t xml:space="preserve">โดยการแลกเปลี่ยน </w:t>
      </w:r>
      <w:r w:rsidR="00D67C91">
        <w:rPr>
          <w:rFonts w:asciiTheme="majorBidi" w:hAnsiTheme="majorBidi" w:cstheme="majorBidi"/>
        </w:rPr>
        <w:t xml:space="preserve">4.7917 </w:t>
      </w:r>
      <w:r w:rsidR="00D67C91">
        <w:rPr>
          <w:rFonts w:asciiTheme="majorBidi" w:hAnsiTheme="majorBidi" w:cstheme="majorBidi" w:hint="cs"/>
          <w:cs/>
        </w:rPr>
        <w:t xml:space="preserve">หุ้นสามัญ ของ </w:t>
      </w:r>
      <w:r w:rsidR="00D67C91">
        <w:rPr>
          <w:rFonts w:asciiTheme="majorBidi" w:hAnsiTheme="majorBidi" w:cstheme="majorBidi"/>
        </w:rPr>
        <w:t xml:space="preserve">COTTO </w:t>
      </w:r>
      <w:r w:rsidR="00D67C91">
        <w:rPr>
          <w:rFonts w:asciiTheme="majorBidi" w:hAnsiTheme="majorBidi" w:cstheme="majorBidi" w:hint="cs"/>
          <w:cs/>
        </w:rPr>
        <w:t xml:space="preserve">ต่อ </w:t>
      </w:r>
      <w:r w:rsidR="00D67C91">
        <w:rPr>
          <w:rFonts w:asciiTheme="majorBidi" w:hAnsiTheme="majorBidi" w:cstheme="majorBidi"/>
        </w:rPr>
        <w:t>1</w:t>
      </w:r>
      <w:r w:rsidR="00D67C91">
        <w:rPr>
          <w:rFonts w:asciiTheme="majorBidi" w:hAnsiTheme="majorBidi" w:cstheme="majorBidi" w:hint="cs"/>
          <w:cs/>
        </w:rPr>
        <w:t xml:space="preserve"> หุ้นสามัญเพิ่มทุนของบริษัท</w:t>
      </w:r>
      <w:r w:rsidRPr="00022927">
        <w:rPr>
          <w:rFonts w:asciiTheme="majorBidi" w:hAnsiTheme="majorBidi"/>
          <w:cs/>
        </w:rPr>
        <w:t xml:space="preserve">จากส่วนได้เสียที่ไม่มีอำนาจควบคุม ร้อยละ </w:t>
      </w:r>
      <w:r w:rsidR="00022927" w:rsidRPr="00022927">
        <w:rPr>
          <w:rFonts w:asciiTheme="majorBidi" w:hAnsiTheme="majorBidi"/>
        </w:rPr>
        <w:t>16.36</w:t>
      </w:r>
      <w:r w:rsidRPr="00022927">
        <w:rPr>
          <w:rFonts w:asciiTheme="majorBidi" w:hAnsiTheme="majorBidi"/>
          <w:cs/>
        </w:rPr>
        <w:t xml:space="preserve"> เป็นจำนวนเงิน </w:t>
      </w:r>
      <w:r w:rsidR="00022927" w:rsidRPr="00022927">
        <w:rPr>
          <w:rFonts w:asciiTheme="majorBidi" w:hAnsiTheme="majorBidi"/>
        </w:rPr>
        <w:t>2</w:t>
      </w:r>
      <w:r w:rsidRPr="00022927">
        <w:rPr>
          <w:rFonts w:asciiTheme="majorBidi" w:hAnsiTheme="majorBidi" w:cstheme="majorBidi"/>
        </w:rPr>
        <w:t>,</w:t>
      </w:r>
      <w:r w:rsidR="00D67C91">
        <w:rPr>
          <w:rFonts w:asciiTheme="majorBidi" w:hAnsiTheme="majorBidi" w:cstheme="majorBidi"/>
        </w:rPr>
        <w:t>341</w:t>
      </w:r>
      <w:r w:rsidRPr="00022927">
        <w:rPr>
          <w:rFonts w:asciiTheme="majorBidi" w:hAnsiTheme="majorBidi"/>
          <w:cs/>
        </w:rPr>
        <w:t xml:space="preserve"> ล้านบาท</w:t>
      </w:r>
    </w:p>
    <w:p w14:paraId="76FCE819" w14:textId="2D42EACB" w:rsidR="00BF798F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B3640EA" w14:textId="68739450" w:rsidR="00872106" w:rsidRDefault="00872106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  <w:i/>
          <w:iCs/>
        </w:rPr>
      </w:pPr>
      <w:r w:rsidRPr="00AB0762">
        <w:rPr>
          <w:rFonts w:asciiTheme="majorBidi" w:hAnsiTheme="majorBidi" w:cstheme="majorBidi"/>
          <w:i/>
          <w:iCs/>
          <w:cs/>
        </w:rPr>
        <w:t>การขายเงินลงทุนในบริษัทย่อยและบริษัทร่วม</w:t>
      </w:r>
    </w:p>
    <w:p w14:paraId="350DAEFC" w14:textId="77777777" w:rsidR="00872106" w:rsidRPr="00512925" w:rsidRDefault="00872106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F610E67" w14:textId="4FE2BFC4" w:rsidR="00BF798F" w:rsidRPr="00AB0762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jc w:val="thaiDistribute"/>
        <w:rPr>
          <w:rFonts w:asciiTheme="majorBidi" w:hAnsiTheme="majorBidi" w:cstheme="majorBidi"/>
        </w:rPr>
      </w:pPr>
      <w:r w:rsidRPr="00AB0762">
        <w:rPr>
          <w:rFonts w:asciiTheme="majorBidi" w:hAnsiTheme="majorBidi"/>
          <w:spacing w:val="4"/>
          <w:cs/>
        </w:rPr>
        <w:t xml:space="preserve">ในระหว่างปี </w:t>
      </w:r>
      <w:r w:rsidRPr="00AB0762">
        <w:rPr>
          <w:rFonts w:asciiTheme="majorBidi" w:hAnsiTheme="majorBidi"/>
          <w:spacing w:val="4"/>
        </w:rPr>
        <w:t xml:space="preserve">2565 </w:t>
      </w:r>
      <w:r w:rsidRPr="00AB0762">
        <w:rPr>
          <w:rFonts w:asciiTheme="majorBidi" w:hAnsiTheme="majorBidi"/>
          <w:spacing w:val="4"/>
          <w:cs/>
        </w:rPr>
        <w:t xml:space="preserve">บริษัทมีการขายเงินลงทุนในบริษัทย่อยและบริษัทร่วมให้แก่บริษัทอื่นในกลุ่ม </w:t>
      </w:r>
      <w:r w:rsidRPr="00AB0762">
        <w:rPr>
          <w:rFonts w:asciiTheme="majorBidi" w:hAnsiTheme="majorBidi"/>
          <w:spacing w:val="4"/>
        </w:rPr>
        <w:t>SCC</w:t>
      </w:r>
      <w:r w:rsidRPr="00AB0762">
        <w:rPr>
          <w:rFonts w:asciiTheme="majorBidi" w:hAnsiTheme="majorBidi"/>
          <w:cs/>
        </w:rPr>
        <w:t xml:space="preserve"> มูลค่าการขายรวม </w:t>
      </w:r>
      <w:r w:rsidRPr="00AB0762">
        <w:rPr>
          <w:rFonts w:asciiTheme="majorBidi" w:hAnsiTheme="majorBidi"/>
        </w:rPr>
        <w:t>3,534</w:t>
      </w:r>
      <w:r w:rsidRPr="00AB0762">
        <w:rPr>
          <w:rFonts w:asciiTheme="majorBidi" w:hAnsiTheme="majorBidi"/>
          <w:cs/>
        </w:rPr>
        <w:t xml:space="preserve"> ล้านบาท แ</w:t>
      </w:r>
      <w:r w:rsidR="00A84897" w:rsidRPr="00AB0762">
        <w:rPr>
          <w:rFonts w:asciiTheme="majorBidi" w:hAnsiTheme="majorBidi"/>
          <w:cs/>
        </w:rPr>
        <w:t>ล</w:t>
      </w:r>
      <w:r w:rsidR="00305041" w:rsidRPr="00AB0762">
        <w:rPr>
          <w:rFonts w:asciiTheme="majorBidi" w:hAnsiTheme="majorBidi"/>
          <w:cs/>
        </w:rPr>
        <w:t>ะรับรู้</w:t>
      </w:r>
      <w:r w:rsidR="00AC71C1" w:rsidRPr="00AB0762">
        <w:rPr>
          <w:rFonts w:asciiTheme="majorBidi" w:hAnsiTheme="majorBidi" w:hint="cs"/>
          <w:cs/>
        </w:rPr>
        <w:t>กำไร</w:t>
      </w:r>
      <w:r w:rsidR="00305041" w:rsidRPr="00AB0762">
        <w:rPr>
          <w:rFonts w:asciiTheme="majorBidi" w:hAnsiTheme="majorBidi"/>
          <w:cs/>
        </w:rPr>
        <w:t xml:space="preserve">จากการขายก่อนภาษี </w:t>
      </w:r>
      <w:r w:rsidR="00305041" w:rsidRPr="00AB0762">
        <w:rPr>
          <w:rFonts w:asciiTheme="majorBidi" w:hAnsiTheme="majorBidi"/>
        </w:rPr>
        <w:t>1</w:t>
      </w:r>
      <w:r w:rsidR="00A84897" w:rsidRPr="00AB0762">
        <w:rPr>
          <w:rFonts w:asciiTheme="majorBidi" w:hAnsiTheme="majorBidi"/>
        </w:rPr>
        <w:t>,111</w:t>
      </w:r>
      <w:r w:rsidR="00AC71C1" w:rsidRPr="00AB0762">
        <w:rPr>
          <w:rFonts w:asciiTheme="majorBidi" w:hAnsiTheme="majorBidi" w:hint="cs"/>
          <w:cs/>
        </w:rPr>
        <w:t xml:space="preserve"> </w:t>
      </w:r>
      <w:r w:rsidRPr="00AB0762">
        <w:rPr>
          <w:rFonts w:asciiTheme="majorBidi" w:hAnsiTheme="majorBidi"/>
          <w:cs/>
        </w:rPr>
        <w:t>ล้านบาท โดยรวมอยู่ใน</w:t>
      </w:r>
      <w:r w:rsidR="00B11465" w:rsidRPr="00AB0762">
        <w:rPr>
          <w:rFonts w:asciiTheme="majorBidi" w:hAnsiTheme="majorBidi"/>
          <w:cs/>
        </w:rPr>
        <w:t>งบกำไรขาดทุน</w:t>
      </w:r>
      <w:r w:rsidRPr="00AB0762">
        <w:rPr>
          <w:rFonts w:asciiTheme="majorBidi" w:hAnsiTheme="majorBidi"/>
          <w:cs/>
        </w:rPr>
        <w:t xml:space="preserve"> โดยมีรายละเอียดดังนี้</w:t>
      </w:r>
    </w:p>
    <w:p w14:paraId="29726F4B" w14:textId="77777777" w:rsidR="00BF798F" w:rsidRPr="00512925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5A2D106" w14:textId="61ACB4F6" w:rsidR="00A84897" w:rsidRPr="00AB0762" w:rsidRDefault="00BF798F" w:rsidP="0030065C">
      <w:pPr>
        <w:pStyle w:val="ListParagraph"/>
        <w:spacing w:line="240" w:lineRule="auto"/>
        <w:ind w:left="567" w:right="-201"/>
        <w:contextualSpacing w:val="0"/>
        <w:jc w:val="thaiDistribute"/>
        <w:rPr>
          <w:spacing w:val="4"/>
          <w:szCs w:val="30"/>
        </w:rPr>
      </w:pPr>
      <w:r w:rsidRPr="00AB0762">
        <w:rPr>
          <w:spacing w:val="4"/>
          <w:szCs w:val="30"/>
          <w:cs/>
        </w:rPr>
        <w:t xml:space="preserve">ในเดือนตุลาคม </w:t>
      </w:r>
      <w:r w:rsidRPr="00AB0762">
        <w:rPr>
          <w:spacing w:val="4"/>
          <w:szCs w:val="30"/>
        </w:rPr>
        <w:t xml:space="preserve">2565 </w:t>
      </w:r>
      <w:r w:rsidRPr="00AB0762">
        <w:rPr>
          <w:spacing w:val="4"/>
          <w:szCs w:val="30"/>
          <w:cs/>
        </w:rPr>
        <w:t xml:space="preserve">บริษัทได้ขายหุ้นที่ถือทั้งหมดร้อยละ </w:t>
      </w:r>
      <w:r w:rsidRPr="00AB0762">
        <w:rPr>
          <w:spacing w:val="4"/>
          <w:szCs w:val="30"/>
        </w:rPr>
        <w:t>100</w:t>
      </w:r>
      <w:r w:rsidRPr="00AB0762">
        <w:rPr>
          <w:spacing w:val="4"/>
          <w:szCs w:val="30"/>
          <w:cs/>
        </w:rPr>
        <w:t xml:space="preserve"> ในบริษัทเอ็มอาร์ซี รูฟฟิ่ง จำกัด และขายหุ้นที่ถือทั้งหมดร้อยละ </w:t>
      </w:r>
      <w:r w:rsidRPr="00AB0762">
        <w:rPr>
          <w:spacing w:val="4"/>
          <w:szCs w:val="30"/>
        </w:rPr>
        <w:t xml:space="preserve">51 </w:t>
      </w:r>
      <w:r w:rsidRPr="00AB0762">
        <w:rPr>
          <w:spacing w:val="4"/>
          <w:szCs w:val="30"/>
          <w:cs/>
        </w:rPr>
        <w:t>ในบร</w:t>
      </w:r>
      <w:r w:rsidR="00A84897" w:rsidRPr="00AB0762">
        <w:rPr>
          <w:spacing w:val="4"/>
          <w:szCs w:val="30"/>
          <w:cs/>
        </w:rPr>
        <w:t xml:space="preserve">ิษัทเอสซีจี-เซกิซุย เซลล์ จำกัด ซึ่งเป็นบริษัทญ่ย่อย </w:t>
      </w:r>
      <w:r w:rsidRPr="00AB0762">
        <w:rPr>
          <w:spacing w:val="4"/>
          <w:szCs w:val="30"/>
          <w:cs/>
        </w:rPr>
        <w:t xml:space="preserve">จำนวนเงินรวม </w:t>
      </w:r>
      <w:r w:rsidRPr="00AB0762">
        <w:rPr>
          <w:spacing w:val="4"/>
          <w:szCs w:val="30"/>
        </w:rPr>
        <w:t xml:space="preserve">3 </w:t>
      </w:r>
      <w:r w:rsidRPr="00AB0762">
        <w:rPr>
          <w:spacing w:val="4"/>
          <w:szCs w:val="30"/>
          <w:cs/>
        </w:rPr>
        <w:t xml:space="preserve">ล้านบาท </w:t>
      </w:r>
      <w:r w:rsidR="008D0E41" w:rsidRPr="00AB0762">
        <w:rPr>
          <w:szCs w:val="30"/>
          <w:cs/>
        </w:rPr>
        <w:t xml:space="preserve">นอกจากนี้ </w:t>
      </w:r>
      <w:r w:rsidR="008D0E41" w:rsidRPr="00AB0762">
        <w:rPr>
          <w:spacing w:val="4"/>
          <w:szCs w:val="30"/>
          <w:cs/>
        </w:rPr>
        <w:t xml:space="preserve">บริษัทได้ขายหุ้นที่ถือทั้งหมดร้อยละ </w:t>
      </w:r>
      <w:r w:rsidR="008D0E41" w:rsidRPr="00AB0762">
        <w:rPr>
          <w:spacing w:val="4"/>
          <w:szCs w:val="30"/>
        </w:rPr>
        <w:t xml:space="preserve">49 </w:t>
      </w:r>
      <w:r w:rsidR="008D0E41" w:rsidRPr="00AB0762">
        <w:rPr>
          <w:spacing w:val="4"/>
          <w:szCs w:val="30"/>
          <w:cs/>
        </w:rPr>
        <w:t xml:space="preserve">ในบริษัทเซกิซุย-เอสซีจี อินดัสทรี จำกัด ซึ่งเป็นบริษัทร่วม จำนวนเงิน </w:t>
      </w:r>
      <w:r w:rsidR="008D0E41" w:rsidRPr="00AB0762">
        <w:rPr>
          <w:spacing w:val="4"/>
          <w:szCs w:val="30"/>
        </w:rPr>
        <w:t xml:space="preserve">478 </w:t>
      </w:r>
      <w:r w:rsidR="008D0E41" w:rsidRPr="00AB0762">
        <w:rPr>
          <w:spacing w:val="4"/>
          <w:szCs w:val="30"/>
          <w:cs/>
        </w:rPr>
        <w:t>ล้านบาท</w:t>
      </w:r>
    </w:p>
    <w:p w14:paraId="78C5A907" w14:textId="77777777" w:rsidR="00A84897" w:rsidRPr="00512925" w:rsidRDefault="00A84897" w:rsidP="0030065C">
      <w:pPr>
        <w:pStyle w:val="ListParagraph"/>
        <w:spacing w:line="240" w:lineRule="auto"/>
        <w:ind w:left="567" w:right="-201"/>
        <w:contextualSpacing w:val="0"/>
        <w:jc w:val="thaiDistribute"/>
        <w:rPr>
          <w:spacing w:val="4"/>
          <w:sz w:val="20"/>
          <w:szCs w:val="20"/>
        </w:rPr>
      </w:pPr>
    </w:p>
    <w:p w14:paraId="5D05B348" w14:textId="1F589D9A" w:rsidR="00BF798F" w:rsidRPr="00AB0762" w:rsidRDefault="00BF798F" w:rsidP="0030065C">
      <w:pPr>
        <w:pStyle w:val="ListParagraph"/>
        <w:tabs>
          <w:tab w:val="clear" w:pos="454"/>
          <w:tab w:val="left" w:pos="1260"/>
        </w:tabs>
        <w:spacing w:line="240" w:lineRule="auto"/>
        <w:ind w:left="567" w:right="-201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 xml:space="preserve">ในเดือนพฤศจิกายน </w:t>
      </w:r>
      <w:r w:rsidRPr="00AB0762">
        <w:rPr>
          <w:szCs w:val="30"/>
        </w:rPr>
        <w:t>2565</w:t>
      </w:r>
      <w:r w:rsidRPr="00AB0762">
        <w:rPr>
          <w:szCs w:val="30"/>
          <w:cs/>
        </w:rPr>
        <w:t xml:space="preserve"> บริษัทมีการขายเงินลงทุน ดังนี้</w:t>
      </w:r>
    </w:p>
    <w:p w14:paraId="3EBBAA8C" w14:textId="193060EB" w:rsidR="00BF798F" w:rsidRPr="00AB0762" w:rsidRDefault="00BF798F" w:rsidP="00C31F3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8" w:right="-201" w:hanging="243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 xml:space="preserve">ขายหุ้นที่ถือทั้งหมดร้อยละ </w:t>
      </w:r>
      <w:r w:rsidRPr="00AB0762">
        <w:rPr>
          <w:szCs w:val="30"/>
        </w:rPr>
        <w:t>61</w:t>
      </w:r>
      <w:r w:rsidR="003904F5" w:rsidRPr="00AB0762">
        <w:rPr>
          <w:szCs w:val="30"/>
          <w:cs/>
        </w:rPr>
        <w:t>.</w:t>
      </w:r>
      <w:r w:rsidRPr="00AB0762">
        <w:rPr>
          <w:szCs w:val="30"/>
        </w:rPr>
        <w:t xml:space="preserve">01 </w:t>
      </w:r>
      <w:r w:rsidRPr="00AB0762">
        <w:rPr>
          <w:szCs w:val="30"/>
          <w:cs/>
        </w:rPr>
        <w:t xml:space="preserve">ในบริษัทควอลิตี้คอนสตรัคชั่นโปรดัคส์ จำกัด </w:t>
      </w:r>
      <w:r w:rsidR="00C31F3F" w:rsidRPr="00AB0762">
        <w:rPr>
          <w:szCs w:val="30"/>
          <w:cs/>
        </w:rPr>
        <w:t>(</w:t>
      </w:r>
      <w:r w:rsidRPr="00AB0762">
        <w:rPr>
          <w:szCs w:val="30"/>
          <w:cs/>
        </w:rPr>
        <w:t>มหาชน</w:t>
      </w:r>
      <w:r w:rsidR="00C31F3F" w:rsidRPr="00AB0762">
        <w:rPr>
          <w:szCs w:val="30"/>
          <w:cs/>
        </w:rPr>
        <w:t>)</w:t>
      </w:r>
      <w:r w:rsidRPr="00AB0762">
        <w:rPr>
          <w:szCs w:val="30"/>
          <w:cs/>
        </w:rPr>
        <w:t xml:space="preserve"> และบริษัทย่อย</w:t>
      </w:r>
      <w:r w:rsidR="00C31F3F" w:rsidRPr="00AB0762">
        <w:rPr>
          <w:rFonts w:hint="cs"/>
          <w:szCs w:val="30"/>
          <w:cs/>
        </w:rPr>
        <w:t xml:space="preserve"> </w:t>
      </w:r>
      <w:r w:rsidR="0026618D">
        <w:rPr>
          <w:szCs w:val="30"/>
        </w:rPr>
        <w:br/>
      </w:r>
      <w:r w:rsidR="00C31F3F" w:rsidRPr="00AB0762">
        <w:rPr>
          <w:spacing w:val="-2"/>
          <w:szCs w:val="30"/>
          <w:cs/>
        </w:rPr>
        <w:t>(</w:t>
      </w:r>
      <w:r w:rsidR="00545DA6" w:rsidRPr="00AB0762">
        <w:rPr>
          <w:spacing w:val="-2"/>
          <w:szCs w:val="30"/>
          <w:cs/>
        </w:rPr>
        <w:t>“</w:t>
      </w:r>
      <w:r w:rsidRPr="00AB0762">
        <w:rPr>
          <w:spacing w:val="-2"/>
        </w:rPr>
        <w:t>Q</w:t>
      </w:r>
      <w:r w:rsidRPr="00AB0762">
        <w:rPr>
          <w:spacing w:val="-2"/>
          <w:cs/>
        </w:rPr>
        <w:t>-</w:t>
      </w:r>
      <w:r w:rsidRPr="00AB0762">
        <w:rPr>
          <w:spacing w:val="-2"/>
        </w:rPr>
        <w:t>CON</w:t>
      </w:r>
      <w:r w:rsidR="00545DA6" w:rsidRPr="00AB0762">
        <w:rPr>
          <w:spacing w:val="-2"/>
          <w:szCs w:val="30"/>
          <w:cs/>
        </w:rPr>
        <w:t>”</w:t>
      </w:r>
      <w:r w:rsidR="00C31F3F" w:rsidRPr="00AB0762">
        <w:rPr>
          <w:spacing w:val="-2"/>
          <w:szCs w:val="30"/>
          <w:cs/>
        </w:rPr>
        <w:t>)</w:t>
      </w:r>
      <w:r w:rsidRPr="00AB0762">
        <w:rPr>
          <w:spacing w:val="-2"/>
          <w:cs/>
        </w:rPr>
        <w:t xml:space="preserve"> </w:t>
      </w:r>
      <w:r w:rsidRPr="00AB0762">
        <w:rPr>
          <w:spacing w:val="-2"/>
          <w:szCs w:val="30"/>
          <w:cs/>
        </w:rPr>
        <w:t xml:space="preserve">จำนวนเงิน </w:t>
      </w:r>
      <w:r w:rsidRPr="00AB0762">
        <w:rPr>
          <w:spacing w:val="-2"/>
          <w:szCs w:val="30"/>
        </w:rPr>
        <w:t>1,264</w:t>
      </w:r>
      <w:r w:rsidRPr="00AB0762">
        <w:rPr>
          <w:spacing w:val="-2"/>
          <w:szCs w:val="30"/>
          <w:cs/>
        </w:rPr>
        <w:t xml:space="preserve"> ล้านบาท ส่งผลให้ส่วนได้เสียที่ไม่มีอำนาจควบคุมลดลงจำนวน</w:t>
      </w:r>
      <w:r w:rsidRPr="00AB0762">
        <w:rPr>
          <w:spacing w:val="-2"/>
          <w:szCs w:val="30"/>
        </w:rPr>
        <w:t xml:space="preserve"> 815</w:t>
      </w:r>
      <w:r w:rsidRPr="00AB0762">
        <w:rPr>
          <w:spacing w:val="-2"/>
          <w:szCs w:val="30"/>
          <w:cs/>
        </w:rPr>
        <w:t xml:space="preserve"> ล้านบาท</w:t>
      </w:r>
    </w:p>
    <w:p w14:paraId="408A8B16" w14:textId="32FCB1F8" w:rsidR="00BF798F" w:rsidRPr="00AB0762" w:rsidRDefault="00BF798F" w:rsidP="0044591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8" w:right="-201" w:hanging="243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>ขายหุ้นที่ถือทั้งหมดร้อยละ</w:t>
      </w:r>
      <w:r w:rsidRPr="00AB0762">
        <w:rPr>
          <w:szCs w:val="30"/>
        </w:rPr>
        <w:t xml:space="preserve"> 100 </w:t>
      </w:r>
      <w:r w:rsidRPr="00AB0762">
        <w:rPr>
          <w:szCs w:val="30"/>
          <w:cs/>
        </w:rPr>
        <w:t xml:space="preserve">ใน </w:t>
      </w:r>
      <w:r w:rsidRPr="00AB0762">
        <w:rPr>
          <w:szCs w:val="30"/>
        </w:rPr>
        <w:t xml:space="preserve">SCG Concrete Roof </w:t>
      </w:r>
      <w:r w:rsidR="00C31F3F" w:rsidRPr="00AB0762">
        <w:rPr>
          <w:szCs w:val="30"/>
          <w:cs/>
        </w:rPr>
        <w:t>(</w:t>
      </w:r>
      <w:r w:rsidRPr="00AB0762">
        <w:rPr>
          <w:szCs w:val="30"/>
        </w:rPr>
        <w:t>Cambodia</w:t>
      </w:r>
      <w:r w:rsidR="00C31F3F" w:rsidRPr="00AB0762">
        <w:rPr>
          <w:szCs w:val="30"/>
          <w:cs/>
        </w:rPr>
        <w:t>)</w:t>
      </w:r>
      <w:r w:rsidRPr="00AB0762">
        <w:rPr>
          <w:szCs w:val="30"/>
          <w:cs/>
        </w:rPr>
        <w:t xml:space="preserve"> </w:t>
      </w:r>
      <w:r w:rsidRPr="00AB0762">
        <w:rPr>
          <w:szCs w:val="30"/>
        </w:rPr>
        <w:t>Co</w:t>
      </w:r>
      <w:r w:rsidR="003904F5" w:rsidRPr="00AB0762">
        <w:rPr>
          <w:szCs w:val="30"/>
          <w:cs/>
        </w:rPr>
        <w:t>.</w:t>
      </w:r>
      <w:r w:rsidRPr="00AB0762">
        <w:rPr>
          <w:szCs w:val="30"/>
        </w:rPr>
        <w:t>, Ltd</w:t>
      </w:r>
      <w:r w:rsidR="003904F5" w:rsidRPr="00AB0762">
        <w:rPr>
          <w:szCs w:val="30"/>
          <w:cs/>
        </w:rPr>
        <w:t>.</w:t>
      </w:r>
      <w:r w:rsidRPr="00AB0762">
        <w:rPr>
          <w:szCs w:val="30"/>
          <w:cs/>
        </w:rPr>
        <w:t xml:space="preserve"> โดยมีมูลค่าตามสัญญาจำนวนเงิน </w:t>
      </w:r>
      <w:r w:rsidRPr="00AB0762">
        <w:rPr>
          <w:szCs w:val="30"/>
        </w:rPr>
        <w:t>5</w:t>
      </w:r>
      <w:r w:rsidRPr="00AB0762">
        <w:rPr>
          <w:szCs w:val="30"/>
          <w:cs/>
        </w:rPr>
        <w:t xml:space="preserve"> ล้านดอลลาร์สหรัฐ หรือเทียบเท่าเงินบาท </w:t>
      </w:r>
      <w:r w:rsidRPr="00AB0762">
        <w:rPr>
          <w:szCs w:val="30"/>
        </w:rPr>
        <w:t>192</w:t>
      </w:r>
      <w:r w:rsidRPr="00AB0762">
        <w:rPr>
          <w:szCs w:val="30"/>
          <w:cs/>
        </w:rPr>
        <w:t xml:space="preserve"> ล้านบาท </w:t>
      </w:r>
    </w:p>
    <w:p w14:paraId="1E0696BF" w14:textId="77777777" w:rsidR="00BF798F" w:rsidRPr="00512925" w:rsidRDefault="00BF798F" w:rsidP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01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DD1E95C" w14:textId="02EB97E2" w:rsidR="00BF798F" w:rsidRDefault="00BF798F" w:rsidP="0030065C">
      <w:pPr>
        <w:pStyle w:val="ListParagraph"/>
        <w:spacing w:line="240" w:lineRule="auto"/>
        <w:ind w:left="567" w:right="-201"/>
        <w:contextualSpacing w:val="0"/>
        <w:jc w:val="thaiDistribute"/>
        <w:rPr>
          <w:szCs w:val="30"/>
        </w:rPr>
      </w:pPr>
      <w:r w:rsidRPr="00AB0762">
        <w:rPr>
          <w:szCs w:val="30"/>
          <w:cs/>
        </w:rPr>
        <w:t>ในเดือนธันวาคม</w:t>
      </w:r>
      <w:r w:rsidRPr="00AB0762">
        <w:rPr>
          <w:szCs w:val="30"/>
        </w:rPr>
        <w:t xml:space="preserve"> 2565</w:t>
      </w:r>
      <w:r w:rsidRPr="00AB0762">
        <w:rPr>
          <w:szCs w:val="30"/>
          <w:cs/>
        </w:rPr>
        <w:t xml:space="preserve"> บริษัทมีการขายเงินลงทุน ดังนี้</w:t>
      </w:r>
    </w:p>
    <w:p w14:paraId="232E739F" w14:textId="77777777" w:rsidR="00512925" w:rsidRPr="00512925" w:rsidRDefault="00512925" w:rsidP="0030065C">
      <w:pPr>
        <w:pStyle w:val="ListParagraph"/>
        <w:spacing w:line="240" w:lineRule="auto"/>
        <w:ind w:left="567" w:right="-201"/>
        <w:contextualSpacing w:val="0"/>
        <w:jc w:val="thaiDistribute"/>
        <w:rPr>
          <w:sz w:val="20"/>
          <w:szCs w:val="20"/>
        </w:rPr>
      </w:pPr>
    </w:p>
    <w:p w14:paraId="78F275AA" w14:textId="770E60BC" w:rsidR="00BF798F" w:rsidRPr="00AB0762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B3424D">
        <w:rPr>
          <w:rFonts w:asciiTheme="majorBidi" w:hAnsiTheme="majorBidi" w:cstheme="majorBidi"/>
          <w:spacing w:val="-2"/>
          <w:szCs w:val="30"/>
          <w:cs/>
        </w:rPr>
        <w:t>ขายหุ้นที่ถือทั้งหมดร้อยละ</w:t>
      </w:r>
      <w:r w:rsidRPr="00B3424D">
        <w:rPr>
          <w:rFonts w:asciiTheme="majorBidi" w:hAnsiTheme="majorBidi" w:cstheme="majorBidi"/>
          <w:spacing w:val="-2"/>
          <w:szCs w:val="30"/>
        </w:rPr>
        <w:t xml:space="preserve"> 100</w:t>
      </w:r>
      <w:r w:rsidRPr="00B3424D">
        <w:rPr>
          <w:rFonts w:asciiTheme="majorBidi" w:hAnsiTheme="majorBidi" w:cstheme="majorBidi"/>
          <w:spacing w:val="-2"/>
          <w:szCs w:val="30"/>
          <w:cs/>
        </w:rPr>
        <w:t xml:space="preserve"> ใน </w:t>
      </w:r>
      <w:r w:rsidRPr="00B3424D">
        <w:rPr>
          <w:rFonts w:asciiTheme="majorBidi" w:hAnsiTheme="majorBidi" w:cstheme="majorBidi"/>
          <w:spacing w:val="-2"/>
          <w:szCs w:val="30"/>
        </w:rPr>
        <w:t xml:space="preserve">PT SCG Lightweight Concrete Indonesia </w:t>
      </w:r>
      <w:r w:rsidRPr="00B3424D">
        <w:rPr>
          <w:rFonts w:asciiTheme="majorBidi" w:hAnsiTheme="majorBidi" w:cstheme="majorBidi"/>
          <w:spacing w:val="-2"/>
          <w:szCs w:val="30"/>
          <w:cs/>
        </w:rPr>
        <w:t>โดยมีมูลค่าตามสัญญา</w:t>
      </w:r>
      <w:r w:rsidRPr="00B3424D">
        <w:rPr>
          <w:rFonts w:asciiTheme="majorBidi" w:hAnsiTheme="majorBidi" w:cstheme="majorBidi"/>
          <w:spacing w:val="-2"/>
          <w:szCs w:val="30"/>
        </w:rPr>
        <w:t xml:space="preserve"> 214</w:t>
      </w:r>
      <w:r w:rsidRPr="00B3424D">
        <w:rPr>
          <w:rFonts w:asciiTheme="majorBidi" w:hAnsiTheme="majorBidi" w:cstheme="majorBidi"/>
          <w:spacing w:val="-2"/>
          <w:szCs w:val="30"/>
          <w:cs/>
        </w:rPr>
        <w:t xml:space="preserve"> พันล้านรูเปีย</w:t>
      </w:r>
      <w:r w:rsidRPr="00AB0762">
        <w:rPr>
          <w:rFonts w:asciiTheme="majorBidi" w:hAnsiTheme="majorBidi" w:cstheme="majorBidi"/>
          <w:szCs w:val="30"/>
          <w:cs/>
        </w:rPr>
        <w:t xml:space="preserve"> หรือเทียบเท่าเงินบาท</w:t>
      </w:r>
      <w:r w:rsidRPr="00AB0762">
        <w:rPr>
          <w:rFonts w:asciiTheme="majorBidi" w:hAnsiTheme="majorBidi" w:cstheme="majorBidi"/>
          <w:szCs w:val="30"/>
        </w:rPr>
        <w:t xml:space="preserve"> 457</w:t>
      </w:r>
      <w:r w:rsidRPr="00AB0762">
        <w:rPr>
          <w:rFonts w:asciiTheme="majorBidi" w:hAnsiTheme="majorBidi" w:cstheme="majorBidi"/>
          <w:szCs w:val="30"/>
          <w:cs/>
        </w:rPr>
        <w:t xml:space="preserve"> ล้านบาท </w:t>
      </w:r>
    </w:p>
    <w:p w14:paraId="0898F5B8" w14:textId="20EA1145" w:rsidR="00BF798F" w:rsidRPr="00B3424D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B3424D">
        <w:rPr>
          <w:rFonts w:asciiTheme="majorBidi" w:hAnsiTheme="majorBidi" w:cstheme="majorBidi"/>
          <w:szCs w:val="30"/>
          <w:cs/>
        </w:rPr>
        <w:t>ขายหุ้นที่ถือทั้งหมดร้อยละ</w:t>
      </w:r>
      <w:r w:rsidRPr="00B3424D">
        <w:rPr>
          <w:rFonts w:asciiTheme="majorBidi" w:hAnsiTheme="majorBidi"/>
          <w:szCs w:val="30"/>
          <w:cs/>
        </w:rPr>
        <w:t xml:space="preserve"> </w:t>
      </w:r>
      <w:r w:rsidRPr="00B3424D">
        <w:rPr>
          <w:rFonts w:asciiTheme="majorBidi" w:hAnsiTheme="majorBidi" w:cstheme="majorBidi"/>
          <w:szCs w:val="30"/>
        </w:rPr>
        <w:t>80</w:t>
      </w:r>
      <w:r w:rsidRPr="00B3424D">
        <w:rPr>
          <w:rFonts w:asciiTheme="majorBidi" w:hAnsiTheme="majorBidi"/>
          <w:szCs w:val="30"/>
          <w:cs/>
        </w:rPr>
        <w:t xml:space="preserve"> </w:t>
      </w:r>
      <w:r w:rsidRPr="00B3424D">
        <w:rPr>
          <w:rFonts w:asciiTheme="majorBidi" w:hAnsiTheme="majorBidi" w:cstheme="majorBidi"/>
          <w:szCs w:val="30"/>
          <w:cs/>
        </w:rPr>
        <w:t xml:space="preserve">ใน </w:t>
      </w:r>
      <w:r w:rsidRPr="00B3424D">
        <w:rPr>
          <w:rFonts w:asciiTheme="majorBidi" w:hAnsiTheme="majorBidi" w:cstheme="majorBidi"/>
          <w:szCs w:val="30"/>
        </w:rPr>
        <w:t xml:space="preserve">PT Surya Siam </w:t>
      </w:r>
      <w:proofErr w:type="spellStart"/>
      <w:r w:rsidRPr="00B3424D">
        <w:rPr>
          <w:rFonts w:asciiTheme="majorBidi" w:hAnsiTheme="majorBidi" w:cstheme="majorBidi"/>
          <w:szCs w:val="30"/>
        </w:rPr>
        <w:t>Keramik</w:t>
      </w:r>
      <w:proofErr w:type="spellEnd"/>
      <w:r w:rsidRPr="00B3424D">
        <w:rPr>
          <w:rFonts w:asciiTheme="majorBidi" w:hAnsiTheme="majorBidi" w:cstheme="majorBidi"/>
          <w:szCs w:val="30"/>
        </w:rPr>
        <w:t xml:space="preserve"> </w:t>
      </w:r>
      <w:r w:rsidRPr="00B3424D">
        <w:rPr>
          <w:rFonts w:asciiTheme="majorBidi" w:hAnsiTheme="majorBidi" w:cstheme="majorBidi"/>
          <w:szCs w:val="30"/>
          <w:cs/>
        </w:rPr>
        <w:t>โดยมีมูลค่าตามสัญญา</w:t>
      </w:r>
      <w:r w:rsidRPr="00B3424D">
        <w:rPr>
          <w:rFonts w:asciiTheme="majorBidi" w:hAnsiTheme="majorBidi" w:cstheme="majorBidi"/>
          <w:szCs w:val="30"/>
        </w:rPr>
        <w:t xml:space="preserve"> 179</w:t>
      </w:r>
      <w:r w:rsidRPr="00B3424D">
        <w:rPr>
          <w:rFonts w:asciiTheme="majorBidi" w:hAnsiTheme="majorBidi" w:cstheme="majorBidi"/>
          <w:szCs w:val="30"/>
          <w:cs/>
        </w:rPr>
        <w:t xml:space="preserve"> พันล้านรูเปีย หรือเทียบเท่า</w:t>
      </w:r>
      <w:r w:rsidR="00B3424D" w:rsidRPr="00B3424D">
        <w:rPr>
          <w:rFonts w:asciiTheme="majorBidi" w:hAnsiTheme="majorBidi" w:cstheme="majorBidi"/>
          <w:szCs w:val="30"/>
          <w:cs/>
        </w:rPr>
        <w:br/>
      </w:r>
      <w:r w:rsidRPr="00B3424D">
        <w:rPr>
          <w:rFonts w:asciiTheme="majorBidi" w:hAnsiTheme="majorBidi" w:cstheme="majorBidi"/>
          <w:szCs w:val="30"/>
          <w:cs/>
        </w:rPr>
        <w:t>เงินบาท</w:t>
      </w:r>
      <w:r w:rsidRPr="00B3424D">
        <w:rPr>
          <w:rFonts w:asciiTheme="majorBidi" w:hAnsiTheme="majorBidi" w:cstheme="majorBidi"/>
          <w:szCs w:val="30"/>
        </w:rPr>
        <w:t xml:space="preserve"> 383</w:t>
      </w:r>
      <w:r w:rsidR="00A84897" w:rsidRPr="00B3424D">
        <w:rPr>
          <w:rFonts w:asciiTheme="majorBidi" w:hAnsiTheme="majorBidi" w:cstheme="majorBidi"/>
          <w:szCs w:val="30"/>
          <w:cs/>
        </w:rPr>
        <w:t xml:space="preserve"> ล้านบาท</w:t>
      </w:r>
    </w:p>
    <w:p w14:paraId="6F174A2A" w14:textId="4EA5573C" w:rsidR="00BF798F" w:rsidRPr="00B3424D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B3424D">
        <w:rPr>
          <w:rFonts w:asciiTheme="majorBidi" w:hAnsiTheme="majorBidi" w:cstheme="majorBidi"/>
          <w:szCs w:val="30"/>
          <w:cs/>
        </w:rPr>
        <w:t>ขายหุ้นที่ถือทั้งหมดร้อยละ</w:t>
      </w:r>
      <w:r w:rsidRPr="00B3424D">
        <w:rPr>
          <w:rFonts w:asciiTheme="majorBidi" w:hAnsiTheme="majorBidi" w:cstheme="majorBidi"/>
          <w:szCs w:val="30"/>
        </w:rPr>
        <w:t xml:space="preserve"> 50 </w:t>
      </w:r>
      <w:r w:rsidRPr="00B3424D">
        <w:rPr>
          <w:rFonts w:asciiTheme="majorBidi" w:hAnsiTheme="majorBidi" w:cstheme="majorBidi"/>
          <w:szCs w:val="30"/>
          <w:cs/>
        </w:rPr>
        <w:t xml:space="preserve">ใน </w:t>
      </w:r>
      <w:r w:rsidRPr="00B3424D">
        <w:rPr>
          <w:rFonts w:asciiTheme="majorBidi" w:hAnsiTheme="majorBidi" w:cstheme="majorBidi"/>
          <w:szCs w:val="30"/>
        </w:rPr>
        <w:t>PT Siam</w:t>
      </w:r>
      <w:r w:rsidRPr="00B3424D">
        <w:rPr>
          <w:rFonts w:asciiTheme="majorBidi" w:hAnsiTheme="majorBidi" w:cstheme="majorBidi"/>
          <w:szCs w:val="30"/>
          <w:cs/>
        </w:rPr>
        <w:t>-</w:t>
      </w:r>
      <w:r w:rsidRPr="00B3424D">
        <w:rPr>
          <w:rFonts w:asciiTheme="majorBidi" w:hAnsiTheme="majorBidi" w:cstheme="majorBidi"/>
          <w:szCs w:val="30"/>
        </w:rPr>
        <w:t xml:space="preserve">Indo Concrete Products </w:t>
      </w:r>
      <w:r w:rsidRPr="00B3424D">
        <w:rPr>
          <w:rFonts w:asciiTheme="majorBidi" w:hAnsiTheme="majorBidi" w:cstheme="majorBidi"/>
          <w:szCs w:val="30"/>
          <w:cs/>
        </w:rPr>
        <w:t>โดยมีมูลค่าตามสัญญา</w:t>
      </w:r>
      <w:r w:rsidRPr="00B3424D">
        <w:rPr>
          <w:rFonts w:asciiTheme="majorBidi" w:hAnsiTheme="majorBidi" w:cstheme="majorBidi"/>
          <w:szCs w:val="30"/>
        </w:rPr>
        <w:t xml:space="preserve"> 167</w:t>
      </w:r>
      <w:r w:rsidRPr="00B3424D">
        <w:rPr>
          <w:rFonts w:asciiTheme="majorBidi" w:hAnsiTheme="majorBidi" w:cstheme="majorBidi"/>
          <w:szCs w:val="30"/>
          <w:cs/>
        </w:rPr>
        <w:t xml:space="preserve"> พันล้านรูเปีย </w:t>
      </w:r>
      <w:r w:rsidR="00B3424D" w:rsidRPr="00B3424D">
        <w:rPr>
          <w:rFonts w:asciiTheme="majorBidi" w:hAnsiTheme="majorBidi" w:cstheme="majorBidi"/>
          <w:szCs w:val="30"/>
          <w:cs/>
        </w:rPr>
        <w:br/>
      </w:r>
      <w:r w:rsidRPr="00B3424D">
        <w:rPr>
          <w:rFonts w:asciiTheme="majorBidi" w:hAnsiTheme="majorBidi" w:cstheme="majorBidi"/>
          <w:szCs w:val="30"/>
          <w:cs/>
        </w:rPr>
        <w:t>หรือเทียบเท่าเงินบาท</w:t>
      </w:r>
      <w:r w:rsidRPr="00B3424D">
        <w:rPr>
          <w:rFonts w:asciiTheme="majorBidi" w:hAnsiTheme="majorBidi" w:cstheme="majorBidi"/>
          <w:szCs w:val="30"/>
        </w:rPr>
        <w:t xml:space="preserve"> 356</w:t>
      </w:r>
      <w:r w:rsidR="00A84897" w:rsidRPr="00B3424D">
        <w:rPr>
          <w:rFonts w:asciiTheme="majorBidi" w:hAnsiTheme="majorBidi" w:cstheme="majorBidi"/>
          <w:szCs w:val="30"/>
          <w:cs/>
        </w:rPr>
        <w:t xml:space="preserve"> ล้านบาท </w:t>
      </w:r>
    </w:p>
    <w:p w14:paraId="6B85218B" w14:textId="38108A77" w:rsidR="00BF798F" w:rsidRPr="00B3424D" w:rsidRDefault="00BF798F" w:rsidP="00E72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1" w:hanging="270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B3424D">
        <w:rPr>
          <w:rFonts w:asciiTheme="majorBidi" w:hAnsiTheme="majorBidi" w:cstheme="majorBidi"/>
          <w:szCs w:val="30"/>
          <w:cs/>
        </w:rPr>
        <w:t>ขายหุ้นที่ถือทั้งหมดร้อยละ</w:t>
      </w:r>
      <w:r w:rsidRPr="00B3424D">
        <w:rPr>
          <w:rFonts w:asciiTheme="majorBidi" w:hAnsiTheme="majorBidi" w:cstheme="majorBidi"/>
          <w:szCs w:val="30"/>
        </w:rPr>
        <w:t xml:space="preserve"> 50 </w:t>
      </w:r>
      <w:r w:rsidRPr="00B3424D">
        <w:rPr>
          <w:rFonts w:asciiTheme="majorBidi" w:hAnsiTheme="majorBidi" w:cstheme="majorBidi"/>
          <w:szCs w:val="30"/>
          <w:cs/>
        </w:rPr>
        <w:t xml:space="preserve">ใน </w:t>
      </w:r>
      <w:r w:rsidRPr="00B3424D">
        <w:rPr>
          <w:rFonts w:asciiTheme="majorBidi" w:hAnsiTheme="majorBidi" w:cstheme="majorBidi"/>
          <w:szCs w:val="30"/>
        </w:rPr>
        <w:t>PT Siam</w:t>
      </w:r>
      <w:r w:rsidRPr="00B3424D">
        <w:rPr>
          <w:rFonts w:asciiTheme="majorBidi" w:hAnsiTheme="majorBidi" w:cstheme="majorBidi"/>
          <w:szCs w:val="30"/>
          <w:cs/>
        </w:rPr>
        <w:t>-</w:t>
      </w:r>
      <w:r w:rsidRPr="00B3424D">
        <w:rPr>
          <w:rFonts w:asciiTheme="majorBidi" w:hAnsiTheme="majorBidi" w:cstheme="majorBidi"/>
          <w:szCs w:val="30"/>
        </w:rPr>
        <w:t>Indo Gypsum Industry</w:t>
      </w:r>
      <w:r w:rsidRPr="00B3424D">
        <w:rPr>
          <w:rFonts w:asciiTheme="majorBidi" w:hAnsiTheme="majorBidi" w:cstheme="majorBidi"/>
          <w:szCs w:val="30"/>
          <w:cs/>
        </w:rPr>
        <w:t xml:space="preserve"> โดยมีมูลค่าตามสัญญา</w:t>
      </w:r>
      <w:r w:rsidRPr="00B3424D">
        <w:rPr>
          <w:rFonts w:asciiTheme="majorBidi" w:hAnsiTheme="majorBidi" w:cstheme="majorBidi"/>
          <w:szCs w:val="30"/>
        </w:rPr>
        <w:t xml:space="preserve"> 188</w:t>
      </w:r>
      <w:r w:rsidRPr="00B3424D">
        <w:rPr>
          <w:rFonts w:asciiTheme="majorBidi" w:hAnsiTheme="majorBidi" w:cstheme="majorBidi"/>
          <w:szCs w:val="30"/>
          <w:cs/>
        </w:rPr>
        <w:t xml:space="preserve"> พันล้านรูเปีย </w:t>
      </w:r>
      <w:r w:rsidR="00B3424D" w:rsidRPr="00B3424D">
        <w:rPr>
          <w:rFonts w:asciiTheme="majorBidi" w:hAnsiTheme="majorBidi" w:cstheme="majorBidi"/>
          <w:szCs w:val="30"/>
          <w:cs/>
        </w:rPr>
        <w:br/>
      </w:r>
      <w:r w:rsidRPr="00B3424D">
        <w:rPr>
          <w:rFonts w:asciiTheme="majorBidi" w:hAnsiTheme="majorBidi" w:cstheme="majorBidi"/>
          <w:szCs w:val="30"/>
          <w:cs/>
        </w:rPr>
        <w:t>หรือเทียบเท่าเงินบาท</w:t>
      </w:r>
      <w:r w:rsidRPr="00B3424D">
        <w:rPr>
          <w:rFonts w:asciiTheme="majorBidi" w:hAnsiTheme="majorBidi" w:cstheme="majorBidi"/>
          <w:szCs w:val="30"/>
        </w:rPr>
        <w:t xml:space="preserve"> 401</w:t>
      </w:r>
      <w:r w:rsidRPr="00B3424D">
        <w:rPr>
          <w:rFonts w:asciiTheme="majorBidi" w:hAnsiTheme="majorBidi" w:cstheme="majorBidi"/>
          <w:szCs w:val="30"/>
          <w:cs/>
        </w:rPr>
        <w:t xml:space="preserve"> ล้านบาท</w:t>
      </w:r>
    </w:p>
    <w:p w14:paraId="3CEB8B7F" w14:textId="77777777" w:rsidR="0030065C" w:rsidRPr="00AB0762" w:rsidRDefault="003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 w:rsidRPr="00AB0762">
        <w:rPr>
          <w:b/>
          <w:bCs/>
          <w:cs/>
        </w:rPr>
        <w:br w:type="page"/>
      </w:r>
    </w:p>
    <w:p w14:paraId="4FD5AFAB" w14:textId="77777777" w:rsidR="00B91F7D" w:rsidRPr="00AB0762" w:rsidRDefault="00B91F7D" w:rsidP="00B91F7D">
      <w:pPr>
        <w:spacing w:line="240" w:lineRule="auto"/>
        <w:rPr>
          <w:sz w:val="2"/>
          <w:szCs w:val="2"/>
          <w:cs/>
        </w:rPr>
      </w:pPr>
    </w:p>
    <w:p w14:paraId="16AE77D6" w14:textId="7895F61F" w:rsidR="00675107" w:rsidRPr="00AB0762" w:rsidRDefault="00022D01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spacing w:line="240" w:lineRule="auto"/>
        <w:ind w:left="531" w:right="117" w:hanging="513"/>
        <w:jc w:val="thaiDistribute"/>
        <w:rPr>
          <w:spacing w:val="-2"/>
          <w:sz w:val="24"/>
          <w:szCs w:val="24"/>
        </w:rPr>
      </w:pPr>
      <w:r w:rsidRPr="00AB0762">
        <w:rPr>
          <w:rFonts w:eastAsia="Calibri"/>
          <w:b/>
          <w:bCs/>
          <w:szCs w:val="30"/>
          <w:cs/>
        </w:rPr>
        <w:t>สัญญาเช่า</w:t>
      </w:r>
    </w:p>
    <w:p w14:paraId="2C0FF707" w14:textId="77777777" w:rsidR="00D46A0F" w:rsidRPr="002A7E48" w:rsidRDefault="00D46A0F" w:rsidP="00D46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spacing w:line="240" w:lineRule="auto"/>
        <w:ind w:left="441" w:right="117"/>
        <w:jc w:val="thaiDistribute"/>
        <w:rPr>
          <w:spacing w:val="-2"/>
          <w:sz w:val="20"/>
          <w:szCs w:val="20"/>
        </w:rPr>
      </w:pPr>
    </w:p>
    <w:tbl>
      <w:tblPr>
        <w:tblW w:w="9261" w:type="dxa"/>
        <w:tblInd w:w="2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51"/>
        <w:gridCol w:w="1260"/>
        <w:gridCol w:w="180"/>
        <w:gridCol w:w="1170"/>
      </w:tblGrid>
      <w:tr w:rsidR="00675107" w:rsidRPr="00D20A38" w14:paraId="303F8F02" w14:textId="77777777" w:rsidTr="00310827">
        <w:trPr>
          <w:cantSplit/>
          <w:tblHeader/>
        </w:trPr>
        <w:tc>
          <w:tcPr>
            <w:tcW w:w="6651" w:type="dxa"/>
          </w:tcPr>
          <w:p w14:paraId="3E380876" w14:textId="77777777" w:rsidR="00675107" w:rsidRPr="00D20A38" w:rsidRDefault="00675107" w:rsidP="006029CC">
            <w:pPr>
              <w:pStyle w:val="acctfourfigures"/>
              <w:tabs>
                <w:tab w:val="clear" w:pos="765"/>
              </w:tabs>
              <w:spacing w:line="240" w:lineRule="atLeast"/>
              <w:ind w:left="188" w:hanging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20A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20A38">
              <w:rPr>
                <w:rFonts w:ascii="Angsana New" w:hAnsi="Angsana New" w:cs="Angsana New"/>
                <w:b/>
                <w:i/>
                <w:sz w:val="30"/>
                <w:szCs w:val="30"/>
                <w:lang w:val="en-US"/>
              </w:rPr>
              <w:t xml:space="preserve">31 </w:t>
            </w:r>
            <w:r w:rsidRPr="00D20A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06A967CB" w14:textId="752E4511" w:rsidR="00675107" w:rsidRPr="00D20A38" w:rsidRDefault="00D77CB2" w:rsidP="007C7FE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  <w:r w:rsidRPr="00D20A3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 w:rsidR="002A7E48" w:rsidRPr="00D20A3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BFF90D1" w14:textId="77777777" w:rsidR="00675107" w:rsidRPr="00D20A38" w:rsidRDefault="00675107" w:rsidP="007C7FE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37301" w14:textId="605BEB9D" w:rsidR="00675107" w:rsidRPr="00D20A38" w:rsidRDefault="00D77CB2" w:rsidP="007C7FE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D20A3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 w:rsidR="002A7E48" w:rsidRPr="00D20A3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675107" w:rsidRPr="00D20A38" w14:paraId="1155C78B" w14:textId="77777777" w:rsidTr="00310827">
        <w:trPr>
          <w:cantSplit/>
          <w:tblHeader/>
        </w:trPr>
        <w:tc>
          <w:tcPr>
            <w:tcW w:w="6651" w:type="dxa"/>
          </w:tcPr>
          <w:p w14:paraId="115E088F" w14:textId="77777777" w:rsidR="00675107" w:rsidRPr="00D20A38" w:rsidRDefault="00675107" w:rsidP="001B0027">
            <w:pPr>
              <w:tabs>
                <w:tab w:val="clear" w:pos="680"/>
                <w:tab w:val="clear" w:pos="907"/>
              </w:tabs>
              <w:ind w:left="188" w:firstLine="86"/>
              <w:rPr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3"/>
          </w:tcPr>
          <w:p w14:paraId="5F7B1EB4" w14:textId="6D2CDB35" w:rsidR="00675107" w:rsidRPr="00D20A38" w:rsidRDefault="00C31F3F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D20A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675107" w:rsidRPr="00D20A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0A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75107" w:rsidRPr="00D20A38" w14:paraId="4325AFC2" w14:textId="77777777" w:rsidTr="00310827">
        <w:trPr>
          <w:cantSplit/>
        </w:trPr>
        <w:tc>
          <w:tcPr>
            <w:tcW w:w="6651" w:type="dxa"/>
          </w:tcPr>
          <w:p w14:paraId="22D4E568" w14:textId="77777777" w:rsidR="00675107" w:rsidRPr="00D20A38" w:rsidRDefault="00675107" w:rsidP="006029CC">
            <w:pPr>
              <w:tabs>
                <w:tab w:val="clear" w:pos="680"/>
                <w:tab w:val="clear" w:pos="907"/>
              </w:tabs>
              <w:ind w:left="188" w:hanging="8"/>
              <w:rPr>
                <w:b/>
                <w:i/>
              </w:rPr>
            </w:pPr>
            <w:r w:rsidRPr="00D20A38">
              <w:rPr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60" w:type="dxa"/>
          </w:tcPr>
          <w:p w14:paraId="5C718C50" w14:textId="77777777" w:rsidR="00675107" w:rsidRPr="00D20A38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20C87C" w14:textId="77777777" w:rsidR="00675107" w:rsidRPr="00D20A38" w:rsidRDefault="00675107" w:rsidP="007C7FE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7F459" w14:textId="77777777" w:rsidR="00675107" w:rsidRPr="00D20A38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5107" w:rsidRPr="00D20A38" w14:paraId="3EF6AD36" w14:textId="77777777" w:rsidTr="00310827">
        <w:trPr>
          <w:cantSplit/>
        </w:trPr>
        <w:tc>
          <w:tcPr>
            <w:tcW w:w="6651" w:type="dxa"/>
          </w:tcPr>
          <w:p w14:paraId="17D46C83" w14:textId="77777777" w:rsidR="00675107" w:rsidRPr="00D20A38" w:rsidRDefault="00675107" w:rsidP="006029CC">
            <w:pPr>
              <w:tabs>
                <w:tab w:val="clear" w:pos="680"/>
                <w:tab w:val="clear" w:pos="907"/>
              </w:tabs>
              <w:ind w:left="188" w:hanging="8"/>
              <w:rPr>
                <w:cs/>
              </w:rPr>
            </w:pPr>
            <w:r w:rsidRPr="00D20A38">
              <w:rPr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B53988F" w14:textId="77777777" w:rsidR="00675107" w:rsidRPr="00D20A38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107DEA" w14:textId="77777777" w:rsidR="00675107" w:rsidRPr="00D20A38" w:rsidRDefault="00675107" w:rsidP="007C7F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B5D49" w14:textId="77777777" w:rsidR="00675107" w:rsidRPr="00D20A38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A7E48" w:rsidRPr="00D20A38" w14:paraId="52321BE6" w14:textId="77777777" w:rsidTr="00310827">
        <w:trPr>
          <w:cantSplit/>
        </w:trPr>
        <w:tc>
          <w:tcPr>
            <w:tcW w:w="6651" w:type="dxa"/>
          </w:tcPr>
          <w:p w14:paraId="185FB57B" w14:textId="77777777" w:rsidR="002A7E48" w:rsidRPr="00D20A38" w:rsidRDefault="002A7E48" w:rsidP="002A7E4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szCs w:val="30"/>
                <w:cs/>
              </w:rPr>
            </w:pPr>
            <w:r w:rsidRPr="00D20A38">
              <w:rPr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2AC1E063" w14:textId="6DA08A7A" w:rsidR="002A7E48" w:rsidRPr="00D20A38" w:rsidRDefault="00DD1317" w:rsidP="002A7E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D20A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743</w:t>
            </w:r>
          </w:p>
        </w:tc>
        <w:tc>
          <w:tcPr>
            <w:tcW w:w="180" w:type="dxa"/>
            <w:vAlign w:val="bottom"/>
          </w:tcPr>
          <w:p w14:paraId="6ACA1259" w14:textId="77777777" w:rsidR="002A7E48" w:rsidRPr="00D20A38" w:rsidRDefault="002A7E48" w:rsidP="002A7E4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2EDF1C" w14:textId="333808BA" w:rsidR="002A7E48" w:rsidRPr="00D20A38" w:rsidRDefault="002A7E48" w:rsidP="002A7E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1,802</w:t>
            </w:r>
          </w:p>
        </w:tc>
      </w:tr>
      <w:tr w:rsidR="002A7E48" w:rsidRPr="00D20A38" w14:paraId="547902B0" w14:textId="77777777" w:rsidTr="00310827">
        <w:trPr>
          <w:cantSplit/>
        </w:trPr>
        <w:tc>
          <w:tcPr>
            <w:tcW w:w="6651" w:type="dxa"/>
          </w:tcPr>
          <w:p w14:paraId="67652184" w14:textId="77777777" w:rsidR="002A7E48" w:rsidRPr="00D20A38" w:rsidRDefault="002A7E48" w:rsidP="002A7E4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szCs w:val="30"/>
              </w:rPr>
            </w:pPr>
            <w:r w:rsidRPr="00D20A38">
              <w:rPr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vAlign w:val="bottom"/>
          </w:tcPr>
          <w:p w14:paraId="2DC3B26D" w14:textId="42ED6042" w:rsidR="002A7E48" w:rsidRPr="00D20A38" w:rsidRDefault="00DD1317" w:rsidP="002A7E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0A3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A0C189" w14:textId="77777777" w:rsidR="002A7E48" w:rsidRPr="00D20A38" w:rsidRDefault="002A7E48" w:rsidP="002A7E4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2D789C" w14:textId="0D7E3646" w:rsidR="002A7E48" w:rsidRPr="00D20A38" w:rsidRDefault="002A7E48" w:rsidP="002A7E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7,804</w:t>
            </w:r>
          </w:p>
        </w:tc>
      </w:tr>
      <w:tr w:rsidR="002A7E48" w:rsidRPr="00D20A38" w14:paraId="09F7A7BC" w14:textId="77777777" w:rsidTr="00310827">
        <w:trPr>
          <w:cantSplit/>
        </w:trPr>
        <w:tc>
          <w:tcPr>
            <w:tcW w:w="6651" w:type="dxa"/>
          </w:tcPr>
          <w:p w14:paraId="41690A41" w14:textId="77777777" w:rsidR="002A7E48" w:rsidRPr="00D20A38" w:rsidRDefault="002A7E48" w:rsidP="002A7E4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szCs w:val="30"/>
              </w:rPr>
            </w:pPr>
            <w:r w:rsidRPr="00D20A38">
              <w:rPr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  <w:vAlign w:val="bottom"/>
          </w:tcPr>
          <w:p w14:paraId="75BB442A" w14:textId="70048CDE" w:rsidR="002A7E48" w:rsidRPr="00D20A38" w:rsidRDefault="00472983" w:rsidP="002A7E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D20A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219</w:t>
            </w:r>
          </w:p>
        </w:tc>
        <w:tc>
          <w:tcPr>
            <w:tcW w:w="180" w:type="dxa"/>
            <w:vAlign w:val="bottom"/>
          </w:tcPr>
          <w:p w14:paraId="2C32F652" w14:textId="77777777" w:rsidR="002A7E48" w:rsidRPr="00D20A38" w:rsidRDefault="002A7E48" w:rsidP="002A7E4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207364" w14:textId="742B2685" w:rsidR="002A7E48" w:rsidRPr="00D20A38" w:rsidRDefault="002A7E48" w:rsidP="002A7E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6,937</w:t>
            </w:r>
          </w:p>
        </w:tc>
      </w:tr>
      <w:tr w:rsidR="002A7E48" w:rsidRPr="00D20A38" w14:paraId="6A1DB767" w14:textId="77777777" w:rsidTr="00310827">
        <w:trPr>
          <w:cantSplit/>
        </w:trPr>
        <w:tc>
          <w:tcPr>
            <w:tcW w:w="6651" w:type="dxa"/>
          </w:tcPr>
          <w:p w14:paraId="7CEA9A0E" w14:textId="77777777" w:rsidR="002A7E48" w:rsidRPr="00D20A38" w:rsidRDefault="002A7E48" w:rsidP="002A7E48">
            <w:pPr>
              <w:tabs>
                <w:tab w:val="clear" w:pos="680"/>
                <w:tab w:val="clear" w:pos="9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412"/>
              </w:tabs>
              <w:ind w:left="203" w:hanging="3"/>
            </w:pPr>
            <w:r w:rsidRPr="00D20A38">
              <w:rPr>
                <w:cs/>
              </w:rPr>
              <w:t>ดอกเบี้ยจ่ายของหนี้สินตามสัญญาเช่า</w:t>
            </w:r>
            <w:r w:rsidRPr="00D20A38">
              <w:rPr>
                <w:cs/>
              </w:rPr>
              <w:tab/>
            </w:r>
          </w:p>
        </w:tc>
        <w:tc>
          <w:tcPr>
            <w:tcW w:w="1260" w:type="dxa"/>
          </w:tcPr>
          <w:p w14:paraId="4F250538" w14:textId="38200768" w:rsidR="002A7E48" w:rsidRPr="00D20A38" w:rsidRDefault="00472983" w:rsidP="002A7E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206</w:t>
            </w:r>
          </w:p>
        </w:tc>
        <w:tc>
          <w:tcPr>
            <w:tcW w:w="180" w:type="dxa"/>
            <w:vAlign w:val="bottom"/>
          </w:tcPr>
          <w:p w14:paraId="5A46122E" w14:textId="77777777" w:rsidR="002A7E48" w:rsidRPr="00D20A38" w:rsidRDefault="002A7E48" w:rsidP="002A7E4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44A93" w14:textId="4157AEB9" w:rsidR="002A7E48" w:rsidRPr="00D20A38" w:rsidRDefault="002A7E48" w:rsidP="002A7E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1,369</w:t>
            </w:r>
          </w:p>
        </w:tc>
      </w:tr>
      <w:tr w:rsidR="002A7E48" w:rsidRPr="00AB0762" w14:paraId="3957B201" w14:textId="77777777" w:rsidTr="00310827">
        <w:trPr>
          <w:cantSplit/>
        </w:trPr>
        <w:tc>
          <w:tcPr>
            <w:tcW w:w="6651" w:type="dxa"/>
          </w:tcPr>
          <w:p w14:paraId="1111C7A2" w14:textId="77777777" w:rsidR="002A7E48" w:rsidRPr="00D20A38" w:rsidRDefault="002A7E48" w:rsidP="002A7E48">
            <w:pPr>
              <w:tabs>
                <w:tab w:val="clear" w:pos="680"/>
                <w:tab w:val="clear" w:pos="907"/>
              </w:tabs>
              <w:ind w:left="203" w:hanging="3"/>
            </w:pPr>
            <w:r w:rsidRPr="00D20A38">
              <w:rPr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722443D3" w14:textId="0FB6E7FA" w:rsidR="002A7E48" w:rsidRPr="00D20A38" w:rsidRDefault="00472983" w:rsidP="002A7E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744AFBC5" w14:textId="77777777" w:rsidR="002A7E48" w:rsidRPr="00D20A38" w:rsidRDefault="002A7E48" w:rsidP="002A7E4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9BA29" w14:textId="59AF45BF" w:rsidR="002A7E48" w:rsidRPr="00D20A38" w:rsidRDefault="002A7E48" w:rsidP="002A7E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8,722</w:t>
            </w:r>
          </w:p>
        </w:tc>
      </w:tr>
    </w:tbl>
    <w:p w14:paraId="7454949F" w14:textId="77777777" w:rsidR="00536B4E" w:rsidRPr="0070425F" w:rsidRDefault="00536B4E" w:rsidP="0053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szCs w:val="30"/>
        </w:rPr>
      </w:pPr>
    </w:p>
    <w:p w14:paraId="5E50F93C" w14:textId="0CC7AA56" w:rsidR="005B5DFD" w:rsidRPr="00AB0762" w:rsidRDefault="00E64F18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b/>
          <w:bCs/>
        </w:rPr>
      </w:pPr>
      <w:bookmarkStart w:id="10" w:name="_Hlk66803591"/>
      <w:r w:rsidRPr="00AB0762">
        <w:rPr>
          <w:rFonts w:eastAsia="Calibri"/>
          <w:b/>
          <w:bCs/>
          <w:szCs w:val="30"/>
          <w:cs/>
        </w:rPr>
        <w:t>สินทรัพย์ภาษีเงินได้รอการตัดบัญชี</w:t>
      </w:r>
      <w:bookmarkEnd w:id="10"/>
    </w:p>
    <w:p w14:paraId="63766BE1" w14:textId="77777777" w:rsidR="00B37223" w:rsidRPr="00B815D7" w:rsidRDefault="00B37223" w:rsidP="00183934">
      <w:pPr>
        <w:pStyle w:val="block"/>
        <w:spacing w:after="0" w:line="240" w:lineRule="auto"/>
        <w:ind w:left="562" w:right="-144"/>
        <w:jc w:val="thaiDistribute"/>
        <w:rPr>
          <w:rFonts w:ascii="Angsana New" w:hAnsi="Angsana New" w:cs="Angsana New"/>
          <w:spacing w:val="-2"/>
          <w:sz w:val="20"/>
          <w:lang w:bidi="th-TH"/>
        </w:rPr>
      </w:pPr>
    </w:p>
    <w:p w14:paraId="511584F5" w14:textId="77777777" w:rsidR="00587464" w:rsidRPr="00B815D7" w:rsidRDefault="00587464" w:rsidP="004C41EE">
      <w:pPr>
        <w:pStyle w:val="block"/>
        <w:spacing w:after="0" w:line="240" w:lineRule="atLeast"/>
        <w:ind w:left="558" w:right="29"/>
        <w:jc w:val="thaiDistribute"/>
        <w:rPr>
          <w:rFonts w:ascii="Angsana New" w:hAnsi="Angsana New" w:cs="Angsana New"/>
          <w:sz w:val="30"/>
        </w:rPr>
      </w:pPr>
      <w:r w:rsidRPr="00B815D7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ซึ่งแสดงรวมไว้ในงบแสดงฐานะการเงินโดยมีรายละเอียดดังนี้</w:t>
      </w:r>
    </w:p>
    <w:p w14:paraId="419A8C43" w14:textId="77777777" w:rsidR="0070088F" w:rsidRPr="0070425F" w:rsidRDefault="0070088F" w:rsidP="00183934">
      <w:pPr>
        <w:pStyle w:val="block"/>
        <w:spacing w:after="0" w:line="240" w:lineRule="auto"/>
        <w:ind w:left="562" w:right="-144"/>
        <w:jc w:val="thaiDistribute"/>
        <w:rPr>
          <w:rFonts w:ascii="Angsana New" w:hAnsi="Angsana New" w:cs="Angsana New"/>
          <w:spacing w:val="-2"/>
          <w:sz w:val="20"/>
          <w:lang w:bidi="th-TH"/>
        </w:rPr>
      </w:pPr>
    </w:p>
    <w:tbl>
      <w:tblPr>
        <w:tblW w:w="912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6264"/>
        <w:gridCol w:w="1359"/>
        <w:gridCol w:w="270"/>
        <w:gridCol w:w="1233"/>
      </w:tblGrid>
      <w:tr w:rsidR="0070088F" w:rsidRPr="00AB0762" w14:paraId="355370B6" w14:textId="77777777" w:rsidTr="00183934">
        <w:trPr>
          <w:trHeight w:hRule="exact" w:val="369"/>
        </w:trPr>
        <w:tc>
          <w:tcPr>
            <w:tcW w:w="6264" w:type="dxa"/>
          </w:tcPr>
          <w:p w14:paraId="6103B756" w14:textId="77777777" w:rsidR="0070088F" w:rsidRPr="00AB0762" w:rsidRDefault="0070088F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" w:right="-108"/>
              <w:rPr>
                <w:b/>
              </w:rPr>
            </w:pPr>
          </w:p>
        </w:tc>
        <w:tc>
          <w:tcPr>
            <w:tcW w:w="1359" w:type="dxa"/>
            <w:shd w:val="clear" w:color="auto" w:fill="auto"/>
          </w:tcPr>
          <w:p w14:paraId="669D45A4" w14:textId="5E1F1347" w:rsidR="0070088F" w:rsidRPr="00D20A38" w:rsidRDefault="00B46985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D20A38">
              <w:t>256</w:t>
            </w:r>
            <w:r w:rsidR="00E225DA" w:rsidRPr="00D20A38">
              <w:t>6</w:t>
            </w:r>
          </w:p>
        </w:tc>
        <w:tc>
          <w:tcPr>
            <w:tcW w:w="270" w:type="dxa"/>
            <w:shd w:val="clear" w:color="auto" w:fill="auto"/>
          </w:tcPr>
          <w:p w14:paraId="3A8597E5" w14:textId="77777777" w:rsidR="0070088F" w:rsidRPr="00D20A38" w:rsidRDefault="0070088F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233" w:type="dxa"/>
            <w:shd w:val="clear" w:color="auto" w:fill="auto"/>
          </w:tcPr>
          <w:p w14:paraId="3220F493" w14:textId="76E44746" w:rsidR="0070088F" w:rsidRPr="00D20A38" w:rsidRDefault="00B46985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D20A38">
              <w:t>256</w:t>
            </w:r>
            <w:r w:rsidR="00E225DA" w:rsidRPr="00D20A38">
              <w:t>5</w:t>
            </w:r>
          </w:p>
        </w:tc>
      </w:tr>
      <w:tr w:rsidR="0070088F" w:rsidRPr="00AB0762" w14:paraId="53536E41" w14:textId="77777777" w:rsidTr="00E225DA">
        <w:trPr>
          <w:trHeight w:hRule="exact" w:val="369"/>
        </w:trPr>
        <w:tc>
          <w:tcPr>
            <w:tcW w:w="6264" w:type="dxa"/>
          </w:tcPr>
          <w:p w14:paraId="5D17D0A1" w14:textId="77777777" w:rsidR="0070088F" w:rsidRPr="00AB0762" w:rsidRDefault="0070088F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" w:right="-108"/>
              <w:rPr>
                <w:b/>
              </w:rPr>
            </w:pPr>
          </w:p>
        </w:tc>
        <w:tc>
          <w:tcPr>
            <w:tcW w:w="2862" w:type="dxa"/>
            <w:gridSpan w:val="3"/>
          </w:tcPr>
          <w:p w14:paraId="75AB9A82" w14:textId="58A5E411" w:rsidR="0070088F" w:rsidRPr="00D20A38" w:rsidRDefault="00C31F3F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</w:rPr>
            </w:pPr>
            <w:r w:rsidRPr="00D20A38">
              <w:rPr>
                <w:i/>
                <w:iCs/>
                <w:cs/>
              </w:rPr>
              <w:t>(</w:t>
            </w:r>
            <w:r w:rsidR="0070088F" w:rsidRPr="00D20A38">
              <w:rPr>
                <w:i/>
                <w:iCs/>
                <w:cs/>
              </w:rPr>
              <w:t>พันบาท</w:t>
            </w:r>
            <w:r w:rsidRPr="00D20A38">
              <w:rPr>
                <w:i/>
                <w:iCs/>
                <w:cs/>
              </w:rPr>
              <w:t>)</w:t>
            </w:r>
          </w:p>
        </w:tc>
      </w:tr>
      <w:tr w:rsidR="00E225DA" w:rsidRPr="00AB0762" w14:paraId="3E5F9A8D" w14:textId="77777777" w:rsidTr="00183934">
        <w:trPr>
          <w:trHeight w:hRule="exact" w:val="369"/>
        </w:trPr>
        <w:tc>
          <w:tcPr>
            <w:tcW w:w="6264" w:type="dxa"/>
          </w:tcPr>
          <w:p w14:paraId="42B9855C" w14:textId="77777777" w:rsidR="00E225DA" w:rsidRPr="00AB0762" w:rsidRDefault="00E225DA" w:rsidP="00E225DA">
            <w:pPr>
              <w:tabs>
                <w:tab w:val="clear" w:pos="227"/>
                <w:tab w:val="left" w:pos="370"/>
              </w:tabs>
            </w:pPr>
            <w:r w:rsidRPr="00AB0762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9" w:type="dxa"/>
            <w:tcBorders>
              <w:bottom w:val="double" w:sz="4" w:space="0" w:color="auto"/>
            </w:tcBorders>
            <w:vAlign w:val="center"/>
          </w:tcPr>
          <w:p w14:paraId="623DFAC7" w14:textId="27F7848F" w:rsidR="00E225DA" w:rsidRPr="00D20A38" w:rsidRDefault="00964616" w:rsidP="00E2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46" w:firstLine="28"/>
              <w:jc w:val="both"/>
              <w:rPr>
                <w:b/>
                <w:bCs/>
              </w:rPr>
            </w:pPr>
            <w:r w:rsidRPr="00D20A38">
              <w:rPr>
                <w:b/>
                <w:bCs/>
                <w:cs/>
              </w:rPr>
              <w:t>24</w:t>
            </w:r>
            <w:r w:rsidRPr="00D20A38">
              <w:rPr>
                <w:b/>
                <w:bCs/>
              </w:rPr>
              <w:t>,</w:t>
            </w:r>
            <w:r w:rsidRPr="00D20A38">
              <w:rPr>
                <w:b/>
                <w:bCs/>
                <w:cs/>
              </w:rPr>
              <w:t>565</w:t>
            </w:r>
          </w:p>
        </w:tc>
        <w:tc>
          <w:tcPr>
            <w:tcW w:w="270" w:type="dxa"/>
            <w:vAlign w:val="center"/>
          </w:tcPr>
          <w:p w14:paraId="7ECA94C2" w14:textId="77777777" w:rsidR="00E225DA" w:rsidRPr="00D20A38" w:rsidRDefault="00E225DA" w:rsidP="00E2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3CB9C8F8" w14:textId="2A3F69C0" w:rsidR="00E225DA" w:rsidRPr="00D20A38" w:rsidRDefault="00E225DA" w:rsidP="00E2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00" w:lineRule="exact"/>
              <w:ind w:left="-46" w:firstLine="28"/>
              <w:jc w:val="both"/>
              <w:rPr>
                <w:b/>
                <w:bCs/>
              </w:rPr>
            </w:pPr>
            <w:r w:rsidRPr="00D20A38">
              <w:rPr>
                <w:b/>
                <w:bCs/>
              </w:rPr>
              <w:t>115,384</w:t>
            </w:r>
          </w:p>
        </w:tc>
      </w:tr>
    </w:tbl>
    <w:p w14:paraId="74B8DF7F" w14:textId="77777777" w:rsidR="0070088F" w:rsidRPr="00AB0762" w:rsidRDefault="0070088F" w:rsidP="00104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z w:val="20"/>
          <w:szCs w:val="20"/>
        </w:rPr>
      </w:pPr>
    </w:p>
    <w:p w14:paraId="736307E4" w14:textId="4D0E26CD" w:rsidR="008150D6" w:rsidRPr="00AB0762" w:rsidRDefault="00536B4E" w:rsidP="003D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84" w:right="126"/>
        <w:jc w:val="thaiDistribute"/>
      </w:pPr>
      <w:r w:rsidRPr="00AB0762">
        <w:rPr>
          <w:cs/>
        </w:rPr>
        <w:br w:type="page"/>
      </w:r>
      <w:r w:rsidR="001049EC" w:rsidRPr="00AB0762">
        <w:rPr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14:paraId="32F374FE" w14:textId="77777777" w:rsidR="00183934" w:rsidRPr="00AB0762" w:rsidRDefault="00183934" w:rsidP="004C4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126"/>
        <w:jc w:val="thaiDistribute"/>
        <w:rPr>
          <w:sz w:val="20"/>
          <w:szCs w:val="20"/>
        </w:rPr>
      </w:pPr>
    </w:p>
    <w:tbl>
      <w:tblPr>
        <w:tblW w:w="923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92"/>
        <w:gridCol w:w="1171"/>
        <w:gridCol w:w="236"/>
        <w:gridCol w:w="1212"/>
        <w:gridCol w:w="279"/>
        <w:gridCol w:w="1206"/>
        <w:gridCol w:w="272"/>
        <w:gridCol w:w="1170"/>
      </w:tblGrid>
      <w:tr w:rsidR="00A66D7E" w:rsidRPr="00AB0762" w14:paraId="70987084" w14:textId="77777777" w:rsidTr="00DA6A71">
        <w:tc>
          <w:tcPr>
            <w:tcW w:w="1998" w:type="pct"/>
          </w:tcPr>
          <w:p w14:paraId="663C8828" w14:textId="77777777" w:rsidR="00A66D7E" w:rsidRPr="00AB0762" w:rsidRDefault="00A66D7E" w:rsidP="00A815B7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34" w:type="pct"/>
          </w:tcPr>
          <w:p w14:paraId="3B404CBC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128" w:type="pct"/>
          </w:tcPr>
          <w:p w14:paraId="2CCC98D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1460" w:type="pct"/>
            <w:gridSpan w:val="3"/>
            <w:tcBorders>
              <w:bottom w:val="single" w:sz="4" w:space="0" w:color="auto"/>
            </w:tcBorders>
          </w:tcPr>
          <w:p w14:paraId="40107A6C" w14:textId="6A82846C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 xml:space="preserve">บันทึกเป็น รายได้ </w:t>
            </w:r>
            <w:r w:rsidR="00C31F3F" w:rsidRPr="00AB0762">
              <w:rPr>
                <w:cs/>
              </w:rPr>
              <w:t>(</w:t>
            </w:r>
            <w:r w:rsidRPr="00AB0762">
              <w:rPr>
                <w:cs/>
              </w:rPr>
              <w:t>ค่าใช้จ่าย</w:t>
            </w:r>
            <w:r w:rsidR="00C31F3F" w:rsidRPr="00AB0762">
              <w:rPr>
                <w:cs/>
              </w:rPr>
              <w:t>)</w:t>
            </w:r>
            <w:r w:rsidRPr="00AB0762">
              <w:rPr>
                <w:cs/>
              </w:rPr>
              <w:t xml:space="preserve"> ใน</w:t>
            </w:r>
          </w:p>
        </w:tc>
        <w:tc>
          <w:tcPr>
            <w:tcW w:w="147" w:type="pct"/>
          </w:tcPr>
          <w:p w14:paraId="533566E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33" w:type="pct"/>
          </w:tcPr>
          <w:p w14:paraId="42B9E524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</w:tr>
      <w:tr w:rsidR="00A66D7E" w:rsidRPr="00AB0762" w14:paraId="7C4467A4" w14:textId="77777777" w:rsidTr="00DA6A71">
        <w:tc>
          <w:tcPr>
            <w:tcW w:w="1998" w:type="pct"/>
          </w:tcPr>
          <w:p w14:paraId="23215B03" w14:textId="77777777" w:rsidR="00A66D7E" w:rsidRPr="00AB0762" w:rsidRDefault="00A66D7E" w:rsidP="00A815B7">
            <w:pPr>
              <w:tabs>
                <w:tab w:val="clear" w:pos="227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34" w:type="pct"/>
          </w:tcPr>
          <w:p w14:paraId="51AD3AA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>ณ วันที่</w:t>
            </w:r>
          </w:p>
        </w:tc>
        <w:tc>
          <w:tcPr>
            <w:tcW w:w="128" w:type="pct"/>
          </w:tcPr>
          <w:p w14:paraId="7DB0448D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6E42C949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>กำไรหรือ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330DD4C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4A6761D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spacing w:val="-8"/>
                <w:cs/>
              </w:rPr>
              <w:t>กำไรขาดทุน</w:t>
            </w:r>
          </w:p>
        </w:tc>
        <w:tc>
          <w:tcPr>
            <w:tcW w:w="147" w:type="pct"/>
          </w:tcPr>
          <w:p w14:paraId="110E17A5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33" w:type="pct"/>
          </w:tcPr>
          <w:p w14:paraId="64ADD800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 xml:space="preserve">ณ วันที่ </w:t>
            </w:r>
          </w:p>
        </w:tc>
      </w:tr>
      <w:tr w:rsidR="00A66D7E" w:rsidRPr="00AB0762" w14:paraId="4518E54B" w14:textId="77777777" w:rsidTr="00DA6A71">
        <w:tc>
          <w:tcPr>
            <w:tcW w:w="1998" w:type="pct"/>
          </w:tcPr>
          <w:p w14:paraId="6748F124" w14:textId="77777777" w:rsidR="00A66D7E" w:rsidRPr="00AB0762" w:rsidRDefault="00A66D7E" w:rsidP="00A815B7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34" w:type="pct"/>
          </w:tcPr>
          <w:p w14:paraId="7457E7F0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t>1</w:t>
            </w:r>
            <w:r w:rsidRPr="00AB0762">
              <w:rPr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6B69D7AC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6" w:type="pct"/>
          </w:tcPr>
          <w:p w14:paraId="5683DA7E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cs/>
              </w:rPr>
              <w:t>ขาดทุน</w:t>
            </w:r>
          </w:p>
        </w:tc>
        <w:tc>
          <w:tcPr>
            <w:tcW w:w="151" w:type="pct"/>
          </w:tcPr>
          <w:p w14:paraId="1B61FB1A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</w:p>
        </w:tc>
        <w:tc>
          <w:tcPr>
            <w:tcW w:w="653" w:type="pct"/>
          </w:tcPr>
          <w:p w14:paraId="18EADA6E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rPr>
                <w:spacing w:val="-8"/>
                <w:cs/>
              </w:rPr>
              <w:t>เบ็ดเสร็จอื่น</w:t>
            </w:r>
          </w:p>
        </w:tc>
        <w:tc>
          <w:tcPr>
            <w:tcW w:w="147" w:type="pct"/>
          </w:tcPr>
          <w:p w14:paraId="04CA7A77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</w:pPr>
          </w:p>
        </w:tc>
        <w:tc>
          <w:tcPr>
            <w:tcW w:w="633" w:type="pct"/>
          </w:tcPr>
          <w:p w14:paraId="66C8EC2A" w14:textId="77777777" w:rsidR="00A66D7E" w:rsidRPr="00AB0762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cs/>
              </w:rPr>
            </w:pPr>
            <w:r w:rsidRPr="00AB0762">
              <w:t xml:space="preserve">31 </w:t>
            </w:r>
            <w:r w:rsidRPr="00AB0762">
              <w:rPr>
                <w:cs/>
              </w:rPr>
              <w:t>ธันวาคม</w:t>
            </w:r>
          </w:p>
        </w:tc>
      </w:tr>
      <w:tr w:rsidR="00222DDF" w:rsidRPr="00AB0762" w14:paraId="38AF88D8" w14:textId="77777777" w:rsidTr="00183934">
        <w:tc>
          <w:tcPr>
            <w:tcW w:w="1998" w:type="pct"/>
          </w:tcPr>
          <w:p w14:paraId="67214682" w14:textId="77777777" w:rsidR="00222DDF" w:rsidRPr="00AB0762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right="-110"/>
              <w:jc w:val="both"/>
            </w:pPr>
          </w:p>
        </w:tc>
        <w:tc>
          <w:tcPr>
            <w:tcW w:w="634" w:type="pct"/>
          </w:tcPr>
          <w:p w14:paraId="029AE862" w14:textId="77777777" w:rsidR="00222DDF" w:rsidRPr="00AB0762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28" w:type="pct"/>
          </w:tcPr>
          <w:p w14:paraId="0BD1B472" w14:textId="77777777" w:rsidR="00222DDF" w:rsidRPr="00AB0762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460" w:type="pct"/>
            <w:gridSpan w:val="3"/>
          </w:tcPr>
          <w:p w14:paraId="701E78A6" w14:textId="3E973447" w:rsidR="00222DDF" w:rsidRPr="00AB0762" w:rsidRDefault="00C31F3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  <w:r w:rsidRPr="00AB0762">
              <w:rPr>
                <w:i/>
                <w:iCs/>
                <w:cs/>
              </w:rPr>
              <w:t>(</w:t>
            </w:r>
            <w:r w:rsidR="00222DDF" w:rsidRPr="00AB0762">
              <w:rPr>
                <w:i/>
                <w:iCs/>
                <w:cs/>
              </w:rPr>
              <w:t xml:space="preserve">หมายเหตุ </w:t>
            </w:r>
            <w:r w:rsidR="00222DDF" w:rsidRPr="00AB0762">
              <w:rPr>
                <w:i/>
                <w:iCs/>
              </w:rPr>
              <w:t>21</w:t>
            </w:r>
            <w:r w:rsidRPr="00AB0762">
              <w:rPr>
                <w:i/>
                <w:iCs/>
                <w:cs/>
              </w:rPr>
              <w:t>)</w:t>
            </w:r>
          </w:p>
        </w:tc>
        <w:tc>
          <w:tcPr>
            <w:tcW w:w="147" w:type="pct"/>
          </w:tcPr>
          <w:p w14:paraId="5C075E5B" w14:textId="77777777" w:rsidR="00222DDF" w:rsidRPr="00AB0762" w:rsidRDefault="00222DD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</w:p>
        </w:tc>
        <w:tc>
          <w:tcPr>
            <w:tcW w:w="633" w:type="pct"/>
          </w:tcPr>
          <w:p w14:paraId="21BBB22F" w14:textId="77777777" w:rsidR="00222DDF" w:rsidRPr="00AB0762" w:rsidRDefault="00222DD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</w:p>
        </w:tc>
      </w:tr>
      <w:tr w:rsidR="00DA6A71" w:rsidRPr="00AB0762" w14:paraId="50FA75BF" w14:textId="77777777" w:rsidTr="00DA6A71">
        <w:tc>
          <w:tcPr>
            <w:tcW w:w="1998" w:type="pct"/>
          </w:tcPr>
          <w:p w14:paraId="4121A328" w14:textId="77777777" w:rsidR="00DA6A71" w:rsidRPr="00AB0762" w:rsidRDefault="00DA6A71" w:rsidP="00A815B7">
            <w:pPr>
              <w:pStyle w:val="BodyText"/>
              <w:tabs>
                <w:tab w:val="decimal" w:pos="1222"/>
              </w:tabs>
              <w:spacing w:after="0" w:line="240" w:lineRule="auto"/>
              <w:ind w:right="-110"/>
              <w:jc w:val="both"/>
            </w:pPr>
          </w:p>
        </w:tc>
        <w:tc>
          <w:tcPr>
            <w:tcW w:w="3002" w:type="pct"/>
            <w:gridSpan w:val="7"/>
          </w:tcPr>
          <w:p w14:paraId="427D0375" w14:textId="014BD60B" w:rsidR="00DA6A71" w:rsidRPr="00AB0762" w:rsidRDefault="00C31F3F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</w:pPr>
            <w:r w:rsidRPr="00AB0762">
              <w:rPr>
                <w:i/>
                <w:iCs/>
                <w:cs/>
              </w:rPr>
              <w:t>(</w:t>
            </w:r>
            <w:r w:rsidR="00DA6A71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A66D7E" w:rsidRPr="00D20A38" w14:paraId="04FE5FF8" w14:textId="77777777" w:rsidTr="00DA6A71">
        <w:tc>
          <w:tcPr>
            <w:tcW w:w="1998" w:type="pct"/>
          </w:tcPr>
          <w:p w14:paraId="3383FCD9" w14:textId="2DF3CB76" w:rsidR="00A66D7E" w:rsidRPr="00D20A38" w:rsidRDefault="00A66D7E" w:rsidP="004C41EE">
            <w:pPr>
              <w:pStyle w:val="BodyText"/>
              <w:tabs>
                <w:tab w:val="decimal" w:pos="1222"/>
              </w:tabs>
              <w:spacing w:after="0" w:line="240" w:lineRule="auto"/>
              <w:ind w:left="147" w:right="-110"/>
              <w:jc w:val="both"/>
              <w:rPr>
                <w:b/>
                <w:bCs/>
                <w:i/>
                <w:iCs/>
                <w:cs/>
              </w:rPr>
            </w:pPr>
            <w:r w:rsidRPr="00D20A38">
              <w:rPr>
                <w:b/>
                <w:bCs/>
                <w:i/>
                <w:iCs/>
              </w:rPr>
              <w:t>256</w:t>
            </w:r>
            <w:r w:rsidR="00B815D7" w:rsidRPr="00D20A38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634" w:type="pct"/>
          </w:tcPr>
          <w:p w14:paraId="6987F037" w14:textId="77777777" w:rsidR="00A66D7E" w:rsidRPr="00D20A38" w:rsidRDefault="00A66D7E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28" w:type="pct"/>
          </w:tcPr>
          <w:p w14:paraId="1F175097" w14:textId="77777777" w:rsidR="00A66D7E" w:rsidRPr="00D20A38" w:rsidRDefault="00A66D7E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2240" w:type="pct"/>
            <w:gridSpan w:val="5"/>
          </w:tcPr>
          <w:p w14:paraId="5C7B65D4" w14:textId="77777777" w:rsidR="00A66D7E" w:rsidRPr="00D20A38" w:rsidRDefault="00A66D7E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i/>
                <w:iCs/>
                <w:cs/>
              </w:rPr>
            </w:pPr>
          </w:p>
        </w:tc>
      </w:tr>
      <w:tr w:rsidR="00A66D7E" w:rsidRPr="00D20A38" w14:paraId="7C8B02E0" w14:textId="77777777" w:rsidTr="00DA6A71">
        <w:tc>
          <w:tcPr>
            <w:tcW w:w="1998" w:type="pct"/>
          </w:tcPr>
          <w:p w14:paraId="2DB45A6D" w14:textId="77777777" w:rsidR="00A66D7E" w:rsidRPr="00D20A38" w:rsidRDefault="00A66D7E" w:rsidP="004C41EE">
            <w:pPr>
              <w:pStyle w:val="BodyText"/>
              <w:tabs>
                <w:tab w:val="decimal" w:pos="1222"/>
              </w:tabs>
              <w:spacing w:after="0" w:line="240" w:lineRule="auto"/>
              <w:ind w:left="147" w:right="-110"/>
              <w:jc w:val="both"/>
              <w:rPr>
                <w:b/>
                <w:bCs/>
                <w:i/>
                <w:iCs/>
                <w:cs/>
              </w:rPr>
            </w:pPr>
            <w:r w:rsidRPr="00D20A38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14:paraId="7AFDDD50" w14:textId="77777777" w:rsidR="00A66D7E" w:rsidRPr="00D20A38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128" w:type="pct"/>
          </w:tcPr>
          <w:p w14:paraId="78203E78" w14:textId="77777777" w:rsidR="00A66D7E" w:rsidRPr="00D20A38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6" w:type="pct"/>
          </w:tcPr>
          <w:p w14:paraId="08097DE7" w14:textId="77777777" w:rsidR="00A66D7E" w:rsidRPr="00D20A38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151" w:type="pct"/>
          </w:tcPr>
          <w:p w14:paraId="6F2FC794" w14:textId="77777777" w:rsidR="00A66D7E" w:rsidRPr="00D20A38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3" w:type="pct"/>
          </w:tcPr>
          <w:p w14:paraId="17086F9B" w14:textId="77777777" w:rsidR="00A66D7E" w:rsidRPr="00D20A38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147" w:type="pct"/>
          </w:tcPr>
          <w:p w14:paraId="39AE4415" w14:textId="77777777" w:rsidR="00A66D7E" w:rsidRPr="00D20A38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33" w:type="pct"/>
          </w:tcPr>
          <w:p w14:paraId="6D76AB00" w14:textId="77777777" w:rsidR="00A66D7E" w:rsidRPr="00D20A38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</w:tr>
      <w:tr w:rsidR="00B815D7" w:rsidRPr="00D20A38" w14:paraId="56C4D83C" w14:textId="77777777" w:rsidTr="00DA6A71">
        <w:tc>
          <w:tcPr>
            <w:tcW w:w="1998" w:type="pct"/>
          </w:tcPr>
          <w:p w14:paraId="7BFA5085" w14:textId="77777777" w:rsidR="00B815D7" w:rsidRPr="00D20A38" w:rsidRDefault="00B815D7" w:rsidP="00B815D7">
            <w:pPr>
              <w:spacing w:line="240" w:lineRule="auto"/>
              <w:ind w:left="147"/>
              <w:rPr>
                <w:cs/>
              </w:rPr>
            </w:pPr>
            <w:r w:rsidRPr="00D20A38">
              <w:rPr>
                <w:cs/>
              </w:rPr>
              <w:t xml:space="preserve">ลูกหนี้อื่น </w:t>
            </w:r>
          </w:p>
        </w:tc>
        <w:tc>
          <w:tcPr>
            <w:tcW w:w="634" w:type="pct"/>
          </w:tcPr>
          <w:p w14:paraId="4CEFF5FA" w14:textId="17A04391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441</w:t>
            </w:r>
          </w:p>
        </w:tc>
        <w:tc>
          <w:tcPr>
            <w:tcW w:w="128" w:type="pct"/>
          </w:tcPr>
          <w:p w14:paraId="2CBC54CF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500E4CA2" w14:textId="715ED65E" w:rsidR="00B815D7" w:rsidRPr="00D20A38" w:rsidRDefault="00B815D7" w:rsidP="00B815D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441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4F9ECEF9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A77046B" w14:textId="28E8E69E" w:rsidR="00B815D7" w:rsidRPr="00D20A38" w:rsidRDefault="00B815D7" w:rsidP="00B815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2F14E2B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5E50A488" w14:textId="0DA53B9F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D20A38">
              <w:rPr>
                <w:cs/>
              </w:rPr>
              <w:t>-</w:t>
            </w:r>
          </w:p>
        </w:tc>
      </w:tr>
      <w:tr w:rsidR="00B815D7" w:rsidRPr="00D20A38" w14:paraId="1441C77D" w14:textId="77777777" w:rsidTr="00DA6A71">
        <w:tc>
          <w:tcPr>
            <w:tcW w:w="1998" w:type="pct"/>
          </w:tcPr>
          <w:p w14:paraId="58A8660A" w14:textId="77777777" w:rsidR="00B815D7" w:rsidRPr="00D20A38" w:rsidRDefault="00B815D7" w:rsidP="00B815D7">
            <w:pPr>
              <w:spacing w:line="240" w:lineRule="auto"/>
              <w:ind w:left="147"/>
              <w:rPr>
                <w:b/>
                <w:bCs/>
                <w:cs/>
              </w:rPr>
            </w:pPr>
            <w:r w:rsidRPr="00D20A38">
              <w:rPr>
                <w:cs/>
              </w:rPr>
              <w:t>ที่ดิน อาคารและอุปกรณ์</w:t>
            </w:r>
          </w:p>
        </w:tc>
        <w:tc>
          <w:tcPr>
            <w:tcW w:w="634" w:type="pct"/>
          </w:tcPr>
          <w:p w14:paraId="4F5F6B38" w14:textId="1B78B64B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1,903</w:t>
            </w:r>
          </w:p>
        </w:tc>
        <w:tc>
          <w:tcPr>
            <w:tcW w:w="128" w:type="pct"/>
          </w:tcPr>
          <w:p w14:paraId="1AA1182A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3128CE6A" w14:textId="7ACABEF0" w:rsidR="00B815D7" w:rsidRPr="00D20A38" w:rsidRDefault="00B815D7" w:rsidP="00B815D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1,640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0583731B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EE387EF" w14:textId="166FCBCC" w:rsidR="00B815D7" w:rsidRPr="00D20A38" w:rsidRDefault="00B815D7" w:rsidP="00B815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9E2AD59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2820FAC9" w14:textId="030F1109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D20A38">
              <w:t>263</w:t>
            </w:r>
          </w:p>
        </w:tc>
      </w:tr>
      <w:tr w:rsidR="00B815D7" w:rsidRPr="00D20A38" w14:paraId="2D8210B5" w14:textId="77777777" w:rsidTr="00DA6A71">
        <w:tc>
          <w:tcPr>
            <w:tcW w:w="1998" w:type="pct"/>
          </w:tcPr>
          <w:p w14:paraId="3A8ED16A" w14:textId="77777777" w:rsidR="00B815D7" w:rsidRPr="00D20A38" w:rsidRDefault="00B815D7" w:rsidP="00B815D7">
            <w:pPr>
              <w:spacing w:line="240" w:lineRule="auto"/>
              <w:ind w:left="147"/>
              <w:rPr>
                <w:cs/>
              </w:rPr>
            </w:pPr>
            <w:r w:rsidRPr="00D20A38">
              <w:rPr>
                <w:cs/>
              </w:rPr>
              <w:t>สินทรัพย์ไม่มีตัวตน</w:t>
            </w:r>
          </w:p>
        </w:tc>
        <w:tc>
          <w:tcPr>
            <w:tcW w:w="634" w:type="pct"/>
          </w:tcPr>
          <w:p w14:paraId="1404A288" w14:textId="3CD72A42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24</w:t>
            </w:r>
          </w:p>
        </w:tc>
        <w:tc>
          <w:tcPr>
            <w:tcW w:w="128" w:type="pct"/>
          </w:tcPr>
          <w:p w14:paraId="10DBF8C7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61E394B3" w14:textId="44836839" w:rsidR="00B815D7" w:rsidRPr="00D20A38" w:rsidRDefault="00B815D7" w:rsidP="00B815D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72CC8FE2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2CB8D0C8" w14:textId="053B0DF8" w:rsidR="00B815D7" w:rsidRPr="00D20A38" w:rsidRDefault="00B815D7" w:rsidP="00B815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492E4FEA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10BC93E2" w14:textId="47246031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  <w:r w:rsidRPr="00D20A38">
              <w:rPr>
                <w:cs/>
              </w:rPr>
              <w:t>-</w:t>
            </w:r>
          </w:p>
        </w:tc>
      </w:tr>
      <w:tr w:rsidR="00B815D7" w:rsidRPr="00D20A38" w14:paraId="3914862E" w14:textId="77777777" w:rsidTr="00DA6A71">
        <w:tc>
          <w:tcPr>
            <w:tcW w:w="1998" w:type="pct"/>
          </w:tcPr>
          <w:p w14:paraId="71C7ADCB" w14:textId="77777777" w:rsidR="00B815D7" w:rsidRPr="00D20A38" w:rsidRDefault="00B815D7" w:rsidP="00B815D7">
            <w:pPr>
              <w:spacing w:line="240" w:lineRule="auto"/>
              <w:ind w:left="147"/>
              <w:rPr>
                <w:cs/>
              </w:rPr>
            </w:pPr>
            <w:r w:rsidRPr="00D20A38">
              <w:rPr>
                <w:cs/>
              </w:rPr>
              <w:t>ผลขาดทุนทางภาษีที่ยังไม่ได้ใช้</w:t>
            </w:r>
          </w:p>
        </w:tc>
        <w:tc>
          <w:tcPr>
            <w:tcW w:w="634" w:type="pct"/>
          </w:tcPr>
          <w:p w14:paraId="14632DE0" w14:textId="45DA81A4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20,661</w:t>
            </w:r>
          </w:p>
        </w:tc>
        <w:tc>
          <w:tcPr>
            <w:tcW w:w="128" w:type="pct"/>
          </w:tcPr>
          <w:p w14:paraId="3BE397DB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25459037" w14:textId="6D5F6BAC" w:rsidR="00B815D7" w:rsidRPr="00D20A38" w:rsidRDefault="00B815D7" w:rsidP="00B815D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84,858</w:t>
            </w:r>
          </w:p>
        </w:tc>
        <w:tc>
          <w:tcPr>
            <w:tcW w:w="151" w:type="pct"/>
          </w:tcPr>
          <w:p w14:paraId="78BA57C8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FC690A4" w14:textId="5DFE9FF7" w:rsidR="00B815D7" w:rsidRPr="00D20A38" w:rsidRDefault="00B815D7" w:rsidP="00B815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FA79628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7B38474E" w14:textId="4E80E579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  <w:r w:rsidRPr="00D20A38">
              <w:t>105,519</w:t>
            </w:r>
          </w:p>
        </w:tc>
      </w:tr>
      <w:tr w:rsidR="00B815D7" w:rsidRPr="00D20A38" w14:paraId="4A114147" w14:textId="77777777" w:rsidTr="00DA6A71">
        <w:tc>
          <w:tcPr>
            <w:tcW w:w="1998" w:type="pct"/>
          </w:tcPr>
          <w:p w14:paraId="636C5C83" w14:textId="77777777" w:rsidR="00B815D7" w:rsidRPr="00D20A38" w:rsidRDefault="00B815D7" w:rsidP="00B815D7">
            <w:pPr>
              <w:spacing w:line="240" w:lineRule="auto"/>
              <w:ind w:left="147"/>
              <w:rPr>
                <w:cs/>
              </w:rPr>
            </w:pPr>
            <w:r w:rsidRPr="00D20A38">
              <w:rPr>
                <w:cs/>
              </w:rPr>
              <w:t>ประมาณการหนี้สิน</w:t>
            </w:r>
          </w:p>
        </w:tc>
        <w:tc>
          <w:tcPr>
            <w:tcW w:w="634" w:type="pct"/>
          </w:tcPr>
          <w:p w14:paraId="4F260A92" w14:textId="752763A6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tl/>
                <w:cs/>
              </w:rPr>
            </w:pPr>
            <w:r w:rsidRPr="00D20A38">
              <w:t>1,556</w:t>
            </w:r>
          </w:p>
        </w:tc>
        <w:tc>
          <w:tcPr>
            <w:tcW w:w="128" w:type="pct"/>
          </w:tcPr>
          <w:p w14:paraId="01705BFC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4E8576F6" w14:textId="0326DC4E" w:rsidR="00B815D7" w:rsidRPr="00D20A38" w:rsidRDefault="00B815D7" w:rsidP="00B815D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183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71319FD8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17CE1D07" w14:textId="04DE5FB3" w:rsidR="00B815D7" w:rsidRPr="00D20A38" w:rsidRDefault="00B815D7" w:rsidP="00B815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593C5D40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7BD23391" w14:textId="620A14D1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D20A38">
              <w:t>1,373</w:t>
            </w:r>
          </w:p>
        </w:tc>
      </w:tr>
      <w:tr w:rsidR="00B815D7" w:rsidRPr="00D20A38" w14:paraId="196BB8C8" w14:textId="77777777" w:rsidTr="00445917">
        <w:tc>
          <w:tcPr>
            <w:tcW w:w="1998" w:type="pct"/>
          </w:tcPr>
          <w:p w14:paraId="13022786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0" w:right="-380" w:hanging="320"/>
              <w:contextualSpacing/>
            </w:pPr>
            <w:r w:rsidRPr="00D20A38">
              <w:rPr>
                <w:cs/>
              </w:rPr>
              <w:t>ประมาณการหนี้สินสำหรับ</w:t>
            </w:r>
          </w:p>
          <w:p w14:paraId="54B2F447" w14:textId="31080A83" w:rsidR="00B815D7" w:rsidRPr="00D20A38" w:rsidRDefault="00B815D7" w:rsidP="00B815D7">
            <w:pPr>
              <w:tabs>
                <w:tab w:val="clear" w:pos="680"/>
                <w:tab w:val="clear" w:pos="907"/>
                <w:tab w:val="left" w:pos="930"/>
              </w:tabs>
              <w:spacing w:line="240" w:lineRule="auto"/>
              <w:ind w:left="370" w:right="-560"/>
              <w:rPr>
                <w:cs/>
              </w:rPr>
            </w:pPr>
            <w:r w:rsidRPr="00D20A38">
              <w:rPr>
                <w:cs/>
              </w:rPr>
              <w:t>ผลประโยชน์พนักงาน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1CD233A4" w14:textId="37CD8F00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24,696</w:t>
            </w:r>
          </w:p>
        </w:tc>
        <w:tc>
          <w:tcPr>
            <w:tcW w:w="128" w:type="pct"/>
          </w:tcPr>
          <w:p w14:paraId="4713EE6C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5CC65CA2" w14:textId="63F3D1EF" w:rsidR="00B815D7" w:rsidRPr="00D20A38" w:rsidRDefault="00B815D7" w:rsidP="00B815D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16,444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1" w:type="pct"/>
          </w:tcPr>
          <w:p w14:paraId="40DC8978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7E18E78B" w14:textId="1BC99CFC" w:rsidR="00B815D7" w:rsidRPr="00D20A38" w:rsidRDefault="00B815D7" w:rsidP="00B815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23</w:t>
            </w:r>
            <w:r w:rsidRPr="00D20A3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77CA57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8FFD3C3" w14:textId="20983D40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D20A38">
              <w:t>8,229</w:t>
            </w:r>
          </w:p>
        </w:tc>
      </w:tr>
      <w:tr w:rsidR="00B815D7" w:rsidRPr="00D20A38" w14:paraId="48EA22D2" w14:textId="77777777" w:rsidTr="00DA6A71">
        <w:tc>
          <w:tcPr>
            <w:tcW w:w="1998" w:type="pct"/>
          </w:tcPr>
          <w:p w14:paraId="549C9B6F" w14:textId="77777777" w:rsidR="00B815D7" w:rsidRPr="00D20A38" w:rsidRDefault="00B815D7" w:rsidP="00B815D7">
            <w:pPr>
              <w:spacing w:line="240" w:lineRule="auto"/>
              <w:ind w:left="147"/>
              <w:rPr>
                <w:b/>
                <w:bCs/>
                <w:cs/>
              </w:rPr>
            </w:pPr>
            <w:r w:rsidRPr="00D20A38">
              <w:rPr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703D5CE" w14:textId="0B72819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b/>
                <w:bCs/>
              </w:rPr>
            </w:pPr>
            <w:r w:rsidRPr="00D20A38">
              <w:rPr>
                <w:b/>
                <w:bCs/>
              </w:rPr>
              <w:t>49,281</w:t>
            </w:r>
          </w:p>
        </w:tc>
        <w:tc>
          <w:tcPr>
            <w:tcW w:w="128" w:type="pct"/>
          </w:tcPr>
          <w:p w14:paraId="092E0992" w14:textId="77777777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b/>
                <w:b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631CF53" w14:textId="42E24051" w:rsidR="00B815D7" w:rsidRPr="00D20A38" w:rsidRDefault="00B815D7" w:rsidP="00B815D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66,126</w:t>
            </w:r>
          </w:p>
        </w:tc>
        <w:tc>
          <w:tcPr>
            <w:tcW w:w="151" w:type="pct"/>
          </w:tcPr>
          <w:p w14:paraId="7FEB8036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8A28863" w14:textId="7CCA41AF" w:rsidR="00B815D7" w:rsidRPr="00D20A38" w:rsidRDefault="00B815D7" w:rsidP="00B815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</w:t>
            </w: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E56FFAD" w14:textId="77777777" w:rsidR="00B815D7" w:rsidRPr="00D20A38" w:rsidRDefault="00B815D7" w:rsidP="00B815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A9B7526" w14:textId="7646C3BE" w:rsidR="00B815D7" w:rsidRPr="00D20A3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b/>
                <w:bCs/>
                <w:cs/>
              </w:rPr>
            </w:pPr>
            <w:r w:rsidRPr="00D20A38">
              <w:rPr>
                <w:b/>
                <w:bCs/>
              </w:rPr>
              <w:t>115,384</w:t>
            </w:r>
          </w:p>
        </w:tc>
      </w:tr>
      <w:tr w:rsidR="00183934" w:rsidRPr="00D20A38" w14:paraId="316CAA62" w14:textId="77777777" w:rsidTr="00183934">
        <w:tc>
          <w:tcPr>
            <w:tcW w:w="1998" w:type="pct"/>
          </w:tcPr>
          <w:p w14:paraId="7070BB36" w14:textId="77777777" w:rsidR="00183934" w:rsidRPr="00D20A38" w:rsidRDefault="00183934" w:rsidP="004C41EE">
            <w:pPr>
              <w:spacing w:line="240" w:lineRule="auto"/>
              <w:ind w:left="147"/>
              <w:rPr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FCB0493" w14:textId="77777777" w:rsidR="00183934" w:rsidRPr="00D20A38" w:rsidRDefault="00183934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b/>
                <w:bCs/>
              </w:rPr>
            </w:pPr>
          </w:p>
        </w:tc>
        <w:tc>
          <w:tcPr>
            <w:tcW w:w="128" w:type="pct"/>
          </w:tcPr>
          <w:p w14:paraId="1A7B4775" w14:textId="77777777" w:rsidR="00183934" w:rsidRPr="00D20A38" w:rsidRDefault="00183934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067114FF" w14:textId="77777777" w:rsidR="00183934" w:rsidRPr="00D20A38" w:rsidRDefault="00183934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</w:tcPr>
          <w:p w14:paraId="3B3F24AC" w14:textId="77777777" w:rsidR="00183934" w:rsidRPr="00D20A38" w:rsidRDefault="00183934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006EB082" w14:textId="77777777" w:rsidR="00183934" w:rsidRPr="00D20A38" w:rsidRDefault="00183934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1760C6C" w14:textId="77777777" w:rsidR="00183934" w:rsidRPr="00D20A38" w:rsidRDefault="00183934" w:rsidP="00A66D7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8C7509F" w14:textId="77777777" w:rsidR="00183934" w:rsidRPr="00D20A38" w:rsidRDefault="00183934" w:rsidP="00A6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</w:p>
        </w:tc>
      </w:tr>
      <w:tr w:rsidR="00222DDF" w:rsidRPr="00D20A38" w14:paraId="0430A890" w14:textId="77777777" w:rsidTr="00631D71">
        <w:tc>
          <w:tcPr>
            <w:tcW w:w="1998" w:type="pct"/>
          </w:tcPr>
          <w:p w14:paraId="6CEF7665" w14:textId="37A2E9D7" w:rsidR="00222DDF" w:rsidRPr="00D20A38" w:rsidRDefault="00222DDF" w:rsidP="00222DDF">
            <w:pPr>
              <w:pStyle w:val="BodyText"/>
              <w:tabs>
                <w:tab w:val="decimal" w:pos="1222"/>
              </w:tabs>
              <w:spacing w:after="0" w:line="240" w:lineRule="auto"/>
              <w:ind w:left="129" w:right="-110"/>
              <w:jc w:val="both"/>
              <w:rPr>
                <w:b/>
                <w:bCs/>
                <w:i/>
                <w:iCs/>
              </w:rPr>
            </w:pPr>
            <w:r w:rsidRPr="00D20A38">
              <w:rPr>
                <w:b/>
                <w:bCs/>
                <w:i/>
                <w:iCs/>
              </w:rPr>
              <w:t>256</w:t>
            </w:r>
            <w:r w:rsidR="00B815D7" w:rsidRPr="00D20A38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634" w:type="pct"/>
          </w:tcPr>
          <w:p w14:paraId="399DFF9F" w14:textId="77777777" w:rsidR="00222DDF" w:rsidRPr="00D20A38" w:rsidRDefault="00222DDF" w:rsidP="00183934">
            <w:pPr>
              <w:pStyle w:val="BodyText"/>
              <w:tabs>
                <w:tab w:val="clear" w:pos="907"/>
                <w:tab w:val="decimal" w:pos="829"/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128" w:type="pct"/>
          </w:tcPr>
          <w:p w14:paraId="7D644535" w14:textId="77777777" w:rsidR="00222DDF" w:rsidRPr="00D20A38" w:rsidRDefault="00222DDF" w:rsidP="00222DDF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</w:pPr>
          </w:p>
        </w:tc>
        <w:tc>
          <w:tcPr>
            <w:tcW w:w="2240" w:type="pct"/>
            <w:gridSpan w:val="5"/>
          </w:tcPr>
          <w:p w14:paraId="0AC00947" w14:textId="77777777" w:rsidR="00222DDF" w:rsidRPr="00D20A38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</w:p>
        </w:tc>
      </w:tr>
      <w:tr w:rsidR="00222DDF" w:rsidRPr="00D20A38" w14:paraId="5DC238D0" w14:textId="77777777" w:rsidTr="00631D71">
        <w:tc>
          <w:tcPr>
            <w:tcW w:w="1998" w:type="pct"/>
          </w:tcPr>
          <w:p w14:paraId="59BF3F87" w14:textId="77777777" w:rsidR="00222DDF" w:rsidRPr="00D20A38" w:rsidRDefault="00222DDF" w:rsidP="00222DDF">
            <w:pPr>
              <w:pStyle w:val="BodyText"/>
              <w:tabs>
                <w:tab w:val="decimal" w:pos="1222"/>
              </w:tabs>
              <w:spacing w:after="0" w:line="240" w:lineRule="auto"/>
              <w:ind w:left="129" w:right="-110"/>
              <w:jc w:val="both"/>
              <w:rPr>
                <w:b/>
                <w:bCs/>
                <w:i/>
                <w:iCs/>
                <w:cs/>
              </w:rPr>
            </w:pPr>
            <w:r w:rsidRPr="00D20A38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14:paraId="18F5061F" w14:textId="77777777" w:rsidR="00222DDF" w:rsidRPr="00D20A38" w:rsidRDefault="00222DDF" w:rsidP="00183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87" w:right="-110"/>
            </w:pPr>
          </w:p>
        </w:tc>
        <w:tc>
          <w:tcPr>
            <w:tcW w:w="128" w:type="pct"/>
          </w:tcPr>
          <w:p w14:paraId="0AF89234" w14:textId="77777777" w:rsidR="00222DDF" w:rsidRPr="00D20A38" w:rsidRDefault="00222DDF" w:rsidP="00222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6" w:type="pct"/>
          </w:tcPr>
          <w:p w14:paraId="7D0D9E8B" w14:textId="77777777" w:rsidR="00222DDF" w:rsidRPr="00D20A38" w:rsidRDefault="00222DDF" w:rsidP="001839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</w:tcPr>
          <w:p w14:paraId="0E88298B" w14:textId="77777777" w:rsidR="00222DDF" w:rsidRPr="00D20A38" w:rsidRDefault="00222DDF" w:rsidP="00222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53" w:type="pct"/>
          </w:tcPr>
          <w:p w14:paraId="18AE7478" w14:textId="77777777" w:rsidR="00222DDF" w:rsidRPr="00D20A38" w:rsidRDefault="00222DDF" w:rsidP="0018393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77B6D131" w14:textId="77777777" w:rsidR="00222DDF" w:rsidRPr="00D20A38" w:rsidRDefault="00222DDF" w:rsidP="00222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</w:pPr>
          </w:p>
        </w:tc>
        <w:tc>
          <w:tcPr>
            <w:tcW w:w="633" w:type="pct"/>
          </w:tcPr>
          <w:p w14:paraId="3B844E72" w14:textId="77777777" w:rsidR="00222DDF" w:rsidRPr="00D20A38" w:rsidRDefault="00222DDF" w:rsidP="0018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</w:p>
        </w:tc>
      </w:tr>
      <w:tr w:rsidR="00206783" w:rsidRPr="00D20A38" w14:paraId="66E7D58C" w14:textId="77777777" w:rsidTr="00631D71">
        <w:tc>
          <w:tcPr>
            <w:tcW w:w="1998" w:type="pct"/>
          </w:tcPr>
          <w:p w14:paraId="3F36E137" w14:textId="77777777" w:rsidR="00206783" w:rsidRPr="00D20A38" w:rsidRDefault="00206783" w:rsidP="00206783">
            <w:pPr>
              <w:spacing w:line="240" w:lineRule="auto"/>
              <w:ind w:left="129"/>
              <w:rPr>
                <w:b/>
                <w:bCs/>
                <w:cs/>
              </w:rPr>
            </w:pPr>
            <w:r w:rsidRPr="00D20A38">
              <w:rPr>
                <w:cs/>
              </w:rPr>
              <w:t>ที่ดิน อาคารและอุปกรณ์</w:t>
            </w:r>
          </w:p>
        </w:tc>
        <w:tc>
          <w:tcPr>
            <w:tcW w:w="634" w:type="pct"/>
          </w:tcPr>
          <w:p w14:paraId="376AC456" w14:textId="088D849C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263</w:t>
            </w:r>
          </w:p>
        </w:tc>
        <w:tc>
          <w:tcPr>
            <w:tcW w:w="128" w:type="pct"/>
          </w:tcPr>
          <w:p w14:paraId="15FAEA6A" w14:textId="77777777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55FFAFCF" w14:textId="47651DA4" w:rsidR="00206783" w:rsidRPr="00D20A38" w:rsidRDefault="00206783" w:rsidP="002067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(251)</w:t>
            </w:r>
          </w:p>
        </w:tc>
        <w:tc>
          <w:tcPr>
            <w:tcW w:w="151" w:type="pct"/>
          </w:tcPr>
          <w:p w14:paraId="4D088718" w14:textId="77777777" w:rsidR="00206783" w:rsidRPr="00D20A38" w:rsidRDefault="00206783" w:rsidP="0020678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5B3376F6" w14:textId="526376F8" w:rsidR="00206783" w:rsidRPr="00D20A38" w:rsidRDefault="00206783" w:rsidP="0020678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067B400" w14:textId="77777777" w:rsidR="00206783" w:rsidRPr="00D20A38" w:rsidRDefault="00206783" w:rsidP="0020678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05714EC7" w14:textId="06CCCD19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D20A38">
              <w:t>12</w:t>
            </w:r>
          </w:p>
        </w:tc>
      </w:tr>
      <w:tr w:rsidR="00206783" w:rsidRPr="00D20A38" w14:paraId="3D7CBEDB" w14:textId="77777777" w:rsidTr="00631D71">
        <w:tc>
          <w:tcPr>
            <w:tcW w:w="1998" w:type="pct"/>
          </w:tcPr>
          <w:p w14:paraId="41AA9221" w14:textId="77777777" w:rsidR="00206783" w:rsidRPr="00D20A38" w:rsidRDefault="00206783" w:rsidP="00206783">
            <w:pPr>
              <w:spacing w:line="240" w:lineRule="auto"/>
              <w:ind w:left="129"/>
              <w:rPr>
                <w:cs/>
              </w:rPr>
            </w:pPr>
            <w:r w:rsidRPr="00D20A38">
              <w:rPr>
                <w:cs/>
              </w:rPr>
              <w:t>ผลขาดทุนทางภาษีที่ยังไม่ได้ใช้</w:t>
            </w:r>
          </w:p>
        </w:tc>
        <w:tc>
          <w:tcPr>
            <w:tcW w:w="634" w:type="pct"/>
          </w:tcPr>
          <w:p w14:paraId="47B4C87D" w14:textId="7ED6358F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105,519</w:t>
            </w:r>
          </w:p>
        </w:tc>
        <w:tc>
          <w:tcPr>
            <w:tcW w:w="128" w:type="pct"/>
          </w:tcPr>
          <w:p w14:paraId="7D7C4EB4" w14:textId="77777777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24E453CA" w14:textId="1589AB34" w:rsidR="00206783" w:rsidRPr="00D20A38" w:rsidRDefault="003F2171" w:rsidP="002067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(91,863)</w:t>
            </w:r>
          </w:p>
        </w:tc>
        <w:tc>
          <w:tcPr>
            <w:tcW w:w="151" w:type="pct"/>
          </w:tcPr>
          <w:p w14:paraId="666F44B9" w14:textId="77777777" w:rsidR="00206783" w:rsidRPr="00D20A38" w:rsidRDefault="00206783" w:rsidP="0020678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55AC4CF7" w14:textId="46B8833A" w:rsidR="00206783" w:rsidRPr="00D20A38" w:rsidRDefault="00206783" w:rsidP="0020678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4E117ED0" w14:textId="77777777" w:rsidR="00206783" w:rsidRPr="00D20A38" w:rsidRDefault="00206783" w:rsidP="0020678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103ADEA9" w14:textId="6B0913FC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cs/>
              </w:rPr>
            </w:pPr>
            <w:r w:rsidRPr="00D20A38">
              <w:t>13,656</w:t>
            </w:r>
          </w:p>
        </w:tc>
      </w:tr>
      <w:tr w:rsidR="00206783" w:rsidRPr="00D20A38" w14:paraId="0F9C97D2" w14:textId="77777777" w:rsidTr="00631D71">
        <w:tc>
          <w:tcPr>
            <w:tcW w:w="1998" w:type="pct"/>
          </w:tcPr>
          <w:p w14:paraId="75B299A4" w14:textId="77777777" w:rsidR="00206783" w:rsidRPr="00D20A38" w:rsidRDefault="00206783" w:rsidP="00206783">
            <w:pPr>
              <w:spacing w:line="240" w:lineRule="auto"/>
              <w:ind w:left="129"/>
              <w:rPr>
                <w:cs/>
              </w:rPr>
            </w:pPr>
            <w:r w:rsidRPr="00D20A38">
              <w:rPr>
                <w:cs/>
              </w:rPr>
              <w:t>ประมาณการหนี้สิน</w:t>
            </w:r>
          </w:p>
        </w:tc>
        <w:tc>
          <w:tcPr>
            <w:tcW w:w="634" w:type="pct"/>
          </w:tcPr>
          <w:p w14:paraId="5FBD30B9" w14:textId="7AD1BD3C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tl/>
                <w:cs/>
              </w:rPr>
            </w:pPr>
            <w:r w:rsidRPr="00D20A38">
              <w:t>1,373</w:t>
            </w:r>
          </w:p>
        </w:tc>
        <w:tc>
          <w:tcPr>
            <w:tcW w:w="128" w:type="pct"/>
          </w:tcPr>
          <w:p w14:paraId="780304B1" w14:textId="77777777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</w:tcPr>
          <w:p w14:paraId="26D7F230" w14:textId="0F2D4612" w:rsidR="00206783" w:rsidRPr="00D20A38" w:rsidRDefault="003F2171" w:rsidP="002067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</w:rPr>
              <w:t>(152)</w:t>
            </w:r>
          </w:p>
        </w:tc>
        <w:tc>
          <w:tcPr>
            <w:tcW w:w="151" w:type="pct"/>
          </w:tcPr>
          <w:p w14:paraId="4572E6E4" w14:textId="77777777" w:rsidR="00206783" w:rsidRPr="00D20A38" w:rsidRDefault="00206783" w:rsidP="0020678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</w:tcPr>
          <w:p w14:paraId="64108F4B" w14:textId="06507762" w:rsidR="00206783" w:rsidRPr="00D20A38" w:rsidRDefault="00206783" w:rsidP="0020678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A56219C" w14:textId="77777777" w:rsidR="00206783" w:rsidRPr="00D20A38" w:rsidRDefault="00206783" w:rsidP="0020678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</w:tcPr>
          <w:p w14:paraId="0554570F" w14:textId="6B46CC73" w:rsidR="00206783" w:rsidRPr="00D20A38" w:rsidRDefault="00206783" w:rsidP="002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D20A38">
              <w:t>1,221</w:t>
            </w:r>
          </w:p>
        </w:tc>
      </w:tr>
      <w:tr w:rsidR="003F2171" w:rsidRPr="00D20A38" w14:paraId="44C35D01" w14:textId="77777777" w:rsidTr="00E15F77">
        <w:tc>
          <w:tcPr>
            <w:tcW w:w="1998" w:type="pct"/>
          </w:tcPr>
          <w:p w14:paraId="0578FDB4" w14:textId="77777777" w:rsidR="003F2171" w:rsidRPr="00D20A38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80" w:hanging="320"/>
              <w:contextualSpacing/>
            </w:pPr>
            <w:r w:rsidRPr="00D20A38">
              <w:rPr>
                <w:cs/>
              </w:rPr>
              <w:t>ประมาณการหนี้สินสำหรับ</w:t>
            </w:r>
          </w:p>
          <w:p w14:paraId="0DA98E87" w14:textId="700770A4" w:rsidR="003F2171" w:rsidRPr="00D20A38" w:rsidRDefault="003F2171" w:rsidP="003F2171">
            <w:pPr>
              <w:tabs>
                <w:tab w:val="clear" w:pos="680"/>
                <w:tab w:val="clear" w:pos="907"/>
                <w:tab w:val="left" w:pos="930"/>
              </w:tabs>
              <w:spacing w:line="240" w:lineRule="auto"/>
              <w:ind w:left="370" w:right="-560"/>
              <w:rPr>
                <w:cs/>
              </w:rPr>
            </w:pPr>
            <w:r w:rsidRPr="00D20A38">
              <w:rPr>
                <w:cs/>
              </w:rPr>
              <w:t>ผลประโยชน์พนักงาน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3CCD83FF" w14:textId="5B55A49A" w:rsidR="003F2171" w:rsidRPr="00D20A38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</w:pPr>
            <w:r w:rsidRPr="00D20A38">
              <w:t>8,229</w:t>
            </w:r>
          </w:p>
        </w:tc>
        <w:tc>
          <w:tcPr>
            <w:tcW w:w="128" w:type="pct"/>
          </w:tcPr>
          <w:p w14:paraId="334D94E5" w14:textId="77777777" w:rsidR="003F2171" w:rsidRPr="00D20A38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4255E511" w14:textId="258CCB4B" w:rsidR="003F2171" w:rsidRPr="00D20A38" w:rsidRDefault="003F2171" w:rsidP="003F21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1,461</w:t>
            </w:r>
          </w:p>
        </w:tc>
        <w:tc>
          <w:tcPr>
            <w:tcW w:w="151" w:type="pct"/>
          </w:tcPr>
          <w:p w14:paraId="744188C7" w14:textId="77777777" w:rsidR="003F2171" w:rsidRPr="00D20A38" w:rsidRDefault="003F2171" w:rsidP="003F217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11291EB3" w14:textId="248932BB" w:rsidR="003F2171" w:rsidRPr="00D20A38" w:rsidRDefault="003F2171" w:rsidP="003F217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20A38">
              <w:rPr>
                <w:rFonts w:ascii="Angsana New" w:hAnsi="Angsana New" w:cs="Angsana New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147" w:type="pct"/>
          </w:tcPr>
          <w:p w14:paraId="718B7BC9" w14:textId="77777777" w:rsidR="003F2171" w:rsidRPr="00D20A38" w:rsidRDefault="003F2171" w:rsidP="003F217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56A316F" w14:textId="77777777" w:rsidR="003F2171" w:rsidRPr="00D20A38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</w:p>
          <w:p w14:paraId="0F18C828" w14:textId="244C2418" w:rsidR="003F2171" w:rsidRPr="00D20A38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</w:pPr>
            <w:r w:rsidRPr="00D20A38">
              <w:t>9,676</w:t>
            </w:r>
          </w:p>
        </w:tc>
      </w:tr>
      <w:tr w:rsidR="003F2171" w:rsidRPr="00AB0762" w14:paraId="1926D490" w14:textId="77777777" w:rsidTr="00631D71">
        <w:tc>
          <w:tcPr>
            <w:tcW w:w="1998" w:type="pct"/>
          </w:tcPr>
          <w:p w14:paraId="15D3CB3A" w14:textId="77777777" w:rsidR="003F2171" w:rsidRPr="00D20A38" w:rsidRDefault="003F2171" w:rsidP="003F2171">
            <w:pPr>
              <w:spacing w:line="240" w:lineRule="auto"/>
              <w:ind w:left="129"/>
              <w:rPr>
                <w:b/>
                <w:bCs/>
                <w:cs/>
              </w:rPr>
            </w:pPr>
            <w:r w:rsidRPr="00D20A38">
              <w:rPr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283E11" w14:textId="7F9880E2" w:rsidR="003F2171" w:rsidRPr="00D20A38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b/>
                <w:bCs/>
              </w:rPr>
            </w:pPr>
            <w:r w:rsidRPr="00D20A38">
              <w:rPr>
                <w:b/>
                <w:bCs/>
              </w:rPr>
              <w:t>115,384</w:t>
            </w:r>
          </w:p>
        </w:tc>
        <w:tc>
          <w:tcPr>
            <w:tcW w:w="128" w:type="pct"/>
          </w:tcPr>
          <w:p w14:paraId="17E215C1" w14:textId="77777777" w:rsidR="003F2171" w:rsidRPr="00D20A38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7693F17" w14:textId="26879992" w:rsidR="003F2171" w:rsidRPr="00D20A38" w:rsidRDefault="003F2171" w:rsidP="003F21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(90,805)</w:t>
            </w:r>
          </w:p>
        </w:tc>
        <w:tc>
          <w:tcPr>
            <w:tcW w:w="151" w:type="pct"/>
          </w:tcPr>
          <w:p w14:paraId="7BA6351C" w14:textId="77777777" w:rsidR="003F2171" w:rsidRPr="00D20A38" w:rsidRDefault="003F2171" w:rsidP="003F217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3250789F" w14:textId="3D57BA49" w:rsidR="003F2171" w:rsidRPr="00D20A38" w:rsidRDefault="003F2171" w:rsidP="003F217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(14)</w:t>
            </w:r>
          </w:p>
        </w:tc>
        <w:tc>
          <w:tcPr>
            <w:tcW w:w="147" w:type="pct"/>
          </w:tcPr>
          <w:p w14:paraId="54303291" w14:textId="77777777" w:rsidR="003F2171" w:rsidRPr="00D20A38" w:rsidRDefault="003F2171" w:rsidP="003F217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810D777" w14:textId="138B31F0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b/>
                <w:bCs/>
                <w:cs/>
              </w:rPr>
            </w:pPr>
            <w:r w:rsidRPr="00D20A38">
              <w:rPr>
                <w:b/>
                <w:bCs/>
              </w:rPr>
              <w:t>24,565</w:t>
            </w:r>
          </w:p>
        </w:tc>
      </w:tr>
    </w:tbl>
    <w:p w14:paraId="668903D5" w14:textId="77777777" w:rsidR="00183934" w:rsidRPr="00F9781D" w:rsidRDefault="00183934" w:rsidP="00A6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26"/>
        <w:jc w:val="thaiDistribute"/>
        <w:rPr>
          <w:sz w:val="20"/>
          <w:szCs w:val="20"/>
          <w:cs/>
        </w:rPr>
      </w:pPr>
    </w:p>
    <w:p w14:paraId="01B5541C" w14:textId="3164E399" w:rsidR="005D3EB4" w:rsidRPr="00AB0762" w:rsidRDefault="00FB3BA1" w:rsidP="006D4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</w:pPr>
      <w:r w:rsidRPr="00AB0762">
        <w:rPr>
          <w:cs/>
        </w:rPr>
        <w:t>ผลแตกต่างชั่วคราวที่ใช้หักภาษี ซึ่งบริษัทไม่ได้รับรู้เป็นสินทรัพย์ภาษีเงินได้รอการตัดบัญชี มีรายละเอียดดังนี้</w:t>
      </w:r>
    </w:p>
    <w:p w14:paraId="246867B4" w14:textId="77777777" w:rsidR="005D3EB4" w:rsidRPr="00AB0762" w:rsidRDefault="005D3EB4" w:rsidP="005D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tbl>
      <w:tblPr>
        <w:tblW w:w="925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6534"/>
        <w:gridCol w:w="1260"/>
        <w:gridCol w:w="270"/>
        <w:gridCol w:w="1189"/>
      </w:tblGrid>
      <w:tr w:rsidR="00715BF5" w:rsidRPr="00D20A38" w14:paraId="4E910E5E" w14:textId="77777777" w:rsidTr="006D4D7B">
        <w:trPr>
          <w:trHeight w:val="340"/>
        </w:trPr>
        <w:tc>
          <w:tcPr>
            <w:tcW w:w="6534" w:type="dxa"/>
          </w:tcPr>
          <w:p w14:paraId="545F1A57" w14:textId="77777777" w:rsidR="00715BF5" w:rsidRPr="00AB0762" w:rsidRDefault="00715BF5" w:rsidP="00715BF5">
            <w:pPr>
              <w:jc w:val="both"/>
              <w:rPr>
                <w:cs/>
              </w:rPr>
            </w:pPr>
          </w:p>
        </w:tc>
        <w:tc>
          <w:tcPr>
            <w:tcW w:w="1260" w:type="dxa"/>
          </w:tcPr>
          <w:p w14:paraId="5F82640E" w14:textId="03B8146F" w:rsidR="00715BF5" w:rsidRPr="00D20A38" w:rsidRDefault="00715BF5" w:rsidP="00715BF5">
            <w:pPr>
              <w:jc w:val="center"/>
            </w:pPr>
            <w:r w:rsidRPr="00D20A38">
              <w:t>2566</w:t>
            </w:r>
          </w:p>
        </w:tc>
        <w:tc>
          <w:tcPr>
            <w:tcW w:w="270" w:type="dxa"/>
          </w:tcPr>
          <w:p w14:paraId="28454EDE" w14:textId="77777777" w:rsidR="00715BF5" w:rsidRPr="00D20A38" w:rsidRDefault="00715BF5" w:rsidP="00715BF5">
            <w:pPr>
              <w:jc w:val="center"/>
              <w:rPr>
                <w:cs/>
              </w:rPr>
            </w:pPr>
          </w:p>
        </w:tc>
        <w:tc>
          <w:tcPr>
            <w:tcW w:w="1189" w:type="dxa"/>
          </w:tcPr>
          <w:p w14:paraId="05EF7611" w14:textId="0AE8BFBD" w:rsidR="00715BF5" w:rsidRPr="00D20A38" w:rsidRDefault="00715BF5" w:rsidP="00715BF5">
            <w:pPr>
              <w:jc w:val="center"/>
            </w:pPr>
            <w:r w:rsidRPr="00D20A38">
              <w:t>2565</w:t>
            </w:r>
          </w:p>
        </w:tc>
      </w:tr>
      <w:tr w:rsidR="005D3EB4" w:rsidRPr="00D20A38" w14:paraId="62025E7F" w14:textId="77777777" w:rsidTr="006D4D7B">
        <w:trPr>
          <w:trHeight w:val="340"/>
        </w:trPr>
        <w:tc>
          <w:tcPr>
            <w:tcW w:w="6534" w:type="dxa"/>
          </w:tcPr>
          <w:p w14:paraId="2DE0FBB9" w14:textId="77777777" w:rsidR="005D3EB4" w:rsidRPr="00D20A38" w:rsidRDefault="005D3EB4" w:rsidP="00DC5E3F">
            <w:pPr>
              <w:jc w:val="both"/>
              <w:rPr>
                <w:cs/>
              </w:rPr>
            </w:pPr>
          </w:p>
        </w:tc>
        <w:tc>
          <w:tcPr>
            <w:tcW w:w="2719" w:type="dxa"/>
            <w:gridSpan w:val="3"/>
          </w:tcPr>
          <w:p w14:paraId="2B25BE4D" w14:textId="04638B38" w:rsidR="005D3EB4" w:rsidRPr="00D20A38" w:rsidRDefault="00C31F3F" w:rsidP="00DC5E3F">
            <w:pPr>
              <w:jc w:val="center"/>
              <w:rPr>
                <w:b/>
                <w:bCs/>
                <w:i/>
                <w:iCs/>
                <w:u w:val="single"/>
                <w:cs/>
              </w:rPr>
            </w:pPr>
            <w:r w:rsidRPr="00D20A38">
              <w:rPr>
                <w:i/>
                <w:iCs/>
                <w:cs/>
              </w:rPr>
              <w:t>(</w:t>
            </w:r>
            <w:r w:rsidR="005D3EB4" w:rsidRPr="00D20A38">
              <w:rPr>
                <w:i/>
                <w:iCs/>
                <w:cs/>
              </w:rPr>
              <w:t>พันบาท</w:t>
            </w:r>
            <w:r w:rsidRPr="00D20A38">
              <w:rPr>
                <w:i/>
                <w:iCs/>
                <w:cs/>
              </w:rPr>
              <w:t>)</w:t>
            </w:r>
          </w:p>
        </w:tc>
      </w:tr>
      <w:tr w:rsidR="00685D09" w:rsidRPr="00D20A38" w14:paraId="665B33B1" w14:textId="77777777" w:rsidTr="006D4D7B">
        <w:trPr>
          <w:trHeight w:val="340"/>
        </w:trPr>
        <w:tc>
          <w:tcPr>
            <w:tcW w:w="6534" w:type="dxa"/>
          </w:tcPr>
          <w:p w14:paraId="0FF015C4" w14:textId="77777777" w:rsidR="00685D09" w:rsidRPr="00D20A38" w:rsidRDefault="00685D09" w:rsidP="005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cs/>
              </w:rPr>
            </w:pPr>
            <w:r w:rsidRPr="00D20A38">
              <w:rPr>
                <w:cs/>
              </w:rPr>
              <w:t>ผลแตกต่างชั่วคราว</w:t>
            </w:r>
          </w:p>
        </w:tc>
        <w:tc>
          <w:tcPr>
            <w:tcW w:w="1260" w:type="dxa"/>
          </w:tcPr>
          <w:p w14:paraId="087FBBB3" w14:textId="77777777" w:rsidR="00685D09" w:rsidRPr="00D20A38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507E0C" w14:textId="77777777" w:rsidR="00685D09" w:rsidRPr="00D20A38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560058CA" w14:textId="77777777" w:rsidR="00685D09" w:rsidRPr="00D20A38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5BF5" w:rsidRPr="00D20A38" w14:paraId="3E47A139" w14:textId="77777777" w:rsidTr="006D4D7B">
        <w:trPr>
          <w:trHeight w:val="340"/>
        </w:trPr>
        <w:tc>
          <w:tcPr>
            <w:tcW w:w="6534" w:type="dxa"/>
          </w:tcPr>
          <w:p w14:paraId="53DB063C" w14:textId="77777777" w:rsidR="00715BF5" w:rsidRPr="00D20A38" w:rsidRDefault="00715BF5" w:rsidP="00715BF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hanging="153"/>
              <w:rPr>
                <w:cs/>
              </w:rPr>
            </w:pPr>
            <w:r w:rsidRPr="00D20A38">
              <w:rPr>
                <w:cs/>
              </w:rPr>
              <w:t>เงินลงทุนในบริษัทร่วมและบริษัทย่อย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8B0C15" w14:textId="1E988F7C" w:rsidR="00715BF5" w:rsidRPr="00D20A38" w:rsidRDefault="00964616" w:rsidP="00715B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4,062,601</w:t>
            </w:r>
          </w:p>
        </w:tc>
        <w:tc>
          <w:tcPr>
            <w:tcW w:w="270" w:type="dxa"/>
          </w:tcPr>
          <w:p w14:paraId="355B44C4" w14:textId="77777777" w:rsidR="00715BF5" w:rsidRPr="00D20A38" w:rsidRDefault="00715BF5" w:rsidP="00715B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0969E374" w14:textId="03DA5039" w:rsidR="00715BF5" w:rsidRPr="00D20A38" w:rsidRDefault="00715BF5" w:rsidP="00715B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0A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4,401,795</w:t>
            </w:r>
          </w:p>
        </w:tc>
      </w:tr>
    </w:tbl>
    <w:p w14:paraId="2899920C" w14:textId="18F8C294" w:rsidR="0041199B" w:rsidRPr="00D20A38" w:rsidRDefault="0041199B" w:rsidP="0055352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13"/>
        <w:jc w:val="thaiDistribute"/>
        <w:rPr>
          <w:rFonts w:eastAsia="Calibri"/>
          <w:b/>
          <w:bCs/>
          <w:szCs w:val="30"/>
        </w:rPr>
      </w:pPr>
      <w:r w:rsidRPr="00D20A38">
        <w:rPr>
          <w:rFonts w:asciiTheme="majorBidi" w:hAnsiTheme="majorBidi" w:cstheme="majorBidi"/>
          <w:b/>
          <w:bCs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6E646EC7" w14:textId="77777777" w:rsidR="0041199B" w:rsidRPr="00A06746" w:rsidRDefault="0041199B" w:rsidP="004119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sz w:val="20"/>
          <w:szCs w:val="20"/>
        </w:rPr>
      </w:pPr>
      <w:bookmarkStart w:id="11" w:name="_Hlk155791270"/>
    </w:p>
    <w:p w14:paraId="1B4CC22E" w14:textId="67ACE1EF" w:rsidR="0041199B" w:rsidRPr="00D20A38" w:rsidRDefault="0041199B" w:rsidP="00411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126"/>
        <w:jc w:val="thaiDistribute"/>
      </w:pPr>
      <w:r w:rsidRPr="00D20A38">
        <w:rPr>
          <w:cs/>
        </w:rPr>
        <w:t xml:space="preserve">การเปลี่ยนเเปลงของหนี้สินที่มีสาระสำคัญที่เกิดจากกิจกรรมจัดหาเงินเป็นดังนี้ </w:t>
      </w:r>
    </w:p>
    <w:bookmarkEnd w:id="11"/>
    <w:p w14:paraId="6AC22EF5" w14:textId="1DD84F32" w:rsidR="0041199B" w:rsidRDefault="0041199B" w:rsidP="0041199B">
      <w:pPr>
        <w:pStyle w:val="block"/>
        <w:spacing w:after="0" w:line="240" w:lineRule="atLeast"/>
        <w:ind w:left="72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Style w:val="TableGrid"/>
        <w:tblW w:w="896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13"/>
        <w:gridCol w:w="1426"/>
        <w:gridCol w:w="1599"/>
        <w:gridCol w:w="1267"/>
      </w:tblGrid>
      <w:tr w:rsidR="00170C4A" w:rsidRPr="00170C4A" w14:paraId="395FEA5F" w14:textId="77777777" w:rsidTr="00465081">
        <w:trPr>
          <w:trHeight w:val="360"/>
        </w:trPr>
        <w:tc>
          <w:tcPr>
            <w:tcW w:w="3060" w:type="dxa"/>
          </w:tcPr>
          <w:p w14:paraId="4CBB6958" w14:textId="77777777" w:rsidR="00170C4A" w:rsidRPr="00170C4A" w:rsidRDefault="00170C4A" w:rsidP="00170C4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</w:p>
        </w:tc>
        <w:tc>
          <w:tcPr>
            <w:tcW w:w="1613" w:type="dxa"/>
            <w:vAlign w:val="bottom"/>
          </w:tcPr>
          <w:p w14:paraId="375F0172" w14:textId="77777777" w:rsidR="006D4D7B" w:rsidRDefault="00170C4A" w:rsidP="006D4D7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เงินเบิกเกินบัญชีและเงินกู้ยืม</w:t>
            </w:r>
          </w:p>
          <w:p w14:paraId="4CC5201F" w14:textId="649B5D81" w:rsidR="00170C4A" w:rsidRPr="00170C4A" w:rsidRDefault="00170C4A" w:rsidP="006D4D7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426" w:type="dxa"/>
            <w:vAlign w:val="bottom"/>
          </w:tcPr>
          <w:p w14:paraId="18B352A0" w14:textId="77777777" w:rsidR="006D4D7B" w:rsidRDefault="00170C4A" w:rsidP="006D4D7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หนี้สิน</w:t>
            </w:r>
          </w:p>
          <w:p w14:paraId="416E2638" w14:textId="62A96C79" w:rsidR="00170C4A" w:rsidRPr="00170C4A" w:rsidRDefault="00170C4A" w:rsidP="006D4D7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ตามสัญญาเช่า</w:t>
            </w:r>
          </w:p>
        </w:tc>
        <w:tc>
          <w:tcPr>
            <w:tcW w:w="1599" w:type="dxa"/>
            <w:vAlign w:val="bottom"/>
          </w:tcPr>
          <w:p w14:paraId="5E690CE7" w14:textId="77777777" w:rsidR="006D4D7B" w:rsidRDefault="00170C4A" w:rsidP="006D4D7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เงินกู้ยืมระยะสั้นจากกิจการ</w:t>
            </w:r>
          </w:p>
          <w:p w14:paraId="39BD0DD5" w14:textId="3275707C" w:rsidR="00170C4A" w:rsidRPr="00170C4A" w:rsidRDefault="00170C4A" w:rsidP="006D4D7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ที่เกี่ยวข้องกัน</w:t>
            </w:r>
          </w:p>
        </w:tc>
        <w:tc>
          <w:tcPr>
            <w:tcW w:w="1267" w:type="dxa"/>
            <w:vAlign w:val="bottom"/>
          </w:tcPr>
          <w:p w14:paraId="24C875E7" w14:textId="4FE9FD72" w:rsidR="00170C4A" w:rsidRPr="00170C4A" w:rsidRDefault="00170C4A" w:rsidP="006D4D7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65081" w:rsidRPr="00170C4A" w14:paraId="4589D589" w14:textId="77777777" w:rsidTr="00465081">
        <w:trPr>
          <w:trHeight w:val="56"/>
        </w:trPr>
        <w:tc>
          <w:tcPr>
            <w:tcW w:w="3060" w:type="dxa"/>
          </w:tcPr>
          <w:p w14:paraId="2FAF14FB" w14:textId="77777777" w:rsidR="00465081" w:rsidRPr="00170C4A" w:rsidRDefault="00465081" w:rsidP="00170C4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</w:p>
        </w:tc>
        <w:tc>
          <w:tcPr>
            <w:tcW w:w="5905" w:type="dxa"/>
            <w:gridSpan w:val="4"/>
          </w:tcPr>
          <w:p w14:paraId="7F0D8A91" w14:textId="300AB45D" w:rsidR="00465081" w:rsidRPr="00170C4A" w:rsidRDefault="00465081" w:rsidP="0046508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170C4A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0C4A" w:rsidRPr="00170C4A" w14:paraId="311A1E10" w14:textId="77777777" w:rsidTr="00E92175">
        <w:trPr>
          <w:trHeight w:val="360"/>
        </w:trPr>
        <w:tc>
          <w:tcPr>
            <w:tcW w:w="3060" w:type="dxa"/>
          </w:tcPr>
          <w:p w14:paraId="53D1C228" w14:textId="14720D1E" w:rsidR="00170C4A" w:rsidRPr="00931966" w:rsidRDefault="00931966" w:rsidP="00170C4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613" w:type="dxa"/>
            <w:vAlign w:val="bottom"/>
          </w:tcPr>
          <w:p w14:paraId="31126D1F" w14:textId="380D98AE" w:rsidR="00170C4A" w:rsidRPr="00170C4A" w:rsidRDefault="00EE5939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6" w:type="dxa"/>
            <w:vAlign w:val="bottom"/>
          </w:tcPr>
          <w:p w14:paraId="2AF10A04" w14:textId="7E381274" w:rsidR="00170C4A" w:rsidRPr="00486267" w:rsidRDefault="00C76FEE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486267"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95,502</w:t>
            </w:r>
          </w:p>
        </w:tc>
        <w:tc>
          <w:tcPr>
            <w:tcW w:w="1599" w:type="dxa"/>
            <w:vAlign w:val="bottom"/>
          </w:tcPr>
          <w:p w14:paraId="7C1A076D" w14:textId="08192A3D" w:rsidR="00170C4A" w:rsidRPr="00170C4A" w:rsidRDefault="00404E0B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2,330,452</w:t>
            </w:r>
          </w:p>
        </w:tc>
        <w:tc>
          <w:tcPr>
            <w:tcW w:w="1267" w:type="dxa"/>
            <w:vAlign w:val="bottom"/>
          </w:tcPr>
          <w:p w14:paraId="0D9BE7D9" w14:textId="02235CDA" w:rsidR="00170C4A" w:rsidRPr="00170C4A" w:rsidRDefault="00404E0B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404E0B"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2,425,954</w:t>
            </w:r>
          </w:p>
        </w:tc>
      </w:tr>
      <w:tr w:rsidR="00170C4A" w:rsidRPr="00170C4A" w14:paraId="34FBF3EE" w14:textId="77777777" w:rsidTr="00E92175">
        <w:trPr>
          <w:trHeight w:val="360"/>
        </w:trPr>
        <w:tc>
          <w:tcPr>
            <w:tcW w:w="3060" w:type="dxa"/>
          </w:tcPr>
          <w:p w14:paraId="5200286C" w14:textId="7FBB72E1" w:rsidR="00170C4A" w:rsidRPr="00170C4A" w:rsidRDefault="00931966" w:rsidP="00170C4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จากการจัดหาเงิน</w:t>
            </w:r>
          </w:p>
        </w:tc>
        <w:tc>
          <w:tcPr>
            <w:tcW w:w="1613" w:type="dxa"/>
            <w:vAlign w:val="bottom"/>
          </w:tcPr>
          <w:p w14:paraId="6B1BA48D" w14:textId="24A840AE" w:rsidR="00170C4A" w:rsidRPr="00170C4A" w:rsidRDefault="00C76FEE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92</w:t>
            </w:r>
          </w:p>
        </w:tc>
        <w:tc>
          <w:tcPr>
            <w:tcW w:w="1426" w:type="dxa"/>
            <w:vAlign w:val="bottom"/>
          </w:tcPr>
          <w:p w14:paraId="1E84B5F4" w14:textId="42AF35C6" w:rsidR="00170C4A" w:rsidRPr="00170C4A" w:rsidRDefault="00C76FEE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(14,680)</w:t>
            </w:r>
          </w:p>
        </w:tc>
        <w:tc>
          <w:tcPr>
            <w:tcW w:w="1599" w:type="dxa"/>
            <w:vAlign w:val="bottom"/>
          </w:tcPr>
          <w:p w14:paraId="64450783" w14:textId="5C6DAB76" w:rsidR="00170C4A" w:rsidRPr="00170C4A" w:rsidRDefault="00C76FEE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12,520,635</w:t>
            </w:r>
          </w:p>
        </w:tc>
        <w:tc>
          <w:tcPr>
            <w:tcW w:w="1267" w:type="dxa"/>
            <w:vAlign w:val="bottom"/>
          </w:tcPr>
          <w:p w14:paraId="473E1D6F" w14:textId="4ED53F2F" w:rsidR="00170C4A" w:rsidRPr="00170C4A" w:rsidRDefault="00C76FEE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12,506,047</w:t>
            </w:r>
          </w:p>
        </w:tc>
      </w:tr>
      <w:tr w:rsidR="00E92175" w:rsidRPr="00170C4A" w14:paraId="2ECF05D3" w14:textId="77777777" w:rsidTr="00E92175">
        <w:trPr>
          <w:trHeight w:val="360"/>
        </w:trPr>
        <w:tc>
          <w:tcPr>
            <w:tcW w:w="3060" w:type="dxa"/>
          </w:tcPr>
          <w:p w14:paraId="40C9CBAD" w14:textId="4CC2B127" w:rsidR="00170C4A" w:rsidRPr="00170C4A" w:rsidRDefault="00931966" w:rsidP="00170C4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การเปลี่ยนแปลงของรายการอื่น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ที่มิใช่เงินสด</w:t>
            </w:r>
          </w:p>
        </w:tc>
        <w:tc>
          <w:tcPr>
            <w:tcW w:w="1613" w:type="dxa"/>
            <w:vAlign w:val="bottom"/>
          </w:tcPr>
          <w:p w14:paraId="18977A00" w14:textId="07957ECA" w:rsidR="00170C4A" w:rsidRPr="00170C4A" w:rsidRDefault="00AB1AE5" w:rsidP="00E92175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6" w:type="dxa"/>
            <w:vAlign w:val="bottom"/>
          </w:tcPr>
          <w:p w14:paraId="063016CA" w14:textId="395EC5B1" w:rsidR="00170C4A" w:rsidRPr="00170C4A" w:rsidRDefault="00C76FEE" w:rsidP="00E92175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(77,928)</w:t>
            </w:r>
          </w:p>
        </w:tc>
        <w:tc>
          <w:tcPr>
            <w:tcW w:w="1599" w:type="dxa"/>
            <w:vAlign w:val="bottom"/>
          </w:tcPr>
          <w:p w14:paraId="7DE6ED1D" w14:textId="0D2DD15F" w:rsidR="00170C4A" w:rsidRPr="00170C4A" w:rsidRDefault="00AB1AE5" w:rsidP="00E92175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1F237869" w14:textId="19277074" w:rsidR="00170C4A" w:rsidRPr="00170C4A" w:rsidRDefault="00AB1AE5" w:rsidP="00E92175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(77,928)</w:t>
            </w:r>
          </w:p>
        </w:tc>
      </w:tr>
      <w:tr w:rsidR="00931966" w:rsidRPr="00170C4A" w14:paraId="62DE50A5" w14:textId="77777777" w:rsidTr="00E92175">
        <w:trPr>
          <w:trHeight w:val="360"/>
        </w:trPr>
        <w:tc>
          <w:tcPr>
            <w:tcW w:w="3060" w:type="dxa"/>
          </w:tcPr>
          <w:p w14:paraId="17391952" w14:textId="44000B22" w:rsidR="00931966" w:rsidRPr="00931966" w:rsidRDefault="00931966" w:rsidP="00170C4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US" w:bidi="th-TH"/>
              </w:rPr>
            </w:pPr>
            <w:r w:rsidRPr="00931966">
              <w:rPr>
                <w:rFonts w:asciiTheme="majorBidi" w:hAnsiTheme="majorBidi" w:cstheme="majorBidi" w:hint="cs"/>
                <w:b/>
                <w:bCs/>
                <w:spacing w:val="4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3196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US" w:bidi="th-TH"/>
              </w:rPr>
              <w:t xml:space="preserve">31 </w:t>
            </w:r>
            <w:r w:rsidRPr="00931966">
              <w:rPr>
                <w:rFonts w:asciiTheme="majorBidi" w:hAnsiTheme="majorBidi" w:cstheme="majorBidi" w:hint="cs"/>
                <w:b/>
                <w:bCs/>
                <w:spacing w:val="4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3196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613" w:type="dxa"/>
            <w:vAlign w:val="bottom"/>
          </w:tcPr>
          <w:p w14:paraId="048D2F31" w14:textId="0EC1E70F" w:rsidR="00931966" w:rsidRPr="00931966" w:rsidRDefault="00404E0B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92</w:t>
            </w:r>
          </w:p>
        </w:tc>
        <w:tc>
          <w:tcPr>
            <w:tcW w:w="1426" w:type="dxa"/>
            <w:vAlign w:val="bottom"/>
          </w:tcPr>
          <w:p w14:paraId="37581A75" w14:textId="321F0E4C" w:rsidR="00931966" w:rsidRPr="00931966" w:rsidRDefault="00C76FEE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2,894</w:t>
            </w:r>
          </w:p>
        </w:tc>
        <w:tc>
          <w:tcPr>
            <w:tcW w:w="1599" w:type="dxa"/>
            <w:vAlign w:val="bottom"/>
          </w:tcPr>
          <w:p w14:paraId="49FBC20F" w14:textId="3C8F62E8" w:rsidR="00931966" w:rsidRPr="00931966" w:rsidRDefault="00404E0B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14,851,087</w:t>
            </w:r>
          </w:p>
        </w:tc>
        <w:tc>
          <w:tcPr>
            <w:tcW w:w="1267" w:type="dxa"/>
            <w:vAlign w:val="bottom"/>
          </w:tcPr>
          <w:p w14:paraId="5A50A532" w14:textId="2B328EAD" w:rsidR="00931966" w:rsidRPr="00931966" w:rsidRDefault="00404E0B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 w:rsidRPr="00404E0B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14,854,073</w:t>
            </w:r>
          </w:p>
        </w:tc>
      </w:tr>
      <w:tr w:rsidR="00931966" w:rsidRPr="00170C4A" w14:paraId="4A384586" w14:textId="77777777" w:rsidTr="00E92175">
        <w:trPr>
          <w:trHeight w:val="360"/>
        </w:trPr>
        <w:tc>
          <w:tcPr>
            <w:tcW w:w="3060" w:type="dxa"/>
          </w:tcPr>
          <w:p w14:paraId="2EFBDF71" w14:textId="194F4BAA" w:rsidR="00931966" w:rsidRPr="00170C4A" w:rsidRDefault="00931966" w:rsidP="0093196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จากการจัดหาเงิน</w:t>
            </w:r>
          </w:p>
        </w:tc>
        <w:tc>
          <w:tcPr>
            <w:tcW w:w="1613" w:type="dxa"/>
            <w:vAlign w:val="bottom"/>
          </w:tcPr>
          <w:p w14:paraId="0FB7B09F" w14:textId="161A56A9" w:rsidR="00931966" w:rsidRPr="00170C4A" w:rsidRDefault="00486267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(92)</w:t>
            </w:r>
          </w:p>
        </w:tc>
        <w:tc>
          <w:tcPr>
            <w:tcW w:w="1426" w:type="dxa"/>
            <w:vAlign w:val="bottom"/>
          </w:tcPr>
          <w:p w14:paraId="14FF6A94" w14:textId="78F6FED6" w:rsidR="00931966" w:rsidRPr="00170C4A" w:rsidRDefault="00C76FEE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(2,894)</w:t>
            </w:r>
          </w:p>
        </w:tc>
        <w:tc>
          <w:tcPr>
            <w:tcW w:w="1599" w:type="dxa"/>
            <w:vAlign w:val="bottom"/>
          </w:tcPr>
          <w:p w14:paraId="25A866B1" w14:textId="5EB04C0C" w:rsidR="00931966" w:rsidRPr="00170C4A" w:rsidRDefault="00486267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(955,067)</w:t>
            </w:r>
          </w:p>
        </w:tc>
        <w:tc>
          <w:tcPr>
            <w:tcW w:w="1267" w:type="dxa"/>
            <w:vAlign w:val="bottom"/>
          </w:tcPr>
          <w:p w14:paraId="48784D3F" w14:textId="4E7DB381" w:rsidR="00931966" w:rsidRPr="00170C4A" w:rsidRDefault="00DA6BAD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(</w:t>
            </w:r>
            <w:r w:rsidRPr="00DA6BAD"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958,053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)</w:t>
            </w:r>
          </w:p>
        </w:tc>
      </w:tr>
      <w:tr w:rsidR="00931966" w:rsidRPr="00170C4A" w14:paraId="352938EA" w14:textId="77777777" w:rsidTr="00E92175">
        <w:trPr>
          <w:trHeight w:val="360"/>
        </w:trPr>
        <w:tc>
          <w:tcPr>
            <w:tcW w:w="3060" w:type="dxa"/>
          </w:tcPr>
          <w:p w14:paraId="543748D3" w14:textId="12167634" w:rsidR="00931966" w:rsidRPr="00170C4A" w:rsidRDefault="00931966" w:rsidP="0093196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การเปลี่ยนแปลงของรายการอื่น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ที่มิใช่เงินสด</w:t>
            </w:r>
          </w:p>
        </w:tc>
        <w:tc>
          <w:tcPr>
            <w:tcW w:w="1613" w:type="dxa"/>
            <w:vAlign w:val="bottom"/>
          </w:tcPr>
          <w:p w14:paraId="67F1ABBA" w14:textId="31C5CFA7" w:rsidR="00931966" w:rsidRPr="00170C4A" w:rsidRDefault="00AB1AE5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6" w:type="dxa"/>
            <w:vAlign w:val="bottom"/>
          </w:tcPr>
          <w:p w14:paraId="3D56000C" w14:textId="569FE727" w:rsidR="00931966" w:rsidRPr="00170C4A" w:rsidRDefault="00AB1AE5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9,388</w:t>
            </w:r>
          </w:p>
        </w:tc>
        <w:tc>
          <w:tcPr>
            <w:tcW w:w="1599" w:type="dxa"/>
            <w:vAlign w:val="bottom"/>
          </w:tcPr>
          <w:p w14:paraId="274CA168" w14:textId="0CBBFE9B" w:rsidR="00931966" w:rsidRPr="00170C4A" w:rsidRDefault="00AB1AE5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41D8CC7A" w14:textId="03FC7EF5" w:rsidR="00931966" w:rsidRPr="00170C4A" w:rsidRDefault="00DA6BAD" w:rsidP="00E92175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  <w:t>9,388</w:t>
            </w:r>
          </w:p>
        </w:tc>
      </w:tr>
      <w:tr w:rsidR="00387BE9" w:rsidRPr="00170C4A" w14:paraId="141B2AE3" w14:textId="77777777" w:rsidTr="00E92175">
        <w:trPr>
          <w:trHeight w:val="360"/>
        </w:trPr>
        <w:tc>
          <w:tcPr>
            <w:tcW w:w="3060" w:type="dxa"/>
          </w:tcPr>
          <w:p w14:paraId="366F53DE" w14:textId="6331B2C2" w:rsidR="00387BE9" w:rsidRPr="00170C4A" w:rsidRDefault="00387BE9" w:rsidP="00387BE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931966">
              <w:rPr>
                <w:rFonts w:asciiTheme="majorBidi" w:hAnsiTheme="majorBidi" w:cstheme="majorBidi" w:hint="cs"/>
                <w:b/>
                <w:bCs/>
                <w:spacing w:val="4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3196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US" w:bidi="th-TH"/>
              </w:rPr>
              <w:t xml:space="preserve">31 </w:t>
            </w:r>
            <w:r w:rsidRPr="00931966">
              <w:rPr>
                <w:rFonts w:asciiTheme="majorBidi" w:hAnsiTheme="majorBidi" w:cstheme="majorBidi" w:hint="cs"/>
                <w:b/>
                <w:bCs/>
                <w:spacing w:val="4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3196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13" w:type="dxa"/>
            <w:vAlign w:val="bottom"/>
          </w:tcPr>
          <w:p w14:paraId="67F12DF5" w14:textId="0B7B58CE" w:rsidR="00387BE9" w:rsidRPr="00486267" w:rsidRDefault="00486267" w:rsidP="00E92175">
            <w:pPr>
              <w:pStyle w:val="block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 w:rsidRPr="00486267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6" w:type="dxa"/>
            <w:vAlign w:val="bottom"/>
          </w:tcPr>
          <w:p w14:paraId="2A7D06B1" w14:textId="2A2FD1EF" w:rsidR="00387BE9" w:rsidRPr="00486267" w:rsidRDefault="00AB1AE5" w:rsidP="00E92175">
            <w:pPr>
              <w:pStyle w:val="block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 w:rsidRPr="00486267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9,388</w:t>
            </w:r>
          </w:p>
        </w:tc>
        <w:tc>
          <w:tcPr>
            <w:tcW w:w="1599" w:type="dxa"/>
            <w:vAlign w:val="bottom"/>
          </w:tcPr>
          <w:p w14:paraId="1976835A" w14:textId="3BA91CDB" w:rsidR="00387BE9" w:rsidRPr="00486267" w:rsidRDefault="00404E0B" w:rsidP="00E92175">
            <w:pPr>
              <w:pStyle w:val="block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13,896,020</w:t>
            </w:r>
          </w:p>
        </w:tc>
        <w:tc>
          <w:tcPr>
            <w:tcW w:w="1267" w:type="dxa"/>
            <w:vAlign w:val="bottom"/>
          </w:tcPr>
          <w:p w14:paraId="7299DF5F" w14:textId="29FA932F" w:rsidR="00387BE9" w:rsidRPr="00486267" w:rsidRDefault="00404E0B" w:rsidP="00E92175">
            <w:pPr>
              <w:pStyle w:val="block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</w:pPr>
            <w:r w:rsidRPr="00404E0B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lang w:bidi="th-TH"/>
              </w:rPr>
              <w:t>13,905,408</w:t>
            </w:r>
          </w:p>
        </w:tc>
      </w:tr>
    </w:tbl>
    <w:p w14:paraId="0E62F640" w14:textId="7D02BC1C" w:rsidR="00170C4A" w:rsidRDefault="00170C4A" w:rsidP="0041199B">
      <w:pPr>
        <w:pStyle w:val="block"/>
        <w:spacing w:after="0" w:line="240" w:lineRule="atLeast"/>
        <w:ind w:left="72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CF78890" w14:textId="77777777" w:rsidR="000008BC" w:rsidRPr="00176DFC" w:rsidRDefault="000008BC" w:rsidP="0041199B">
      <w:pPr>
        <w:pStyle w:val="block"/>
        <w:spacing w:after="0" w:line="240" w:lineRule="atLeast"/>
        <w:ind w:left="72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B111A93" w14:textId="77777777" w:rsidR="0041199B" w:rsidRDefault="0041199B" w:rsidP="0041199B">
      <w:pPr>
        <w:pStyle w:val="block"/>
        <w:spacing w:after="0" w:line="240" w:lineRule="atLeast"/>
        <w:ind w:left="720"/>
        <w:jc w:val="thaiDistribute"/>
        <w:rPr>
          <w:rFonts w:asciiTheme="majorBidi" w:hAnsiTheme="majorBidi" w:cstheme="majorBidi"/>
          <w:spacing w:val="4"/>
          <w:sz w:val="20"/>
        </w:rPr>
      </w:pPr>
    </w:p>
    <w:p w14:paraId="6DD52928" w14:textId="3D518FB4" w:rsidR="0041199B" w:rsidRDefault="0041199B" w:rsidP="004119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eastAsia="Calibri"/>
          <w:b/>
          <w:bCs/>
          <w:szCs w:val="30"/>
          <w:cs/>
        </w:rPr>
        <w:sectPr w:rsidR="0041199B" w:rsidSect="0041199B">
          <w:headerReference w:type="default" r:id="rId13"/>
          <w:footerReference w:type="default" r:id="rId14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6D86087A" w14:textId="76B2E63F" w:rsidR="0008264A" w:rsidRPr="00AB0762" w:rsidRDefault="00707A53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22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lastRenderedPageBreak/>
        <w:t>หนี้สิน</w:t>
      </w:r>
      <w:r w:rsidR="00004B4A" w:rsidRPr="00AB0762">
        <w:rPr>
          <w:rFonts w:eastAsia="Calibri"/>
          <w:b/>
          <w:bCs/>
          <w:szCs w:val="30"/>
          <w:cs/>
        </w:rPr>
        <w:t>ที่มีภาระดอกเบี้ย</w:t>
      </w:r>
    </w:p>
    <w:p w14:paraId="4A0024D5" w14:textId="77777777" w:rsidR="00F31F6D" w:rsidRPr="008E2D4A" w:rsidRDefault="00F31F6D" w:rsidP="008E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sz w:val="20"/>
          <w:szCs w:val="20"/>
          <w:cs/>
        </w:rPr>
      </w:pPr>
      <w:bookmarkStart w:id="12" w:name="_Hlk64848426"/>
    </w:p>
    <w:tbl>
      <w:tblPr>
        <w:tblW w:w="9134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5364"/>
        <w:gridCol w:w="1070"/>
        <w:gridCol w:w="1260"/>
        <w:gridCol w:w="270"/>
        <w:gridCol w:w="1170"/>
      </w:tblGrid>
      <w:tr w:rsidR="00715BF5" w:rsidRPr="00AB0762" w14:paraId="1114CCBB" w14:textId="77777777" w:rsidTr="00445917">
        <w:trPr>
          <w:trHeight w:hRule="exact" w:val="360"/>
          <w:tblHeader/>
        </w:trPr>
        <w:tc>
          <w:tcPr>
            <w:tcW w:w="5364" w:type="dxa"/>
            <w:shd w:val="clear" w:color="auto" w:fill="auto"/>
          </w:tcPr>
          <w:p w14:paraId="0291EA9B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contextualSpacing/>
            </w:pPr>
            <w:bookmarkStart w:id="13" w:name="_Hlk57303917"/>
            <w:bookmarkEnd w:id="12"/>
          </w:p>
        </w:tc>
        <w:tc>
          <w:tcPr>
            <w:tcW w:w="1070" w:type="dxa"/>
            <w:shd w:val="clear" w:color="auto" w:fill="auto"/>
          </w:tcPr>
          <w:p w14:paraId="32E1ED03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i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14:paraId="204E687B" w14:textId="2B84BF4C" w:rsidR="00715BF5" w:rsidRPr="00D20A3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</w:pPr>
            <w:r w:rsidRPr="00D20A38">
              <w:t>2566</w:t>
            </w:r>
          </w:p>
        </w:tc>
        <w:tc>
          <w:tcPr>
            <w:tcW w:w="270" w:type="dxa"/>
            <w:shd w:val="clear" w:color="auto" w:fill="auto"/>
          </w:tcPr>
          <w:p w14:paraId="7B0AFFBC" w14:textId="77777777" w:rsidR="00715BF5" w:rsidRPr="00D20A38" w:rsidRDefault="00715BF5" w:rsidP="00715BF5">
            <w:pPr>
              <w:contextualSpacing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7001D351" w14:textId="3970AADD" w:rsidR="00715BF5" w:rsidRPr="00D20A3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</w:pPr>
            <w:r w:rsidRPr="00D20A38">
              <w:t>2565</w:t>
            </w:r>
          </w:p>
        </w:tc>
      </w:tr>
      <w:tr w:rsidR="00F35F49" w:rsidRPr="00AB0762" w14:paraId="43352850" w14:textId="77777777" w:rsidTr="0070560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434" w:type="dxa"/>
            <w:gridSpan w:val="2"/>
            <w:shd w:val="clear" w:color="auto" w:fill="auto"/>
          </w:tcPr>
          <w:p w14:paraId="65FED09D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i/>
                <w:iCs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B95F717" w14:textId="77777777" w:rsidR="00F35F49" w:rsidRPr="00AB0762" w:rsidRDefault="00F35F49" w:rsidP="00F35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</w:pPr>
            <w:r w:rsidRPr="00AB0762">
              <w:rPr>
                <w:cs/>
              </w:rPr>
              <w:t>ส่วนที่ไม่มีหลักประกัน</w:t>
            </w:r>
          </w:p>
        </w:tc>
      </w:tr>
      <w:tr w:rsidR="00F35F49" w:rsidRPr="00AB0762" w14:paraId="78C475E4" w14:textId="77777777" w:rsidTr="009A56EF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364" w:type="dxa"/>
            <w:shd w:val="clear" w:color="auto" w:fill="auto"/>
          </w:tcPr>
          <w:p w14:paraId="695861BF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</w:pPr>
          </w:p>
        </w:tc>
        <w:tc>
          <w:tcPr>
            <w:tcW w:w="1070" w:type="dxa"/>
            <w:shd w:val="clear" w:color="auto" w:fill="auto"/>
          </w:tcPr>
          <w:p w14:paraId="7EAAD0AC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A145316" w14:textId="604595C6" w:rsidR="00F35F49" w:rsidRPr="00AB0762" w:rsidRDefault="00C31F3F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(</w:t>
            </w:r>
            <w:r w:rsidR="00F35F49" w:rsidRPr="00AB0762">
              <w:rPr>
                <w:i/>
                <w:iCs/>
                <w:cs/>
              </w:rPr>
              <w:t>พันบาท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F35F49" w:rsidRPr="00AB0762" w14:paraId="638707F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23EB9242" w14:textId="77777777" w:rsidR="00F35F49" w:rsidRPr="00AB0762" w:rsidRDefault="00F35F49" w:rsidP="00D6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70" w:type="dxa"/>
            <w:shd w:val="clear" w:color="auto" w:fill="auto"/>
          </w:tcPr>
          <w:p w14:paraId="1F56AD25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3D1CA3" w14:textId="77777777" w:rsidR="00F35F49" w:rsidRPr="00AB0762" w:rsidRDefault="00F35F49" w:rsidP="00B1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0" w:right="95" w:hanging="5"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07BE5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1DE280" w14:textId="77777777" w:rsidR="00F35F49" w:rsidRPr="00AB0762" w:rsidRDefault="00F35F49" w:rsidP="007C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</w:tr>
      <w:tr w:rsidR="00715BF5" w:rsidRPr="00AB0762" w14:paraId="1E96DC60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4E4962CD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cs/>
              </w:rPr>
            </w:pPr>
            <w:r w:rsidRPr="00AB0762">
              <w:rPr>
                <w:cs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06024AB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</w:rPr>
            </w:pPr>
            <w:r w:rsidRPr="00AB0762">
              <w:rPr>
                <w:i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B97ED" w14:textId="49CACFDA" w:rsidR="00715BF5" w:rsidRPr="00AB0762" w:rsidRDefault="00D52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</w:pPr>
            <w:r w:rsidRPr="00D52BF5">
              <w:t>13,896,020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036D7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4A47C" w14:textId="27F1B2C0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</w:pPr>
            <w:r w:rsidRPr="00AB0762">
              <w:t>14,851,087</w:t>
            </w:r>
          </w:p>
        </w:tc>
      </w:tr>
      <w:tr w:rsidR="00715BF5" w:rsidRPr="00AB0762" w14:paraId="1F2FF10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1C91129D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cs/>
              </w:rPr>
            </w:pPr>
            <w:r w:rsidRPr="00AB0762">
              <w:rPr>
                <w:cs/>
              </w:rPr>
              <w:t xml:space="preserve">หนี้สินตามสัญญาเช่าส่วนที่ถึงกำหนดชำระภายในหนึ่งปี  </w:t>
            </w:r>
          </w:p>
        </w:tc>
        <w:tc>
          <w:tcPr>
            <w:tcW w:w="1070" w:type="dxa"/>
            <w:shd w:val="clear" w:color="auto" w:fill="auto"/>
          </w:tcPr>
          <w:p w14:paraId="0483CC4F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199D0" w14:textId="7860E63B" w:rsidR="00715BF5" w:rsidRPr="00AB0762" w:rsidRDefault="00D52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</w:pPr>
            <w:r w:rsidRPr="00D52BF5">
              <w:t>3,314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6935C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3FFF3F" w14:textId="3E7BC086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cs/>
              </w:rPr>
            </w:pPr>
            <w:r w:rsidRPr="00AB0762">
              <w:t>1,225</w:t>
            </w:r>
          </w:p>
        </w:tc>
      </w:tr>
      <w:tr w:rsidR="00715BF5" w:rsidRPr="00D20A38" w14:paraId="09DB663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0D3E448E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hanging="68"/>
              <w:contextualSpacing/>
            </w:pPr>
          </w:p>
        </w:tc>
        <w:tc>
          <w:tcPr>
            <w:tcW w:w="1070" w:type="dxa"/>
            <w:shd w:val="clear" w:color="auto" w:fill="auto"/>
          </w:tcPr>
          <w:p w14:paraId="28D8B91B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1F928" w14:textId="6776F131" w:rsidR="00715BF5" w:rsidRPr="00724528" w:rsidRDefault="00D52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  <w:rPr>
                <w:b/>
              </w:rPr>
            </w:pPr>
            <w:r w:rsidRPr="00724528">
              <w:rPr>
                <w:b/>
              </w:rPr>
              <w:t>13,899,334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03DCA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F2216" w14:textId="05943326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b/>
              </w:rPr>
            </w:pPr>
            <w:r w:rsidRPr="00724528">
              <w:rPr>
                <w:b/>
              </w:rPr>
              <w:t>14,852,312</w:t>
            </w:r>
          </w:p>
        </w:tc>
      </w:tr>
      <w:tr w:rsidR="00715BF5" w:rsidRPr="00AB0762" w14:paraId="3212BF2B" w14:textId="77777777" w:rsidTr="009A56EF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364" w:type="dxa"/>
            <w:shd w:val="clear" w:color="auto" w:fill="auto"/>
          </w:tcPr>
          <w:p w14:paraId="40ECCC48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hanging="68"/>
              <w:contextualSpacing/>
              <w:rPr>
                <w:sz w:val="10"/>
                <w:szCs w:val="1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5765B581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0FD69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6A664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A5744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sz w:val="10"/>
                <w:szCs w:val="10"/>
                <w:cs/>
              </w:rPr>
            </w:pPr>
          </w:p>
        </w:tc>
      </w:tr>
      <w:tr w:rsidR="00715BF5" w:rsidRPr="00AB0762" w14:paraId="1FC28472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143CAB04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b/>
                <w:bCs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70" w:type="dxa"/>
            <w:shd w:val="clear" w:color="auto" w:fill="auto"/>
          </w:tcPr>
          <w:p w14:paraId="76797C7C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b/>
                <w:i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A99E8E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b/>
                <w:i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46AA7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b/>
                <w:i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C63ED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b/>
                <w:i/>
              </w:rPr>
            </w:pPr>
          </w:p>
        </w:tc>
      </w:tr>
      <w:tr w:rsidR="00715BF5" w:rsidRPr="00AB0762" w14:paraId="254A7884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045FBAF2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cs/>
              </w:rPr>
            </w:pPr>
            <w:r w:rsidRPr="00AB0762">
              <w:rPr>
                <w:cs/>
              </w:rPr>
              <w:t>หนี้สินตามสัญญาเช่า</w:t>
            </w:r>
          </w:p>
        </w:tc>
        <w:tc>
          <w:tcPr>
            <w:tcW w:w="1070" w:type="dxa"/>
            <w:shd w:val="clear" w:color="auto" w:fill="auto"/>
          </w:tcPr>
          <w:p w14:paraId="67938BDC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696EBC" w14:textId="55E4E869" w:rsidR="00715BF5" w:rsidRPr="00724528" w:rsidRDefault="00D52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</w:pPr>
            <w:r w:rsidRPr="00724528">
              <w:t>6,074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9E6C8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7613E" w14:textId="019F70AA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</w:pPr>
            <w:r w:rsidRPr="00724528">
              <w:t>1,669</w:t>
            </w:r>
          </w:p>
        </w:tc>
      </w:tr>
      <w:tr w:rsidR="00715BF5" w:rsidRPr="00AB0762" w14:paraId="008F0A0F" w14:textId="77777777" w:rsidTr="009A56EF">
        <w:tblPrEx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5364" w:type="dxa"/>
            <w:shd w:val="clear" w:color="auto" w:fill="auto"/>
          </w:tcPr>
          <w:p w14:paraId="34FE367F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right="-110" w:hanging="68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shd w:val="clear" w:color="auto" w:fill="auto"/>
          </w:tcPr>
          <w:p w14:paraId="177D781C" w14:textId="77777777" w:rsidR="00715BF5" w:rsidRPr="00AB0762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59912" w14:textId="27D299EF" w:rsidR="00715BF5" w:rsidRPr="00724528" w:rsidRDefault="00FC7AAF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13,905,408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E2BA5" w14:textId="77777777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D2632" w14:textId="2C47F214" w:rsidR="00715BF5" w:rsidRPr="00724528" w:rsidRDefault="00715BF5" w:rsidP="0071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b/>
                <w:bCs/>
                <w:cs/>
              </w:rPr>
            </w:pPr>
            <w:r w:rsidRPr="00724528">
              <w:rPr>
                <w:b/>
              </w:rPr>
              <w:t>14,853,981</w:t>
            </w:r>
          </w:p>
        </w:tc>
      </w:tr>
      <w:bookmarkEnd w:id="13"/>
    </w:tbl>
    <w:p w14:paraId="0A819647" w14:textId="77777777" w:rsidR="00240FCB" w:rsidRPr="008E2D4A" w:rsidRDefault="00240FCB" w:rsidP="008E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0"/>
        <w:jc w:val="thaiDistribute"/>
        <w:rPr>
          <w:sz w:val="20"/>
          <w:szCs w:val="20"/>
        </w:rPr>
      </w:pPr>
    </w:p>
    <w:p w14:paraId="286ED772" w14:textId="458BA010" w:rsidR="00404638" w:rsidRPr="00D20A38" w:rsidRDefault="00404638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i/>
          <w:iCs/>
        </w:rPr>
      </w:pPr>
      <w:r w:rsidRPr="00D20A38">
        <w:rPr>
          <w:cs/>
        </w:rPr>
        <w:t xml:space="preserve">ณ วันที่ </w:t>
      </w:r>
      <w:r w:rsidRPr="00D20A38">
        <w:t>31</w:t>
      </w:r>
      <w:r w:rsidRPr="00D20A38">
        <w:rPr>
          <w:cs/>
        </w:rPr>
        <w:t xml:space="preserve"> ธันวาคม </w:t>
      </w:r>
      <w:r w:rsidRPr="00D20A38">
        <w:t>256</w:t>
      </w:r>
      <w:r w:rsidR="00A91456" w:rsidRPr="00D20A38">
        <w:t>6</w:t>
      </w:r>
      <w:r w:rsidRPr="00D20A38">
        <w:rPr>
          <w:cs/>
        </w:rPr>
        <w:t xml:space="preserve"> บริษัท</w:t>
      </w:r>
      <w:r w:rsidR="00FC7AAF">
        <w:rPr>
          <w:rFonts w:hint="cs"/>
          <w:cs/>
        </w:rPr>
        <w:t>ไม่</w:t>
      </w:r>
      <w:r w:rsidRPr="00D20A38">
        <w:rPr>
          <w:cs/>
        </w:rPr>
        <w:t>มีวงเงินเบิกเกินบัญชีและวงเงินสินเชื่ออื่นกับธนาคารในประเทศ</w:t>
      </w:r>
      <w:r w:rsidRPr="00D20A38">
        <w:rPr>
          <w:i/>
          <w:iCs/>
          <w:cs/>
        </w:rPr>
        <w:t xml:space="preserve"> </w:t>
      </w:r>
      <w:r w:rsidR="00C31F3F" w:rsidRPr="00D20A38">
        <w:rPr>
          <w:i/>
          <w:iCs/>
          <w:cs/>
        </w:rPr>
        <w:t>(</w:t>
      </w:r>
      <w:r w:rsidRPr="00D20A38">
        <w:rPr>
          <w:i/>
          <w:iCs/>
        </w:rPr>
        <w:t>256</w:t>
      </w:r>
      <w:r w:rsidR="00A91456" w:rsidRPr="00D20A38">
        <w:rPr>
          <w:i/>
          <w:iCs/>
        </w:rPr>
        <w:t xml:space="preserve">5 </w:t>
      </w:r>
      <w:r w:rsidR="00557488" w:rsidRPr="00D20A38">
        <w:rPr>
          <w:i/>
          <w:iCs/>
          <w:cs/>
        </w:rPr>
        <w:t xml:space="preserve">: </w:t>
      </w:r>
      <w:r w:rsidR="009E2AA4" w:rsidRPr="00D20A38">
        <w:rPr>
          <w:i/>
          <w:iCs/>
        </w:rPr>
        <w:t>0</w:t>
      </w:r>
      <w:r w:rsidR="003904F5" w:rsidRPr="00D20A38">
        <w:rPr>
          <w:i/>
          <w:iCs/>
          <w:cs/>
        </w:rPr>
        <w:t>.</w:t>
      </w:r>
      <w:r w:rsidR="009E2AA4" w:rsidRPr="00D20A38">
        <w:rPr>
          <w:i/>
          <w:iCs/>
        </w:rPr>
        <w:t>41</w:t>
      </w:r>
      <w:r w:rsidRPr="00D20A38">
        <w:rPr>
          <w:i/>
          <w:iCs/>
          <w:cs/>
        </w:rPr>
        <w:t xml:space="preserve"> ล้านบาท</w:t>
      </w:r>
      <w:r w:rsidR="00C31F3F" w:rsidRPr="00D20A38">
        <w:rPr>
          <w:i/>
          <w:iCs/>
          <w:cs/>
        </w:rPr>
        <w:t>)</w:t>
      </w:r>
    </w:p>
    <w:p w14:paraId="3F4BF17D" w14:textId="377F187A" w:rsidR="00454FBA" w:rsidRPr="00D20A38" w:rsidRDefault="00454FBA" w:rsidP="008E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 w:right="130"/>
        <w:jc w:val="thaiDistribute"/>
        <w:rPr>
          <w:sz w:val="20"/>
          <w:szCs w:val="20"/>
        </w:rPr>
      </w:pPr>
    </w:p>
    <w:p w14:paraId="21DAD6DD" w14:textId="1126BC1A" w:rsidR="0096356C" w:rsidRPr="00AB0762" w:rsidRDefault="0096356C" w:rsidP="00963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i/>
          <w:iCs/>
        </w:rPr>
      </w:pPr>
      <w:r w:rsidRPr="00D20A38">
        <w:rPr>
          <w:cs/>
        </w:rPr>
        <w:t xml:space="preserve">เงินกู้ยืมระยะสั้นของบริษัทมีอัตราดอกเบี้ยในปี </w:t>
      </w:r>
      <w:r w:rsidR="00E91505" w:rsidRPr="00D20A38">
        <w:t>256</w:t>
      </w:r>
      <w:r w:rsidR="008E2D4A" w:rsidRPr="00D20A38">
        <w:t>6</w:t>
      </w:r>
      <w:r w:rsidRPr="00D20A38">
        <w:rPr>
          <w:cs/>
        </w:rPr>
        <w:t xml:space="preserve"> ร้อยละ </w:t>
      </w:r>
      <w:r w:rsidR="00964616" w:rsidRPr="00D20A38">
        <w:t>3.25</w:t>
      </w:r>
      <w:r w:rsidRPr="00D20A38">
        <w:rPr>
          <w:cs/>
        </w:rPr>
        <w:t xml:space="preserve"> ต่อปี </w:t>
      </w:r>
      <w:r w:rsidR="00C31F3F" w:rsidRPr="00D20A38">
        <w:rPr>
          <w:i/>
          <w:iCs/>
          <w:cs/>
        </w:rPr>
        <w:t>(</w:t>
      </w:r>
      <w:r w:rsidR="00E91505" w:rsidRPr="00D20A38">
        <w:rPr>
          <w:i/>
          <w:iCs/>
        </w:rPr>
        <w:t>256</w:t>
      </w:r>
      <w:r w:rsidR="008E2D4A" w:rsidRPr="00D20A38">
        <w:rPr>
          <w:i/>
          <w:iCs/>
        </w:rPr>
        <w:t xml:space="preserve">5 </w:t>
      </w:r>
      <w:r w:rsidRPr="00D20A38">
        <w:rPr>
          <w:i/>
          <w:iCs/>
          <w:cs/>
        </w:rPr>
        <w:t xml:space="preserve">: ร้อยละ </w:t>
      </w:r>
      <w:r w:rsidRPr="00D20A38">
        <w:rPr>
          <w:i/>
          <w:iCs/>
        </w:rPr>
        <w:t>3</w:t>
      </w:r>
      <w:r w:rsidR="008E2D4A" w:rsidRPr="00D20A38">
        <w:rPr>
          <w:i/>
          <w:iCs/>
        </w:rPr>
        <w:t>.25</w:t>
      </w:r>
      <w:r w:rsidRPr="00D20A38">
        <w:rPr>
          <w:i/>
          <w:iCs/>
        </w:rPr>
        <w:t xml:space="preserve"> </w:t>
      </w:r>
      <w:r w:rsidRPr="00D20A38">
        <w:rPr>
          <w:i/>
          <w:iCs/>
          <w:cs/>
        </w:rPr>
        <w:t>ต่อปี</w:t>
      </w:r>
      <w:r w:rsidR="00C31F3F" w:rsidRPr="00D20A38">
        <w:rPr>
          <w:i/>
          <w:iCs/>
          <w:cs/>
        </w:rPr>
        <w:t>)</w:t>
      </w:r>
    </w:p>
    <w:p w14:paraId="1B36E8E1" w14:textId="77777777" w:rsidR="0096356C" w:rsidRPr="008E2D4A" w:rsidRDefault="0096356C" w:rsidP="008E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 w:right="130"/>
        <w:jc w:val="thaiDistribute"/>
      </w:pPr>
    </w:p>
    <w:p w14:paraId="5F7C2C07" w14:textId="77777777" w:rsidR="00004B4A" w:rsidRPr="00AB0762" w:rsidRDefault="00004B4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B1E202" w14:textId="77777777" w:rsidR="00F31F6D" w:rsidRPr="001C27E9" w:rsidRDefault="00F31F6D" w:rsidP="006C4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sz w:val="20"/>
          <w:szCs w:val="20"/>
        </w:rPr>
      </w:pPr>
    </w:p>
    <w:p w14:paraId="78383BEB" w14:textId="13234085" w:rsidR="00AC1EE6" w:rsidRPr="00AB0762" w:rsidRDefault="00AC1EE6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</w:pPr>
      <w:r w:rsidRPr="00AB0762">
        <w:rPr>
          <w:cs/>
        </w:rPr>
        <w:t>บริษัทจ่ายค่าชดเชยผลประโยชน์</w:t>
      </w:r>
      <w:r w:rsidR="00F1309E" w:rsidRPr="00AB0762">
        <w:rPr>
          <w:cs/>
        </w:rPr>
        <w:t>ที่กำหนดไว้</w:t>
      </w:r>
      <w:r w:rsidRPr="00AB0762">
        <w:rPr>
          <w:cs/>
        </w:rPr>
        <w:t>ตามข้อกำหนดของพระราชบัญญัติคุ้มครองแรงงาน พ</w:t>
      </w:r>
      <w:r w:rsidR="003904F5" w:rsidRPr="00AB0762">
        <w:rPr>
          <w:cs/>
        </w:rPr>
        <w:t>.</w:t>
      </w:r>
      <w:r w:rsidRPr="00AB0762">
        <w:rPr>
          <w:cs/>
        </w:rPr>
        <w:t>ศ</w:t>
      </w:r>
      <w:r w:rsidR="003904F5" w:rsidRPr="00AB0762">
        <w:rPr>
          <w:cs/>
        </w:rPr>
        <w:t>.</w:t>
      </w:r>
      <w:r w:rsidRPr="00AB0762">
        <w:rPr>
          <w:cs/>
        </w:rPr>
        <w:t xml:space="preserve"> </w:t>
      </w:r>
      <w:r w:rsidRPr="00AB0762">
        <w:t>2541</w:t>
      </w:r>
      <w:r w:rsidR="00B41736" w:rsidRPr="00AB0762">
        <w:rPr>
          <w:cs/>
        </w:rPr>
        <w:t xml:space="preserve"> </w:t>
      </w:r>
      <w:r w:rsidR="006E6BE7" w:rsidRPr="00AB0762">
        <w:rPr>
          <w:cs/>
        </w:rPr>
        <w:br/>
      </w:r>
      <w:r w:rsidR="006C1256" w:rsidRPr="00AB0762">
        <w:rPr>
          <w:cs/>
        </w:rPr>
        <w:t>ในการให้ผลประโยชน์เมื่อเกษียณ</w:t>
      </w:r>
      <w:r w:rsidRPr="00AB0762">
        <w:rPr>
          <w:cs/>
        </w:rPr>
        <w:t>และผลประโยชน์ระยะยาวอื่นแก่พนักงานตามสิทธิและอายุงาน</w:t>
      </w:r>
    </w:p>
    <w:p w14:paraId="205F945E" w14:textId="77777777" w:rsidR="00515735" w:rsidRPr="006C4870" w:rsidRDefault="00515735" w:rsidP="006C4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8"/>
        <w:jc w:val="thaiDistribute"/>
        <w:rPr>
          <w:sz w:val="20"/>
          <w:szCs w:val="20"/>
        </w:rPr>
      </w:pPr>
    </w:p>
    <w:p w14:paraId="0DCBA681" w14:textId="77777777" w:rsidR="00033E83" w:rsidRPr="00AB0762" w:rsidRDefault="00515735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</w:pPr>
      <w:r w:rsidRPr="00AB0762">
        <w:rPr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631D71" w:rsidRPr="00AB0762">
        <w:br/>
      </w:r>
      <w:r w:rsidRPr="00AB0762">
        <w:rPr>
          <w:cs/>
        </w:rPr>
        <w:t xml:space="preserve">ความเสี่ยงของช่วงชีวิต </w:t>
      </w:r>
      <w:r w:rsidR="006E6BE7" w:rsidRPr="00AB0762">
        <w:rPr>
          <w:cs/>
        </w:rPr>
        <w:t>และ</w:t>
      </w:r>
      <w:r w:rsidRPr="00AB0762">
        <w:rPr>
          <w:cs/>
        </w:rPr>
        <w:t>ความเสี่ยงจากอัต</w:t>
      </w:r>
      <w:r w:rsidR="003E0104" w:rsidRPr="00AB0762">
        <w:rPr>
          <w:cs/>
        </w:rPr>
        <w:t xml:space="preserve">ราดอกเบี้ย </w:t>
      </w:r>
    </w:p>
    <w:p w14:paraId="58BF59DC" w14:textId="77777777" w:rsidR="00404638" w:rsidRPr="006C4870" w:rsidRDefault="00404638" w:rsidP="006C4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8"/>
        <w:jc w:val="thaiDistribute"/>
        <w:rPr>
          <w:sz w:val="20"/>
          <w:szCs w:val="20"/>
        </w:rPr>
      </w:pPr>
    </w:p>
    <w:p w14:paraId="3FE73333" w14:textId="77777777" w:rsidR="00235C0E" w:rsidRPr="00AB0762" w:rsidRDefault="00F1309E" w:rsidP="008164E1">
      <w:pPr>
        <w:tabs>
          <w:tab w:val="clear" w:pos="227"/>
          <w:tab w:val="clear" w:pos="454"/>
          <w:tab w:val="clear" w:pos="680"/>
        </w:tabs>
        <w:spacing w:line="240" w:lineRule="auto"/>
        <w:ind w:left="558" w:right="56"/>
        <w:jc w:val="thaiDistribute"/>
        <w:rPr>
          <w:i/>
          <w:iCs/>
        </w:rPr>
      </w:pPr>
      <w:r w:rsidRPr="00AB0762">
        <w:rPr>
          <w:i/>
          <w:iCs/>
          <w:cs/>
        </w:rPr>
        <w:t>ประมาณการหนี้สินไม่หมุนเวียนสำหรับ</w:t>
      </w:r>
      <w:r w:rsidR="0008264A" w:rsidRPr="00AB0762">
        <w:rPr>
          <w:i/>
          <w:iCs/>
          <w:cs/>
        </w:rPr>
        <w:t xml:space="preserve">ผลประโยชน์พนักงานในงบแสดงฐานะการเงิน ณ วันที่ </w:t>
      </w:r>
      <w:r w:rsidR="0008264A" w:rsidRPr="00AB0762">
        <w:rPr>
          <w:i/>
          <w:iCs/>
        </w:rPr>
        <w:t>31</w:t>
      </w:r>
      <w:r w:rsidR="00F66240" w:rsidRPr="00AB0762">
        <w:rPr>
          <w:i/>
          <w:iCs/>
          <w:cs/>
        </w:rPr>
        <w:t xml:space="preserve"> </w:t>
      </w:r>
      <w:r w:rsidR="001F5119" w:rsidRPr="00AB0762">
        <w:rPr>
          <w:i/>
          <w:iCs/>
          <w:cs/>
        </w:rPr>
        <w:t>ธันวาคม</w:t>
      </w:r>
    </w:p>
    <w:p w14:paraId="23A4030C" w14:textId="77777777" w:rsidR="004C7F35" w:rsidRPr="006C4870" w:rsidRDefault="004C7F35" w:rsidP="006C4870">
      <w:pPr>
        <w:spacing w:line="240" w:lineRule="auto"/>
        <w:ind w:left="562"/>
        <w:jc w:val="thaiDistribute"/>
        <w:rPr>
          <w:sz w:val="20"/>
          <w:szCs w:val="20"/>
        </w:rPr>
      </w:pPr>
    </w:p>
    <w:tbl>
      <w:tblPr>
        <w:tblW w:w="9066" w:type="dxa"/>
        <w:tblInd w:w="441" w:type="dxa"/>
        <w:tblLook w:val="01E0" w:firstRow="1" w:lastRow="1" w:firstColumn="1" w:lastColumn="1" w:noHBand="0" w:noVBand="0"/>
      </w:tblPr>
      <w:tblGrid>
        <w:gridCol w:w="6345"/>
        <w:gridCol w:w="1280"/>
        <w:gridCol w:w="252"/>
        <w:gridCol w:w="1189"/>
      </w:tblGrid>
      <w:tr w:rsidR="008E2D4A" w:rsidRPr="00AB0762" w14:paraId="0FA7DAEF" w14:textId="77777777" w:rsidTr="00445917">
        <w:tc>
          <w:tcPr>
            <w:tcW w:w="6345" w:type="dxa"/>
          </w:tcPr>
          <w:p w14:paraId="66159CD4" w14:textId="77777777" w:rsidR="008E2D4A" w:rsidRPr="00AB0762" w:rsidRDefault="008E2D4A" w:rsidP="008E2D4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80" w:type="dxa"/>
          </w:tcPr>
          <w:p w14:paraId="662E5711" w14:textId="0A12469C" w:rsidR="008E2D4A" w:rsidRPr="00D20A38" w:rsidRDefault="008E2D4A" w:rsidP="008E2D4A">
            <w:pPr>
              <w:jc w:val="center"/>
            </w:pPr>
            <w:r w:rsidRPr="00D20A38">
              <w:t>2566</w:t>
            </w:r>
          </w:p>
        </w:tc>
        <w:tc>
          <w:tcPr>
            <w:tcW w:w="252" w:type="dxa"/>
          </w:tcPr>
          <w:p w14:paraId="1ACF1027" w14:textId="77777777" w:rsidR="008E2D4A" w:rsidRPr="00D20A38" w:rsidRDefault="008E2D4A" w:rsidP="008E2D4A">
            <w:pPr>
              <w:jc w:val="center"/>
              <w:rPr>
                <w:cs/>
              </w:rPr>
            </w:pPr>
          </w:p>
        </w:tc>
        <w:tc>
          <w:tcPr>
            <w:tcW w:w="1189" w:type="dxa"/>
          </w:tcPr>
          <w:p w14:paraId="14AB6E01" w14:textId="7004D64E" w:rsidR="008E2D4A" w:rsidRPr="00D20A38" w:rsidRDefault="008E2D4A" w:rsidP="008E2D4A">
            <w:pPr>
              <w:jc w:val="center"/>
            </w:pPr>
            <w:r w:rsidRPr="00D20A38">
              <w:t>2565</w:t>
            </w:r>
          </w:p>
        </w:tc>
      </w:tr>
      <w:tr w:rsidR="00936969" w:rsidRPr="00AB0762" w14:paraId="0927A0D0" w14:textId="77777777" w:rsidTr="000E7EC5">
        <w:tc>
          <w:tcPr>
            <w:tcW w:w="6345" w:type="dxa"/>
          </w:tcPr>
          <w:p w14:paraId="3586A9A3" w14:textId="77777777" w:rsidR="00033E83" w:rsidRPr="00AB0762" w:rsidRDefault="00033E83" w:rsidP="00033E8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721" w:type="dxa"/>
            <w:gridSpan w:val="3"/>
          </w:tcPr>
          <w:p w14:paraId="0A26AF81" w14:textId="47791F3B" w:rsidR="00033E83" w:rsidRPr="00AB0762" w:rsidRDefault="00C31F3F" w:rsidP="00033E83">
            <w:pPr>
              <w:tabs>
                <w:tab w:val="clear" w:pos="2580"/>
              </w:tabs>
              <w:spacing w:line="240" w:lineRule="auto"/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(</w:t>
            </w:r>
            <w:r w:rsidR="00033E83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/>
                <w:bCs/>
                <w:i/>
                <w:iCs/>
                <w:cs/>
              </w:rPr>
              <w:t>)</w:t>
            </w:r>
          </w:p>
        </w:tc>
      </w:tr>
      <w:tr w:rsidR="00685D09" w:rsidRPr="00AB0762" w14:paraId="3E65BCB8" w14:textId="77777777" w:rsidTr="000E7EC5">
        <w:tc>
          <w:tcPr>
            <w:tcW w:w="6345" w:type="dxa"/>
          </w:tcPr>
          <w:p w14:paraId="505100D6" w14:textId="77777777" w:rsidR="00685D09" w:rsidRPr="00AB0762" w:rsidRDefault="00685D09" w:rsidP="008164E1">
            <w:pPr>
              <w:spacing w:line="240" w:lineRule="auto"/>
              <w:ind w:left="26"/>
              <w:rPr>
                <w:b/>
                <w:cs/>
              </w:rPr>
            </w:pPr>
            <w:r w:rsidRPr="00AB0762">
              <w:rPr>
                <w:b/>
                <w:cs/>
              </w:rPr>
              <w:t>ผลประโยชน์หลังออกจากงาน</w:t>
            </w:r>
          </w:p>
        </w:tc>
        <w:tc>
          <w:tcPr>
            <w:tcW w:w="1280" w:type="dxa"/>
          </w:tcPr>
          <w:p w14:paraId="4E99F133" w14:textId="77777777" w:rsidR="00685D09" w:rsidRPr="00AB0762" w:rsidRDefault="00685D09" w:rsidP="0068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2C71B1B" w14:textId="77777777" w:rsidR="00685D09" w:rsidRPr="00AB0762" w:rsidRDefault="00685D09" w:rsidP="0068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1189" w:type="dxa"/>
          </w:tcPr>
          <w:p w14:paraId="2B678BAA" w14:textId="77777777" w:rsidR="00685D09" w:rsidRPr="00AB0762" w:rsidRDefault="00685D09" w:rsidP="0068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</w:tr>
      <w:tr w:rsidR="008E2D4A" w:rsidRPr="00AB0762" w14:paraId="43843E40" w14:textId="77777777" w:rsidTr="000E7EC5">
        <w:tc>
          <w:tcPr>
            <w:tcW w:w="6345" w:type="dxa"/>
          </w:tcPr>
          <w:p w14:paraId="6005C605" w14:textId="0CFB3135" w:rsidR="008E2D4A" w:rsidRPr="00AB0762" w:rsidRDefault="008E2D4A" w:rsidP="008E2D4A">
            <w:pPr>
              <w:spacing w:line="240" w:lineRule="auto"/>
              <w:ind w:left="26"/>
              <w:rPr>
                <w:cs/>
              </w:rPr>
            </w:pPr>
            <w:r w:rsidRPr="00AB0762">
              <w:rPr>
                <w:cs/>
              </w:rPr>
              <w:t xml:space="preserve">    เงินชดเชยตามกฎหมายแรงงาน</w:t>
            </w:r>
          </w:p>
        </w:tc>
        <w:tc>
          <w:tcPr>
            <w:tcW w:w="1280" w:type="dxa"/>
          </w:tcPr>
          <w:p w14:paraId="588A8C3A" w14:textId="2483FF70" w:rsidR="008E2D4A" w:rsidRPr="00AB0762" w:rsidRDefault="00410615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  <w:r w:rsidRPr="00410615">
              <w:t>45,148</w:t>
            </w:r>
          </w:p>
        </w:tc>
        <w:tc>
          <w:tcPr>
            <w:tcW w:w="252" w:type="dxa"/>
          </w:tcPr>
          <w:p w14:paraId="563261D0" w14:textId="77777777" w:rsidR="008E2D4A" w:rsidRPr="00AB0762" w:rsidRDefault="008E2D4A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1189" w:type="dxa"/>
          </w:tcPr>
          <w:p w14:paraId="65DF531C" w14:textId="470080AD" w:rsidR="008E2D4A" w:rsidRPr="00AB0762" w:rsidRDefault="008E2D4A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</w:pPr>
            <w:r w:rsidRPr="00AB0762">
              <w:t>39,340</w:t>
            </w:r>
          </w:p>
        </w:tc>
      </w:tr>
      <w:tr w:rsidR="008E2D4A" w:rsidRPr="00AB0762" w14:paraId="4F2A96BF" w14:textId="77777777" w:rsidTr="000E7EC5">
        <w:tc>
          <w:tcPr>
            <w:tcW w:w="6345" w:type="dxa"/>
          </w:tcPr>
          <w:p w14:paraId="4354F85D" w14:textId="77777777" w:rsidR="008E2D4A" w:rsidRPr="00AB0762" w:rsidRDefault="008E2D4A" w:rsidP="008E2D4A">
            <w:pPr>
              <w:spacing w:line="240" w:lineRule="auto"/>
              <w:ind w:left="26"/>
              <w:rPr>
                <w:cs/>
              </w:rPr>
            </w:pPr>
            <w:r w:rsidRPr="00AB0762">
              <w:rPr>
                <w:cs/>
              </w:rPr>
              <w:t>ผลประโยชน์ระยะยาวอื่น</w:t>
            </w:r>
          </w:p>
        </w:tc>
        <w:tc>
          <w:tcPr>
            <w:tcW w:w="1280" w:type="dxa"/>
          </w:tcPr>
          <w:p w14:paraId="2DC8DCD5" w14:textId="4FC89C27" w:rsidR="008E2D4A" w:rsidRPr="00AB0762" w:rsidRDefault="00410615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  <w:r w:rsidRPr="00410615">
              <w:t>785</w:t>
            </w:r>
          </w:p>
        </w:tc>
        <w:tc>
          <w:tcPr>
            <w:tcW w:w="252" w:type="dxa"/>
          </w:tcPr>
          <w:p w14:paraId="0DCC9114" w14:textId="77777777" w:rsidR="008E2D4A" w:rsidRPr="00AB0762" w:rsidRDefault="008E2D4A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</w:pPr>
          </w:p>
        </w:tc>
        <w:tc>
          <w:tcPr>
            <w:tcW w:w="1189" w:type="dxa"/>
          </w:tcPr>
          <w:p w14:paraId="7BE65A7E" w14:textId="56AB2970" w:rsidR="008E2D4A" w:rsidRPr="00AB0762" w:rsidRDefault="008E2D4A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</w:pPr>
            <w:r w:rsidRPr="00AB0762">
              <w:t>511</w:t>
            </w:r>
          </w:p>
        </w:tc>
      </w:tr>
      <w:tr w:rsidR="008E2D4A" w:rsidRPr="00AB0762" w14:paraId="712636FC" w14:textId="77777777" w:rsidTr="000E7EC5">
        <w:tc>
          <w:tcPr>
            <w:tcW w:w="6345" w:type="dxa"/>
            <w:vAlign w:val="center"/>
          </w:tcPr>
          <w:p w14:paraId="2FE60AB5" w14:textId="77777777" w:rsidR="008E2D4A" w:rsidRPr="00AB0762" w:rsidRDefault="008E2D4A" w:rsidP="008E2D4A">
            <w:pPr>
              <w:spacing w:line="240" w:lineRule="auto"/>
              <w:ind w:left="26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27359C1F" w14:textId="232A52EA" w:rsidR="008E2D4A" w:rsidRPr="00AB0762" w:rsidRDefault="00410615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410615">
              <w:rPr>
                <w:b/>
                <w:bCs/>
              </w:rPr>
              <w:t>45,933</w:t>
            </w:r>
          </w:p>
        </w:tc>
        <w:tc>
          <w:tcPr>
            <w:tcW w:w="252" w:type="dxa"/>
          </w:tcPr>
          <w:p w14:paraId="4EB306FC" w14:textId="77777777" w:rsidR="008E2D4A" w:rsidRPr="00AB0762" w:rsidRDefault="008E2D4A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51FD474" w14:textId="5C7F0D5E" w:rsidR="008E2D4A" w:rsidRPr="00AB0762" w:rsidRDefault="008E2D4A" w:rsidP="008E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</w:rPr>
              <w:t>39,851</w:t>
            </w:r>
          </w:p>
        </w:tc>
      </w:tr>
    </w:tbl>
    <w:p w14:paraId="6218615F" w14:textId="13A8C1B6" w:rsidR="0008264A" w:rsidRPr="00AB0762" w:rsidRDefault="0048214D" w:rsidP="00C34288">
      <w:pPr>
        <w:tabs>
          <w:tab w:val="clear" w:pos="454"/>
          <w:tab w:val="left" w:pos="1170"/>
        </w:tabs>
        <w:spacing w:line="240" w:lineRule="auto"/>
        <w:ind w:left="558" w:firstLine="9"/>
        <w:jc w:val="both"/>
        <w:rPr>
          <w:i/>
          <w:iCs/>
        </w:rPr>
      </w:pPr>
      <w:r w:rsidRPr="00AB0762">
        <w:rPr>
          <w:i/>
          <w:iCs/>
          <w:cs/>
        </w:rPr>
        <w:lastRenderedPageBreak/>
        <w:t>การ</w:t>
      </w:r>
      <w:r w:rsidR="0008264A" w:rsidRPr="00AB0762">
        <w:rPr>
          <w:i/>
          <w:iCs/>
          <w:cs/>
        </w:rPr>
        <w:t>เปลี่ยนแปลงในมูลค่าปัจจุบันของ</w:t>
      </w:r>
      <w:r w:rsidR="00F1309E" w:rsidRPr="00AB0762">
        <w:rPr>
          <w:i/>
          <w:iCs/>
          <w:cs/>
        </w:rPr>
        <w:t>ประมาณการหนี้สินไม่หมุนเวียน</w:t>
      </w:r>
      <w:r w:rsidR="0008264A" w:rsidRPr="00AB0762">
        <w:rPr>
          <w:i/>
          <w:iCs/>
          <w:cs/>
        </w:rPr>
        <w:t>ของโครงการผลประโยชน์</w:t>
      </w:r>
    </w:p>
    <w:p w14:paraId="5C5C7538" w14:textId="77777777" w:rsidR="00B41736" w:rsidRPr="001C27E9" w:rsidRDefault="00B41736" w:rsidP="00CF1E44">
      <w:pPr>
        <w:spacing w:line="240" w:lineRule="auto"/>
        <w:ind w:left="540"/>
        <w:jc w:val="both"/>
        <w:rPr>
          <w:sz w:val="20"/>
          <w:szCs w:val="20"/>
        </w:rPr>
      </w:pPr>
    </w:p>
    <w:tbl>
      <w:tblPr>
        <w:tblW w:w="927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52"/>
        <w:gridCol w:w="1188"/>
      </w:tblGrid>
      <w:tr w:rsidR="0007118D" w:rsidRPr="00AB0762" w14:paraId="01C5590B" w14:textId="77777777" w:rsidTr="00445917">
        <w:trPr>
          <w:tblHeader/>
        </w:trPr>
        <w:tc>
          <w:tcPr>
            <w:tcW w:w="6570" w:type="dxa"/>
          </w:tcPr>
          <w:p w14:paraId="6209BAE9" w14:textId="77777777" w:rsidR="0007118D" w:rsidRPr="00AB0762" w:rsidRDefault="0007118D" w:rsidP="0007118D">
            <w:pPr>
              <w:spacing w:line="240" w:lineRule="auto"/>
              <w:ind w:right="-847"/>
              <w:rPr>
                <w:b/>
                <w:bCs/>
              </w:rPr>
            </w:pPr>
          </w:p>
        </w:tc>
        <w:tc>
          <w:tcPr>
            <w:tcW w:w="1260" w:type="dxa"/>
          </w:tcPr>
          <w:p w14:paraId="2A54671F" w14:textId="133BBE1E" w:rsidR="0007118D" w:rsidRPr="00D20A38" w:rsidRDefault="0007118D" w:rsidP="0007118D">
            <w:pPr>
              <w:jc w:val="center"/>
            </w:pPr>
            <w:r w:rsidRPr="00D20A38">
              <w:t>2566</w:t>
            </w:r>
          </w:p>
        </w:tc>
        <w:tc>
          <w:tcPr>
            <w:tcW w:w="252" w:type="dxa"/>
          </w:tcPr>
          <w:p w14:paraId="0304C803" w14:textId="77777777" w:rsidR="0007118D" w:rsidRPr="00D20A38" w:rsidRDefault="0007118D" w:rsidP="0007118D">
            <w:pPr>
              <w:jc w:val="center"/>
              <w:rPr>
                <w:cs/>
              </w:rPr>
            </w:pPr>
          </w:p>
        </w:tc>
        <w:tc>
          <w:tcPr>
            <w:tcW w:w="1188" w:type="dxa"/>
          </w:tcPr>
          <w:p w14:paraId="6979D3F5" w14:textId="7830674C" w:rsidR="0007118D" w:rsidRPr="00D20A38" w:rsidRDefault="0007118D" w:rsidP="0007118D">
            <w:pPr>
              <w:jc w:val="center"/>
            </w:pPr>
            <w:r w:rsidRPr="00D20A38">
              <w:t>2565</w:t>
            </w:r>
          </w:p>
        </w:tc>
      </w:tr>
      <w:tr w:rsidR="00685D09" w:rsidRPr="00AB0762" w14:paraId="0D2FF013" w14:textId="77777777" w:rsidTr="009E2AA4">
        <w:trPr>
          <w:tblHeader/>
        </w:trPr>
        <w:tc>
          <w:tcPr>
            <w:tcW w:w="6570" w:type="dxa"/>
          </w:tcPr>
          <w:p w14:paraId="0AF5A8DB" w14:textId="77777777" w:rsidR="00685D09" w:rsidRPr="00AB0762" w:rsidRDefault="00685D09" w:rsidP="00685D09">
            <w:pPr>
              <w:spacing w:line="240" w:lineRule="auto"/>
              <w:ind w:right="-847"/>
              <w:rPr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0D5B9356" w14:textId="56F87F0E" w:rsidR="00685D09" w:rsidRPr="00AB0762" w:rsidRDefault="00C31F3F" w:rsidP="00685D09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Cs/>
                <w:i/>
                <w:iCs/>
                <w:cs/>
              </w:rPr>
              <w:t>(</w:t>
            </w:r>
            <w:r w:rsidR="00685D09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Cs/>
                <w:i/>
                <w:iCs/>
                <w:cs/>
              </w:rPr>
              <w:t>)</w:t>
            </w:r>
          </w:p>
        </w:tc>
      </w:tr>
      <w:tr w:rsidR="0007118D" w:rsidRPr="00AB0762" w14:paraId="3EB33245" w14:textId="77777777" w:rsidTr="009E2AA4">
        <w:trPr>
          <w:trHeight w:val="209"/>
        </w:trPr>
        <w:tc>
          <w:tcPr>
            <w:tcW w:w="6570" w:type="dxa"/>
          </w:tcPr>
          <w:p w14:paraId="0319C915" w14:textId="77777777" w:rsidR="0007118D" w:rsidRPr="00AB0762" w:rsidRDefault="0007118D" w:rsidP="0007118D">
            <w:pPr>
              <w:spacing w:line="240" w:lineRule="auto"/>
              <w:ind w:left="342" w:right="-847" w:hanging="342"/>
            </w:pPr>
            <w:r w:rsidRPr="00AB0762">
              <w:rPr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AB0762">
              <w:t>1</w:t>
            </w:r>
            <w:r w:rsidRPr="00AB0762">
              <w:rPr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0F43E0FE" w14:textId="59F6248C" w:rsidR="0007118D" w:rsidRPr="00AB0762" w:rsidRDefault="00410615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410615">
              <w:rPr>
                <w:cs/>
              </w:rPr>
              <w:t>39</w:t>
            </w:r>
            <w:r w:rsidRPr="00410615">
              <w:t>,</w:t>
            </w:r>
            <w:r w:rsidRPr="00410615">
              <w:rPr>
                <w:cs/>
              </w:rPr>
              <w:t>851</w:t>
            </w:r>
          </w:p>
        </w:tc>
        <w:tc>
          <w:tcPr>
            <w:tcW w:w="252" w:type="dxa"/>
          </w:tcPr>
          <w:p w14:paraId="3A1B2E81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3FD3E2DE" w14:textId="317ED63A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t>115,328</w:t>
            </w:r>
          </w:p>
        </w:tc>
      </w:tr>
      <w:tr w:rsidR="0007118D" w:rsidRPr="00AB0762" w14:paraId="0C1E2F6D" w14:textId="77777777" w:rsidTr="009E2AA4">
        <w:trPr>
          <w:trHeight w:val="74"/>
        </w:trPr>
        <w:tc>
          <w:tcPr>
            <w:tcW w:w="6570" w:type="dxa"/>
          </w:tcPr>
          <w:p w14:paraId="7B9C4FD0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240" w:lineRule="auto"/>
              <w:ind w:left="342" w:right="-847" w:hanging="34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6AEDB18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sz w:val="16"/>
                <w:szCs w:val="16"/>
              </w:rPr>
            </w:pPr>
          </w:p>
        </w:tc>
        <w:tc>
          <w:tcPr>
            <w:tcW w:w="252" w:type="dxa"/>
          </w:tcPr>
          <w:p w14:paraId="6D17FD5C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sz w:val="16"/>
                <w:szCs w:val="16"/>
              </w:rPr>
            </w:pPr>
          </w:p>
        </w:tc>
        <w:tc>
          <w:tcPr>
            <w:tcW w:w="1188" w:type="dxa"/>
          </w:tcPr>
          <w:p w14:paraId="4C5FA3DD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07118D" w:rsidRPr="00AB0762" w14:paraId="77888B25" w14:textId="77777777" w:rsidTr="009E2AA4">
        <w:tc>
          <w:tcPr>
            <w:tcW w:w="6570" w:type="dxa"/>
          </w:tcPr>
          <w:p w14:paraId="7D0E2FC7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240" w:lineRule="auto"/>
              <w:ind w:left="342" w:right="-847" w:hanging="342"/>
              <w:rPr>
                <w:i/>
                <w:iCs/>
              </w:rPr>
            </w:pPr>
            <w:r w:rsidRPr="00AB0762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44BD490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C26681D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3874E52C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07118D" w:rsidRPr="00AB0762" w14:paraId="4535B064" w14:textId="77777777" w:rsidTr="009E2AA4">
        <w:tc>
          <w:tcPr>
            <w:tcW w:w="6570" w:type="dxa"/>
          </w:tcPr>
          <w:p w14:paraId="4C4EF331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342" w:hanging="342"/>
              <w:rPr>
                <w:cs/>
              </w:rPr>
            </w:pPr>
            <w:r w:rsidRPr="00AB0762">
              <w:rPr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0BD4763F" w14:textId="26006A2C" w:rsidR="0007118D" w:rsidRPr="00AB0762" w:rsidRDefault="00410615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410615">
              <w:t>1,094</w:t>
            </w:r>
          </w:p>
        </w:tc>
        <w:tc>
          <w:tcPr>
            <w:tcW w:w="252" w:type="dxa"/>
          </w:tcPr>
          <w:p w14:paraId="70C90163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6A471D23" w14:textId="4DAD046B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t>2,270</w:t>
            </w:r>
          </w:p>
        </w:tc>
      </w:tr>
      <w:tr w:rsidR="0007118D" w:rsidRPr="00AB0762" w14:paraId="2E428D04" w14:textId="77777777" w:rsidTr="009E2AA4">
        <w:tc>
          <w:tcPr>
            <w:tcW w:w="6570" w:type="dxa"/>
          </w:tcPr>
          <w:p w14:paraId="37BCBCA7" w14:textId="77777777" w:rsidR="0007118D" w:rsidRPr="001C27E9" w:rsidRDefault="0007118D" w:rsidP="0007118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cs/>
              </w:rPr>
            </w:pPr>
            <w:r w:rsidRPr="001C27E9">
              <w:rPr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5E9E21B7" w14:textId="05BB4FB4" w:rsidR="0007118D" w:rsidRPr="001C27E9" w:rsidRDefault="00410615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cs/>
              </w:rPr>
            </w:pPr>
            <w:r w:rsidRPr="001C27E9">
              <w:t>1,71</w:t>
            </w:r>
            <w:r w:rsidR="002E5BD1" w:rsidRPr="001C27E9">
              <w:t>4</w:t>
            </w:r>
          </w:p>
        </w:tc>
        <w:tc>
          <w:tcPr>
            <w:tcW w:w="252" w:type="dxa"/>
          </w:tcPr>
          <w:p w14:paraId="73805B85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1E43E8B1" w14:textId="72323EF8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1C27E9">
              <w:t>898</w:t>
            </w:r>
          </w:p>
        </w:tc>
      </w:tr>
      <w:tr w:rsidR="0007118D" w:rsidRPr="00AB0762" w14:paraId="30697247" w14:textId="77777777" w:rsidTr="009E2AA4">
        <w:tc>
          <w:tcPr>
            <w:tcW w:w="6570" w:type="dxa"/>
          </w:tcPr>
          <w:p w14:paraId="4A28AD91" w14:textId="33D612C7" w:rsidR="0007118D" w:rsidRPr="001C27E9" w:rsidRDefault="0007118D" w:rsidP="0007118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cs/>
              </w:rPr>
            </w:pPr>
            <w:r w:rsidRPr="001C27E9">
              <w:rPr>
                <w:cs/>
              </w:rPr>
              <w:t xml:space="preserve">ประมาณการหนี้สินไม่หมุนเวียนสำหรับผลประโยชน์ </w:t>
            </w:r>
          </w:p>
        </w:tc>
        <w:tc>
          <w:tcPr>
            <w:tcW w:w="1260" w:type="dxa"/>
          </w:tcPr>
          <w:p w14:paraId="159768B9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6C993AE6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4D758483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07118D" w:rsidRPr="00AB0762" w14:paraId="06BED44A" w14:textId="77777777" w:rsidTr="009E2AA4">
        <w:tc>
          <w:tcPr>
            <w:tcW w:w="6570" w:type="dxa"/>
          </w:tcPr>
          <w:p w14:paraId="5851DBB8" w14:textId="295A4066" w:rsidR="0007118D" w:rsidRPr="001C27E9" w:rsidRDefault="0007118D" w:rsidP="0007118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cs/>
              </w:rPr>
            </w:pPr>
            <w:r w:rsidRPr="001C27E9">
              <w:rPr>
                <w:cs/>
              </w:rPr>
              <w:t xml:space="preserve">    พนักงานโอนจาก (ไป) บริษัทที่เกี่ยวข้องกัน</w:t>
            </w:r>
          </w:p>
        </w:tc>
        <w:tc>
          <w:tcPr>
            <w:tcW w:w="1260" w:type="dxa"/>
          </w:tcPr>
          <w:p w14:paraId="5766F816" w14:textId="3C22B65D" w:rsidR="0007118D" w:rsidRPr="001C27E9" w:rsidRDefault="003B5CAB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1C27E9">
              <w:t>3,300</w:t>
            </w:r>
          </w:p>
        </w:tc>
        <w:tc>
          <w:tcPr>
            <w:tcW w:w="252" w:type="dxa"/>
          </w:tcPr>
          <w:p w14:paraId="24484075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02DD8187" w14:textId="6F8FEA4B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1C27E9">
              <w:rPr>
                <w:cs/>
              </w:rPr>
              <w:t>(</w:t>
            </w:r>
            <w:r w:rsidRPr="001C27E9">
              <w:t>79,209</w:t>
            </w:r>
            <w:r w:rsidRPr="001C27E9">
              <w:rPr>
                <w:cs/>
              </w:rPr>
              <w:t>)</w:t>
            </w:r>
          </w:p>
        </w:tc>
      </w:tr>
      <w:tr w:rsidR="0007118D" w:rsidRPr="00AB0762" w14:paraId="38B9C79E" w14:textId="77777777" w:rsidTr="009E2AA4">
        <w:tc>
          <w:tcPr>
            <w:tcW w:w="6570" w:type="dxa"/>
          </w:tcPr>
          <w:p w14:paraId="73375796" w14:textId="77777777" w:rsidR="0007118D" w:rsidRPr="001C27E9" w:rsidRDefault="0007118D" w:rsidP="0007118D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cs/>
              </w:rPr>
            </w:pPr>
            <w:r w:rsidRPr="001C27E9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14:paraId="2D281579" w14:textId="230D6CC1" w:rsidR="0007118D" w:rsidRPr="001C27E9" w:rsidRDefault="003B5CAB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cs/>
              </w:rPr>
            </w:pPr>
            <w:r w:rsidRPr="001C27E9">
              <w:t>42</w:t>
            </w:r>
          </w:p>
        </w:tc>
        <w:tc>
          <w:tcPr>
            <w:tcW w:w="252" w:type="dxa"/>
          </w:tcPr>
          <w:p w14:paraId="75CC7FB9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414CC1F6" w14:textId="1918BB94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  <w:rPr>
                <w:cs/>
              </w:rPr>
            </w:pPr>
            <w:r w:rsidRPr="001C27E9">
              <w:t>11</w:t>
            </w:r>
            <w:r w:rsidR="002E5BD1" w:rsidRPr="001C27E9">
              <w:t>5</w:t>
            </w:r>
          </w:p>
        </w:tc>
      </w:tr>
      <w:tr w:rsidR="0007118D" w:rsidRPr="00AB0762" w14:paraId="07266DCB" w14:textId="77777777" w:rsidTr="009E2AA4">
        <w:tc>
          <w:tcPr>
            <w:tcW w:w="6570" w:type="dxa"/>
          </w:tcPr>
          <w:p w14:paraId="4A2BDCA7" w14:textId="77777777" w:rsidR="0007118D" w:rsidRPr="001C27E9" w:rsidRDefault="0007118D" w:rsidP="0007118D">
            <w:pPr>
              <w:spacing w:line="240" w:lineRule="auto"/>
              <w:ind w:left="342" w:right="-847" w:hanging="342"/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BCCDDC" w14:textId="02DBD48C" w:rsidR="0007118D" w:rsidRPr="001C27E9" w:rsidRDefault="00246118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1C27E9">
              <w:rPr>
                <w:b/>
                <w:bCs/>
              </w:rPr>
              <w:t>6</w:t>
            </w:r>
            <w:r w:rsidR="005262DD" w:rsidRPr="001C27E9">
              <w:rPr>
                <w:b/>
                <w:bCs/>
              </w:rPr>
              <w:t>,</w:t>
            </w:r>
            <w:r w:rsidR="002E5BD1" w:rsidRPr="001C27E9">
              <w:rPr>
                <w:b/>
                <w:bCs/>
              </w:rPr>
              <w:t>150</w:t>
            </w:r>
          </w:p>
        </w:tc>
        <w:tc>
          <w:tcPr>
            <w:tcW w:w="252" w:type="dxa"/>
          </w:tcPr>
          <w:p w14:paraId="59322692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3FE8AF9" w14:textId="2AF14E4F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1C27E9">
              <w:rPr>
                <w:b/>
                <w:bCs/>
                <w:cs/>
              </w:rPr>
              <w:t>(</w:t>
            </w:r>
            <w:r w:rsidRPr="001C27E9">
              <w:rPr>
                <w:b/>
                <w:bCs/>
              </w:rPr>
              <w:t>75,92</w:t>
            </w:r>
            <w:r w:rsidR="002E5BD1" w:rsidRPr="001C27E9">
              <w:rPr>
                <w:b/>
                <w:bCs/>
              </w:rPr>
              <w:t>6</w:t>
            </w:r>
            <w:r w:rsidRPr="001C27E9">
              <w:rPr>
                <w:b/>
                <w:bCs/>
                <w:cs/>
              </w:rPr>
              <w:t>)</w:t>
            </w:r>
          </w:p>
        </w:tc>
      </w:tr>
      <w:tr w:rsidR="0007118D" w:rsidRPr="00AB0762" w14:paraId="3B50E948" w14:textId="77777777" w:rsidTr="009E2AA4">
        <w:tc>
          <w:tcPr>
            <w:tcW w:w="6570" w:type="dxa"/>
          </w:tcPr>
          <w:p w14:paraId="684EB79F" w14:textId="77777777" w:rsidR="0007118D" w:rsidRPr="001C27E9" w:rsidRDefault="0007118D" w:rsidP="0007118D">
            <w:pPr>
              <w:spacing w:line="240" w:lineRule="auto"/>
              <w:ind w:left="342" w:right="-847" w:hanging="342"/>
              <w:rPr>
                <w:b/>
                <w:bCs/>
                <w:i/>
                <w:iCs/>
                <w:cs/>
              </w:rPr>
            </w:pPr>
            <w:r w:rsidRPr="001C27E9">
              <w:rPr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2EE7356A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76F8F780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483BDB17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07118D" w:rsidRPr="002E5BD1" w14:paraId="0144BCB5" w14:textId="77777777" w:rsidTr="009E2AA4">
        <w:tc>
          <w:tcPr>
            <w:tcW w:w="6570" w:type="dxa"/>
          </w:tcPr>
          <w:p w14:paraId="2A124686" w14:textId="5AF965B3" w:rsidR="0007118D" w:rsidRPr="001C27E9" w:rsidRDefault="0007118D" w:rsidP="0007118D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27E9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="002E5BD1" w:rsidRPr="001C27E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(กำไร) </w:t>
            </w:r>
            <w:r w:rsidRPr="001C27E9">
              <w:rPr>
                <w:rFonts w:ascii="Angsana New" w:hAnsi="Angsana New" w:cs="Angsana New"/>
                <w:sz w:val="30"/>
                <w:szCs w:val="30"/>
                <w:cs/>
              </w:rPr>
              <w:t>จากการวัดมูลค่าใหม่ตามหลักคณิตศาสตร์ประกันภัย</w:t>
            </w:r>
          </w:p>
        </w:tc>
        <w:tc>
          <w:tcPr>
            <w:tcW w:w="1260" w:type="dxa"/>
          </w:tcPr>
          <w:p w14:paraId="1A285494" w14:textId="5C7F2322" w:rsidR="0007118D" w:rsidRPr="001C27E9" w:rsidRDefault="003B5CAB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 w:rsidRPr="001C27E9">
              <w:t>(68)</w:t>
            </w:r>
          </w:p>
        </w:tc>
        <w:tc>
          <w:tcPr>
            <w:tcW w:w="252" w:type="dxa"/>
          </w:tcPr>
          <w:p w14:paraId="184179B3" w14:textId="77777777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22E689E4" w14:textId="28F844FA" w:rsidR="0007118D" w:rsidRPr="001C27E9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1C27E9">
              <w:t>1,81</w:t>
            </w:r>
            <w:r w:rsidR="002E5BD1" w:rsidRPr="001C27E9">
              <w:t>1</w:t>
            </w:r>
          </w:p>
        </w:tc>
      </w:tr>
      <w:tr w:rsidR="0007118D" w:rsidRPr="00AB0762" w14:paraId="416A81B1" w14:textId="77777777" w:rsidTr="009E2AA4">
        <w:tc>
          <w:tcPr>
            <w:tcW w:w="6570" w:type="dxa"/>
          </w:tcPr>
          <w:p w14:paraId="69AC26AB" w14:textId="77777777" w:rsidR="0007118D" w:rsidRPr="00AB0762" w:rsidRDefault="0007118D" w:rsidP="0007118D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546ACE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1D921DE8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0992022F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07118D" w:rsidRPr="00AB0762" w14:paraId="518B5727" w14:textId="77777777" w:rsidTr="009E2AA4">
        <w:tc>
          <w:tcPr>
            <w:tcW w:w="6570" w:type="dxa"/>
          </w:tcPr>
          <w:p w14:paraId="0FD450C2" w14:textId="23885CEA" w:rsidR="0007118D" w:rsidRPr="00AB0762" w:rsidRDefault="0007118D" w:rsidP="0007118D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7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5F2ADB0C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A223A86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</w:tcPr>
          <w:p w14:paraId="5E2BCE04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07118D" w:rsidRPr="00AB0762" w14:paraId="7BD758DF" w14:textId="77777777" w:rsidTr="009E2AA4">
        <w:tc>
          <w:tcPr>
            <w:tcW w:w="6570" w:type="dxa"/>
          </w:tcPr>
          <w:p w14:paraId="3645A322" w14:textId="77777777" w:rsidR="0007118D" w:rsidRPr="00AB0762" w:rsidRDefault="0007118D" w:rsidP="0007118D">
            <w:pPr>
              <w:spacing w:line="240" w:lineRule="auto"/>
              <w:ind w:left="342" w:right="-847" w:hanging="342"/>
              <w:rPr>
                <w:cs/>
              </w:rPr>
            </w:pPr>
            <w:r w:rsidRPr="00AB0762">
              <w:rPr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9031CF" w14:textId="7693F72F" w:rsidR="0007118D" w:rsidRPr="00AB0762" w:rsidRDefault="00B62396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252" w:type="dxa"/>
          </w:tcPr>
          <w:p w14:paraId="3ED39F9A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79EA2C6" w14:textId="61620794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Pr="00AB0762">
              <w:t>1,362</w:t>
            </w:r>
            <w:r w:rsidRPr="00AB0762">
              <w:rPr>
                <w:cs/>
              </w:rPr>
              <w:t>)</w:t>
            </w:r>
          </w:p>
        </w:tc>
      </w:tr>
      <w:tr w:rsidR="0007118D" w:rsidRPr="00AB0762" w14:paraId="4CD2DF66" w14:textId="77777777" w:rsidTr="009E2AA4">
        <w:tc>
          <w:tcPr>
            <w:tcW w:w="6570" w:type="dxa"/>
            <w:vAlign w:val="center"/>
          </w:tcPr>
          <w:p w14:paraId="0F796624" w14:textId="77777777" w:rsidR="0007118D" w:rsidRPr="00AB0762" w:rsidRDefault="0007118D" w:rsidP="0007118D">
            <w:pPr>
              <w:spacing w:line="240" w:lineRule="auto"/>
              <w:ind w:left="342" w:right="-847" w:hanging="34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5021C2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</w:pPr>
          </w:p>
        </w:tc>
        <w:tc>
          <w:tcPr>
            <w:tcW w:w="252" w:type="dxa"/>
          </w:tcPr>
          <w:p w14:paraId="002BEF8A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0912F5D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</w:pPr>
          </w:p>
        </w:tc>
      </w:tr>
      <w:tr w:rsidR="0007118D" w:rsidRPr="00AB0762" w14:paraId="5AC0FE84" w14:textId="77777777" w:rsidTr="009E2AA4">
        <w:tc>
          <w:tcPr>
            <w:tcW w:w="6570" w:type="dxa"/>
            <w:vAlign w:val="center"/>
          </w:tcPr>
          <w:p w14:paraId="50D12166" w14:textId="77777777" w:rsidR="0007118D" w:rsidRPr="00AB0762" w:rsidRDefault="0007118D" w:rsidP="0007118D">
            <w:pPr>
              <w:spacing w:line="240" w:lineRule="auto"/>
              <w:ind w:left="342" w:right="-847" w:hanging="342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AB0762">
              <w:rPr>
                <w:b/>
                <w:bCs/>
              </w:rPr>
              <w:t>31</w:t>
            </w:r>
            <w:r w:rsidRPr="00AB076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B1BA0" w14:textId="0FE14BEE" w:rsidR="0007118D" w:rsidRPr="00AB0762" w:rsidRDefault="003B5CAB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3B5CAB">
              <w:rPr>
                <w:b/>
                <w:bCs/>
              </w:rPr>
              <w:t>45,93</w:t>
            </w:r>
            <w:r w:rsidR="002E5BD1">
              <w:rPr>
                <w:b/>
                <w:bCs/>
              </w:rPr>
              <w:t>3</w:t>
            </w:r>
          </w:p>
        </w:tc>
        <w:tc>
          <w:tcPr>
            <w:tcW w:w="252" w:type="dxa"/>
          </w:tcPr>
          <w:p w14:paraId="195F8D3D" w14:textId="77777777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8"/>
              <w:rPr>
                <w:b/>
                <w:b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1BA14EA" w14:textId="39BC2274" w:rsidR="0007118D" w:rsidRPr="00AB0762" w:rsidRDefault="0007118D" w:rsidP="000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8"/>
              <w:rPr>
                <w:b/>
                <w:bCs/>
              </w:rPr>
            </w:pPr>
            <w:r w:rsidRPr="00AB0762">
              <w:rPr>
                <w:b/>
                <w:bCs/>
              </w:rPr>
              <w:t>39,851</w:t>
            </w:r>
          </w:p>
        </w:tc>
      </w:tr>
    </w:tbl>
    <w:p w14:paraId="38F0FFEC" w14:textId="77777777" w:rsidR="004A5BEC" w:rsidRPr="00AB0762" w:rsidRDefault="004A5BEC" w:rsidP="004A5BEC">
      <w:pPr>
        <w:spacing w:line="240" w:lineRule="auto"/>
        <w:ind w:left="540"/>
        <w:jc w:val="both"/>
        <w:rPr>
          <w:sz w:val="20"/>
          <w:szCs w:val="20"/>
        </w:rPr>
      </w:pPr>
    </w:p>
    <w:p w14:paraId="1096D5C8" w14:textId="3D51A83B" w:rsidR="00CF1E44" w:rsidRPr="00AB0762" w:rsidRDefault="00515735" w:rsidP="004320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-106"/>
        <w:jc w:val="thaiDistribute"/>
        <w:rPr>
          <w:rFonts w:eastAsia="Calibri"/>
        </w:rPr>
      </w:pPr>
      <w:r w:rsidRPr="00AB0762">
        <w:rPr>
          <w:rFonts w:eastAsia="Calibri"/>
          <w:spacing w:val="-2"/>
          <w:cs/>
        </w:rPr>
        <w:t>ผล</w:t>
      </w:r>
      <w:r w:rsidR="00281B16" w:rsidRPr="00AB0762">
        <w:rPr>
          <w:rFonts w:eastAsia="Calibri"/>
          <w:spacing w:val="-2"/>
          <w:cs/>
        </w:rPr>
        <w:t>ขาดทุน</w:t>
      </w:r>
      <w:r w:rsidR="004D215F" w:rsidRPr="00AB0762">
        <w:rPr>
          <w:rFonts w:eastAsia="Calibri"/>
          <w:spacing w:val="-2"/>
          <w:cs/>
        </w:rPr>
        <w:t xml:space="preserve"> </w:t>
      </w:r>
      <w:r w:rsidR="00C31F3F" w:rsidRPr="00AB0762">
        <w:rPr>
          <w:rFonts w:eastAsia="Calibri"/>
          <w:spacing w:val="-2"/>
          <w:cs/>
        </w:rPr>
        <w:t>(</w:t>
      </w:r>
      <w:r w:rsidR="004D215F" w:rsidRPr="00AB0762">
        <w:rPr>
          <w:rFonts w:eastAsia="Calibri"/>
          <w:spacing w:val="-2"/>
          <w:cs/>
        </w:rPr>
        <w:t>กำไร</w:t>
      </w:r>
      <w:r w:rsidR="00C31F3F" w:rsidRPr="00AB0762">
        <w:rPr>
          <w:rFonts w:eastAsia="Calibri"/>
          <w:spacing w:val="-2"/>
          <w:cs/>
        </w:rPr>
        <w:t>)</w:t>
      </w:r>
      <w:r w:rsidR="004D215F" w:rsidRPr="00AB0762">
        <w:rPr>
          <w:rFonts w:eastAsia="Calibri"/>
          <w:spacing w:val="-2"/>
          <w:cs/>
        </w:rPr>
        <w:t xml:space="preserve"> </w:t>
      </w:r>
      <w:r w:rsidRPr="00AB0762">
        <w:rPr>
          <w:rFonts w:eastAsia="Calibri"/>
          <w:spacing w:val="-2"/>
          <w:cs/>
        </w:rPr>
        <w:t>จากการ</w:t>
      </w:r>
      <w:r w:rsidR="00D8251A" w:rsidRPr="00AB0762">
        <w:rPr>
          <w:cs/>
        </w:rPr>
        <w:t>วัดมูลค่าใหม่</w:t>
      </w:r>
      <w:r w:rsidRPr="00AB0762">
        <w:rPr>
          <w:rFonts w:eastAsia="Calibri"/>
          <w:spacing w:val="-2"/>
          <w:cs/>
        </w:rPr>
        <w:t>ตามหลักคณิตศาสตร์ประกันภัยที่รับรู้ในกำไรขาดทุน</w:t>
      </w:r>
      <w:r w:rsidR="001B6E0A" w:rsidRPr="00AB0762">
        <w:rPr>
          <w:rFonts w:eastAsia="Calibri"/>
          <w:spacing w:val="-2"/>
          <w:cs/>
        </w:rPr>
        <w:t>เบ็ดเสร็จอื่น</w:t>
      </w:r>
      <w:r w:rsidR="008228C7" w:rsidRPr="00AB0762">
        <w:rPr>
          <w:rFonts w:eastAsia="Calibri"/>
          <w:spacing w:val="-2"/>
          <w:cs/>
        </w:rPr>
        <w:t xml:space="preserve"> ณ วันสิ้น</w:t>
      </w:r>
      <w:r w:rsidR="00E63FDA" w:rsidRPr="00AB0762">
        <w:rPr>
          <w:rFonts w:eastAsia="Calibri"/>
          <w:spacing w:val="-2"/>
        </w:rPr>
        <w:br/>
      </w:r>
      <w:r w:rsidR="008228C7" w:rsidRPr="00AB0762">
        <w:rPr>
          <w:rFonts w:eastAsia="Calibri"/>
          <w:cs/>
        </w:rPr>
        <w:t>รอบระยะเวลารายงาน</w:t>
      </w:r>
      <w:r w:rsidR="00084CA9" w:rsidRPr="00AB0762">
        <w:rPr>
          <w:rFonts w:eastAsia="Calibri"/>
          <w:cs/>
        </w:rPr>
        <w:t xml:space="preserve"> </w:t>
      </w:r>
      <w:r w:rsidRPr="00AB0762">
        <w:rPr>
          <w:rFonts w:eastAsia="Calibri"/>
          <w:cs/>
        </w:rPr>
        <w:t>เกิดขึ้นจาก</w:t>
      </w:r>
    </w:p>
    <w:p w14:paraId="0594135B" w14:textId="77777777" w:rsidR="00CF44CF" w:rsidRPr="00AB0762" w:rsidRDefault="00CF44CF" w:rsidP="00126B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eastAsia="Calibri"/>
          <w:sz w:val="20"/>
          <w:szCs w:val="20"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588"/>
        <w:gridCol w:w="1269"/>
        <w:gridCol w:w="243"/>
        <w:gridCol w:w="1197"/>
      </w:tblGrid>
      <w:tr w:rsidR="000C159D" w:rsidRPr="002E5BD1" w14:paraId="4954C6B7" w14:textId="77777777" w:rsidTr="00432003">
        <w:tc>
          <w:tcPr>
            <w:tcW w:w="6588" w:type="dxa"/>
          </w:tcPr>
          <w:p w14:paraId="1CB7384B" w14:textId="77777777" w:rsidR="000C159D" w:rsidRPr="00AB0762" w:rsidRDefault="000C159D" w:rsidP="000C159D">
            <w:pPr>
              <w:rPr>
                <w:cs/>
              </w:rPr>
            </w:pPr>
          </w:p>
        </w:tc>
        <w:tc>
          <w:tcPr>
            <w:tcW w:w="1269" w:type="dxa"/>
          </w:tcPr>
          <w:p w14:paraId="3BF74B7F" w14:textId="6C375B7B" w:rsidR="000C159D" w:rsidRPr="002E5BD1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2E5BD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19180E19" w14:textId="77777777" w:rsidR="000C159D" w:rsidRPr="002E5BD1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4AE18915" w14:textId="5B0BF9C7" w:rsidR="000C159D" w:rsidRPr="002E5BD1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2E5BD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936969" w:rsidRPr="00AB0762" w14:paraId="702C3806" w14:textId="77777777" w:rsidTr="00432003">
        <w:tc>
          <w:tcPr>
            <w:tcW w:w="6588" w:type="dxa"/>
          </w:tcPr>
          <w:p w14:paraId="54583D63" w14:textId="77777777" w:rsidR="00B42FD3" w:rsidRPr="00AB0762" w:rsidRDefault="00B42FD3" w:rsidP="002E66AD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5837CFD0" w14:textId="6FB42BFD" w:rsidR="00B42FD3" w:rsidRPr="00AB0762" w:rsidRDefault="00C31F3F" w:rsidP="00B42FD3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(</w:t>
            </w:r>
            <w:r w:rsidR="00B42FD3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/>
                <w:bCs/>
                <w:i/>
                <w:iCs/>
                <w:cs/>
              </w:rPr>
              <w:t>)</w:t>
            </w:r>
          </w:p>
        </w:tc>
      </w:tr>
      <w:tr w:rsidR="00685D09" w:rsidRPr="00AB0762" w14:paraId="34501BCB" w14:textId="77777777" w:rsidTr="00432003">
        <w:tc>
          <w:tcPr>
            <w:tcW w:w="6588" w:type="dxa"/>
          </w:tcPr>
          <w:p w14:paraId="6B6E39BC" w14:textId="77777777" w:rsidR="00685D09" w:rsidRPr="00AB0762" w:rsidRDefault="00685D09" w:rsidP="00432003">
            <w:pPr>
              <w:ind w:left="37"/>
              <w:rPr>
                <w:b/>
                <w:bCs/>
                <w:i/>
                <w:iCs/>
              </w:rPr>
            </w:pPr>
            <w:r w:rsidRPr="00AB0762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B0762">
              <w:rPr>
                <w:b/>
                <w:bCs/>
                <w:i/>
                <w:iCs/>
              </w:rPr>
              <w:t xml:space="preserve">31 </w:t>
            </w:r>
            <w:r w:rsidRPr="00AB0762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9" w:type="dxa"/>
          </w:tcPr>
          <w:p w14:paraId="7EA9CF5D" w14:textId="77777777" w:rsidR="00685D09" w:rsidRPr="00AB0762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3851C8B" w14:textId="77777777" w:rsidR="00685D09" w:rsidRPr="00AB0762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34A4E0C8" w14:textId="77777777" w:rsidR="00685D09" w:rsidRPr="00AB0762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C159D" w:rsidRPr="00AB0762" w14:paraId="1320AF1A" w14:textId="77777777" w:rsidTr="00432003">
        <w:tc>
          <w:tcPr>
            <w:tcW w:w="6588" w:type="dxa"/>
          </w:tcPr>
          <w:p w14:paraId="00470B00" w14:textId="77777777" w:rsidR="000C159D" w:rsidRPr="00AB0762" w:rsidRDefault="000C159D" w:rsidP="000C159D">
            <w:pPr>
              <w:ind w:left="37"/>
              <w:rPr>
                <w:cs/>
              </w:rPr>
            </w:pPr>
            <w:r w:rsidRPr="00AB0762">
              <w:rPr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69" w:type="dxa"/>
          </w:tcPr>
          <w:p w14:paraId="407DA0B8" w14:textId="2A1532A5" w:rsidR="000C159D" w:rsidRPr="00AB0762" w:rsidRDefault="003B5CAB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</w:pPr>
            <w:r w:rsidRPr="003B5CAB">
              <w:t>47</w:t>
            </w:r>
          </w:p>
        </w:tc>
        <w:tc>
          <w:tcPr>
            <w:tcW w:w="243" w:type="dxa"/>
          </w:tcPr>
          <w:p w14:paraId="2E8B82A5" w14:textId="77777777" w:rsidR="000C159D" w:rsidRPr="00AB0762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391FC6F6" w14:textId="2F1A733B" w:rsidR="000C159D" w:rsidRPr="00AB0762" w:rsidRDefault="000C159D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</w:pPr>
            <w:r w:rsidRPr="00AB0762">
              <w:t>1,821</w:t>
            </w:r>
          </w:p>
        </w:tc>
      </w:tr>
      <w:tr w:rsidR="000C159D" w:rsidRPr="00AB0762" w14:paraId="1FA852B9" w14:textId="77777777" w:rsidTr="00432003">
        <w:tc>
          <w:tcPr>
            <w:tcW w:w="6588" w:type="dxa"/>
          </w:tcPr>
          <w:p w14:paraId="67EA22DA" w14:textId="77777777" w:rsidR="000C159D" w:rsidRPr="00AB0762" w:rsidRDefault="000C159D" w:rsidP="000C159D">
            <w:pPr>
              <w:ind w:left="37"/>
              <w:rPr>
                <w:cs/>
                <w:lang w:val="en-GB"/>
              </w:rPr>
            </w:pPr>
            <w:r w:rsidRPr="00AB0762">
              <w:rPr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69" w:type="dxa"/>
          </w:tcPr>
          <w:p w14:paraId="1C47FE0F" w14:textId="725DBD9A" w:rsidR="000C159D" w:rsidRPr="002E5BD1" w:rsidRDefault="003B5CAB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  <w:rPr>
                <w:highlight w:val="yellow"/>
              </w:rPr>
            </w:pPr>
            <w:r w:rsidRPr="00D31F9D">
              <w:t>(2</w:t>
            </w:r>
            <w:r w:rsidR="002E5BD1" w:rsidRPr="00D31F9D">
              <w:t>,</w:t>
            </w:r>
            <w:r w:rsidRPr="00D31F9D">
              <w:t>161)</w:t>
            </w:r>
          </w:p>
        </w:tc>
        <w:tc>
          <w:tcPr>
            <w:tcW w:w="243" w:type="dxa"/>
          </w:tcPr>
          <w:p w14:paraId="10EA3867" w14:textId="77777777" w:rsidR="000C159D" w:rsidRPr="002E5BD1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04828EAE" w14:textId="7785A2A5" w:rsidR="000C159D" w:rsidRPr="00AB0762" w:rsidRDefault="000C159D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Pr="00AB0762">
              <w:t>5,070</w:t>
            </w:r>
            <w:r w:rsidRPr="00AB0762">
              <w:rPr>
                <w:cs/>
              </w:rPr>
              <w:t>)</w:t>
            </w:r>
          </w:p>
        </w:tc>
      </w:tr>
      <w:tr w:rsidR="000C159D" w:rsidRPr="00AB0762" w14:paraId="62CA4189" w14:textId="77777777" w:rsidTr="00432003">
        <w:tc>
          <w:tcPr>
            <w:tcW w:w="6588" w:type="dxa"/>
          </w:tcPr>
          <w:p w14:paraId="177A4ED0" w14:textId="77777777" w:rsidR="000C159D" w:rsidRPr="00AB0762" w:rsidRDefault="000C159D" w:rsidP="000C159D">
            <w:pPr>
              <w:ind w:left="37"/>
              <w:rPr>
                <w:cs/>
                <w:lang w:val="en-GB"/>
              </w:rPr>
            </w:pPr>
            <w:r w:rsidRPr="00AB0762">
              <w:rPr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9" w:type="dxa"/>
          </w:tcPr>
          <w:p w14:paraId="4A2E3F9A" w14:textId="6D7349F0" w:rsidR="000C159D" w:rsidRPr="00AB0762" w:rsidRDefault="003B5CAB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</w:pPr>
            <w:r>
              <w:t>2,046</w:t>
            </w:r>
          </w:p>
        </w:tc>
        <w:tc>
          <w:tcPr>
            <w:tcW w:w="243" w:type="dxa"/>
          </w:tcPr>
          <w:p w14:paraId="6B4AE011" w14:textId="77777777" w:rsidR="000C159D" w:rsidRPr="00AB0762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282E64F" w14:textId="01127F27" w:rsidR="000C159D" w:rsidRPr="00AB0762" w:rsidRDefault="000C159D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</w:pPr>
            <w:r w:rsidRPr="00AB0762">
              <w:t>5,06</w:t>
            </w:r>
            <w:r w:rsidR="00F412BB">
              <w:t>0</w:t>
            </w:r>
          </w:p>
        </w:tc>
      </w:tr>
      <w:tr w:rsidR="000C159D" w:rsidRPr="00AB0762" w14:paraId="344BA705" w14:textId="77777777" w:rsidTr="00432003">
        <w:tc>
          <w:tcPr>
            <w:tcW w:w="6588" w:type="dxa"/>
          </w:tcPr>
          <w:p w14:paraId="044100A3" w14:textId="77777777" w:rsidR="000C159D" w:rsidRPr="00AB0762" w:rsidRDefault="000C159D" w:rsidP="000C159D">
            <w:pPr>
              <w:ind w:left="37"/>
              <w:rPr>
                <w:b/>
                <w:bCs/>
                <w:cs/>
                <w:lang w:val="en-GB"/>
              </w:rPr>
            </w:pPr>
            <w:r w:rsidRPr="00AB0762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CC214DA" w14:textId="0B085275" w:rsidR="000C159D" w:rsidRPr="00AB0762" w:rsidRDefault="003B5CAB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Pr="003B5CAB">
              <w:rPr>
                <w:b/>
                <w:bCs/>
              </w:rPr>
              <w:t>68</w:t>
            </w:r>
            <w:r>
              <w:rPr>
                <w:b/>
                <w:bCs/>
              </w:rPr>
              <w:t>)</w:t>
            </w:r>
          </w:p>
        </w:tc>
        <w:tc>
          <w:tcPr>
            <w:tcW w:w="243" w:type="dxa"/>
          </w:tcPr>
          <w:p w14:paraId="4CA6CC68" w14:textId="77777777" w:rsidR="000C159D" w:rsidRPr="00AB0762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5FC8A1F" w14:textId="72E39511" w:rsidR="000C159D" w:rsidRPr="00AB0762" w:rsidRDefault="000C159D" w:rsidP="000C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  <w:rPr>
                <w:b/>
                <w:bCs/>
                <w:rtl/>
                <w:cs/>
              </w:rPr>
            </w:pPr>
            <w:r w:rsidRPr="00AB0762">
              <w:rPr>
                <w:b/>
                <w:bCs/>
              </w:rPr>
              <w:t>1,81</w:t>
            </w:r>
            <w:r w:rsidR="00F412BB">
              <w:rPr>
                <w:b/>
                <w:bCs/>
              </w:rPr>
              <w:t>1</w:t>
            </w:r>
          </w:p>
        </w:tc>
      </w:tr>
    </w:tbl>
    <w:p w14:paraId="555349E6" w14:textId="77777777" w:rsidR="00107234" w:rsidRPr="00D31F9D" w:rsidRDefault="00107234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0"/>
          <w:szCs w:val="20"/>
        </w:rPr>
      </w:pPr>
    </w:p>
    <w:p w14:paraId="7746E9A6" w14:textId="77777777" w:rsidR="00AF727D" w:rsidRPr="00AB0762" w:rsidRDefault="00107234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b/>
          <w:bCs/>
          <w:i/>
          <w:iCs/>
        </w:rPr>
      </w:pPr>
      <w:r w:rsidRPr="00AB0762">
        <w:rPr>
          <w:b/>
          <w:bCs/>
          <w:i/>
          <w:iCs/>
          <w:cs/>
        </w:rPr>
        <w:br w:type="page"/>
      </w:r>
      <w:r w:rsidR="00515735" w:rsidRPr="00AB0762">
        <w:rPr>
          <w:b/>
          <w:bCs/>
          <w:i/>
          <w:iCs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767E7120" w14:textId="77777777" w:rsidR="006D5CED" w:rsidRPr="00AB0762" w:rsidRDefault="006D5CED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  <w:sz w:val="20"/>
          <w:szCs w:val="20"/>
          <w:cs/>
        </w:rPr>
      </w:pPr>
    </w:p>
    <w:p w14:paraId="6BC6C126" w14:textId="77777777" w:rsidR="0037628D" w:rsidRPr="00AB0762" w:rsidRDefault="0037628D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i/>
          <w:iCs/>
        </w:rPr>
      </w:pPr>
      <w:r w:rsidRPr="00AB0762">
        <w:rPr>
          <w:i/>
          <w:iCs/>
          <w:cs/>
        </w:rPr>
        <w:t>ข้อสม</w:t>
      </w:r>
      <w:r w:rsidR="0049315E" w:rsidRPr="00AB0762">
        <w:rPr>
          <w:i/>
          <w:iCs/>
          <w:cs/>
        </w:rPr>
        <w:t>ม</w:t>
      </w:r>
      <w:r w:rsidR="00AC1EE6" w:rsidRPr="00AB0762">
        <w:rPr>
          <w:i/>
          <w:iCs/>
          <w:cs/>
        </w:rPr>
        <w:t>ติหลักในการประมาณการตามหลัก</w:t>
      </w:r>
      <w:r w:rsidRPr="00AB0762">
        <w:rPr>
          <w:i/>
          <w:iCs/>
          <w:cs/>
        </w:rPr>
        <w:t>คณิตศาสตร์ประกันภัย</w:t>
      </w:r>
      <w:r w:rsidR="00F66240" w:rsidRPr="00AB0762">
        <w:rPr>
          <w:i/>
          <w:iCs/>
          <w:cs/>
        </w:rPr>
        <w:t xml:space="preserve"> </w:t>
      </w:r>
      <w:r w:rsidR="00070EE6" w:rsidRPr="00AB0762">
        <w:rPr>
          <w:i/>
          <w:iCs/>
          <w:cs/>
        </w:rPr>
        <w:t>ณ วันสิ้นรอบระยะเวลารายงาน</w:t>
      </w:r>
      <w:r w:rsidRPr="00AB0762">
        <w:rPr>
          <w:i/>
          <w:iCs/>
          <w:cs/>
        </w:rPr>
        <w:t xml:space="preserve"> </w:t>
      </w:r>
    </w:p>
    <w:p w14:paraId="42ECB7A1" w14:textId="77777777" w:rsidR="0037628D" w:rsidRPr="00AB0762" w:rsidRDefault="0037628D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  <w:sz w:val="20"/>
          <w:szCs w:val="20"/>
        </w:rPr>
      </w:pPr>
    </w:p>
    <w:tbl>
      <w:tblPr>
        <w:tblW w:w="936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945"/>
        <w:gridCol w:w="2535"/>
        <w:gridCol w:w="236"/>
        <w:gridCol w:w="2653"/>
      </w:tblGrid>
      <w:tr w:rsidR="00033E83" w:rsidRPr="00AB0762" w14:paraId="39F85E6B" w14:textId="77777777" w:rsidTr="001759EE">
        <w:trPr>
          <w:cantSplit/>
        </w:trPr>
        <w:tc>
          <w:tcPr>
            <w:tcW w:w="3945" w:type="dxa"/>
            <w:vAlign w:val="center"/>
          </w:tcPr>
          <w:p w14:paraId="0E4D79D4" w14:textId="77777777" w:rsidR="00033E83" w:rsidRPr="00AB0762" w:rsidRDefault="00033E83" w:rsidP="001759EE">
            <w:pPr>
              <w:spacing w:line="240" w:lineRule="auto"/>
              <w:rPr>
                <w:cs/>
              </w:rPr>
            </w:pPr>
          </w:p>
        </w:tc>
        <w:tc>
          <w:tcPr>
            <w:tcW w:w="2535" w:type="dxa"/>
            <w:vAlign w:val="center"/>
          </w:tcPr>
          <w:p w14:paraId="4D47616D" w14:textId="6B34A828" w:rsidR="00033E83" w:rsidRPr="002E5BD1" w:rsidRDefault="001759EE" w:rsidP="001759EE">
            <w:pPr>
              <w:spacing w:line="240" w:lineRule="auto"/>
              <w:jc w:val="center"/>
            </w:pPr>
            <w:r w:rsidRPr="002E5BD1">
              <w:t>256</w:t>
            </w:r>
            <w:r w:rsidR="005E1CE5" w:rsidRPr="002E5BD1">
              <w:t>6</w:t>
            </w:r>
          </w:p>
        </w:tc>
        <w:tc>
          <w:tcPr>
            <w:tcW w:w="236" w:type="dxa"/>
            <w:vAlign w:val="center"/>
          </w:tcPr>
          <w:p w14:paraId="46718144" w14:textId="77777777" w:rsidR="00033E83" w:rsidRPr="002E5BD1" w:rsidRDefault="00033E83" w:rsidP="001759EE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0B78F269" w14:textId="22DEDD31" w:rsidR="00033E83" w:rsidRPr="002E5BD1" w:rsidRDefault="001759EE" w:rsidP="001759EE">
            <w:pPr>
              <w:spacing w:line="240" w:lineRule="auto"/>
              <w:jc w:val="center"/>
            </w:pPr>
            <w:r w:rsidRPr="002E5BD1">
              <w:t>256</w:t>
            </w:r>
            <w:r w:rsidR="005E1CE5" w:rsidRPr="002E5BD1">
              <w:t>5</w:t>
            </w:r>
          </w:p>
        </w:tc>
      </w:tr>
      <w:tr w:rsidR="00033E83" w:rsidRPr="00AB0762" w14:paraId="232C40AF" w14:textId="77777777" w:rsidTr="001759EE">
        <w:trPr>
          <w:cantSplit/>
        </w:trPr>
        <w:tc>
          <w:tcPr>
            <w:tcW w:w="3945" w:type="dxa"/>
            <w:vAlign w:val="center"/>
          </w:tcPr>
          <w:p w14:paraId="084AF229" w14:textId="77777777" w:rsidR="00033E83" w:rsidRPr="00AB0762" w:rsidRDefault="00033E83" w:rsidP="001759EE">
            <w:pPr>
              <w:spacing w:line="240" w:lineRule="auto"/>
              <w:rPr>
                <w:cs/>
              </w:rPr>
            </w:pPr>
          </w:p>
        </w:tc>
        <w:tc>
          <w:tcPr>
            <w:tcW w:w="5424" w:type="dxa"/>
            <w:gridSpan w:val="3"/>
          </w:tcPr>
          <w:p w14:paraId="3E38C6B7" w14:textId="55AE848C" w:rsidR="00033E83" w:rsidRPr="00AB0762" w:rsidRDefault="00C31F3F" w:rsidP="001759EE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AB0762">
              <w:rPr>
                <w:i/>
                <w:iCs/>
                <w:cs/>
              </w:rPr>
              <w:t>(</w:t>
            </w:r>
            <w:r w:rsidR="00033E83" w:rsidRPr="00AB0762">
              <w:rPr>
                <w:i/>
                <w:iCs/>
                <w:cs/>
              </w:rPr>
              <w:t>ร้อยละ</w:t>
            </w:r>
            <w:r w:rsidRPr="00AB0762">
              <w:rPr>
                <w:i/>
                <w:iCs/>
                <w:cs/>
              </w:rPr>
              <w:t>)</w:t>
            </w:r>
          </w:p>
        </w:tc>
      </w:tr>
      <w:tr w:rsidR="00685D09" w:rsidRPr="00AB0762" w14:paraId="4BE69043" w14:textId="77777777" w:rsidTr="001759EE">
        <w:trPr>
          <w:cantSplit/>
        </w:trPr>
        <w:tc>
          <w:tcPr>
            <w:tcW w:w="3945" w:type="dxa"/>
          </w:tcPr>
          <w:p w14:paraId="73BA4A1F" w14:textId="77777777" w:rsidR="00685D09" w:rsidRPr="00AB0762" w:rsidRDefault="00685D09" w:rsidP="001759EE">
            <w:pPr>
              <w:spacing w:line="240" w:lineRule="auto"/>
              <w:rPr>
                <w:cs/>
              </w:rPr>
            </w:pPr>
          </w:p>
        </w:tc>
        <w:tc>
          <w:tcPr>
            <w:tcW w:w="2535" w:type="dxa"/>
            <w:vAlign w:val="center"/>
          </w:tcPr>
          <w:p w14:paraId="4CBA6B37" w14:textId="77777777" w:rsidR="00685D09" w:rsidRPr="00AB0762" w:rsidRDefault="00685D09" w:rsidP="001759EE">
            <w:pPr>
              <w:tabs>
                <w:tab w:val="left" w:pos="-6882"/>
              </w:tabs>
              <w:spacing w:line="240" w:lineRule="auto"/>
              <w:ind w:right="342"/>
              <w:jc w:val="right"/>
            </w:pPr>
          </w:p>
        </w:tc>
        <w:tc>
          <w:tcPr>
            <w:tcW w:w="236" w:type="dxa"/>
          </w:tcPr>
          <w:p w14:paraId="26B002CF" w14:textId="77777777" w:rsidR="00685D09" w:rsidRPr="00AB0762" w:rsidRDefault="00685D09" w:rsidP="001759EE">
            <w:pPr>
              <w:tabs>
                <w:tab w:val="left" w:pos="-6882"/>
              </w:tabs>
              <w:spacing w:line="240" w:lineRule="auto"/>
              <w:ind w:right="896"/>
              <w:jc w:val="right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49689345" w14:textId="77777777" w:rsidR="00685D09" w:rsidRPr="00AB0762" w:rsidRDefault="00685D09" w:rsidP="001759EE">
            <w:pPr>
              <w:tabs>
                <w:tab w:val="left" w:pos="-6882"/>
              </w:tabs>
              <w:spacing w:line="240" w:lineRule="auto"/>
              <w:ind w:right="342"/>
              <w:jc w:val="right"/>
            </w:pPr>
          </w:p>
        </w:tc>
      </w:tr>
      <w:tr w:rsidR="005E1CE5" w:rsidRPr="00AB0762" w14:paraId="48564E54" w14:textId="77777777" w:rsidTr="001759EE">
        <w:trPr>
          <w:cantSplit/>
        </w:trPr>
        <w:tc>
          <w:tcPr>
            <w:tcW w:w="3945" w:type="dxa"/>
          </w:tcPr>
          <w:p w14:paraId="67393E24" w14:textId="77777777" w:rsidR="005E1CE5" w:rsidRPr="00AB0762" w:rsidRDefault="005E1CE5" w:rsidP="005E1CE5">
            <w:pPr>
              <w:spacing w:line="240" w:lineRule="auto"/>
              <w:ind w:left="66"/>
              <w:rPr>
                <w:cs/>
              </w:rPr>
            </w:pPr>
            <w:r w:rsidRPr="00AB0762">
              <w:rPr>
                <w:cs/>
              </w:rPr>
              <w:t>อัตราคิดลด*</w:t>
            </w:r>
          </w:p>
        </w:tc>
        <w:tc>
          <w:tcPr>
            <w:tcW w:w="2535" w:type="dxa"/>
            <w:vAlign w:val="center"/>
          </w:tcPr>
          <w:p w14:paraId="1A11E92F" w14:textId="20151D17" w:rsidR="005E1CE5" w:rsidRPr="00141FA7" w:rsidRDefault="009F1F19" w:rsidP="005E1CE5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  <w:rPr>
                <w:cs/>
              </w:rPr>
            </w:pPr>
            <w:r w:rsidRPr="00141FA7">
              <w:rPr>
                <w:rFonts w:hint="cs"/>
                <w:cs/>
              </w:rPr>
              <w:t>3.37</w:t>
            </w:r>
            <w:r w:rsidR="00EB0A02" w:rsidRPr="00141FA7">
              <w:rPr>
                <w:cs/>
              </w:rPr>
              <w:t xml:space="preserve"> </w:t>
            </w:r>
            <w:r w:rsidR="002E5BD1">
              <w:rPr>
                <w:rFonts w:hint="cs"/>
                <w:cs/>
              </w:rPr>
              <w:t>-</w:t>
            </w:r>
            <w:r w:rsidR="00EB0A02" w:rsidRPr="00141FA7">
              <w:rPr>
                <w:cs/>
              </w:rPr>
              <w:t xml:space="preserve"> </w:t>
            </w:r>
            <w:r w:rsidRPr="00141FA7">
              <w:rPr>
                <w:rFonts w:hint="cs"/>
                <w:cs/>
              </w:rPr>
              <w:t>3.38</w:t>
            </w:r>
          </w:p>
        </w:tc>
        <w:tc>
          <w:tcPr>
            <w:tcW w:w="236" w:type="dxa"/>
          </w:tcPr>
          <w:p w14:paraId="3C2B7E73" w14:textId="77777777" w:rsidR="005E1CE5" w:rsidRPr="00AB0762" w:rsidRDefault="005E1CE5" w:rsidP="005E1CE5">
            <w:pPr>
              <w:tabs>
                <w:tab w:val="left" w:pos="-6882"/>
                <w:tab w:val="left" w:pos="1242"/>
              </w:tabs>
              <w:spacing w:line="240" w:lineRule="auto"/>
              <w:ind w:right="896"/>
              <w:jc w:val="right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6B9EDB77" w14:textId="13DB2E4E" w:rsidR="005E1CE5" w:rsidRPr="00AB0762" w:rsidRDefault="005E1CE5" w:rsidP="005E1CE5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</w:pPr>
            <w:r w:rsidRPr="00AB0762">
              <w:t>2</w:t>
            </w:r>
            <w:r w:rsidRPr="00AB0762">
              <w:rPr>
                <w:cs/>
              </w:rPr>
              <w:t>.</w:t>
            </w:r>
            <w:r w:rsidRPr="00AB0762">
              <w:t>68</w:t>
            </w:r>
            <w:r w:rsidRPr="00AB0762">
              <w:rPr>
                <w:cs/>
              </w:rPr>
              <w:t xml:space="preserve"> - </w:t>
            </w:r>
            <w:r w:rsidRPr="00AB0762">
              <w:t>2</w:t>
            </w:r>
            <w:r w:rsidRPr="00AB0762">
              <w:rPr>
                <w:cs/>
              </w:rPr>
              <w:t>.</w:t>
            </w:r>
            <w:r w:rsidRPr="00AB0762">
              <w:t>70</w:t>
            </w:r>
          </w:p>
        </w:tc>
      </w:tr>
      <w:tr w:rsidR="005E1CE5" w:rsidRPr="00AB0762" w14:paraId="4BB63A50" w14:textId="77777777" w:rsidTr="001759EE">
        <w:trPr>
          <w:cantSplit/>
        </w:trPr>
        <w:tc>
          <w:tcPr>
            <w:tcW w:w="3945" w:type="dxa"/>
          </w:tcPr>
          <w:p w14:paraId="3207CE26" w14:textId="77777777" w:rsidR="005E1CE5" w:rsidRPr="0006122E" w:rsidRDefault="005E1CE5" w:rsidP="005E1CE5">
            <w:pPr>
              <w:spacing w:line="240" w:lineRule="auto"/>
              <w:ind w:left="66"/>
            </w:pPr>
            <w:r w:rsidRPr="0006122E">
              <w:rPr>
                <w:cs/>
              </w:rPr>
              <w:t>อัตราการเพิ่มขึ้นของเงินเดือน</w:t>
            </w:r>
          </w:p>
        </w:tc>
        <w:tc>
          <w:tcPr>
            <w:tcW w:w="2535" w:type="dxa"/>
            <w:vAlign w:val="center"/>
          </w:tcPr>
          <w:p w14:paraId="707C5547" w14:textId="7BE65580" w:rsidR="005E1CE5" w:rsidRPr="0006122E" w:rsidRDefault="002E5BD1" w:rsidP="005E1CE5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</w:pPr>
            <w:r w:rsidRPr="0006122E">
              <w:rPr>
                <w:rFonts w:hint="cs"/>
                <w:cs/>
              </w:rPr>
              <w:t>0.</w:t>
            </w:r>
            <w:r w:rsidR="0099204A">
              <w:t>5</w:t>
            </w:r>
            <w:r w:rsidRPr="0006122E">
              <w:rPr>
                <w:rFonts w:hint="cs"/>
                <w:cs/>
              </w:rPr>
              <w:t xml:space="preserve">0 </w:t>
            </w:r>
            <w:r w:rsidR="0006122E" w:rsidRPr="0006122E">
              <w:t>-</w:t>
            </w:r>
            <w:r w:rsidRPr="0006122E">
              <w:rPr>
                <w:rFonts w:hint="cs"/>
                <w:cs/>
              </w:rPr>
              <w:t xml:space="preserve"> </w:t>
            </w:r>
            <w:r w:rsidR="0041407F">
              <w:t>6</w:t>
            </w:r>
            <w:r w:rsidRPr="0006122E">
              <w:rPr>
                <w:rFonts w:hint="cs"/>
                <w:cs/>
              </w:rPr>
              <w:t>.</w:t>
            </w:r>
            <w:r w:rsidR="0041407F">
              <w:t>0</w:t>
            </w:r>
            <w:r w:rsidRPr="0006122E">
              <w:rPr>
                <w:rFonts w:hint="cs"/>
                <w:cs/>
              </w:rPr>
              <w:t>0</w:t>
            </w:r>
          </w:p>
        </w:tc>
        <w:tc>
          <w:tcPr>
            <w:tcW w:w="236" w:type="dxa"/>
          </w:tcPr>
          <w:p w14:paraId="6CE07DF3" w14:textId="77777777" w:rsidR="005E1CE5" w:rsidRPr="00AB0762" w:rsidRDefault="005E1CE5" w:rsidP="005E1CE5">
            <w:pPr>
              <w:tabs>
                <w:tab w:val="left" w:pos="-6882"/>
              </w:tabs>
              <w:spacing w:line="240" w:lineRule="auto"/>
              <w:ind w:right="896"/>
              <w:jc w:val="right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7B4CC889" w14:textId="163E249A" w:rsidR="005E1CE5" w:rsidRPr="00AB0762" w:rsidRDefault="005E1CE5" w:rsidP="005E1CE5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</w:pPr>
            <w:r w:rsidRPr="00AB0762">
              <w:t>0</w:t>
            </w:r>
            <w:r w:rsidRPr="00AB0762">
              <w:rPr>
                <w:cs/>
              </w:rPr>
              <w:t>.</w:t>
            </w:r>
            <w:r w:rsidR="0041407F">
              <w:t>5</w:t>
            </w:r>
            <w:r w:rsidRPr="00AB0762">
              <w:t>0</w:t>
            </w:r>
            <w:r w:rsidRPr="00AB0762">
              <w:rPr>
                <w:cs/>
              </w:rPr>
              <w:t xml:space="preserve"> - </w:t>
            </w:r>
            <w:r w:rsidR="0041407F">
              <w:t>7</w:t>
            </w:r>
            <w:r w:rsidRPr="00AB0762">
              <w:rPr>
                <w:cs/>
              </w:rPr>
              <w:t>.</w:t>
            </w:r>
            <w:r w:rsidR="0041407F">
              <w:t>9</w:t>
            </w:r>
            <w:r w:rsidRPr="00AB0762">
              <w:t>0</w:t>
            </w:r>
          </w:p>
        </w:tc>
      </w:tr>
      <w:tr w:rsidR="005E1CE5" w:rsidRPr="00AB0762" w14:paraId="224022FC" w14:textId="77777777" w:rsidTr="001759EE">
        <w:trPr>
          <w:cantSplit/>
        </w:trPr>
        <w:tc>
          <w:tcPr>
            <w:tcW w:w="3945" w:type="dxa"/>
          </w:tcPr>
          <w:p w14:paraId="28E7E35C" w14:textId="77777777" w:rsidR="005E1CE5" w:rsidRPr="00AB0762" w:rsidRDefault="005E1CE5" w:rsidP="005E1CE5">
            <w:pPr>
              <w:spacing w:line="240" w:lineRule="auto"/>
              <w:ind w:left="66"/>
            </w:pPr>
            <w:r w:rsidRPr="00AB0762">
              <w:rPr>
                <w:cs/>
              </w:rPr>
              <w:t>อัตราการหมุนเวียนพนักงาน**</w:t>
            </w:r>
          </w:p>
        </w:tc>
        <w:tc>
          <w:tcPr>
            <w:tcW w:w="2535" w:type="dxa"/>
            <w:vAlign w:val="center"/>
          </w:tcPr>
          <w:p w14:paraId="630A0128" w14:textId="098AE6A7" w:rsidR="005E1CE5" w:rsidRPr="00141FA7" w:rsidRDefault="008E7CBD" w:rsidP="005E1CE5">
            <w:pPr>
              <w:tabs>
                <w:tab w:val="clear" w:pos="1644"/>
                <w:tab w:val="left" w:pos="-6882"/>
                <w:tab w:val="left" w:pos="972"/>
                <w:tab w:val="left" w:pos="1422"/>
              </w:tabs>
              <w:spacing w:line="240" w:lineRule="auto"/>
              <w:ind w:right="162"/>
              <w:jc w:val="right"/>
            </w:pPr>
            <w:r w:rsidRPr="00141FA7">
              <w:t>3</w:t>
            </w:r>
            <w:r w:rsidRPr="00141FA7">
              <w:rPr>
                <w:cs/>
              </w:rPr>
              <w:t>.</w:t>
            </w:r>
            <w:r w:rsidRPr="00141FA7">
              <w:t>50</w:t>
            </w:r>
            <w:r w:rsidRPr="00141FA7">
              <w:rPr>
                <w:cs/>
              </w:rPr>
              <w:t xml:space="preserve"> - </w:t>
            </w:r>
            <w:r w:rsidRPr="00141FA7">
              <w:rPr>
                <w:rFonts w:hint="cs"/>
                <w:cs/>
              </w:rPr>
              <w:t>22</w:t>
            </w:r>
            <w:r w:rsidRPr="00141FA7">
              <w:rPr>
                <w:cs/>
              </w:rPr>
              <w:t>.</w:t>
            </w:r>
            <w:r w:rsidRPr="00141FA7">
              <w:t>00</w:t>
            </w:r>
          </w:p>
        </w:tc>
        <w:tc>
          <w:tcPr>
            <w:tcW w:w="236" w:type="dxa"/>
          </w:tcPr>
          <w:p w14:paraId="11DB5957" w14:textId="77777777" w:rsidR="005E1CE5" w:rsidRPr="00AB0762" w:rsidRDefault="005E1CE5" w:rsidP="005E1CE5">
            <w:pPr>
              <w:tabs>
                <w:tab w:val="left" w:pos="-6882"/>
              </w:tabs>
              <w:spacing w:line="240" w:lineRule="auto"/>
              <w:ind w:right="737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26FF111C" w14:textId="03C63BD6" w:rsidR="005E1CE5" w:rsidRPr="00AB0762" w:rsidRDefault="005E1CE5" w:rsidP="005E1CE5">
            <w:pPr>
              <w:tabs>
                <w:tab w:val="clear" w:pos="1644"/>
                <w:tab w:val="left" w:pos="-6882"/>
                <w:tab w:val="left" w:pos="972"/>
                <w:tab w:val="left" w:pos="1422"/>
              </w:tabs>
              <w:spacing w:line="240" w:lineRule="auto"/>
              <w:ind w:right="162"/>
              <w:jc w:val="right"/>
            </w:pPr>
            <w:r w:rsidRPr="00AB0762">
              <w:t>3</w:t>
            </w:r>
            <w:r w:rsidRPr="00AB0762">
              <w:rPr>
                <w:cs/>
              </w:rPr>
              <w:t>.</w:t>
            </w:r>
            <w:r w:rsidRPr="00AB0762">
              <w:t>50</w:t>
            </w:r>
            <w:r w:rsidRPr="00AB0762">
              <w:rPr>
                <w:cs/>
              </w:rPr>
              <w:t xml:space="preserve"> - </w:t>
            </w:r>
            <w:r w:rsidRPr="00AB0762">
              <w:t>15</w:t>
            </w:r>
            <w:r w:rsidRPr="00AB0762">
              <w:rPr>
                <w:cs/>
              </w:rPr>
              <w:t>.</w:t>
            </w:r>
            <w:r w:rsidRPr="00AB0762">
              <w:t>00</w:t>
            </w:r>
          </w:p>
        </w:tc>
      </w:tr>
      <w:tr w:rsidR="005E1CE5" w:rsidRPr="00AB0762" w14:paraId="1A481A4B" w14:textId="77777777" w:rsidTr="001759EE">
        <w:trPr>
          <w:cantSplit/>
          <w:trHeight w:val="80"/>
        </w:trPr>
        <w:tc>
          <w:tcPr>
            <w:tcW w:w="3945" w:type="dxa"/>
          </w:tcPr>
          <w:p w14:paraId="118ADFC9" w14:textId="77777777" w:rsidR="005E1CE5" w:rsidRPr="00AB0762" w:rsidRDefault="005E1CE5" w:rsidP="005E1CE5">
            <w:pPr>
              <w:spacing w:line="240" w:lineRule="auto"/>
              <w:ind w:left="66"/>
            </w:pPr>
            <w:r w:rsidRPr="00AB0762">
              <w:rPr>
                <w:cs/>
              </w:rPr>
              <w:t>อัตรามรณะ***</w:t>
            </w:r>
          </w:p>
        </w:tc>
        <w:tc>
          <w:tcPr>
            <w:tcW w:w="2535" w:type="dxa"/>
            <w:vAlign w:val="center"/>
          </w:tcPr>
          <w:p w14:paraId="17B7EB61" w14:textId="15B6B8BC" w:rsidR="005E1CE5" w:rsidRPr="00141FA7" w:rsidRDefault="009F1F19" w:rsidP="005E1CE5">
            <w:pPr>
              <w:tabs>
                <w:tab w:val="left" w:pos="-6882"/>
              </w:tabs>
              <w:spacing w:line="240" w:lineRule="auto"/>
              <w:ind w:right="165"/>
              <w:jc w:val="right"/>
              <w:rPr>
                <w:cs/>
              </w:rPr>
            </w:pPr>
            <w:r w:rsidRPr="00141FA7">
              <w:t xml:space="preserve">50.00 </w:t>
            </w:r>
            <w:r w:rsidRPr="00141FA7">
              <w:rPr>
                <w:cs/>
              </w:rPr>
              <w:t xml:space="preserve">ของ </w:t>
            </w:r>
            <w:r w:rsidRPr="00141FA7">
              <w:t>TMO2017</w:t>
            </w:r>
          </w:p>
        </w:tc>
        <w:tc>
          <w:tcPr>
            <w:tcW w:w="236" w:type="dxa"/>
          </w:tcPr>
          <w:p w14:paraId="05CD950D" w14:textId="77777777" w:rsidR="005E1CE5" w:rsidRPr="00AB0762" w:rsidRDefault="005E1CE5" w:rsidP="005E1CE5">
            <w:pPr>
              <w:spacing w:line="240" w:lineRule="auto"/>
              <w:rPr>
                <w:cs/>
              </w:rPr>
            </w:pPr>
          </w:p>
        </w:tc>
        <w:tc>
          <w:tcPr>
            <w:tcW w:w="2653" w:type="dxa"/>
            <w:vAlign w:val="center"/>
          </w:tcPr>
          <w:p w14:paraId="3ADBB8AA" w14:textId="763FC933" w:rsidR="005E1CE5" w:rsidRPr="00AB0762" w:rsidRDefault="005E1CE5" w:rsidP="005E1CE5">
            <w:pPr>
              <w:tabs>
                <w:tab w:val="left" w:pos="-6882"/>
              </w:tabs>
              <w:spacing w:line="240" w:lineRule="auto"/>
              <w:ind w:right="165"/>
              <w:jc w:val="right"/>
            </w:pPr>
            <w:r w:rsidRPr="00AB0762">
              <w:t>50</w:t>
            </w:r>
            <w:r w:rsidRPr="00AB0762">
              <w:rPr>
                <w:cs/>
              </w:rPr>
              <w:t>.</w:t>
            </w:r>
            <w:r w:rsidRPr="00AB0762">
              <w:t xml:space="preserve">00 </w:t>
            </w:r>
            <w:r w:rsidRPr="00AB0762">
              <w:rPr>
                <w:cs/>
              </w:rPr>
              <w:t xml:space="preserve">ของ </w:t>
            </w:r>
            <w:r w:rsidRPr="00AB0762">
              <w:t>TMO2017</w:t>
            </w:r>
          </w:p>
        </w:tc>
      </w:tr>
      <w:tr w:rsidR="008A4A59" w:rsidRPr="00AB0762" w14:paraId="434C3042" w14:textId="77777777" w:rsidTr="001759EE">
        <w:trPr>
          <w:cantSplit/>
        </w:trPr>
        <w:tc>
          <w:tcPr>
            <w:tcW w:w="9369" w:type="dxa"/>
            <w:gridSpan w:val="4"/>
          </w:tcPr>
          <w:p w14:paraId="5B255C20" w14:textId="77777777" w:rsidR="008A4A59" w:rsidRPr="00AB0762" w:rsidRDefault="008A4A59" w:rsidP="008A4A59">
            <w:pPr>
              <w:rPr>
                <w:cs/>
              </w:rPr>
            </w:pPr>
          </w:p>
        </w:tc>
      </w:tr>
      <w:tr w:rsidR="008A4A59" w:rsidRPr="00AB0762" w14:paraId="3B481F5F" w14:textId="77777777" w:rsidTr="001759EE">
        <w:trPr>
          <w:cantSplit/>
        </w:trPr>
        <w:tc>
          <w:tcPr>
            <w:tcW w:w="9369" w:type="dxa"/>
            <w:gridSpan w:val="4"/>
          </w:tcPr>
          <w:p w14:paraId="5CE43EBF" w14:textId="77777777" w:rsidR="008A4A59" w:rsidRPr="00AB0762" w:rsidRDefault="008A4A59" w:rsidP="00511364">
            <w:pPr>
              <w:tabs>
                <w:tab w:val="clear" w:pos="227"/>
              </w:tabs>
              <w:ind w:left="66"/>
              <w:rPr>
                <w:cs/>
              </w:rPr>
            </w:pPr>
            <w:r w:rsidRPr="00AB0762">
              <w:rPr>
                <w:sz w:val="28"/>
                <w:szCs w:val="28"/>
                <w:cs/>
              </w:rPr>
              <w:t>*</w:t>
            </w:r>
            <w:r w:rsidRPr="00AB0762">
              <w:rPr>
                <w:cs/>
              </w:rPr>
              <w:t xml:space="preserve">       อัตราผลตอบแทนในท้องตลาดของพันธบัตรรัฐบาลสำหรับเงินชดเชยตามกฎหมายแรงงาน</w:t>
            </w:r>
          </w:p>
        </w:tc>
      </w:tr>
      <w:tr w:rsidR="008A4A59" w:rsidRPr="00AB0762" w14:paraId="630F3681" w14:textId="77777777" w:rsidTr="001759EE">
        <w:trPr>
          <w:cantSplit/>
          <w:trHeight w:val="344"/>
        </w:trPr>
        <w:tc>
          <w:tcPr>
            <w:tcW w:w="9369" w:type="dxa"/>
            <w:gridSpan w:val="4"/>
          </w:tcPr>
          <w:p w14:paraId="58E84E43" w14:textId="77777777" w:rsidR="008A4A59" w:rsidRPr="00AB0762" w:rsidRDefault="008A4A59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ind w:left="66"/>
            </w:pPr>
            <w:r w:rsidRPr="00AB0762">
              <w:rPr>
                <w:sz w:val="28"/>
                <w:szCs w:val="28"/>
                <w:cs/>
              </w:rPr>
              <w:t>**</w:t>
            </w:r>
            <w:r w:rsidRPr="00AB0762">
              <w:rPr>
                <w:cs/>
              </w:rPr>
              <w:t xml:space="preserve">     ขึ้นอยู่กับระยะเวลาการทำงานของพนักงาน</w:t>
            </w:r>
          </w:p>
        </w:tc>
      </w:tr>
      <w:tr w:rsidR="008A4A59" w:rsidRPr="00AB0762" w14:paraId="0D94EC5A" w14:textId="77777777" w:rsidTr="001759EE">
        <w:trPr>
          <w:cantSplit/>
          <w:trHeight w:val="217"/>
        </w:trPr>
        <w:tc>
          <w:tcPr>
            <w:tcW w:w="9369" w:type="dxa"/>
            <w:gridSpan w:val="4"/>
          </w:tcPr>
          <w:p w14:paraId="59AAEEB8" w14:textId="567DC682" w:rsidR="008A4A59" w:rsidRPr="00AB0762" w:rsidRDefault="008A4A59" w:rsidP="0051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ind w:left="66"/>
              <w:rPr>
                <w:cs/>
              </w:rPr>
            </w:pPr>
            <w:r w:rsidRPr="00AB0762">
              <w:rPr>
                <w:sz w:val="28"/>
                <w:szCs w:val="28"/>
                <w:cs/>
              </w:rPr>
              <w:t xml:space="preserve">*** </w:t>
            </w:r>
            <w:r w:rsidRPr="00AB0762">
              <w:rPr>
                <w:cs/>
              </w:rPr>
              <w:t xml:space="preserve">  อ้างอิงตามตารางมรณะไทย </w:t>
            </w:r>
            <w:r w:rsidRPr="00AB0762">
              <w:t xml:space="preserve">2560 </w:t>
            </w:r>
            <w:r w:rsidRPr="00AB0762">
              <w:rPr>
                <w:cs/>
              </w:rPr>
              <w:t xml:space="preserve">ประเภทสามัญ </w:t>
            </w:r>
            <w:r w:rsidR="00C31F3F" w:rsidRPr="00AB0762">
              <w:rPr>
                <w:cs/>
              </w:rPr>
              <w:t>(</w:t>
            </w:r>
            <w:r w:rsidRPr="00AB0762">
              <w:t>TMO2017</w:t>
            </w:r>
            <w:r w:rsidR="00BB4604">
              <w:t xml:space="preserve"> </w:t>
            </w:r>
            <w:r w:rsidRPr="00AB0762">
              <w:rPr>
                <w:cs/>
              </w:rPr>
              <w:t xml:space="preserve">: </w:t>
            </w:r>
            <w:r w:rsidRPr="00AB0762">
              <w:t>Thai Mortality Ordinary Table 2017</w:t>
            </w:r>
            <w:r w:rsidR="00C31F3F" w:rsidRPr="00AB0762">
              <w:rPr>
                <w:cs/>
              </w:rPr>
              <w:t>)</w:t>
            </w:r>
          </w:p>
        </w:tc>
      </w:tr>
    </w:tbl>
    <w:p w14:paraId="253BF491" w14:textId="77777777" w:rsidR="00654BDC" w:rsidRPr="008B4593" w:rsidRDefault="00654BDC" w:rsidP="0065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20"/>
          <w:szCs w:val="20"/>
        </w:rPr>
      </w:pPr>
    </w:p>
    <w:p w14:paraId="0822172D" w14:textId="4D0204AC" w:rsidR="00654BDC" w:rsidRPr="00AB0762" w:rsidRDefault="00654BDC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i/>
          <w:iCs/>
        </w:rPr>
      </w:pPr>
      <w:r w:rsidRPr="002E5BD1">
        <w:rPr>
          <w:cs/>
        </w:rPr>
        <w:t xml:space="preserve">ณ วันที่ </w:t>
      </w:r>
      <w:r w:rsidRPr="002E5BD1">
        <w:t xml:space="preserve">31 </w:t>
      </w:r>
      <w:r w:rsidRPr="002E5BD1">
        <w:rPr>
          <w:cs/>
        </w:rPr>
        <w:t xml:space="preserve">ธันวาคม </w:t>
      </w:r>
      <w:r w:rsidRPr="002E5BD1">
        <w:t>256</w:t>
      </w:r>
      <w:r w:rsidR="005E1CE5" w:rsidRPr="002E5BD1">
        <w:t>6</w:t>
      </w:r>
      <w:r w:rsidRPr="002E5BD1">
        <w:rPr>
          <w:cs/>
        </w:rPr>
        <w:t xml:space="preserve"> บริษัทมี</w:t>
      </w:r>
      <w:r w:rsidRPr="002E5BD1">
        <w:rPr>
          <w:spacing w:val="-2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Pr="002E5BD1">
        <w:rPr>
          <w:cs/>
        </w:rPr>
        <w:t xml:space="preserve"> </w:t>
      </w:r>
      <w:r w:rsidR="008E7CBD" w:rsidRPr="002E5BD1">
        <w:rPr>
          <w:spacing w:val="-2"/>
        </w:rPr>
        <w:t>11</w:t>
      </w:r>
      <w:r w:rsidR="009F1F19" w:rsidRPr="002E5BD1">
        <w:rPr>
          <w:rFonts w:hint="cs"/>
          <w:spacing w:val="-2"/>
          <w:cs/>
        </w:rPr>
        <w:t xml:space="preserve"> </w:t>
      </w:r>
      <w:r w:rsidRPr="002E5BD1">
        <w:rPr>
          <w:spacing w:val="-2"/>
          <w:cs/>
        </w:rPr>
        <w:t>ปี</w:t>
      </w:r>
      <w:r w:rsidRPr="002E5BD1">
        <w:rPr>
          <w:i/>
          <w:iCs/>
          <w:cs/>
        </w:rPr>
        <w:t xml:space="preserve"> </w:t>
      </w:r>
      <w:r w:rsidR="00C31F3F" w:rsidRPr="002E5BD1">
        <w:rPr>
          <w:rFonts w:eastAsia="Calibri"/>
          <w:i/>
          <w:iCs/>
          <w:cs/>
        </w:rPr>
        <w:t>(</w:t>
      </w:r>
      <w:r w:rsidR="00A07255" w:rsidRPr="002E5BD1">
        <w:rPr>
          <w:rFonts w:eastAsia="Calibri"/>
          <w:i/>
          <w:iCs/>
        </w:rPr>
        <w:t>256</w:t>
      </w:r>
      <w:r w:rsidR="005E1CE5" w:rsidRPr="002E5BD1">
        <w:rPr>
          <w:rFonts w:eastAsia="Calibri"/>
          <w:i/>
          <w:iCs/>
        </w:rPr>
        <w:t xml:space="preserve">5 </w:t>
      </w:r>
      <w:r w:rsidR="00D8251A" w:rsidRPr="002E5BD1">
        <w:rPr>
          <w:rFonts w:eastAsia="Calibri"/>
          <w:i/>
          <w:iCs/>
          <w:cs/>
        </w:rPr>
        <w:t xml:space="preserve">: </w:t>
      </w:r>
      <w:r w:rsidR="005E1CE5" w:rsidRPr="002E5BD1">
        <w:rPr>
          <w:rFonts w:eastAsia="Calibri"/>
          <w:i/>
          <w:iCs/>
        </w:rPr>
        <w:t>11</w:t>
      </w:r>
      <w:r w:rsidR="00D8251A" w:rsidRPr="002E5BD1">
        <w:rPr>
          <w:rFonts w:eastAsia="Calibri"/>
          <w:i/>
          <w:iCs/>
          <w:cs/>
        </w:rPr>
        <w:t xml:space="preserve"> ปี</w:t>
      </w:r>
      <w:r w:rsidR="00C31F3F" w:rsidRPr="002E5BD1">
        <w:rPr>
          <w:rFonts w:eastAsia="Calibri"/>
          <w:i/>
          <w:iCs/>
          <w:cs/>
        </w:rPr>
        <w:t>)</w:t>
      </w:r>
    </w:p>
    <w:p w14:paraId="1EDFCB2D" w14:textId="77777777" w:rsidR="00654BDC" w:rsidRPr="0036142A" w:rsidRDefault="00654BDC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76" w:right="101" w:firstLine="547"/>
        <w:jc w:val="thaiDistribute"/>
        <w:rPr>
          <w:rFonts w:eastAsia="Calibri"/>
          <w:sz w:val="20"/>
          <w:szCs w:val="20"/>
        </w:rPr>
      </w:pPr>
    </w:p>
    <w:p w14:paraId="0A824F2C" w14:textId="77777777" w:rsidR="006D5CED" w:rsidRPr="00AB0762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76" w:right="101"/>
        <w:rPr>
          <w:rFonts w:ascii="Times New Roman" w:hAnsi="Times New Roman"/>
          <w:b/>
          <w:bCs/>
          <w:i/>
          <w:iCs/>
          <w:cs/>
        </w:rPr>
      </w:pPr>
      <w:r w:rsidRPr="00AB0762">
        <w:rPr>
          <w:rFonts w:eastAsia="Calibri"/>
          <w:b/>
          <w:bCs/>
          <w:i/>
          <w:iCs/>
          <w:cs/>
        </w:rPr>
        <w:t>การวิเคราะห์ความอ่อนไหว</w:t>
      </w:r>
    </w:p>
    <w:p w14:paraId="44240BF3" w14:textId="77777777" w:rsidR="008D06AC" w:rsidRPr="008B4593" w:rsidRDefault="008D06AC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sz w:val="20"/>
          <w:szCs w:val="20"/>
        </w:rPr>
      </w:pPr>
    </w:p>
    <w:p w14:paraId="35EB2F43" w14:textId="77777777" w:rsidR="006D5CED" w:rsidRPr="00AB0762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</w:pPr>
      <w:r w:rsidRPr="00AB0762">
        <w:rPr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</w:t>
      </w:r>
      <w:r w:rsidR="00BD2096" w:rsidRPr="00AB0762">
        <w:rPr>
          <w:cs/>
        </w:rPr>
        <w:t xml:space="preserve"> โดยถือว่าข้อสมมติ</w:t>
      </w:r>
      <w:r w:rsidRPr="00AB0762">
        <w:rPr>
          <w:cs/>
        </w:rPr>
        <w:t>อื่นๆ คงที่ จะมีผลกระทบต่อ</w:t>
      </w:r>
      <w:r w:rsidR="00281B16" w:rsidRPr="00AB0762">
        <w:rPr>
          <w:cs/>
        </w:rPr>
        <w:t>ประมาณการหนี้สินไม่หมุนเวียน</w:t>
      </w:r>
      <w:r w:rsidR="00922F99" w:rsidRPr="00AB0762">
        <w:rPr>
          <w:cs/>
        </w:rPr>
        <w:t>ของ</w:t>
      </w:r>
      <w:r w:rsidR="0052323D" w:rsidRPr="00AB0762">
        <w:rPr>
          <w:cs/>
        </w:rPr>
        <w:t>โครงการ</w:t>
      </w:r>
      <w:r w:rsidRPr="00AB0762">
        <w:rPr>
          <w:cs/>
        </w:rPr>
        <w:t>ผลประโยชน์ที่กำหนดไว้เป็นจำนวนเงินดังต่อไปนี้</w:t>
      </w:r>
    </w:p>
    <w:p w14:paraId="1A80E9D8" w14:textId="77777777" w:rsidR="00DB049A" w:rsidRPr="008B4593" w:rsidRDefault="00DB049A" w:rsidP="002A0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sz w:val="20"/>
          <w:szCs w:val="20"/>
        </w:rPr>
      </w:pPr>
    </w:p>
    <w:p w14:paraId="5E97C867" w14:textId="77777777" w:rsidR="002A013A" w:rsidRPr="00AB0762" w:rsidRDefault="00107234" w:rsidP="00D6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b/>
          <w:bCs/>
        </w:rPr>
      </w:pPr>
      <w:r w:rsidRPr="00AB0762">
        <w:rPr>
          <w:b/>
          <w:bCs/>
          <w:cs/>
        </w:rPr>
        <w:br w:type="page"/>
      </w:r>
      <w:r w:rsidR="002A013A" w:rsidRPr="00AB0762">
        <w:rPr>
          <w:b/>
          <w:bCs/>
          <w:cs/>
        </w:rPr>
        <w:lastRenderedPageBreak/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2A013A" w:rsidRPr="00AB0762">
        <w:rPr>
          <w:b/>
          <w:bCs/>
        </w:rPr>
        <w:t xml:space="preserve">31 </w:t>
      </w:r>
      <w:r w:rsidR="002A013A" w:rsidRPr="00AB0762">
        <w:rPr>
          <w:b/>
          <w:bCs/>
          <w:cs/>
        </w:rPr>
        <w:t>ธันวาคม</w:t>
      </w:r>
    </w:p>
    <w:p w14:paraId="7FEFF573" w14:textId="77777777" w:rsidR="002A013A" w:rsidRPr="00660CCF" w:rsidRDefault="002A013A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  <w:sz w:val="16"/>
          <w:szCs w:val="16"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6219"/>
        <w:gridCol w:w="1539"/>
        <w:gridCol w:w="1506"/>
      </w:tblGrid>
      <w:tr w:rsidR="00936969" w:rsidRPr="00AB0762" w14:paraId="7475CCFC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33A83B68" w14:textId="77777777" w:rsidR="00BB5C52" w:rsidRPr="00AB0762" w:rsidRDefault="00BB5C52" w:rsidP="00BC6E33">
            <w:pPr>
              <w:ind w:left="234" w:hanging="234"/>
              <w:rPr>
                <w:b/>
                <w:bCs/>
                <w:cs/>
              </w:rPr>
            </w:pPr>
          </w:p>
        </w:tc>
        <w:tc>
          <w:tcPr>
            <w:tcW w:w="3045" w:type="dxa"/>
            <w:gridSpan w:val="2"/>
          </w:tcPr>
          <w:p w14:paraId="57FBDDB8" w14:textId="30DEB5E8" w:rsidR="00BB5C52" w:rsidRPr="00AB0762" w:rsidRDefault="00BB5C52" w:rsidP="00BC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cs/>
              </w:rPr>
            </w:pPr>
            <w:r w:rsidRPr="00AB0762">
              <w:rPr>
                <w:b/>
                <w:cs/>
              </w:rPr>
              <w:t xml:space="preserve">เพิ่มขึ้น </w:t>
            </w:r>
            <w:r w:rsidR="00C31F3F" w:rsidRPr="00AB0762">
              <w:rPr>
                <w:b/>
                <w:bCs/>
                <w:cs/>
              </w:rPr>
              <w:t>(</w:t>
            </w:r>
            <w:r w:rsidRPr="00AB0762">
              <w:rPr>
                <w:b/>
                <w:cs/>
              </w:rPr>
              <w:t>ลดลง</w:t>
            </w:r>
            <w:r w:rsidR="00C31F3F" w:rsidRPr="00AB0762">
              <w:rPr>
                <w:b/>
                <w:bCs/>
                <w:cs/>
              </w:rPr>
              <w:t>)</w:t>
            </w:r>
          </w:p>
        </w:tc>
      </w:tr>
      <w:tr w:rsidR="00936969" w:rsidRPr="00AB0762" w14:paraId="01931939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6645C406" w14:textId="77777777" w:rsidR="00BB5C52" w:rsidRPr="00AB0762" w:rsidRDefault="00BB5C52" w:rsidP="00BC6E33">
            <w:pPr>
              <w:ind w:left="234" w:hanging="234"/>
              <w:rPr>
                <w:b/>
                <w:bCs/>
                <w:cs/>
              </w:rPr>
            </w:pPr>
          </w:p>
        </w:tc>
        <w:tc>
          <w:tcPr>
            <w:tcW w:w="1539" w:type="dxa"/>
          </w:tcPr>
          <w:p w14:paraId="1D7E0A5A" w14:textId="3A68CC05" w:rsidR="00BB5C52" w:rsidRPr="002E5BD1" w:rsidRDefault="001759EE" w:rsidP="0094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2E5BD1">
              <w:rPr>
                <w:bCs/>
              </w:rPr>
              <w:t>256</w:t>
            </w:r>
            <w:r w:rsidR="008475F7" w:rsidRPr="002E5BD1">
              <w:rPr>
                <w:bCs/>
              </w:rPr>
              <w:t>6</w:t>
            </w:r>
          </w:p>
        </w:tc>
        <w:tc>
          <w:tcPr>
            <w:tcW w:w="1506" w:type="dxa"/>
          </w:tcPr>
          <w:p w14:paraId="075FCEF4" w14:textId="5EDF6BAC" w:rsidR="00BB5C52" w:rsidRPr="002E5BD1" w:rsidRDefault="001759EE" w:rsidP="0094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  <w:cs/>
              </w:rPr>
            </w:pPr>
            <w:r w:rsidRPr="002E5BD1">
              <w:rPr>
                <w:bCs/>
              </w:rPr>
              <w:t>256</w:t>
            </w:r>
            <w:r w:rsidR="008475F7" w:rsidRPr="002E5BD1">
              <w:rPr>
                <w:bCs/>
              </w:rPr>
              <w:t>5</w:t>
            </w:r>
          </w:p>
        </w:tc>
      </w:tr>
      <w:tr w:rsidR="00936969" w:rsidRPr="00AB0762" w14:paraId="119A7741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033B4420" w14:textId="77777777" w:rsidR="00BB5C52" w:rsidRPr="00AB0762" w:rsidRDefault="00BB5C52" w:rsidP="00BC6E33">
            <w:pPr>
              <w:ind w:left="234" w:hanging="234"/>
              <w:rPr>
                <w:b/>
                <w:bCs/>
                <w:cs/>
              </w:rPr>
            </w:pPr>
          </w:p>
        </w:tc>
        <w:tc>
          <w:tcPr>
            <w:tcW w:w="3045" w:type="dxa"/>
            <w:gridSpan w:val="2"/>
          </w:tcPr>
          <w:p w14:paraId="13B13DBF" w14:textId="5DD6ED67" w:rsidR="00BB5C52" w:rsidRPr="00AB0762" w:rsidRDefault="00C31F3F" w:rsidP="00BC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(</w:t>
            </w:r>
            <w:r w:rsidR="00BB5C52" w:rsidRPr="00AB0762">
              <w:rPr>
                <w:b/>
                <w:i/>
                <w:iCs/>
                <w:cs/>
              </w:rPr>
              <w:t>พันบาท</w:t>
            </w:r>
            <w:r w:rsidRPr="00AB0762">
              <w:rPr>
                <w:b/>
                <w:bCs/>
                <w:i/>
                <w:iCs/>
                <w:cs/>
              </w:rPr>
              <w:t>)</w:t>
            </w:r>
          </w:p>
        </w:tc>
      </w:tr>
      <w:tr w:rsidR="00936969" w:rsidRPr="00AB0762" w14:paraId="3D45BD90" w14:textId="77777777" w:rsidTr="00631D71">
        <w:trPr>
          <w:trHeight w:hRule="exact" w:val="374"/>
        </w:trPr>
        <w:tc>
          <w:tcPr>
            <w:tcW w:w="6219" w:type="dxa"/>
          </w:tcPr>
          <w:p w14:paraId="6DDDBFE8" w14:textId="77777777" w:rsidR="00BB5C52" w:rsidRPr="00AB0762" w:rsidRDefault="00BB5C52" w:rsidP="00511364">
            <w:pPr>
              <w:ind w:left="234" w:hanging="249"/>
            </w:pPr>
            <w:r w:rsidRPr="00AB0762">
              <w:rPr>
                <w:cs/>
              </w:rPr>
              <w:t>อัตราคิดลด</w:t>
            </w:r>
          </w:p>
        </w:tc>
        <w:tc>
          <w:tcPr>
            <w:tcW w:w="1539" w:type="dxa"/>
            <w:vAlign w:val="center"/>
          </w:tcPr>
          <w:p w14:paraId="6F180DD1" w14:textId="77777777" w:rsidR="00BB5C52" w:rsidRPr="00AB0762" w:rsidRDefault="00BB5C52" w:rsidP="00BC6E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6" w:type="dxa"/>
          </w:tcPr>
          <w:p w14:paraId="08D70E21" w14:textId="77777777" w:rsidR="00BB5C52" w:rsidRPr="00AB0762" w:rsidRDefault="00BB5C52" w:rsidP="00BC6E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475F7" w:rsidRPr="00AB0762" w14:paraId="40A6CA2F" w14:textId="77777777" w:rsidTr="00631D71">
        <w:trPr>
          <w:trHeight w:hRule="exact" w:val="374"/>
        </w:trPr>
        <w:tc>
          <w:tcPr>
            <w:tcW w:w="6219" w:type="dxa"/>
          </w:tcPr>
          <w:p w14:paraId="37861248" w14:textId="0A945886" w:rsidR="008475F7" w:rsidRPr="00AB0762" w:rsidRDefault="008475F7" w:rsidP="008475F7">
            <w:pPr>
              <w:ind w:left="234" w:hanging="249"/>
            </w:pPr>
            <w:r w:rsidRPr="00AB0762">
              <w:rPr>
                <w:cs/>
              </w:rPr>
              <w:t xml:space="preserve">   เพิ่มขึ้นร้อยละ </w:t>
            </w:r>
            <w:r w:rsidRPr="00AB0762">
              <w:t>0</w:t>
            </w:r>
            <w:r w:rsidRPr="00AB0762">
              <w:rPr>
                <w:cs/>
              </w:rPr>
              <w:t>.</w:t>
            </w:r>
            <w:r w:rsidRPr="00AB0762">
              <w:t>5</w:t>
            </w:r>
          </w:p>
        </w:tc>
        <w:tc>
          <w:tcPr>
            <w:tcW w:w="1539" w:type="dxa"/>
            <w:vAlign w:val="center"/>
          </w:tcPr>
          <w:p w14:paraId="2D782D3F" w14:textId="38399409" w:rsidR="008475F7" w:rsidRPr="00AB0762" w:rsidRDefault="00141FA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141FA7">
              <w:rPr>
                <w:cs/>
              </w:rPr>
              <w:t>(</w:t>
            </w:r>
            <w:r w:rsidR="00D50B51" w:rsidRPr="00D50B51">
              <w:rPr>
                <w:cs/>
              </w:rPr>
              <w:t>2</w:t>
            </w:r>
            <w:r w:rsidR="00D50B51" w:rsidRPr="00D50B51">
              <w:t>,</w:t>
            </w:r>
            <w:r w:rsidR="00D50B51" w:rsidRPr="00D50B51">
              <w:rPr>
                <w:cs/>
              </w:rPr>
              <w:t>149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06" w:type="dxa"/>
            <w:vAlign w:val="center"/>
          </w:tcPr>
          <w:p w14:paraId="766CA299" w14:textId="5A21CC8D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Pr="00AB0762">
              <w:t>1,785</w:t>
            </w:r>
            <w:r w:rsidRPr="00AB0762">
              <w:rPr>
                <w:cs/>
              </w:rPr>
              <w:t>)</w:t>
            </w:r>
          </w:p>
        </w:tc>
      </w:tr>
      <w:tr w:rsidR="008475F7" w:rsidRPr="00AB0762" w14:paraId="0FE684E2" w14:textId="77777777" w:rsidTr="00631D71">
        <w:trPr>
          <w:trHeight w:hRule="exact" w:val="374"/>
        </w:trPr>
        <w:tc>
          <w:tcPr>
            <w:tcW w:w="6219" w:type="dxa"/>
          </w:tcPr>
          <w:p w14:paraId="59A737A0" w14:textId="51A0733C" w:rsidR="008475F7" w:rsidRPr="00AB0762" w:rsidRDefault="008475F7" w:rsidP="008475F7">
            <w:pPr>
              <w:ind w:left="234" w:hanging="249"/>
            </w:pPr>
            <w:r w:rsidRPr="00AB0762">
              <w:rPr>
                <w:cs/>
              </w:rPr>
              <w:t xml:space="preserve">   ลดลงร้อยละ </w:t>
            </w:r>
            <w:r w:rsidRPr="00AB0762">
              <w:t>0</w:t>
            </w:r>
            <w:r w:rsidRPr="00AB0762">
              <w:rPr>
                <w:cs/>
              </w:rPr>
              <w:t>.</w:t>
            </w:r>
            <w:r w:rsidRPr="00AB0762">
              <w:t>5</w:t>
            </w:r>
          </w:p>
        </w:tc>
        <w:tc>
          <w:tcPr>
            <w:tcW w:w="1539" w:type="dxa"/>
            <w:vAlign w:val="center"/>
          </w:tcPr>
          <w:p w14:paraId="7F0DEB0F" w14:textId="664EBF59" w:rsidR="008475F7" w:rsidRPr="00AB0762" w:rsidRDefault="00D9196A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cs/>
              </w:rPr>
            </w:pPr>
            <w:r w:rsidRPr="00D9196A">
              <w:rPr>
                <w:cs/>
              </w:rPr>
              <w:t>2</w:t>
            </w:r>
            <w:r w:rsidRPr="00D9196A">
              <w:t>,</w:t>
            </w:r>
            <w:r w:rsidRPr="00D9196A">
              <w:rPr>
                <w:cs/>
              </w:rPr>
              <w:t>289</w:t>
            </w:r>
          </w:p>
        </w:tc>
        <w:tc>
          <w:tcPr>
            <w:tcW w:w="1506" w:type="dxa"/>
            <w:vAlign w:val="center"/>
          </w:tcPr>
          <w:p w14:paraId="53FF9AE7" w14:textId="6D72969F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1,902</w:t>
            </w:r>
          </w:p>
        </w:tc>
      </w:tr>
      <w:tr w:rsidR="008475F7" w:rsidRPr="00AB0762" w14:paraId="78AE3FA7" w14:textId="77777777" w:rsidTr="00631D71">
        <w:trPr>
          <w:trHeight w:hRule="exact" w:val="374"/>
        </w:trPr>
        <w:tc>
          <w:tcPr>
            <w:tcW w:w="6219" w:type="dxa"/>
          </w:tcPr>
          <w:p w14:paraId="19849A56" w14:textId="77777777" w:rsidR="008475F7" w:rsidRPr="00AB0762" w:rsidRDefault="008475F7" w:rsidP="008475F7">
            <w:pPr>
              <w:ind w:left="234" w:hanging="249"/>
              <w:rPr>
                <w:cs/>
              </w:rPr>
            </w:pPr>
            <w:r w:rsidRPr="00AB0762">
              <w:rPr>
                <w:cs/>
              </w:rPr>
              <w:t>อัตราการเพิ่มขึ้นของเงินเดือน</w:t>
            </w:r>
          </w:p>
        </w:tc>
        <w:tc>
          <w:tcPr>
            <w:tcW w:w="1539" w:type="dxa"/>
          </w:tcPr>
          <w:p w14:paraId="0F218C9E" w14:textId="77777777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  <w:tc>
          <w:tcPr>
            <w:tcW w:w="1506" w:type="dxa"/>
          </w:tcPr>
          <w:p w14:paraId="151C45CB" w14:textId="77777777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</w:tr>
      <w:tr w:rsidR="008475F7" w:rsidRPr="00AB0762" w14:paraId="0CFDEA40" w14:textId="77777777" w:rsidTr="00631D71">
        <w:trPr>
          <w:trHeight w:hRule="exact" w:val="374"/>
        </w:trPr>
        <w:tc>
          <w:tcPr>
            <w:tcW w:w="6219" w:type="dxa"/>
          </w:tcPr>
          <w:p w14:paraId="4FCCF1BD" w14:textId="0878298C" w:rsidR="008475F7" w:rsidRPr="00AB0762" w:rsidRDefault="008475F7" w:rsidP="008475F7">
            <w:pPr>
              <w:ind w:left="234" w:hanging="249"/>
            </w:pPr>
            <w:r w:rsidRPr="00AB0762">
              <w:rPr>
                <w:cs/>
              </w:rPr>
              <w:t xml:space="preserve">   เพิ่มขึ้นร้อยละ </w:t>
            </w:r>
            <w:r w:rsidRPr="00AB0762">
              <w:t>1</w:t>
            </w:r>
            <w:r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0462B41C" w14:textId="27E8D940" w:rsidR="008475F7" w:rsidRPr="00AB0762" w:rsidRDefault="00D9196A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cs/>
              </w:rPr>
            </w:pPr>
            <w:r w:rsidRPr="00D9196A">
              <w:rPr>
                <w:cs/>
              </w:rPr>
              <w:t>4</w:t>
            </w:r>
            <w:r w:rsidRPr="00D9196A">
              <w:t>,</w:t>
            </w:r>
            <w:r w:rsidRPr="00D9196A">
              <w:rPr>
                <w:cs/>
              </w:rPr>
              <w:t>63</w:t>
            </w:r>
            <w:r w:rsidR="00D50B51">
              <w:rPr>
                <w:rFonts w:hint="cs"/>
                <w:cs/>
              </w:rPr>
              <w:t>2</w:t>
            </w:r>
          </w:p>
        </w:tc>
        <w:tc>
          <w:tcPr>
            <w:tcW w:w="1506" w:type="dxa"/>
            <w:vAlign w:val="center"/>
          </w:tcPr>
          <w:p w14:paraId="59A43E7B" w14:textId="5D4D287F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3,751</w:t>
            </w:r>
          </w:p>
        </w:tc>
      </w:tr>
      <w:tr w:rsidR="008475F7" w:rsidRPr="00AB0762" w14:paraId="11D91AA1" w14:textId="77777777" w:rsidTr="00631D71">
        <w:trPr>
          <w:trHeight w:hRule="exact" w:val="374"/>
        </w:trPr>
        <w:tc>
          <w:tcPr>
            <w:tcW w:w="6219" w:type="dxa"/>
          </w:tcPr>
          <w:p w14:paraId="04104C81" w14:textId="68F2657B" w:rsidR="008475F7" w:rsidRPr="00AB0762" w:rsidRDefault="008475F7" w:rsidP="008475F7">
            <w:pPr>
              <w:ind w:left="234" w:hanging="249"/>
            </w:pPr>
            <w:r w:rsidRPr="00AB0762">
              <w:rPr>
                <w:cs/>
              </w:rPr>
              <w:t xml:space="preserve">   ลดลงร้อยละ </w:t>
            </w:r>
            <w:r w:rsidRPr="00AB0762">
              <w:t>1</w:t>
            </w:r>
            <w:r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0053ADA2" w14:textId="5E4BE617" w:rsidR="008475F7" w:rsidRPr="00AB0762" w:rsidRDefault="00D9196A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D9196A">
              <w:rPr>
                <w:cs/>
              </w:rPr>
              <w:t>(4</w:t>
            </w:r>
            <w:r w:rsidRPr="00D9196A">
              <w:t>,</w:t>
            </w:r>
            <w:r w:rsidRPr="00D9196A">
              <w:rPr>
                <w:cs/>
              </w:rPr>
              <w:t>165)</w:t>
            </w:r>
          </w:p>
        </w:tc>
        <w:tc>
          <w:tcPr>
            <w:tcW w:w="1506" w:type="dxa"/>
            <w:vAlign w:val="center"/>
          </w:tcPr>
          <w:p w14:paraId="2538DF3E" w14:textId="459C1BB4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Pr="00AB0762">
              <w:t>3,375</w:t>
            </w:r>
            <w:r w:rsidRPr="00AB0762">
              <w:rPr>
                <w:cs/>
              </w:rPr>
              <w:t>)</w:t>
            </w:r>
          </w:p>
        </w:tc>
      </w:tr>
      <w:tr w:rsidR="008475F7" w:rsidRPr="00AB0762" w14:paraId="7600FED3" w14:textId="77777777" w:rsidTr="00631D71">
        <w:trPr>
          <w:trHeight w:hRule="exact" w:val="374"/>
        </w:trPr>
        <w:tc>
          <w:tcPr>
            <w:tcW w:w="6219" w:type="dxa"/>
          </w:tcPr>
          <w:p w14:paraId="50DF50D4" w14:textId="77777777" w:rsidR="008475F7" w:rsidRPr="00AB0762" w:rsidRDefault="008475F7" w:rsidP="008475F7">
            <w:pPr>
              <w:ind w:left="234" w:hanging="249"/>
              <w:rPr>
                <w:b/>
                <w:bCs/>
              </w:rPr>
            </w:pPr>
            <w:r w:rsidRPr="00AB0762">
              <w:rPr>
                <w:cs/>
              </w:rPr>
              <w:t>อัตราการหมุนเวียนพนักงาน</w:t>
            </w:r>
          </w:p>
        </w:tc>
        <w:tc>
          <w:tcPr>
            <w:tcW w:w="1539" w:type="dxa"/>
          </w:tcPr>
          <w:p w14:paraId="222CB3A7" w14:textId="77777777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  <w:tc>
          <w:tcPr>
            <w:tcW w:w="1506" w:type="dxa"/>
          </w:tcPr>
          <w:p w14:paraId="27F4D0F5" w14:textId="77777777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</w:p>
        </w:tc>
      </w:tr>
      <w:tr w:rsidR="008475F7" w:rsidRPr="00AB0762" w14:paraId="713915AA" w14:textId="77777777" w:rsidTr="00631D71">
        <w:trPr>
          <w:trHeight w:hRule="exact" w:val="374"/>
        </w:trPr>
        <w:tc>
          <w:tcPr>
            <w:tcW w:w="6219" w:type="dxa"/>
          </w:tcPr>
          <w:p w14:paraId="1F3CCADB" w14:textId="55741D46" w:rsidR="008475F7" w:rsidRPr="00AB0762" w:rsidRDefault="008475F7" w:rsidP="008475F7">
            <w:pPr>
              <w:ind w:left="234" w:hanging="249"/>
            </w:pPr>
            <w:r w:rsidRPr="00AB0762">
              <w:rPr>
                <w:cs/>
              </w:rPr>
              <w:t xml:space="preserve">   เพิ่มขึ้นร้อยละ </w:t>
            </w:r>
            <w:r w:rsidRPr="00AB0762">
              <w:t>10</w:t>
            </w:r>
            <w:r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7A3F041A" w14:textId="7E37C0F8" w:rsidR="008475F7" w:rsidRPr="00AB0762" w:rsidRDefault="00D9196A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D9196A">
              <w:rPr>
                <w:cs/>
              </w:rPr>
              <w:t>(</w:t>
            </w:r>
            <w:r w:rsidR="006C052E">
              <w:rPr>
                <w:rFonts w:hint="cs"/>
                <w:cs/>
              </w:rPr>
              <w:t>1</w:t>
            </w:r>
            <w:r w:rsidR="006C052E">
              <w:t>,603</w:t>
            </w:r>
            <w:r w:rsidRPr="00D9196A">
              <w:rPr>
                <w:cs/>
              </w:rPr>
              <w:t>)</w:t>
            </w:r>
          </w:p>
        </w:tc>
        <w:tc>
          <w:tcPr>
            <w:tcW w:w="1506" w:type="dxa"/>
            <w:vAlign w:val="center"/>
          </w:tcPr>
          <w:p w14:paraId="5E8D63C3" w14:textId="6C431B6B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rPr>
                <w:cs/>
              </w:rPr>
              <w:t>(</w:t>
            </w:r>
            <w:r w:rsidRPr="00AB0762">
              <w:t>1,346</w:t>
            </w:r>
            <w:r w:rsidRPr="00AB0762">
              <w:rPr>
                <w:cs/>
              </w:rPr>
              <w:t>)</w:t>
            </w:r>
          </w:p>
        </w:tc>
      </w:tr>
      <w:tr w:rsidR="008475F7" w:rsidRPr="00AB0762" w14:paraId="609DA692" w14:textId="77777777" w:rsidTr="00631D71">
        <w:trPr>
          <w:trHeight w:hRule="exact" w:val="374"/>
        </w:trPr>
        <w:tc>
          <w:tcPr>
            <w:tcW w:w="6219" w:type="dxa"/>
          </w:tcPr>
          <w:p w14:paraId="36011531" w14:textId="60822C8B" w:rsidR="008475F7" w:rsidRPr="00AB0762" w:rsidRDefault="008475F7" w:rsidP="008475F7">
            <w:pPr>
              <w:ind w:left="234" w:hanging="249"/>
            </w:pPr>
            <w:r w:rsidRPr="00AB0762">
              <w:rPr>
                <w:cs/>
              </w:rPr>
              <w:t xml:space="preserve">   ลดลงร้อยละ </w:t>
            </w:r>
            <w:r w:rsidRPr="00AB0762">
              <w:t>10</w:t>
            </w:r>
            <w:r w:rsidRPr="00AB0762">
              <w:rPr>
                <w:cs/>
              </w:rPr>
              <w:t>.</w:t>
            </w:r>
            <w:r w:rsidRPr="00AB0762">
              <w:t>0</w:t>
            </w:r>
          </w:p>
        </w:tc>
        <w:tc>
          <w:tcPr>
            <w:tcW w:w="1539" w:type="dxa"/>
            <w:vAlign w:val="center"/>
          </w:tcPr>
          <w:p w14:paraId="6296CB25" w14:textId="4E066013" w:rsidR="008475F7" w:rsidRPr="00AB0762" w:rsidRDefault="006C052E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cs/>
              </w:rPr>
            </w:pPr>
            <w:r w:rsidRPr="006C052E">
              <w:rPr>
                <w:cs/>
              </w:rPr>
              <w:t>1</w:t>
            </w:r>
            <w:r w:rsidRPr="006C052E">
              <w:t>,</w:t>
            </w:r>
            <w:r w:rsidRPr="006C052E">
              <w:rPr>
                <w:cs/>
              </w:rPr>
              <w:t>668</w:t>
            </w:r>
          </w:p>
        </w:tc>
        <w:tc>
          <w:tcPr>
            <w:tcW w:w="1506" w:type="dxa"/>
            <w:vAlign w:val="center"/>
          </w:tcPr>
          <w:p w14:paraId="4DFC3C2F" w14:textId="6FDF98B4" w:rsidR="008475F7" w:rsidRPr="00AB0762" w:rsidRDefault="008475F7" w:rsidP="0084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</w:pPr>
            <w:r w:rsidRPr="00AB0762">
              <w:t>1,403</w:t>
            </w:r>
          </w:p>
        </w:tc>
      </w:tr>
    </w:tbl>
    <w:p w14:paraId="1B0C2487" w14:textId="77777777" w:rsidR="002B66B0" w:rsidRPr="00660CCF" w:rsidRDefault="002B66B0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spacing w:val="-4"/>
          <w:sz w:val="16"/>
          <w:szCs w:val="16"/>
        </w:rPr>
      </w:pPr>
    </w:p>
    <w:p w14:paraId="3BE221B0" w14:textId="77777777" w:rsidR="00A42F9A" w:rsidRPr="00AB0762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</w:pPr>
      <w:r w:rsidRPr="00AB0762">
        <w:rPr>
          <w:spacing w:val="-2"/>
          <w:cs/>
        </w:rPr>
        <w:t>แม้ว่าการวิเคราะห์นี้ไม่ได้คำนึง</w:t>
      </w:r>
      <w:r w:rsidR="00664C0E" w:rsidRPr="00AB0762">
        <w:rPr>
          <w:spacing w:val="-2"/>
          <w:cs/>
        </w:rPr>
        <w:t>ถึง</w:t>
      </w:r>
      <w:r w:rsidRPr="00AB0762">
        <w:rPr>
          <w:spacing w:val="-2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AB0762">
        <w:rPr>
          <w:cs/>
        </w:rPr>
        <w:t xml:space="preserve"> แต่ได้แสดงประมาณการความอ่อนไหวของข้อสมมติต่างๆ</w:t>
      </w:r>
    </w:p>
    <w:p w14:paraId="039BF4E9" w14:textId="31205D6F" w:rsidR="00E567F7" w:rsidRDefault="00E567F7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3970F40" w14:textId="655248CE" w:rsidR="00660CCF" w:rsidRDefault="00660CCF" w:rsidP="00660CC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eastAsia="Calibri"/>
          <w:b/>
          <w:bCs/>
          <w:szCs w:val="30"/>
        </w:rPr>
      </w:pPr>
      <w:r w:rsidRPr="00660CCF">
        <w:rPr>
          <w:rFonts w:eastAsia="Calibri"/>
          <w:b/>
          <w:bCs/>
          <w:szCs w:val="30"/>
          <w:cs/>
        </w:rPr>
        <w:lastRenderedPageBreak/>
        <w:t>ทุนเรือนหุ้น</w:t>
      </w:r>
    </w:p>
    <w:p w14:paraId="585F6364" w14:textId="6C1572B4" w:rsidR="00660CCF" w:rsidRPr="00660CCF" w:rsidRDefault="00660CCF" w:rsidP="00660C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 w:val="20"/>
          <w:szCs w:val="20"/>
        </w:rPr>
      </w:pP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3"/>
        <w:gridCol w:w="720"/>
        <w:gridCol w:w="180"/>
        <w:gridCol w:w="1080"/>
        <w:gridCol w:w="180"/>
        <w:gridCol w:w="1080"/>
        <w:gridCol w:w="180"/>
        <w:gridCol w:w="900"/>
        <w:gridCol w:w="180"/>
        <w:gridCol w:w="990"/>
      </w:tblGrid>
      <w:tr w:rsidR="00F84711" w:rsidRPr="00283879" w14:paraId="56F6190B" w14:textId="77777777" w:rsidTr="00F84711">
        <w:trPr>
          <w:trHeight w:val="20"/>
        </w:trPr>
        <w:tc>
          <w:tcPr>
            <w:tcW w:w="3303" w:type="dxa"/>
          </w:tcPr>
          <w:p w14:paraId="3DC5630B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75647A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283879">
              <w:rPr>
                <w:rFonts w:asciiTheme="majorBidi" w:hAnsiTheme="majorBidi" w:cstheme="majorBidi"/>
                <w:cs/>
              </w:rPr>
              <w:t>ราคาตาม</w:t>
            </w:r>
          </w:p>
        </w:tc>
        <w:tc>
          <w:tcPr>
            <w:tcW w:w="180" w:type="dxa"/>
          </w:tcPr>
          <w:p w14:paraId="2A9C811A" w14:textId="77777777" w:rsidR="00F84711" w:rsidRPr="00283879" w:rsidRDefault="00F84711" w:rsidP="00692270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</w:tcPr>
          <w:p w14:paraId="511181AF" w14:textId="77777777" w:rsidR="00F84711" w:rsidRPr="00EE0904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E0904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80" w:type="dxa"/>
          </w:tcPr>
          <w:p w14:paraId="27A8FC1B" w14:textId="77777777" w:rsidR="00F84711" w:rsidRPr="00EE0904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3"/>
          </w:tcPr>
          <w:p w14:paraId="18DC5002" w14:textId="77777777" w:rsidR="00F84711" w:rsidRPr="00EE0904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E0904">
              <w:rPr>
                <w:rFonts w:asciiTheme="majorBidi" w:hAnsiTheme="majorBidi" w:cstheme="majorBidi"/>
                <w:color w:val="000000"/>
              </w:rPr>
              <w:t>2565</w:t>
            </w:r>
          </w:p>
        </w:tc>
      </w:tr>
      <w:tr w:rsidR="00F84711" w:rsidRPr="00283879" w14:paraId="2BCB2C32" w14:textId="77777777" w:rsidTr="00F84711">
        <w:trPr>
          <w:trHeight w:val="20"/>
        </w:trPr>
        <w:tc>
          <w:tcPr>
            <w:tcW w:w="3303" w:type="dxa"/>
          </w:tcPr>
          <w:p w14:paraId="3A2B9D4D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363E78CD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283879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  <w:tc>
          <w:tcPr>
            <w:tcW w:w="180" w:type="dxa"/>
          </w:tcPr>
          <w:p w14:paraId="15AD248C" w14:textId="77777777" w:rsidR="00F84711" w:rsidRPr="00283879" w:rsidRDefault="00F84711" w:rsidP="00692270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5FBAB2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283879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2989FC1B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D996F8D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283879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80" w:type="dxa"/>
          </w:tcPr>
          <w:p w14:paraId="72594298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55CC145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283879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326F5E3E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7F32C2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283879">
              <w:rPr>
                <w:rFonts w:asciiTheme="majorBidi" w:hAnsiTheme="majorBidi" w:cstheme="majorBidi"/>
                <w:cs/>
              </w:rPr>
              <w:t>มูลค่า</w:t>
            </w:r>
          </w:p>
        </w:tc>
      </w:tr>
      <w:tr w:rsidR="00F84711" w:rsidRPr="00283879" w14:paraId="6416420A" w14:textId="77777777" w:rsidTr="00F84711">
        <w:trPr>
          <w:trHeight w:val="20"/>
        </w:trPr>
        <w:tc>
          <w:tcPr>
            <w:tcW w:w="3303" w:type="dxa"/>
          </w:tcPr>
          <w:p w14:paraId="2C6B4D69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2B85876B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83879">
              <w:rPr>
                <w:rFonts w:asciiTheme="majorBidi" w:hAnsiTheme="majorBidi"/>
                <w:i/>
                <w:iCs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283879">
              <w:rPr>
                <w:rFonts w:asciiTheme="majorBidi" w:hAnsiTheme="majorBidi"/>
                <w:i/>
                <w:iCs/>
                <w:cs/>
              </w:rPr>
              <w:t>)</w:t>
            </w:r>
          </w:p>
        </w:tc>
        <w:tc>
          <w:tcPr>
            <w:tcW w:w="180" w:type="dxa"/>
          </w:tcPr>
          <w:p w14:paraId="3CA8D848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7"/>
          </w:tcPr>
          <w:p w14:paraId="347E15C7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83879">
              <w:rPr>
                <w:rFonts w:asciiTheme="majorBidi" w:hAnsiTheme="majorBidi"/>
                <w:i/>
                <w:iCs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</w:rPr>
              <w:t>พันหุ้น</w:t>
            </w:r>
            <w:r w:rsidRPr="00283879">
              <w:rPr>
                <w:rFonts w:asciiTheme="majorBidi" w:hAnsiTheme="majorBidi"/>
                <w:i/>
                <w:iCs/>
                <w:cs/>
              </w:rPr>
              <w:t xml:space="preserve"> / </w:t>
            </w:r>
            <w:r w:rsidRPr="00283879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cs/>
              </w:rPr>
              <w:t>)</w:t>
            </w:r>
          </w:p>
        </w:tc>
      </w:tr>
      <w:tr w:rsidR="00F84711" w:rsidRPr="00283879" w14:paraId="323C1C77" w14:textId="77777777" w:rsidTr="00F84711">
        <w:trPr>
          <w:trHeight w:val="20"/>
        </w:trPr>
        <w:tc>
          <w:tcPr>
            <w:tcW w:w="3303" w:type="dxa"/>
          </w:tcPr>
          <w:p w14:paraId="44F0762A" w14:textId="77777777" w:rsidR="00F84711" w:rsidRPr="00CC61E6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C61E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57F1FEC0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9C6EF40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D572D8" w14:textId="77777777" w:rsidR="00F84711" w:rsidRPr="00283879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A3A768" w14:textId="77777777" w:rsidR="00F84711" w:rsidRPr="00283879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59F994" w14:textId="77777777" w:rsidR="00F84711" w:rsidRPr="00283879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C87076" w14:textId="77777777" w:rsidR="00F84711" w:rsidRPr="00283879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8F6CEF" w14:textId="77777777" w:rsidR="00F84711" w:rsidRPr="00283879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52CF49" w14:textId="77777777" w:rsidR="00F84711" w:rsidRPr="00283879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DE701C7" w14:textId="77777777" w:rsidR="00F84711" w:rsidRPr="00283879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4711" w:rsidRPr="00283879" w14:paraId="7333FF1E" w14:textId="77777777" w:rsidTr="00F84711">
        <w:trPr>
          <w:trHeight w:val="20"/>
        </w:trPr>
        <w:tc>
          <w:tcPr>
            <w:tcW w:w="3303" w:type="dxa"/>
          </w:tcPr>
          <w:p w14:paraId="471CCDA8" w14:textId="77777777" w:rsidR="00F84711" w:rsidRPr="004004B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283879">
              <w:rPr>
                <w:rFonts w:asciiTheme="majorBidi" w:hAnsiTheme="majorBidi" w:cstheme="majorBidi"/>
                <w:cs/>
              </w:rPr>
              <w:t>ณ</w:t>
            </w:r>
            <w:r w:rsidRPr="00283879">
              <w:rPr>
                <w:rFonts w:asciiTheme="majorBidi" w:hAnsiTheme="majorBidi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cs/>
              </w:rPr>
              <w:t>วันที่</w:t>
            </w:r>
            <w:r w:rsidRPr="00283879">
              <w:rPr>
                <w:rFonts w:asciiTheme="majorBidi" w:hAnsiTheme="majorBidi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</w:rPr>
              <w:t>1</w:t>
            </w:r>
            <w:r w:rsidRPr="00283879">
              <w:rPr>
                <w:rFonts w:asciiTheme="majorBidi" w:hAnsiTheme="majorBidi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cs/>
              </w:rPr>
              <w:t>มกราคม</w:t>
            </w:r>
            <w:r>
              <w:rPr>
                <w:rFonts w:asciiTheme="majorBidi" w:hAnsiTheme="majorBidi"/>
                <w:cs/>
              </w:rPr>
              <w:t xml:space="preserve"> -</w:t>
            </w:r>
            <w:r w:rsidRPr="00AD0E19">
              <w:rPr>
                <w:rFonts w:asciiTheme="majorBidi" w:hAnsiTheme="majorBidi" w:cstheme="majorBidi" w:hint="cs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370A8A5C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100</w:t>
            </w:r>
          </w:p>
        </w:tc>
        <w:tc>
          <w:tcPr>
            <w:tcW w:w="180" w:type="dxa"/>
          </w:tcPr>
          <w:p w14:paraId="2A6ACD94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5D7EA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43D0CF5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F346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80" w:type="dxa"/>
          </w:tcPr>
          <w:p w14:paraId="287AB15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5F2CAA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4E550CEF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DE035E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F84711" w:rsidRPr="00283879" w14:paraId="3EDE8A1B" w14:textId="77777777" w:rsidTr="00F84711">
        <w:trPr>
          <w:trHeight w:val="20"/>
        </w:trPr>
        <w:tc>
          <w:tcPr>
            <w:tcW w:w="3303" w:type="dxa"/>
          </w:tcPr>
          <w:p w14:paraId="2CCF172A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</w:rPr>
            </w:pPr>
            <w:r w:rsidRPr="000A3540">
              <w:rPr>
                <w:rFonts w:asciiTheme="majorBidi" w:hAnsiTheme="majorBidi" w:hint="cs"/>
                <w:cs/>
              </w:rPr>
              <w:t xml:space="preserve">ออกหุ้นใหม่ </w:t>
            </w:r>
          </w:p>
          <w:p w14:paraId="1FB86413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cs/>
              </w:rPr>
            </w:pPr>
            <w:r w:rsidRPr="000A3540">
              <w:rPr>
                <w:rFonts w:asciiTheme="majorBidi" w:hAnsiTheme="majorBidi"/>
                <w:cs/>
              </w:rPr>
              <w:t xml:space="preserve">- </w:t>
            </w:r>
            <w:r w:rsidRPr="000A3540">
              <w:rPr>
                <w:rFonts w:asciiTheme="majorBidi" w:hAnsiTheme="majorBidi" w:hint="cs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7FE4011E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90BE264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07F91855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272DF9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C1B930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58E4713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ED77C74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BCE608F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4,200,000</w:t>
            </w:r>
          </w:p>
        </w:tc>
        <w:tc>
          <w:tcPr>
            <w:tcW w:w="180" w:type="dxa"/>
          </w:tcPr>
          <w:p w14:paraId="775B0F6F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7B6C0C1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B187E1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5A9E09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119EF87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B06CC76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3EEA087A" w14:textId="77777777" w:rsidTr="00F84711">
        <w:trPr>
          <w:trHeight w:val="20"/>
        </w:trPr>
        <w:tc>
          <w:tcPr>
            <w:tcW w:w="3303" w:type="dxa"/>
          </w:tcPr>
          <w:p w14:paraId="7A651355" w14:textId="77777777" w:rsidR="00F84711" w:rsidRPr="00E948EF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12A3A8CE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2B8FA34E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78B13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5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121,090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1336890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C3F577E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50C6E4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8EFEDD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7842C9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4AF94BD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74D37C2E" w14:textId="77777777" w:rsidTr="00F84711">
        <w:trPr>
          <w:trHeight w:val="20"/>
        </w:trPr>
        <w:tc>
          <w:tcPr>
            <w:tcW w:w="3303" w:type="dxa"/>
          </w:tcPr>
          <w:p w14:paraId="335406CA" w14:textId="77777777" w:rsidR="00F84711" w:rsidRPr="00E948EF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</w:rPr>
            </w:pPr>
            <w:r w:rsidRPr="00E948EF">
              <w:rPr>
                <w:rFonts w:asciiTheme="majorBidi" w:hAnsiTheme="majorBidi"/>
                <w:cs/>
              </w:rPr>
              <w:t>ลดมูลค่าหุ้นที่ตราไว้โดยการแตกหุ้น</w:t>
            </w:r>
          </w:p>
          <w:p w14:paraId="39953E63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</w:rPr>
            </w:pPr>
            <w:r w:rsidRPr="00E948EF">
              <w:rPr>
                <w:rFonts w:asciiTheme="majorBidi" w:hAnsiTheme="majorBidi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cs/>
              </w:rPr>
              <w:t>บาท</w:t>
            </w:r>
          </w:p>
        </w:tc>
        <w:tc>
          <w:tcPr>
            <w:tcW w:w="720" w:type="dxa"/>
          </w:tcPr>
          <w:p w14:paraId="2D872EFD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6225D47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5F613D90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83B62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7F08F4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180" w:type="dxa"/>
          </w:tcPr>
          <w:p w14:paraId="72B6443A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5645B4E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60FB175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3177B1F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6DB0EC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CD2E32D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1620AFE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94C7D5B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671BFB0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6702DD28" w14:textId="77777777" w:rsidTr="00F84711">
        <w:trPr>
          <w:trHeight w:val="20"/>
        </w:trPr>
        <w:tc>
          <w:tcPr>
            <w:tcW w:w="3303" w:type="dxa"/>
          </w:tcPr>
          <w:p w14:paraId="704FE838" w14:textId="77777777" w:rsidR="00F84711" w:rsidRPr="00763FC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</w:rPr>
            </w:pPr>
            <w:r w:rsidRPr="00763FC3">
              <w:rPr>
                <w:rFonts w:asciiTheme="majorBidi" w:hAnsiTheme="majorBidi" w:hint="cs"/>
                <w:cs/>
              </w:rPr>
              <w:t>ออกหุ้นใหม่</w:t>
            </w:r>
          </w:p>
          <w:p w14:paraId="448CA1C2" w14:textId="77777777" w:rsidR="00F84711" w:rsidRPr="00763FC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cs/>
              </w:rPr>
            </w:pPr>
            <w:r w:rsidRPr="00763FC3">
              <w:rPr>
                <w:rFonts w:asciiTheme="majorBidi" w:hAnsiTheme="majorBidi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763FC3">
              <w:rPr>
                <w:rFonts w:asciiTheme="majorBidi" w:hAnsiTheme="majorBidi" w:hint="cs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62265B3A" w14:textId="77777777" w:rsidR="00F84711" w:rsidRPr="00763FC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486B268" w14:textId="77777777" w:rsidR="00F84711" w:rsidRPr="00763FC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763FC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6E774706" w14:textId="77777777" w:rsidR="00F84711" w:rsidRPr="00763FC3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ECAC2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294976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444,100</w:t>
            </w:r>
          </w:p>
        </w:tc>
        <w:tc>
          <w:tcPr>
            <w:tcW w:w="180" w:type="dxa"/>
          </w:tcPr>
          <w:p w14:paraId="5981186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929E15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BC763F8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4,441,000</w:t>
            </w:r>
          </w:p>
        </w:tc>
        <w:tc>
          <w:tcPr>
            <w:tcW w:w="180" w:type="dxa"/>
          </w:tcPr>
          <w:p w14:paraId="6B5300DA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548A4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849B2F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E637A2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5234DC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1C2BE14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4E803A1D" w14:textId="77777777" w:rsidTr="00F84711">
        <w:trPr>
          <w:trHeight w:val="20"/>
        </w:trPr>
        <w:tc>
          <w:tcPr>
            <w:tcW w:w="3303" w:type="dxa"/>
          </w:tcPr>
          <w:p w14:paraId="73EB23D7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</w:tcPr>
          <w:p w14:paraId="1ECAE6EB" w14:textId="77777777" w:rsidR="00F84711" w:rsidRPr="00F3381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</w:tcPr>
          <w:p w14:paraId="690989EE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FD510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A19F35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988E13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78F16F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71C89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285430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32BCC1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4711" w:rsidRPr="00283879" w14:paraId="26695AFA" w14:textId="77777777" w:rsidTr="00F84711">
        <w:trPr>
          <w:trHeight w:val="20"/>
        </w:trPr>
        <w:tc>
          <w:tcPr>
            <w:tcW w:w="3303" w:type="dxa"/>
          </w:tcPr>
          <w:p w14:paraId="28424A12" w14:textId="77777777" w:rsidR="00F84711" w:rsidRPr="0073244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732443">
              <w:rPr>
                <w:rFonts w:asciiTheme="majorBidi" w:hAnsiTheme="majorBidi"/>
                <w:b/>
                <w:bCs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12205EB9" w14:textId="77777777" w:rsidR="00F84711" w:rsidRPr="00F3381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100</w:t>
            </w:r>
          </w:p>
        </w:tc>
        <w:tc>
          <w:tcPr>
            <w:tcW w:w="180" w:type="dxa"/>
          </w:tcPr>
          <w:p w14:paraId="7EDE8BF0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AB60E3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BB0B11D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879EC5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1E2C15D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320BF6F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4A5CFD70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C7382AF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F84711" w:rsidRPr="00283879" w14:paraId="0E38AED7" w14:textId="77777777" w:rsidTr="00F84711">
        <w:trPr>
          <w:trHeight w:val="20"/>
        </w:trPr>
        <w:tc>
          <w:tcPr>
            <w:tcW w:w="3303" w:type="dxa"/>
          </w:tcPr>
          <w:p w14:paraId="32D3F5C6" w14:textId="77777777" w:rsidR="00F84711" w:rsidRPr="0073244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732443">
              <w:rPr>
                <w:rFonts w:asciiTheme="majorBidi" w:hAnsiTheme="majorBidi"/>
                <w:b/>
                <w:bCs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08887550" w14:textId="77777777" w:rsidR="00F84711" w:rsidRPr="00F3381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10</w:t>
            </w:r>
          </w:p>
        </w:tc>
        <w:tc>
          <w:tcPr>
            <w:tcW w:w="180" w:type="dxa"/>
          </w:tcPr>
          <w:p w14:paraId="7609435E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6A6E06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,655,000</w:t>
            </w:r>
          </w:p>
        </w:tc>
        <w:tc>
          <w:tcPr>
            <w:tcW w:w="180" w:type="dxa"/>
          </w:tcPr>
          <w:p w14:paraId="7A0BC633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BF938E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16,550,000</w:t>
            </w:r>
          </w:p>
        </w:tc>
        <w:tc>
          <w:tcPr>
            <w:tcW w:w="180" w:type="dxa"/>
          </w:tcPr>
          <w:p w14:paraId="408C805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9241D3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9827744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2637D5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1D80EF06" w14:textId="77777777" w:rsidTr="00F84711">
        <w:trPr>
          <w:trHeight w:val="199"/>
        </w:trPr>
        <w:tc>
          <w:tcPr>
            <w:tcW w:w="3303" w:type="dxa"/>
          </w:tcPr>
          <w:p w14:paraId="2F981405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720" w:type="dxa"/>
          </w:tcPr>
          <w:p w14:paraId="7844DA35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4740DA8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3C96CF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672668D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D52A08" w14:textId="77777777" w:rsidR="00F84711" w:rsidRPr="00D83037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5BA43A9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5C25A33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C0B2C06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3A49F52" w14:textId="77777777" w:rsidR="00F84711" w:rsidRPr="00D83037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84711" w:rsidRPr="00283879" w14:paraId="010E84F5" w14:textId="77777777" w:rsidTr="00F84711">
        <w:trPr>
          <w:trHeight w:val="20"/>
        </w:trPr>
        <w:tc>
          <w:tcPr>
            <w:tcW w:w="3303" w:type="dxa"/>
          </w:tcPr>
          <w:p w14:paraId="765E71AC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ทุนที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trike/>
                <w:cs/>
              </w:rPr>
              <w:t>่</w:t>
            </w:r>
            <w:r w:rsidRPr="000A354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ออกและ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ชำระแล้ว</w:t>
            </w:r>
          </w:p>
        </w:tc>
        <w:tc>
          <w:tcPr>
            <w:tcW w:w="720" w:type="dxa"/>
          </w:tcPr>
          <w:p w14:paraId="203BD20A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31F59B88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5C7857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4816378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42D1BF78" w14:textId="77777777" w:rsidR="00F84711" w:rsidRPr="00D83037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" w:type="dxa"/>
          </w:tcPr>
          <w:p w14:paraId="03AB4660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5CB773F1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04E7BEB2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498B537B" w14:textId="77777777" w:rsidR="00F84711" w:rsidRPr="00D83037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84711" w:rsidRPr="00283879" w14:paraId="7F2612DD" w14:textId="77777777" w:rsidTr="00F84711">
        <w:trPr>
          <w:trHeight w:val="20"/>
        </w:trPr>
        <w:tc>
          <w:tcPr>
            <w:tcW w:w="3303" w:type="dxa"/>
          </w:tcPr>
          <w:p w14:paraId="250F545E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0A3540">
              <w:rPr>
                <w:rFonts w:asciiTheme="majorBidi" w:hAnsiTheme="majorBidi"/>
                <w:cs/>
              </w:rPr>
              <w:t>ณ วันที่ 1 มกราคม</w:t>
            </w:r>
            <w:r w:rsidRPr="000A3540">
              <w:rPr>
                <w:rFonts w:asciiTheme="majorBidi" w:hAnsiTheme="majorBidi" w:hint="cs"/>
                <w:cs/>
              </w:rPr>
              <w:t xml:space="preserve"> </w:t>
            </w:r>
            <w:r w:rsidRPr="000A3540">
              <w:rPr>
                <w:rFonts w:asciiTheme="majorBidi" w:hAnsiTheme="majorBidi"/>
                <w:cs/>
              </w:rPr>
              <w:t xml:space="preserve">- </w:t>
            </w:r>
            <w:r w:rsidRPr="000A354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82457D0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100</w:t>
            </w:r>
          </w:p>
        </w:tc>
        <w:tc>
          <w:tcPr>
            <w:tcW w:w="180" w:type="dxa"/>
          </w:tcPr>
          <w:p w14:paraId="0549BEB7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261CBD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4629699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DC45AC3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80" w:type="dxa"/>
          </w:tcPr>
          <w:p w14:paraId="30DAB851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1DDCE39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180" w:type="dxa"/>
          </w:tcPr>
          <w:p w14:paraId="453D2F8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755518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7,909,000</w:t>
            </w:r>
          </w:p>
        </w:tc>
      </w:tr>
      <w:tr w:rsidR="00F84711" w:rsidRPr="00283879" w14:paraId="671A14E2" w14:textId="77777777" w:rsidTr="00F84711">
        <w:trPr>
          <w:trHeight w:val="20"/>
        </w:trPr>
        <w:tc>
          <w:tcPr>
            <w:tcW w:w="3303" w:type="dxa"/>
          </w:tcPr>
          <w:p w14:paraId="72AEB286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cs/>
              </w:rPr>
            </w:pPr>
            <w:r w:rsidRPr="000A3540">
              <w:rPr>
                <w:rFonts w:asciiTheme="majorBidi" w:hAnsiTheme="majorBidi" w:hint="cs"/>
                <w:cs/>
              </w:rPr>
              <w:t>ออกหุ้นใหม่และชำระค่าหุ้น</w:t>
            </w:r>
          </w:p>
        </w:tc>
        <w:tc>
          <w:tcPr>
            <w:tcW w:w="720" w:type="dxa"/>
          </w:tcPr>
          <w:p w14:paraId="3303C3D4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</w:rPr>
            </w:pPr>
          </w:p>
        </w:tc>
        <w:tc>
          <w:tcPr>
            <w:tcW w:w="180" w:type="dxa"/>
          </w:tcPr>
          <w:p w14:paraId="327C6D50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7A72F9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76999D49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E33E9C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289BBB94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7977D93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5D59CAE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EE8769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4711" w:rsidRPr="00283879" w14:paraId="3DFF5016" w14:textId="77777777" w:rsidTr="00F84711">
        <w:trPr>
          <w:trHeight w:val="20"/>
        </w:trPr>
        <w:tc>
          <w:tcPr>
            <w:tcW w:w="3303" w:type="dxa"/>
          </w:tcPr>
          <w:p w14:paraId="6EA00B86" w14:textId="77777777" w:rsidR="00F84711" w:rsidRDefault="00F84711" w:rsidP="00692270">
            <w:pPr>
              <w:spacing w:line="228" w:lineRule="auto"/>
              <w:rPr>
                <w:rFonts w:asciiTheme="majorBidi" w:hAnsiTheme="majorBidi"/>
              </w:rPr>
            </w:pPr>
            <w:r w:rsidRPr="000A354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A3540">
              <w:rPr>
                <w:rFonts w:asciiTheme="majorBidi" w:hAnsiTheme="majorBidi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cs/>
              </w:rPr>
              <w:t xml:space="preserve">ชำระหุ้นสามัญครั้งที่ </w:t>
            </w:r>
            <w:r w:rsidRPr="000A354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 xml:space="preserve"> </w:t>
            </w:r>
          </w:p>
          <w:p w14:paraId="0CE70354" w14:textId="341194D8" w:rsidR="00F84711" w:rsidRPr="000A3540" w:rsidRDefault="00F84711" w:rsidP="00692270">
            <w:pPr>
              <w:spacing w:line="228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จำนวนร้อยละ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720" w:type="dxa"/>
          </w:tcPr>
          <w:p w14:paraId="15775382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DCB593A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1D2AC5FD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FA2C11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47941A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6AD83CFE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4A8C56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A9ADE6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  <w:tc>
          <w:tcPr>
            <w:tcW w:w="180" w:type="dxa"/>
          </w:tcPr>
          <w:p w14:paraId="5D81343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0BCC56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4EE96DA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01E022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4A44C37E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B0C9D6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72ADE2F6" w14:textId="77777777" w:rsidTr="00F84711">
        <w:trPr>
          <w:trHeight w:val="20"/>
        </w:trPr>
        <w:tc>
          <w:tcPr>
            <w:tcW w:w="3303" w:type="dxa"/>
          </w:tcPr>
          <w:p w14:paraId="06B02367" w14:textId="77777777" w:rsidR="00F84711" w:rsidRDefault="00F84711" w:rsidP="00692270">
            <w:pPr>
              <w:spacing w:line="228" w:lineRule="auto"/>
              <w:rPr>
                <w:rFonts w:asciiTheme="majorBidi" w:hAnsiTheme="majorBidi"/>
              </w:rPr>
            </w:pPr>
            <w:r w:rsidRPr="000A3540">
              <w:rPr>
                <w:rFonts w:asciiTheme="majorBidi" w:hAnsiTheme="majorBidi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cs/>
              </w:rPr>
              <w:t xml:space="preserve">ชำระหุ้นสามัญครั้งที่ 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 xml:space="preserve"> </w:t>
            </w:r>
          </w:p>
          <w:p w14:paraId="2E4ADDDE" w14:textId="3A74A0A4" w:rsidR="00F84711" w:rsidRPr="000A3540" w:rsidRDefault="00F84711" w:rsidP="00692270">
            <w:pPr>
              <w:spacing w:line="228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จำนวนร้อยละ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720" w:type="dxa"/>
          </w:tcPr>
          <w:p w14:paraId="092E5103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0E69EE1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3A69FFD2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87EC3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C7DB40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2D7127C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9108543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D55879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  <w:tc>
          <w:tcPr>
            <w:tcW w:w="180" w:type="dxa"/>
          </w:tcPr>
          <w:p w14:paraId="48AFDA7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D5D167F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734C501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E767A0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02351187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8EE227D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14:paraId="1F6A9902" w14:textId="77777777" w:rsidTr="00F84711">
        <w:trPr>
          <w:trHeight w:val="20"/>
        </w:trPr>
        <w:tc>
          <w:tcPr>
            <w:tcW w:w="3303" w:type="dxa"/>
          </w:tcPr>
          <w:p w14:paraId="13E8E823" w14:textId="77777777" w:rsidR="00F84711" w:rsidRPr="00E948EF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691E486D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49CD62E7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58019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5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121,090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6412D1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D6B5FCF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B477898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FEA2461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48269D0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4A2242D4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470AB9FB" w14:textId="77777777" w:rsidTr="00F84711">
        <w:trPr>
          <w:trHeight w:val="20"/>
        </w:trPr>
        <w:tc>
          <w:tcPr>
            <w:tcW w:w="3303" w:type="dxa"/>
          </w:tcPr>
          <w:p w14:paraId="577C9AF8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251BE9">
              <w:rPr>
                <w:rFonts w:asciiTheme="majorBidi" w:hAnsiTheme="majorBidi" w:hint="cs"/>
                <w:cs/>
              </w:rPr>
              <w:t>ลด</w:t>
            </w:r>
            <w:r>
              <w:rPr>
                <w:rFonts w:asciiTheme="majorBidi" w:hAnsiTheme="majorBidi" w:cstheme="majorBidi" w:hint="cs"/>
                <w:cs/>
              </w:rPr>
              <w:t>มูลค่าหุ้นที่ตราไว้โดยการแตกหุ้น</w:t>
            </w:r>
          </w:p>
          <w:p w14:paraId="6252139A" w14:textId="77777777" w:rsidR="00F84711" w:rsidRPr="000A3540" w:rsidRDefault="00F84711" w:rsidP="00692270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E948EF">
              <w:rPr>
                <w:rFonts w:asciiTheme="majorBidi" w:hAnsiTheme="majorBidi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cs/>
              </w:rPr>
              <w:t>บาท</w:t>
            </w:r>
          </w:p>
        </w:tc>
        <w:tc>
          <w:tcPr>
            <w:tcW w:w="720" w:type="dxa"/>
          </w:tcPr>
          <w:p w14:paraId="01C6F04A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7FCE53B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4BF2D191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5E7CF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CEC1E83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180" w:type="dxa"/>
          </w:tcPr>
          <w:p w14:paraId="395B762F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4D1C6D0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EC4D5F4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050DAEA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8EB24C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FEF34CC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6C940A9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1C28955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F1B57F9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41AAE46D" w14:textId="77777777" w:rsidTr="00F84711">
        <w:trPr>
          <w:trHeight w:val="20"/>
        </w:trPr>
        <w:tc>
          <w:tcPr>
            <w:tcW w:w="3303" w:type="dxa"/>
          </w:tcPr>
          <w:p w14:paraId="351E1C0E" w14:textId="274390DE" w:rsidR="00F84711" w:rsidRPr="00251BE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รับชำระค่าหุ้นจาก</w:t>
            </w:r>
            <w:r w:rsidRPr="00891C92">
              <w:rPr>
                <w:rFonts w:asciiTheme="majorBidi" w:hAnsiTheme="majorBidi"/>
                <w:cs/>
              </w:rPr>
              <w:t>การเสนอขายหุ้น</w:t>
            </w:r>
            <w:r w:rsidR="0021667A">
              <w:rPr>
                <w:rFonts w:asciiTheme="majorBidi" w:hAnsiTheme="majorBidi"/>
              </w:rPr>
              <w:br/>
              <w:t xml:space="preserve">   </w:t>
            </w:r>
            <w:r w:rsidRPr="00891C92">
              <w:rPr>
                <w:rFonts w:asciiTheme="majorBidi" w:hAnsiTheme="majorBidi"/>
                <w:cs/>
              </w:rPr>
              <w:t>สามัญต่อประชาชนทั่วไปเป็นครั้งแรก</w:t>
            </w:r>
          </w:p>
        </w:tc>
        <w:tc>
          <w:tcPr>
            <w:tcW w:w="720" w:type="dxa"/>
          </w:tcPr>
          <w:p w14:paraId="5F272777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C21F886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3E48319A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A3C3C6" w14:textId="77777777" w:rsidR="00F8471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F9A732D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439,100</w:t>
            </w:r>
          </w:p>
        </w:tc>
        <w:tc>
          <w:tcPr>
            <w:tcW w:w="180" w:type="dxa"/>
          </w:tcPr>
          <w:p w14:paraId="33413CB9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C34199" w14:textId="77777777" w:rsidR="00F84711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5B873DC" w14:textId="77777777" w:rsidR="00F84711" w:rsidRPr="00891C92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4,391,000</w:t>
            </w:r>
          </w:p>
        </w:tc>
        <w:tc>
          <w:tcPr>
            <w:tcW w:w="180" w:type="dxa"/>
          </w:tcPr>
          <w:p w14:paraId="30417A44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FC5725" w14:textId="77777777" w:rsidR="00F84711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DA81B7B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5330CE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8213B8" w14:textId="77777777" w:rsidR="00F84711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33B369C" w14:textId="77777777" w:rsidR="00F84711" w:rsidRPr="00EE0904" w:rsidRDefault="00F84711" w:rsidP="0069227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4711" w:rsidRPr="00283879" w14:paraId="36CF9ABF" w14:textId="77777777" w:rsidTr="00F84711">
        <w:trPr>
          <w:trHeight w:val="20"/>
        </w:trPr>
        <w:tc>
          <w:tcPr>
            <w:tcW w:w="3303" w:type="dxa"/>
          </w:tcPr>
          <w:p w14:paraId="5409F6D9" w14:textId="77777777" w:rsidR="00F84711" w:rsidRPr="00283879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</w:tcPr>
          <w:p w14:paraId="1D4FC717" w14:textId="77777777" w:rsidR="00F8471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895722F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A2AB9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1055D726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B7B69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2A443C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888A83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369FD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9E527E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4711" w:rsidRPr="00283879" w14:paraId="01C8CEB2" w14:textId="77777777" w:rsidTr="00F84711">
        <w:trPr>
          <w:trHeight w:val="20"/>
        </w:trPr>
        <w:tc>
          <w:tcPr>
            <w:tcW w:w="3303" w:type="dxa"/>
          </w:tcPr>
          <w:p w14:paraId="5570539F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732443">
              <w:rPr>
                <w:rFonts w:asciiTheme="majorBidi" w:hAnsiTheme="majorBidi"/>
                <w:b/>
                <w:bCs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5144EA7B" w14:textId="77777777" w:rsidR="00F84711" w:rsidRPr="00F3381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100</w:t>
            </w:r>
          </w:p>
        </w:tc>
        <w:tc>
          <w:tcPr>
            <w:tcW w:w="180" w:type="dxa"/>
          </w:tcPr>
          <w:p w14:paraId="5BE443DA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0BF3DC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8972DD0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C57E2D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5863041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F61864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180" w:type="dxa"/>
          </w:tcPr>
          <w:p w14:paraId="57126195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736863D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F84711" w:rsidRPr="00283879" w14:paraId="2E07C731" w14:textId="77777777" w:rsidTr="00F84711">
        <w:trPr>
          <w:trHeight w:val="20"/>
        </w:trPr>
        <w:tc>
          <w:tcPr>
            <w:tcW w:w="3303" w:type="dxa"/>
          </w:tcPr>
          <w:p w14:paraId="0FAE31F2" w14:textId="77777777" w:rsidR="00F84711" w:rsidRPr="000A3540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732443">
              <w:rPr>
                <w:rFonts w:asciiTheme="majorBidi" w:hAnsiTheme="majorBidi"/>
                <w:b/>
                <w:bCs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28BEDBFF" w14:textId="77777777" w:rsidR="00F84711" w:rsidRPr="00F33813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10</w:t>
            </w:r>
          </w:p>
        </w:tc>
        <w:tc>
          <w:tcPr>
            <w:tcW w:w="180" w:type="dxa"/>
          </w:tcPr>
          <w:p w14:paraId="3D0A9044" w14:textId="77777777" w:rsidR="00F84711" w:rsidRPr="00283879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94D573E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,650,0</w:t>
            </w: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</w:t>
            </w:r>
          </w:p>
        </w:tc>
        <w:tc>
          <w:tcPr>
            <w:tcW w:w="180" w:type="dxa"/>
          </w:tcPr>
          <w:p w14:paraId="0718DDDD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0040FD2" w14:textId="77777777" w:rsidR="00F84711" w:rsidRPr="00891C92" w:rsidRDefault="00F84711" w:rsidP="0069227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  <w:tc>
          <w:tcPr>
            <w:tcW w:w="180" w:type="dxa"/>
          </w:tcPr>
          <w:p w14:paraId="16DFCF65" w14:textId="77777777" w:rsidR="00F84711" w:rsidRPr="00D83037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32422F2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C5D5BCE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497C906" w14:textId="77777777" w:rsidR="00F84711" w:rsidRPr="00EE0904" w:rsidRDefault="00F84711" w:rsidP="0069227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E89E197" w14:textId="77777777" w:rsidR="00411B58" w:rsidRDefault="00411B58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b/>
          <w:bCs/>
          <w:i/>
          <w:iCs/>
        </w:rPr>
      </w:pPr>
    </w:p>
    <w:p w14:paraId="2741AB43" w14:textId="4820DBCB" w:rsidR="00E567F7" w:rsidRPr="006272CC" w:rsidRDefault="006272CC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 w:val="20"/>
          <w:szCs w:val="20"/>
        </w:rPr>
      </w:pPr>
      <w:r w:rsidRPr="006272CC">
        <w:rPr>
          <w:i/>
          <w:iCs/>
          <w:szCs w:val="30"/>
          <w:cs/>
        </w:rPr>
        <w:lastRenderedPageBreak/>
        <w:t>การเพิ่มทุนจดทะเบียน</w:t>
      </w:r>
    </w:p>
    <w:p w14:paraId="3FBED2BF" w14:textId="77777777" w:rsidR="006272CC" w:rsidRPr="006272CC" w:rsidRDefault="006272CC" w:rsidP="00F74953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pacing w:val="4"/>
          <w:sz w:val="20"/>
          <w:lang w:bidi="th-TH"/>
        </w:rPr>
      </w:pPr>
    </w:p>
    <w:p w14:paraId="1D54038E" w14:textId="173DA876" w:rsidR="00E567F7" w:rsidRPr="003867C6" w:rsidRDefault="003867C6" w:rsidP="00F74953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pacing w:val="4"/>
          <w:sz w:val="30"/>
          <w:szCs w:val="30"/>
          <w:lang w:bidi="th-TH"/>
        </w:rPr>
      </w:pP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เมื่อวันที่ </w:t>
      </w:r>
      <w:r>
        <w:rPr>
          <w:rFonts w:asciiTheme="majorBidi" w:hAnsiTheme="majorBidi" w:cs="Angsana New"/>
          <w:spacing w:val="4"/>
          <w:sz w:val="30"/>
          <w:szCs w:val="30"/>
          <w:lang w:val="en-US" w:bidi="th-TH"/>
        </w:rPr>
        <w:t>10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กุมภาพันธ์ </w:t>
      </w:r>
      <w:r>
        <w:rPr>
          <w:rFonts w:asciiTheme="majorBidi" w:hAnsiTheme="majorBidi" w:cs="Angsana New"/>
          <w:spacing w:val="4"/>
          <w:sz w:val="30"/>
          <w:szCs w:val="30"/>
          <w:lang w:val="en-US" w:bidi="th-TH"/>
        </w:rPr>
        <w:t>2566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ที่ประชุมวิสามัญผู้ถือหุ้นบริษัทมีมติอนุมัติในการเพิ่มทุนจดทะเบียนของบริษัทจาก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7,909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ล้านบาท (แบ่งเป็นหุ้นสามัญ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79.09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ล้านหุ้น มูลค่าหุ้นละ </w:t>
      </w:r>
      <w:r>
        <w:rPr>
          <w:rFonts w:asciiTheme="majorBidi" w:hAnsiTheme="majorBidi" w:cs="Angsana New"/>
          <w:spacing w:val="4"/>
          <w:sz w:val="30"/>
          <w:szCs w:val="30"/>
          <w:lang w:val="en-US" w:bidi="th-TH"/>
        </w:rPr>
        <w:t>100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บาท) เป็น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12,109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ล้านบาท (แบ่งเป็นหุ้นสามัญ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121.09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ล้านหุ้น มูลค่าหุ้นละ </w:t>
      </w:r>
      <w:r>
        <w:rPr>
          <w:rFonts w:asciiTheme="majorBidi" w:hAnsiTheme="majorBidi" w:cs="Angsana New"/>
          <w:spacing w:val="4"/>
          <w:sz w:val="30"/>
          <w:szCs w:val="30"/>
          <w:lang w:val="en-US" w:bidi="th-TH"/>
        </w:rPr>
        <w:t>100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บาท) เพิ่มขึ้นอีกจำนวน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4,200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ล้านบาท (แบ่งเป็นหุ้นสามัญ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42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ล้านหุ้น มูลค่าหุ้นละ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100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บาท) การเพิ่มทุนนี้ได้จดทะเบียนกับกระทรวงพาณิชย์แล้วเมื่อวันที่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17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กุมภาพันธ์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2566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โดยเรียกชำระหุ้นสามัญครั้งที่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1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มูลค่าหุ้นละ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80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บาท เป็นจำนวนเงิน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3,360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ล้านบาท ชำระเมื่อวันที่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10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กุมภาพันธ์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2566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และเรียกชำระค่าหุ้นสามัญครั้งที่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2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ในอัตราหุ้นละ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20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บาท รวมเป็นเงินทั้งสิ้น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840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ล้านบาท ชำระเมื่อวันที่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29</w:t>
      </w:r>
      <w:r w:rsidRPr="003867C6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พฤษภาคม </w:t>
      </w:r>
      <w:r>
        <w:rPr>
          <w:rFonts w:asciiTheme="majorBidi" w:hAnsiTheme="majorBidi" w:cs="Angsana New"/>
          <w:spacing w:val="4"/>
          <w:sz w:val="30"/>
          <w:szCs w:val="30"/>
          <w:lang w:bidi="th-TH"/>
        </w:rPr>
        <w:t>2566</w:t>
      </w:r>
    </w:p>
    <w:p w14:paraId="3B192CBD" w14:textId="77777777" w:rsidR="00E567F7" w:rsidRPr="00E567F7" w:rsidRDefault="00E567F7" w:rsidP="00F749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 w:val="20"/>
          <w:szCs w:val="20"/>
        </w:rPr>
      </w:pPr>
    </w:p>
    <w:p w14:paraId="4FD61372" w14:textId="77777777" w:rsidR="00E567F7" w:rsidRDefault="00E567F7" w:rsidP="00E567F7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2566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ที่ประชุมวิสามัญผู้ถือหุ้นของบริษัท มีมติอนุมัติดังต่อไปนี้</w:t>
      </w:r>
    </w:p>
    <w:p w14:paraId="62B4CC83" w14:textId="77777777" w:rsidR="00E567F7" w:rsidRPr="00E567F7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 w:val="20"/>
          <w:szCs w:val="20"/>
        </w:rPr>
      </w:pPr>
    </w:p>
    <w:p w14:paraId="4D169E19" w14:textId="77777777" w:rsidR="00E567F7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ก.  การแปรสภาพบริษัทเป็นบริษัทมหาชนจำกัดตามหลักเกณฑ์ที่กำหนดในพระราชบัญญัติบริษัทมหาชนจำกัด พ.ศ.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2535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และที่แก้ไขเพิ่มเติม</w:t>
      </w:r>
    </w:p>
    <w:p w14:paraId="77BBFD1F" w14:textId="77777777" w:rsidR="00E567F7" w:rsidRPr="00E567F7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 w:val="20"/>
          <w:szCs w:val="20"/>
          <w:cs/>
        </w:rPr>
      </w:pPr>
    </w:p>
    <w:p w14:paraId="01EA7884" w14:textId="77777777" w:rsidR="00E567F7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ข.  </w:t>
      </w:r>
      <w:r>
        <w:rPr>
          <w:rFonts w:asciiTheme="majorBidi" w:hAnsiTheme="majorBidi" w:cs="Angsana New"/>
          <w:sz w:val="30"/>
          <w:szCs w:val="30"/>
          <w:cs/>
          <w:lang w:val="en-US" w:bidi="th-TH"/>
        </w:rPr>
        <w:t>การเปลี่ยนแปลงมูลค่า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>ที่ตราไว้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ของหุ้นของบริษัท 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>จากเดิม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จำนวน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121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 เป็นหุ้นละ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จำนวน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1,211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</w:t>
      </w:r>
      <w:r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ส่งผลให้หุ้นสามัญของบริษัทเพิ่มขึ้น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1,090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</w:t>
      </w:r>
    </w:p>
    <w:p w14:paraId="1B1E02F2" w14:textId="77777777" w:rsidR="00E567F7" w:rsidRPr="00E567F7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 w:val="20"/>
          <w:szCs w:val="20"/>
        </w:rPr>
      </w:pPr>
    </w:p>
    <w:p w14:paraId="4409475B" w14:textId="77777777" w:rsidR="00F166D2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ค.  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การเพิ่มทุนจดทะเบียน</w:t>
      </w:r>
      <w:r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ของ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>จาก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จำนวนเงิน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12,109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้านบาท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เป็นจำนวน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16,550</w:t>
      </w:r>
      <w:r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้านบาท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โดยการออกหุ้นสามัญเพิ่มทุนจำนวน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444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ล้านหุ้น มูลค่าหุ้นละ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10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เพื่อเสนอขายให้แก่ประชาชนทั่วไปเป็นครั้งแรก เมื่อได้รับอนุญาตจากสำนักงานคณะกรรมการกำกับหลักทรัพย์และตลาดหลักทรัพย์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</w:p>
    <w:p w14:paraId="20E708D9" w14:textId="77777777" w:rsidR="00F166D2" w:rsidRPr="00F166D2" w:rsidRDefault="00F166D2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20"/>
          <w:lang w:val="en-US" w:bidi="th-TH"/>
        </w:rPr>
      </w:pPr>
    </w:p>
    <w:p w14:paraId="6963D116" w14:textId="33034E7E" w:rsidR="00E567F7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ทั้งนี้บริษัทได้จดทะเบียนการเปลี่ยนแปลงดังกล่าวกับกระทรวงพาณิชย์แล้ว เมื่อวันที่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7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35591B4D" w14:textId="77777777" w:rsidR="00E567F7" w:rsidRPr="00E567F7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 w:val="20"/>
          <w:szCs w:val="20"/>
        </w:rPr>
      </w:pPr>
    </w:p>
    <w:p w14:paraId="36791870" w14:textId="3BCBA0A7" w:rsidR="00E567F7" w:rsidRPr="00F166D2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i/>
          <w:iCs/>
          <w:szCs w:val="30"/>
        </w:rPr>
      </w:pPr>
      <w:r w:rsidRPr="00F166D2">
        <w:rPr>
          <w:i/>
          <w:iCs/>
          <w:szCs w:val="30"/>
          <w:cs/>
        </w:rPr>
        <w:t>การเสนอขายหุ้นสามัญของบริษัทต่อประชาชนทั่วไปเป็นครั้งแรก</w:t>
      </w:r>
    </w:p>
    <w:p w14:paraId="0DDEE89C" w14:textId="77777777" w:rsidR="00A60B73" w:rsidRPr="00392CA4" w:rsidRDefault="00A60B73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sz w:val="20"/>
          <w:szCs w:val="20"/>
          <w:cs/>
        </w:rPr>
      </w:pPr>
    </w:p>
    <w:p w14:paraId="29658B2D" w14:textId="11F01ACC" w:rsidR="00E567F7" w:rsidRPr="00903E43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</w:pPr>
      <w:r w:rsidRPr="00F84711">
        <w:rPr>
          <w:rFonts w:hint="cs"/>
          <w:spacing w:val="-6"/>
          <w:cs/>
        </w:rPr>
        <w:t xml:space="preserve">ในระหว่างวันที่ </w:t>
      </w:r>
      <w:r w:rsidRPr="00F84711">
        <w:rPr>
          <w:spacing w:val="-6"/>
        </w:rPr>
        <w:t xml:space="preserve">1 </w:t>
      </w:r>
      <w:r w:rsidRPr="00F84711">
        <w:rPr>
          <w:rFonts w:hint="cs"/>
          <w:spacing w:val="-6"/>
          <w:cs/>
        </w:rPr>
        <w:t xml:space="preserve">พฤศจิกายน </w:t>
      </w:r>
      <w:r w:rsidR="001152B8">
        <w:rPr>
          <w:spacing w:val="-6"/>
        </w:rPr>
        <w:t>-</w:t>
      </w:r>
      <w:r w:rsidRPr="00F84711">
        <w:rPr>
          <w:spacing w:val="-6"/>
        </w:rPr>
        <w:t xml:space="preserve"> 13 </w:t>
      </w:r>
      <w:r w:rsidRPr="00F84711">
        <w:rPr>
          <w:rFonts w:hint="cs"/>
          <w:spacing w:val="-6"/>
          <w:cs/>
        </w:rPr>
        <w:t xml:space="preserve">ธันวาคม </w:t>
      </w:r>
      <w:r w:rsidRPr="00F84711">
        <w:rPr>
          <w:spacing w:val="-6"/>
        </w:rPr>
        <w:t xml:space="preserve">2566 </w:t>
      </w:r>
      <w:r w:rsidRPr="00F84711">
        <w:rPr>
          <w:spacing w:val="-6"/>
          <w:cs/>
        </w:rPr>
        <w:t>บริษัทได้เสนอขายหุ้นสามัญของบริษัทต่อประชาชนทั่วไปเป็น</w:t>
      </w:r>
      <w:r w:rsidR="001152B8">
        <w:rPr>
          <w:spacing w:val="-6"/>
        </w:rPr>
        <w:br/>
      </w:r>
      <w:r w:rsidRPr="00903E43">
        <w:rPr>
          <w:spacing w:val="-6"/>
          <w:cs/>
        </w:rPr>
        <w:t xml:space="preserve">ครั้งแรก จำนวน </w:t>
      </w:r>
      <w:r w:rsidRPr="00903E43">
        <w:rPr>
          <w:spacing w:val="-6"/>
        </w:rPr>
        <w:t xml:space="preserve">439.10 </w:t>
      </w:r>
      <w:r w:rsidRPr="00903E43">
        <w:rPr>
          <w:spacing w:val="-6"/>
          <w:cs/>
        </w:rPr>
        <w:t>ล้านหุ้น มูลค่าหุ้นที่ตราไว้</w:t>
      </w:r>
      <w:r w:rsidRPr="00903E43">
        <w:rPr>
          <w:cs/>
        </w:rPr>
        <w:t xml:space="preserve">หุ้นละ </w:t>
      </w:r>
      <w:r w:rsidRPr="00903E43">
        <w:t xml:space="preserve">10 </w:t>
      </w:r>
      <w:r w:rsidRPr="00903E43">
        <w:rPr>
          <w:cs/>
        </w:rPr>
        <w:t xml:space="preserve">บาท โดยแบ่งออกเป็น </w:t>
      </w:r>
    </w:p>
    <w:p w14:paraId="037A3F16" w14:textId="2F5D01EF" w:rsidR="001152B8" w:rsidRPr="00903E43" w:rsidRDefault="001152B8" w:rsidP="001152B8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Cs w:val="30"/>
        </w:rPr>
      </w:pPr>
      <w:r w:rsidRPr="00903E43">
        <w:rPr>
          <w:rFonts w:asciiTheme="majorBidi" w:hAnsiTheme="majorBidi"/>
          <w:szCs w:val="30"/>
          <w:cs/>
        </w:rPr>
        <w:t xml:space="preserve">การจัดสรรหุ้นสามัญเพิ่มทุน จำนวน </w:t>
      </w:r>
      <w:r w:rsidR="00903E43">
        <w:rPr>
          <w:rFonts w:asciiTheme="majorBidi" w:hAnsiTheme="majorBidi"/>
          <w:szCs w:val="30"/>
        </w:rPr>
        <w:t>121.55</w:t>
      </w:r>
      <w:r w:rsidRPr="00903E43">
        <w:rPr>
          <w:rFonts w:asciiTheme="majorBidi" w:hAnsiTheme="majorBidi"/>
          <w:szCs w:val="30"/>
          <w:cs/>
        </w:rPr>
        <w:t xml:space="preserve"> ล้านหุ้น เพื่อเสนอขายให้แก่ประชาชนทั่วไปเป็นครั้งแรก และ</w:t>
      </w:r>
    </w:p>
    <w:p w14:paraId="080A6B78" w14:textId="77777777" w:rsidR="00903E43" w:rsidRPr="00903E43" w:rsidRDefault="00903E43" w:rsidP="00903E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CD6A0CD" w14:textId="708B30DB" w:rsidR="001152B8" w:rsidRDefault="001152B8" w:rsidP="00903E43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Cs w:val="30"/>
        </w:rPr>
      </w:pPr>
      <w:r w:rsidRPr="00903E43">
        <w:rPr>
          <w:rFonts w:asciiTheme="majorBidi" w:hAnsiTheme="majorBidi"/>
          <w:szCs w:val="30"/>
          <w:cs/>
        </w:rPr>
        <w:t xml:space="preserve">การจัดสรรหุ้นสามัญเพิ่มทุน จำนวน </w:t>
      </w:r>
      <w:r w:rsidR="00903E43">
        <w:rPr>
          <w:rFonts w:asciiTheme="majorBidi" w:hAnsiTheme="majorBidi"/>
          <w:szCs w:val="30"/>
        </w:rPr>
        <w:t>113.95</w:t>
      </w:r>
      <w:r w:rsidRPr="00903E43">
        <w:rPr>
          <w:rFonts w:asciiTheme="majorBidi" w:hAnsiTheme="majorBidi"/>
          <w:szCs w:val="30"/>
          <w:cs/>
        </w:rPr>
        <w:t xml:space="preserve"> ล้านหุ้น เพื่อเสนอขายให้แก่ผู้ถือหุ้นเดิมของ </w:t>
      </w:r>
      <w:r w:rsidRPr="00903E43">
        <w:rPr>
          <w:rFonts w:asciiTheme="majorBidi" w:hAnsiTheme="majorBidi" w:cstheme="majorBidi"/>
          <w:szCs w:val="30"/>
        </w:rPr>
        <w:t>COTTO (</w:t>
      </w:r>
      <w:r w:rsidRPr="00903E43">
        <w:rPr>
          <w:rFonts w:asciiTheme="majorBidi" w:hAnsiTheme="majorBidi"/>
          <w:szCs w:val="30"/>
          <w:cs/>
        </w:rPr>
        <w:t xml:space="preserve">ไม่รวม </w:t>
      </w:r>
      <w:r w:rsidRPr="00903E43">
        <w:rPr>
          <w:rFonts w:asciiTheme="majorBidi" w:hAnsiTheme="majorBidi" w:cstheme="majorBidi"/>
          <w:szCs w:val="30"/>
        </w:rPr>
        <w:t xml:space="preserve">SCGD) </w:t>
      </w:r>
      <w:r w:rsidRPr="00903E43">
        <w:rPr>
          <w:rFonts w:asciiTheme="majorBidi" w:hAnsiTheme="majorBidi"/>
          <w:szCs w:val="30"/>
          <w:cs/>
        </w:rPr>
        <w:t xml:space="preserve">และ </w:t>
      </w:r>
      <w:r w:rsidRPr="00903E43">
        <w:rPr>
          <w:rFonts w:asciiTheme="majorBidi" w:hAnsiTheme="majorBidi" w:cstheme="majorBidi"/>
          <w:szCs w:val="30"/>
        </w:rPr>
        <w:t>SCC (Pre-emptive Right)</w:t>
      </w:r>
    </w:p>
    <w:p w14:paraId="275E386E" w14:textId="4181243B" w:rsidR="00903E43" w:rsidRDefault="00903E43" w:rsidP="00903E43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14:paraId="1257D529" w14:textId="77777777" w:rsidR="00903E43" w:rsidRPr="00903E43" w:rsidRDefault="00903E43" w:rsidP="00903E43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14:paraId="065AC6C7" w14:textId="5114F66C" w:rsidR="00E567F7" w:rsidRPr="007A616A" w:rsidRDefault="001152B8" w:rsidP="001152B8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Cs w:val="30"/>
        </w:rPr>
      </w:pPr>
      <w:r w:rsidRPr="00903E43">
        <w:rPr>
          <w:rFonts w:asciiTheme="majorBidi" w:hAnsiTheme="majorBidi"/>
          <w:szCs w:val="30"/>
          <w:cs/>
        </w:rPr>
        <w:lastRenderedPageBreak/>
        <w:t xml:space="preserve">การจัดสรรหุ้นสามัญเพิ่มทุน จำนวน </w:t>
      </w:r>
      <w:r w:rsidR="00903E43">
        <w:rPr>
          <w:rFonts w:asciiTheme="majorBidi" w:hAnsiTheme="majorBidi"/>
          <w:szCs w:val="30"/>
        </w:rPr>
        <w:t>203.60</w:t>
      </w:r>
      <w:r w:rsidRPr="00903E43">
        <w:rPr>
          <w:rFonts w:asciiTheme="majorBidi" w:hAnsiTheme="majorBidi"/>
          <w:szCs w:val="30"/>
          <w:cs/>
        </w:rPr>
        <w:t xml:space="preserve"> ล้านหุ้น เพื่อเสนอขายให้แก่ผู้ถือหุ้นของ </w:t>
      </w:r>
      <w:r w:rsidRPr="00903E43">
        <w:rPr>
          <w:rFonts w:asciiTheme="majorBidi" w:hAnsiTheme="majorBidi" w:cstheme="majorBidi"/>
          <w:szCs w:val="30"/>
        </w:rPr>
        <w:t xml:space="preserve">COTTO </w:t>
      </w:r>
      <w:r w:rsidRPr="00903E43">
        <w:rPr>
          <w:rFonts w:asciiTheme="majorBidi" w:hAnsiTheme="majorBidi"/>
          <w:szCs w:val="30"/>
          <w:cs/>
        </w:rPr>
        <w:t xml:space="preserve">ที่ตอบรับคำเสนอซื้อหลักทรัพย์ฯ โดยการแลกเปลี่ยน </w:t>
      </w:r>
      <w:r w:rsidR="00903E43">
        <w:rPr>
          <w:rFonts w:asciiTheme="majorBidi" w:hAnsiTheme="majorBidi"/>
          <w:szCs w:val="30"/>
        </w:rPr>
        <w:t>4.7917</w:t>
      </w:r>
      <w:r w:rsidRPr="00903E43">
        <w:rPr>
          <w:rFonts w:asciiTheme="majorBidi" w:hAnsiTheme="majorBidi"/>
          <w:szCs w:val="30"/>
          <w:cs/>
        </w:rPr>
        <w:t xml:space="preserve"> หุ้นสามัญของ </w:t>
      </w:r>
      <w:r w:rsidRPr="00903E43">
        <w:rPr>
          <w:rFonts w:asciiTheme="majorBidi" w:hAnsiTheme="majorBidi" w:cstheme="majorBidi"/>
          <w:szCs w:val="30"/>
        </w:rPr>
        <w:t>COTTO (</w:t>
      </w:r>
      <w:r w:rsidR="00903E43">
        <w:rPr>
          <w:rFonts w:asciiTheme="majorBidi" w:hAnsiTheme="majorBidi" w:cstheme="majorBidi"/>
          <w:szCs w:val="30"/>
        </w:rPr>
        <w:t>2.40</w:t>
      </w:r>
      <w:r w:rsidRPr="00903E43">
        <w:rPr>
          <w:rFonts w:asciiTheme="majorBidi" w:hAnsiTheme="majorBidi"/>
          <w:szCs w:val="30"/>
          <w:cs/>
        </w:rPr>
        <w:t xml:space="preserve"> บาทต่อหุ้น) ต่อ </w:t>
      </w:r>
      <w:r w:rsidR="00903E43">
        <w:rPr>
          <w:rFonts w:asciiTheme="majorBidi" w:hAnsiTheme="majorBidi"/>
          <w:szCs w:val="30"/>
        </w:rPr>
        <w:t>1</w:t>
      </w:r>
      <w:r w:rsidRPr="00903E43">
        <w:rPr>
          <w:rFonts w:asciiTheme="majorBidi" w:hAnsiTheme="majorBidi"/>
          <w:szCs w:val="30"/>
          <w:cs/>
        </w:rPr>
        <w:t xml:space="preserve"> หุ้นสามัญเพิ่ม</w:t>
      </w:r>
      <w:r w:rsidRPr="001152B8">
        <w:rPr>
          <w:rFonts w:asciiTheme="majorBidi" w:hAnsiTheme="majorBidi"/>
          <w:szCs w:val="30"/>
          <w:cs/>
        </w:rPr>
        <w:t>ทุนของบริษัท (</w:t>
      </w:r>
      <w:r w:rsidR="00903E43">
        <w:rPr>
          <w:rFonts w:asciiTheme="majorBidi" w:hAnsiTheme="majorBidi"/>
          <w:szCs w:val="30"/>
        </w:rPr>
        <w:t>11.50</w:t>
      </w:r>
      <w:r w:rsidRPr="001152B8">
        <w:rPr>
          <w:rFonts w:asciiTheme="majorBidi" w:hAnsiTheme="majorBidi"/>
          <w:szCs w:val="30"/>
          <w:cs/>
        </w:rPr>
        <w:t xml:space="preserve"> บาทต่อหุ้น) รวมเป็นจำนวนเงิน </w:t>
      </w:r>
      <w:r w:rsidR="00903E43">
        <w:rPr>
          <w:rFonts w:asciiTheme="majorBidi" w:hAnsiTheme="majorBidi"/>
          <w:szCs w:val="30"/>
        </w:rPr>
        <w:t>5,049.65</w:t>
      </w:r>
      <w:r w:rsidRPr="001152B8">
        <w:rPr>
          <w:rFonts w:asciiTheme="majorBidi" w:hAnsiTheme="majorBidi"/>
          <w:szCs w:val="30"/>
          <w:cs/>
        </w:rPr>
        <w:t xml:space="preserve"> ล้านบาท </w:t>
      </w:r>
      <w:r w:rsidR="00765788">
        <w:rPr>
          <w:rFonts w:asciiTheme="majorBidi" w:hAnsiTheme="majorBidi" w:hint="cs"/>
          <w:szCs w:val="30"/>
          <w:cs/>
        </w:rPr>
        <w:t>จากการเสนอขายหุ้นสามัญของบริษัทต่อประชาชนทั่วไปเป็นครั้งแรก</w:t>
      </w:r>
      <w:r w:rsidRPr="001152B8">
        <w:rPr>
          <w:rFonts w:asciiTheme="majorBidi" w:hAnsiTheme="majorBidi"/>
          <w:szCs w:val="30"/>
          <w:cs/>
        </w:rPr>
        <w:t xml:space="preserve">โดยหุ้นสามัญของบริษัทเริ่มทำการซื้อขายในตลาดหลักทรัพย์ฯ ในวันที่ </w:t>
      </w:r>
      <w:r w:rsidR="00903E43">
        <w:rPr>
          <w:rFonts w:asciiTheme="majorBidi" w:hAnsiTheme="majorBidi"/>
          <w:szCs w:val="30"/>
        </w:rPr>
        <w:t>20</w:t>
      </w:r>
      <w:r w:rsidRPr="001152B8">
        <w:rPr>
          <w:rFonts w:asciiTheme="majorBidi" w:hAnsiTheme="majorBidi"/>
          <w:szCs w:val="30"/>
          <w:cs/>
        </w:rPr>
        <w:t xml:space="preserve"> ธันวาคม </w:t>
      </w:r>
      <w:r w:rsidR="00903E43">
        <w:rPr>
          <w:rFonts w:asciiTheme="majorBidi" w:hAnsiTheme="majorBidi"/>
          <w:szCs w:val="30"/>
        </w:rPr>
        <w:t>2566</w:t>
      </w:r>
      <w:r w:rsidRPr="001152B8">
        <w:rPr>
          <w:rFonts w:asciiTheme="majorBidi" w:hAnsiTheme="majorBidi"/>
          <w:szCs w:val="30"/>
          <w:cs/>
        </w:rPr>
        <w:t xml:space="preserve"> และเพิกถอนหุ้น </w:t>
      </w:r>
      <w:r w:rsidRPr="001152B8">
        <w:rPr>
          <w:rFonts w:asciiTheme="majorBidi" w:hAnsiTheme="majorBidi" w:cstheme="majorBidi"/>
          <w:szCs w:val="30"/>
        </w:rPr>
        <w:t xml:space="preserve">COTTO </w:t>
      </w:r>
      <w:r w:rsidRPr="001152B8">
        <w:rPr>
          <w:rFonts w:asciiTheme="majorBidi" w:hAnsiTheme="majorBidi"/>
          <w:szCs w:val="30"/>
          <w:cs/>
        </w:rPr>
        <w:t xml:space="preserve">ออกจากการเป็นบริษัทจดทะเบียนในตลาดหลักทรัพย์ฯ ในวันเดียวกัน (หมายเหตุประกอบงบการเงินข้อ </w:t>
      </w:r>
      <w:r w:rsidR="00903E43">
        <w:rPr>
          <w:rFonts w:asciiTheme="majorBidi" w:hAnsiTheme="majorBidi"/>
          <w:szCs w:val="30"/>
        </w:rPr>
        <w:t>1</w:t>
      </w:r>
      <w:r w:rsidRPr="001152B8">
        <w:rPr>
          <w:rFonts w:asciiTheme="majorBidi" w:hAnsiTheme="majorBidi"/>
          <w:szCs w:val="30"/>
          <w:cs/>
        </w:rPr>
        <w:t>)</w:t>
      </w:r>
    </w:p>
    <w:p w14:paraId="2063CCFF" w14:textId="77777777" w:rsidR="007A616A" w:rsidRPr="007A616A" w:rsidRDefault="007A616A" w:rsidP="007A61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2F29" w14:textId="7B5C18BA" w:rsidR="00E567F7" w:rsidRPr="00DE1770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cs/>
        </w:rPr>
      </w:pPr>
      <w:r w:rsidRPr="00F84711">
        <w:rPr>
          <w:spacing w:val="-6"/>
          <w:cs/>
        </w:rPr>
        <w:t>ค่าใช้จ่ายที่เกี่ยวข้องโดยตรงกับการ</w:t>
      </w:r>
      <w:r w:rsidRPr="00392CA4">
        <w:rPr>
          <w:spacing w:val="-6"/>
          <w:cs/>
        </w:rPr>
        <w:t xml:space="preserve">เสนอขายหุ้นสามัญ จำนวน </w:t>
      </w:r>
      <w:r w:rsidR="00692270" w:rsidRPr="00392CA4">
        <w:rPr>
          <w:spacing w:val="-6"/>
        </w:rPr>
        <w:t>75</w:t>
      </w:r>
      <w:r w:rsidRPr="00392CA4">
        <w:rPr>
          <w:spacing w:val="-6"/>
          <w:cs/>
        </w:rPr>
        <w:t xml:space="preserve"> ล้านบาท แสดงหักจากส่วนเกินมูลค่าหุ้นที่ได้รับ</w:t>
      </w:r>
      <w:r w:rsidRPr="00392CA4">
        <w:rPr>
          <w:spacing w:val="-2"/>
          <w:cs/>
        </w:rPr>
        <w:t xml:space="preserve">จากการเสนอขายหุ้นสามัญเพิ่มทุน ณ วันที่ </w:t>
      </w:r>
      <w:r w:rsidRPr="00392CA4">
        <w:rPr>
          <w:spacing w:val="-2"/>
        </w:rPr>
        <w:t>31</w:t>
      </w:r>
      <w:r w:rsidRPr="00392CA4">
        <w:rPr>
          <w:spacing w:val="-2"/>
          <w:cs/>
        </w:rPr>
        <w:t xml:space="preserve"> ธันวาคม </w:t>
      </w:r>
      <w:r w:rsidRPr="00392CA4">
        <w:rPr>
          <w:spacing w:val="-2"/>
        </w:rPr>
        <w:t xml:space="preserve">2566 </w:t>
      </w:r>
      <w:r w:rsidRPr="00392CA4">
        <w:rPr>
          <w:spacing w:val="-2"/>
          <w:cs/>
        </w:rPr>
        <w:t xml:space="preserve">บริษัทมีส่วนเกินมูลค่าหุ้นจำนวน </w:t>
      </w:r>
      <w:r w:rsidR="00E60EB3" w:rsidRPr="00392CA4">
        <w:rPr>
          <w:spacing w:val="-2"/>
        </w:rPr>
        <w:t xml:space="preserve">584 </w:t>
      </w:r>
      <w:r w:rsidRPr="00392CA4">
        <w:rPr>
          <w:spacing w:val="-2"/>
          <w:cs/>
        </w:rPr>
        <w:t>ล้านบาท</w:t>
      </w:r>
    </w:p>
    <w:p w14:paraId="42FA29B6" w14:textId="77777777" w:rsidR="00E567F7" w:rsidRPr="00392CA4" w:rsidRDefault="00E567F7" w:rsidP="00E567F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21F0196" w14:textId="77777777" w:rsidR="00E567F7" w:rsidRPr="00653153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653153">
        <w:rPr>
          <w:rFonts w:asciiTheme="majorBidi" w:hAnsiTheme="majorBidi" w:cstheme="majorBidi"/>
          <w:i/>
          <w:iCs/>
          <w:cs/>
        </w:rPr>
        <w:t>ส่วนเกินมูลค่าหุ้น</w:t>
      </w:r>
    </w:p>
    <w:p w14:paraId="4A8CA27F" w14:textId="77777777" w:rsidR="00E567F7" w:rsidRPr="00392CA4" w:rsidRDefault="00E567F7" w:rsidP="00E567F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3D72A155" w14:textId="2AA2F89C" w:rsidR="00D72EFB" w:rsidRDefault="003757CC" w:rsidP="00660C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hAnsiTheme="majorBidi"/>
          <w:spacing w:val="-2"/>
          <w:szCs w:val="30"/>
        </w:rPr>
      </w:pPr>
      <w:r w:rsidRPr="003757CC">
        <w:rPr>
          <w:rFonts w:asciiTheme="majorBidi" w:hAnsiTheme="majorBidi"/>
          <w:spacing w:val="-2"/>
          <w:szCs w:val="30"/>
          <w:cs/>
        </w:rPr>
        <w:t>ส่วนเกินมูลค่าหุ้น หมายถึง ส่วนต่างของจำนวนเงินหรือมูลค่าของสิ่งตอบแทนที่บริษัทได้รับจากการออกจำหน่ายหุ้นในส่วนที่สูงกว่ามูลค่าหุ้นที่ตราไว้ตามที่จดทะเบียนของหุ้น ส่วนเกินมูลค่าหุ้นนี้จะนำไปจ่ายเป็นเงินปันผลไม่ได้</w:t>
      </w:r>
    </w:p>
    <w:p w14:paraId="4928427A" w14:textId="77777777" w:rsidR="003757CC" w:rsidRPr="00392CA4" w:rsidRDefault="003757CC" w:rsidP="00660C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Cs w:val="30"/>
        </w:rPr>
      </w:pPr>
    </w:p>
    <w:p w14:paraId="110F3828" w14:textId="7ABD84A8" w:rsidR="00ED28E8" w:rsidRPr="00AB0762" w:rsidRDefault="00C13AE5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สำรอง</w:t>
      </w:r>
      <w:r w:rsidR="003E65FE" w:rsidRPr="00AB0762">
        <w:rPr>
          <w:rFonts w:eastAsia="Calibri"/>
          <w:b/>
          <w:bCs/>
          <w:szCs w:val="30"/>
          <w:cs/>
        </w:rPr>
        <w:t>ตามกฎหมาย</w:t>
      </w:r>
    </w:p>
    <w:p w14:paraId="0FEA2223" w14:textId="77777777" w:rsidR="00F805F2" w:rsidRPr="00392CA4" w:rsidRDefault="00F805F2" w:rsidP="0039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5"/>
        <w:jc w:val="both"/>
        <w:rPr>
          <w:sz w:val="20"/>
          <w:szCs w:val="20"/>
        </w:rPr>
      </w:pPr>
    </w:p>
    <w:p w14:paraId="14F997C1" w14:textId="77777777" w:rsidR="00F84711" w:rsidRDefault="00F84711" w:rsidP="00F84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85799F">
        <w:rPr>
          <w:rFonts w:asciiTheme="majorBidi" w:hAnsiTheme="majorBidi"/>
          <w:cs/>
        </w:rPr>
        <w:t>ตาม</w:t>
      </w:r>
      <w:r w:rsidRPr="0085799F">
        <w:rPr>
          <w:rFonts w:asciiTheme="majorBidi" w:hAnsiTheme="majorBidi" w:cstheme="majorBidi"/>
          <w:cs/>
        </w:rPr>
        <w:t>บทบัญญัติแห่ง</w:t>
      </w:r>
      <w:r w:rsidRPr="0085799F">
        <w:rPr>
          <w:rFonts w:asciiTheme="majorBidi" w:hAnsiTheme="majorBidi" w:cstheme="majorBidi" w:hint="cs"/>
          <w:cs/>
        </w:rPr>
        <w:t xml:space="preserve">พระราชบัญญัติบริษัทมหาชนจำกัด พ.ศ. </w:t>
      </w:r>
      <w:r w:rsidRPr="0085799F">
        <w:rPr>
          <w:rFonts w:asciiTheme="majorBidi" w:hAnsiTheme="majorBidi" w:cstheme="majorBidi"/>
        </w:rPr>
        <w:t xml:space="preserve">2535 </w:t>
      </w:r>
      <w:r w:rsidRPr="0085799F">
        <w:rPr>
          <w:rFonts w:asciiTheme="majorBidi" w:hAnsiTheme="majorBidi" w:cstheme="majorBidi" w:hint="cs"/>
          <w:cs/>
        </w:rPr>
        <w:t xml:space="preserve">มาตรา </w:t>
      </w:r>
      <w:r w:rsidRPr="0085799F">
        <w:rPr>
          <w:rFonts w:asciiTheme="majorBidi" w:hAnsiTheme="majorBidi" w:cstheme="majorBidi"/>
        </w:rPr>
        <w:t xml:space="preserve">116 </w:t>
      </w:r>
      <w:r w:rsidRPr="0085799F">
        <w:rPr>
          <w:rFonts w:asciiTheme="majorBidi" w:hAnsiTheme="majorBidi" w:cstheme="majorBidi" w:hint="cs"/>
          <w:cs/>
        </w:rPr>
        <w:t>บริษัท</w:t>
      </w:r>
      <w:r w:rsidRPr="0085799F">
        <w:rPr>
          <w:rFonts w:asciiTheme="majorBidi" w:hAnsiTheme="majorBidi" w:cstheme="majorBidi"/>
          <w:cs/>
        </w:rPr>
        <w:t>จะต้องจัดสรรทุนสำรอง (“สำรองตามกฎหมาย”) อย่างน้อยร้อยละ</w:t>
      </w:r>
      <w:r w:rsidRPr="0085799F">
        <w:rPr>
          <w:rFonts w:asciiTheme="majorBidi" w:hAnsiTheme="majorBidi" w:cstheme="majorBidi"/>
        </w:rPr>
        <w:t xml:space="preserve"> 5 </w:t>
      </w:r>
      <w:r w:rsidRPr="0085799F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Pr="0085799F">
        <w:rPr>
          <w:rFonts w:asciiTheme="majorBidi" w:hAnsiTheme="majorBidi"/>
          <w:cs/>
        </w:rPr>
        <w:t>(</w:t>
      </w:r>
      <w:r w:rsidRPr="0085799F">
        <w:rPr>
          <w:rFonts w:asciiTheme="majorBidi" w:hAnsiTheme="majorBidi" w:cstheme="majorBidi"/>
          <w:cs/>
        </w:rPr>
        <w:t>ถ้ามี</w:t>
      </w:r>
      <w:r w:rsidRPr="0085799F">
        <w:rPr>
          <w:rFonts w:asciiTheme="majorBidi" w:hAnsiTheme="majorBidi"/>
          <w:cs/>
        </w:rPr>
        <w:t>)</w:t>
      </w:r>
      <w:r w:rsidRPr="0085799F">
        <w:rPr>
          <w:rFonts w:asciiTheme="majorBidi" w:hAnsiTheme="majorBidi" w:cstheme="majorBidi"/>
          <w:cs/>
        </w:rPr>
        <w:t xml:space="preserve"> จนกว่าสำรองดังกล่าวมีจำนวนไม่น้อยกว่าร้อยล</w:t>
      </w:r>
      <w:r w:rsidRPr="0085799F">
        <w:rPr>
          <w:rFonts w:asciiTheme="majorBidi" w:hAnsiTheme="majorBidi" w:cstheme="majorBidi" w:hint="cs"/>
          <w:cs/>
        </w:rPr>
        <w:t xml:space="preserve">ะ </w:t>
      </w:r>
      <w:r w:rsidRPr="0085799F">
        <w:rPr>
          <w:rFonts w:asciiTheme="majorBidi" w:hAnsiTheme="majorBidi" w:cstheme="majorBidi"/>
        </w:rPr>
        <w:t xml:space="preserve">10 </w:t>
      </w:r>
      <w:r w:rsidRPr="0085799F">
        <w:rPr>
          <w:rFonts w:asciiTheme="majorBidi" w:hAnsiTheme="majorBidi" w:cstheme="majorBidi"/>
          <w:cs/>
        </w:rPr>
        <w:t>ของทุนจดทะเบียน เงินสำรองนี้จะ</w:t>
      </w:r>
      <w:r w:rsidRPr="0085799F">
        <w:rPr>
          <w:rFonts w:asciiTheme="majorBidi" w:hAnsiTheme="majorBidi"/>
          <w:cs/>
        </w:rPr>
        <w:t>นำไปจ่ายเป็นเงินปันผลไม่ได้</w:t>
      </w:r>
    </w:p>
    <w:p w14:paraId="242C56C2" w14:textId="7B09691A" w:rsidR="00E567F7" w:rsidRDefault="00E567F7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contextualSpacing/>
        <w:jc w:val="thaiDistribute"/>
        <w:rPr>
          <w:sz w:val="24"/>
          <w:szCs w:val="24"/>
          <w:cs/>
        </w:rPr>
      </w:pPr>
      <w:r>
        <w:rPr>
          <w:sz w:val="24"/>
          <w:szCs w:val="24"/>
        </w:rPr>
        <w:br w:type="page"/>
      </w:r>
    </w:p>
    <w:p w14:paraId="37591525" w14:textId="0B43C860" w:rsidR="00CD783A" w:rsidRPr="00AB0762" w:rsidRDefault="00CD783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13"/>
        <w:jc w:val="thaiDistribute"/>
        <w:rPr>
          <w:rFonts w:eastAsia="Calibri"/>
          <w:b/>
          <w:bCs/>
          <w:szCs w:val="30"/>
          <w:cs/>
        </w:rPr>
      </w:pPr>
      <w:r w:rsidRPr="00AB0762">
        <w:rPr>
          <w:rFonts w:eastAsia="Calibri"/>
          <w:b/>
          <w:bCs/>
          <w:szCs w:val="30"/>
          <w:cs/>
        </w:rPr>
        <w:lastRenderedPageBreak/>
        <w:t>รายได้อื่น</w:t>
      </w:r>
    </w:p>
    <w:p w14:paraId="6F8CEFA6" w14:textId="77777777" w:rsidR="00CD783A" w:rsidRPr="0056573D" w:rsidRDefault="00CD783A" w:rsidP="00CD783A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9108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1406"/>
        <w:gridCol w:w="260"/>
        <w:gridCol w:w="1367"/>
      </w:tblGrid>
      <w:tr w:rsidR="00CD783A" w:rsidRPr="00F84711" w14:paraId="57D4B7EA" w14:textId="77777777" w:rsidTr="00D72EFB">
        <w:trPr>
          <w:trHeight w:val="57"/>
        </w:trPr>
        <w:tc>
          <w:tcPr>
            <w:tcW w:w="6075" w:type="dxa"/>
          </w:tcPr>
          <w:p w14:paraId="0CD2B0E3" w14:textId="77777777" w:rsidR="00CD783A" w:rsidRPr="00AB0762" w:rsidRDefault="00CD783A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6" w:type="dxa"/>
          </w:tcPr>
          <w:p w14:paraId="09D8B86E" w14:textId="0D442551" w:rsidR="00CD783A" w:rsidRPr="00F84711" w:rsidRDefault="00AD43E9" w:rsidP="004D2D1F">
            <w:pPr>
              <w:pStyle w:val="30"/>
              <w:tabs>
                <w:tab w:val="clear" w:pos="360"/>
                <w:tab w:val="clear" w:pos="72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47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F227B3" w:rsidRPr="00F847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</w:tcPr>
          <w:p w14:paraId="5A27FDC5" w14:textId="77777777" w:rsidR="00CD783A" w:rsidRPr="00F84711" w:rsidRDefault="00CD783A" w:rsidP="004D2D1F">
            <w:pPr>
              <w:pStyle w:val="a3"/>
              <w:tabs>
                <w:tab w:val="clear" w:pos="360"/>
                <w:tab w:val="clear" w:pos="720"/>
                <w:tab w:val="clear" w:pos="108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B3F560B" w14:textId="78D3AEB0" w:rsidR="00CD783A" w:rsidRPr="00F84711" w:rsidRDefault="00AD43E9" w:rsidP="004D2D1F">
            <w:pPr>
              <w:pStyle w:val="30"/>
              <w:tabs>
                <w:tab w:val="clear" w:pos="360"/>
                <w:tab w:val="clear" w:pos="72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47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F227B3" w:rsidRPr="00F847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CD783A" w:rsidRPr="00F84711" w14:paraId="3C7960C3" w14:textId="77777777" w:rsidTr="00D72EFB">
        <w:trPr>
          <w:trHeight w:val="57"/>
        </w:trPr>
        <w:tc>
          <w:tcPr>
            <w:tcW w:w="6075" w:type="dxa"/>
          </w:tcPr>
          <w:p w14:paraId="16A076A2" w14:textId="77777777" w:rsidR="00CD783A" w:rsidRPr="00F84711" w:rsidRDefault="00CD783A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33" w:type="dxa"/>
            <w:gridSpan w:val="3"/>
          </w:tcPr>
          <w:p w14:paraId="24F3EA89" w14:textId="6E38E26E" w:rsidR="00CD783A" w:rsidRPr="00F84711" w:rsidRDefault="00C31F3F" w:rsidP="004D2D1F">
            <w:pPr>
              <w:pStyle w:val="30"/>
              <w:tabs>
                <w:tab w:val="clear" w:pos="360"/>
                <w:tab w:val="clear" w:pos="72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CD783A" w:rsidRPr="00F847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847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082723" w:rsidRPr="00F84711" w14:paraId="4F98B716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454D8227" w14:textId="721793BB" w:rsidR="00082723" w:rsidRPr="00F84711" w:rsidRDefault="00082723" w:rsidP="0008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F84711">
              <w:rPr>
                <w:rFonts w:asciiTheme="majorBidi" w:hAnsiTheme="majorBidi" w:cstheme="majorBidi"/>
                <w:cs/>
              </w:rPr>
              <w:t>กำไรจากอัตราแลกเปลี่ยน</w:t>
            </w:r>
          </w:p>
        </w:tc>
        <w:tc>
          <w:tcPr>
            <w:tcW w:w="1406" w:type="dxa"/>
            <w:vAlign w:val="center"/>
          </w:tcPr>
          <w:p w14:paraId="4986FD8A" w14:textId="1901EFE6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22,</w:t>
            </w:r>
            <w:r w:rsidR="00285E24">
              <w:rPr>
                <w:rFonts w:asciiTheme="majorBidi" w:hAnsiTheme="majorBidi" w:cs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260" w:type="dxa"/>
            <w:vAlign w:val="center"/>
          </w:tcPr>
          <w:p w14:paraId="5AB97C23" w14:textId="77777777" w:rsidR="00082723" w:rsidRPr="00F84711" w:rsidRDefault="00082723" w:rsidP="00082723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8DC1EDD" w14:textId="35AACEB5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19,457</w:t>
            </w:r>
          </w:p>
        </w:tc>
      </w:tr>
      <w:tr w:rsidR="00082723" w:rsidRPr="00F84711" w14:paraId="1E9DBAF4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60A3E330" w14:textId="65CC4F2B" w:rsidR="00082723" w:rsidRPr="00F84711" w:rsidRDefault="00082723" w:rsidP="0008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F84711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406" w:type="dxa"/>
            <w:vAlign w:val="center"/>
          </w:tcPr>
          <w:p w14:paraId="0A4F86B3" w14:textId="6A060A39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13,092</w:t>
            </w:r>
          </w:p>
        </w:tc>
        <w:tc>
          <w:tcPr>
            <w:tcW w:w="260" w:type="dxa"/>
            <w:vAlign w:val="center"/>
          </w:tcPr>
          <w:p w14:paraId="27EF47D6" w14:textId="77777777" w:rsidR="00082723" w:rsidRPr="00F84711" w:rsidRDefault="00082723" w:rsidP="00082723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21A3A92C" w14:textId="04C3123D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3,638</w:t>
            </w:r>
          </w:p>
        </w:tc>
      </w:tr>
      <w:tr w:rsidR="00285E24" w:rsidRPr="00F84711" w14:paraId="3ABC045F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0B054239" w14:textId="2E6584E3" w:rsidR="00285E24" w:rsidRPr="00F84711" w:rsidRDefault="00285E24" w:rsidP="0028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F84711">
              <w:rPr>
                <w:rFonts w:asciiTheme="majorBidi" w:hAnsiTheme="majorBidi" w:cstheme="majorBidi"/>
                <w:cs/>
              </w:rPr>
              <w:t>กำไรจากการขายธุรกิจและ</w:t>
            </w:r>
            <w:r w:rsidRPr="00F84711">
              <w:rPr>
                <w:rFonts w:asciiTheme="majorBidi" w:hAnsiTheme="majorBidi"/>
                <w:cs/>
              </w:rPr>
              <w:t xml:space="preserve"> </w:t>
            </w:r>
            <w:r w:rsidRPr="00F84711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06" w:type="dxa"/>
            <w:vAlign w:val="center"/>
          </w:tcPr>
          <w:p w14:paraId="63CA2958" w14:textId="07A7C6C5" w:rsidR="00285E24" w:rsidRPr="00F84711" w:rsidRDefault="00285E24" w:rsidP="00285E24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0" w:type="dxa"/>
            <w:vAlign w:val="center"/>
          </w:tcPr>
          <w:p w14:paraId="5DA10E5A" w14:textId="77777777" w:rsidR="00285E24" w:rsidRPr="00F84711" w:rsidRDefault="00285E24" w:rsidP="00285E2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06B0766E" w14:textId="4A811FEC" w:rsidR="00285E24" w:rsidRPr="00F84711" w:rsidRDefault="00285E24" w:rsidP="00285E24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7,933</w:t>
            </w:r>
          </w:p>
        </w:tc>
      </w:tr>
      <w:tr w:rsidR="00082723" w:rsidRPr="00F84711" w14:paraId="37AE2A44" w14:textId="77777777" w:rsidTr="00352B41">
        <w:trPr>
          <w:trHeight w:val="20"/>
        </w:trPr>
        <w:tc>
          <w:tcPr>
            <w:tcW w:w="6075" w:type="dxa"/>
            <w:vAlign w:val="center"/>
          </w:tcPr>
          <w:p w14:paraId="4F2B3E94" w14:textId="741AC05C" w:rsidR="00082723" w:rsidRPr="00F84711" w:rsidRDefault="00082723" w:rsidP="0008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F84711">
              <w:rPr>
                <w:rFonts w:asciiTheme="majorBidi" w:hAnsiTheme="majorBidi" w:cstheme="majorBidi"/>
                <w:cs/>
              </w:rPr>
              <w:t>รายได้จากการโอนย้ายพนักงาน</w:t>
            </w:r>
          </w:p>
        </w:tc>
        <w:tc>
          <w:tcPr>
            <w:tcW w:w="1406" w:type="dxa"/>
            <w:vAlign w:val="center"/>
          </w:tcPr>
          <w:p w14:paraId="490C8E94" w14:textId="41526C7A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01C6A34E" w14:textId="77777777" w:rsidR="00082723" w:rsidRPr="00F84711" w:rsidRDefault="00082723" w:rsidP="00082723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3C738B27" w14:textId="12186342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85,438</w:t>
            </w:r>
          </w:p>
        </w:tc>
      </w:tr>
      <w:tr w:rsidR="00082723" w:rsidRPr="00F84711" w14:paraId="6A3800FB" w14:textId="77777777" w:rsidTr="00352B41">
        <w:trPr>
          <w:trHeight w:val="20"/>
        </w:trPr>
        <w:tc>
          <w:tcPr>
            <w:tcW w:w="6075" w:type="dxa"/>
            <w:vAlign w:val="center"/>
          </w:tcPr>
          <w:p w14:paraId="7AEE15B3" w14:textId="14B8B6A9" w:rsidR="00082723" w:rsidRPr="00F84711" w:rsidRDefault="00082723" w:rsidP="0008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F84711">
              <w:rPr>
                <w:rFonts w:asciiTheme="majorBidi" w:hAnsiTheme="majorBidi" w:cstheme="majorBidi"/>
                <w:cs/>
              </w:rPr>
              <w:t>กำไรจากการขายเศษวัตถุดิบ</w:t>
            </w:r>
          </w:p>
        </w:tc>
        <w:tc>
          <w:tcPr>
            <w:tcW w:w="1406" w:type="dxa"/>
            <w:vAlign w:val="center"/>
          </w:tcPr>
          <w:p w14:paraId="1AC367CB" w14:textId="0D443E6D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5571A2A6" w14:textId="77777777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03799439" w14:textId="0E1B8496" w:rsidR="00082723" w:rsidRPr="00F84711" w:rsidRDefault="00082723" w:rsidP="00082723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802</w:t>
            </w:r>
          </w:p>
        </w:tc>
      </w:tr>
      <w:tr w:rsidR="00352B41" w:rsidRPr="00F84711" w14:paraId="6192F97A" w14:textId="77777777" w:rsidTr="00352B41">
        <w:trPr>
          <w:trHeight w:val="20"/>
        </w:trPr>
        <w:tc>
          <w:tcPr>
            <w:tcW w:w="6075" w:type="dxa"/>
            <w:vAlign w:val="center"/>
          </w:tcPr>
          <w:p w14:paraId="27D24B80" w14:textId="668A5ED9" w:rsidR="00352B41" w:rsidRPr="00F84711" w:rsidRDefault="00352B41" w:rsidP="0035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F8471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49A73BF3" w14:textId="6565A32A" w:rsidR="00352B41" w:rsidRPr="00F84711" w:rsidRDefault="00352B41" w:rsidP="00352B41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3,387</w:t>
            </w:r>
          </w:p>
        </w:tc>
        <w:tc>
          <w:tcPr>
            <w:tcW w:w="260" w:type="dxa"/>
            <w:vAlign w:val="center"/>
          </w:tcPr>
          <w:p w14:paraId="2FB3B9F0" w14:textId="77777777" w:rsidR="00352B41" w:rsidRPr="00F84711" w:rsidRDefault="00352B41" w:rsidP="00352B41">
            <w:pPr>
              <w:pStyle w:val="30"/>
              <w:tabs>
                <w:tab w:val="clear" w:pos="360"/>
                <w:tab w:val="clear" w:pos="720"/>
              </w:tabs>
              <w:ind w:left="22"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1CF0EBCE" w14:textId="07317786" w:rsidR="00352B41" w:rsidRPr="00F84711" w:rsidRDefault="00352B41" w:rsidP="00352B41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4,348</w:t>
            </w:r>
          </w:p>
        </w:tc>
      </w:tr>
      <w:tr w:rsidR="00AB471B" w:rsidRPr="00AB0762" w14:paraId="3B161C3A" w14:textId="77777777" w:rsidTr="00511364">
        <w:trPr>
          <w:trHeight w:val="20"/>
        </w:trPr>
        <w:tc>
          <w:tcPr>
            <w:tcW w:w="6075" w:type="dxa"/>
            <w:vAlign w:val="center"/>
          </w:tcPr>
          <w:p w14:paraId="018A98D2" w14:textId="77777777" w:rsidR="00AB471B" w:rsidRPr="00F84711" w:rsidRDefault="00AB471B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b/>
                <w:bCs/>
              </w:rPr>
            </w:pPr>
            <w:r w:rsidRPr="00F847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155887" w14:textId="38803D83" w:rsidR="00AB471B" w:rsidRPr="00F84711" w:rsidRDefault="000D4800" w:rsidP="004D2D1F">
            <w:pPr>
              <w:pStyle w:val="30"/>
              <w:tabs>
                <w:tab w:val="clear" w:pos="360"/>
                <w:tab w:val="clear" w:pos="720"/>
              </w:tabs>
              <w:ind w:right="2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39,37</w:t>
            </w:r>
            <w:r w:rsidR="003866F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0" w:type="dxa"/>
            <w:vAlign w:val="center"/>
          </w:tcPr>
          <w:p w14:paraId="76F1FB46" w14:textId="77777777" w:rsidR="00AB471B" w:rsidRPr="00F84711" w:rsidRDefault="00AB471B" w:rsidP="004D2D1F">
            <w:pPr>
              <w:pStyle w:val="30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195A1" w14:textId="1134B951" w:rsidR="00AB471B" w:rsidRPr="00AB0762" w:rsidRDefault="00AB471B" w:rsidP="004D2D1F">
            <w:pPr>
              <w:pStyle w:val="30"/>
              <w:tabs>
                <w:tab w:val="clear" w:pos="360"/>
                <w:tab w:val="clear" w:pos="720"/>
              </w:tabs>
              <w:ind w:right="267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121,616</w:t>
            </w:r>
          </w:p>
        </w:tc>
      </w:tr>
    </w:tbl>
    <w:p w14:paraId="0D2562F5" w14:textId="77777777" w:rsidR="00D72EFB" w:rsidRPr="0056573D" w:rsidRDefault="00D72EFB" w:rsidP="00D72E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eastAsia="Calibri"/>
          <w:szCs w:val="30"/>
        </w:rPr>
      </w:pPr>
    </w:p>
    <w:p w14:paraId="7B33DEED" w14:textId="235EF68E" w:rsidR="00FC314F" w:rsidRPr="00AB0762" w:rsidRDefault="007D3A92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eastAsia="Calibri"/>
          <w:b/>
          <w:bCs/>
          <w:szCs w:val="30"/>
        </w:rPr>
      </w:pPr>
      <w:bookmarkStart w:id="14" w:name="OLE_LINK5"/>
      <w:r w:rsidRPr="00AB0762">
        <w:rPr>
          <w:rFonts w:eastAsia="Calibri"/>
          <w:b/>
          <w:bCs/>
          <w:szCs w:val="30"/>
          <w:cs/>
        </w:rPr>
        <w:t>ต้นทุนในการจัดจำหน่ายและ</w:t>
      </w:r>
      <w:r w:rsidR="00FC314F" w:rsidRPr="00AB0762">
        <w:rPr>
          <w:rFonts w:eastAsia="Calibri"/>
          <w:b/>
          <w:bCs/>
          <w:szCs w:val="30"/>
          <w:cs/>
        </w:rPr>
        <w:t>ค่าใช้จ่ายในการบริหาร</w:t>
      </w:r>
    </w:p>
    <w:bookmarkEnd w:id="14"/>
    <w:p w14:paraId="0FFC2D27" w14:textId="77777777" w:rsidR="00ED28E8" w:rsidRPr="0056573D" w:rsidRDefault="00ED28E8" w:rsidP="00ED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sz w:val="20"/>
          <w:szCs w:val="20"/>
          <w:cs/>
        </w:rPr>
      </w:pPr>
    </w:p>
    <w:tbl>
      <w:tblPr>
        <w:tblW w:w="9110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5859"/>
        <w:gridCol w:w="241"/>
        <w:gridCol w:w="1390"/>
        <w:gridCol w:w="261"/>
        <w:gridCol w:w="1359"/>
      </w:tblGrid>
      <w:tr w:rsidR="0012595D" w:rsidRPr="00F84711" w14:paraId="6F93EC6E" w14:textId="77777777" w:rsidTr="004D2D1F">
        <w:trPr>
          <w:trHeight w:val="58"/>
        </w:trPr>
        <w:tc>
          <w:tcPr>
            <w:tcW w:w="5859" w:type="dxa"/>
          </w:tcPr>
          <w:p w14:paraId="585CD8CE" w14:textId="77777777" w:rsidR="0012595D" w:rsidRPr="00AB0762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both"/>
            </w:pPr>
          </w:p>
        </w:tc>
        <w:tc>
          <w:tcPr>
            <w:tcW w:w="241" w:type="dxa"/>
          </w:tcPr>
          <w:p w14:paraId="7CF6340B" w14:textId="77777777" w:rsidR="0012595D" w:rsidRPr="00AB0762" w:rsidRDefault="0012595D" w:rsidP="004D2D1F">
            <w:pPr>
              <w:spacing w:line="360" w:lineRule="exact"/>
              <w:jc w:val="center"/>
              <w:rPr>
                <w:i/>
                <w:iCs/>
                <w:cs/>
              </w:rPr>
            </w:pPr>
          </w:p>
        </w:tc>
        <w:tc>
          <w:tcPr>
            <w:tcW w:w="1390" w:type="dxa"/>
          </w:tcPr>
          <w:p w14:paraId="0C3788B4" w14:textId="0AE30D13" w:rsidR="0012595D" w:rsidRPr="00F84711" w:rsidRDefault="0012595D" w:rsidP="004D2D1F">
            <w:pPr>
              <w:spacing w:line="360" w:lineRule="exact"/>
              <w:jc w:val="center"/>
            </w:pPr>
            <w:r w:rsidRPr="00F8471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261" w:type="dxa"/>
          </w:tcPr>
          <w:p w14:paraId="49841ADC" w14:textId="77777777" w:rsidR="0012595D" w:rsidRPr="00F84711" w:rsidRDefault="0012595D" w:rsidP="004D2D1F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359" w:type="dxa"/>
          </w:tcPr>
          <w:p w14:paraId="6C074FF9" w14:textId="1DB533EE" w:rsidR="0012595D" w:rsidRPr="00F84711" w:rsidRDefault="0012595D" w:rsidP="004D2D1F">
            <w:pPr>
              <w:spacing w:line="360" w:lineRule="exact"/>
              <w:jc w:val="center"/>
            </w:pPr>
            <w:r w:rsidRPr="00F84711">
              <w:rPr>
                <w:rFonts w:asciiTheme="majorBidi" w:hAnsiTheme="majorBidi" w:cstheme="majorBidi"/>
                <w:color w:val="000000"/>
              </w:rPr>
              <w:t>2565</w:t>
            </w:r>
          </w:p>
        </w:tc>
      </w:tr>
      <w:tr w:rsidR="002043BD" w:rsidRPr="00F84711" w14:paraId="52123860" w14:textId="77777777" w:rsidTr="004D2D1F">
        <w:trPr>
          <w:trHeight w:val="58"/>
        </w:trPr>
        <w:tc>
          <w:tcPr>
            <w:tcW w:w="5859" w:type="dxa"/>
          </w:tcPr>
          <w:p w14:paraId="18E2243C" w14:textId="77777777" w:rsidR="002043BD" w:rsidRPr="00F84711" w:rsidRDefault="002043B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  <w:lang w:val="th-TH"/>
              </w:rPr>
            </w:pPr>
          </w:p>
        </w:tc>
        <w:tc>
          <w:tcPr>
            <w:tcW w:w="241" w:type="dxa"/>
          </w:tcPr>
          <w:p w14:paraId="3694D768" w14:textId="77777777" w:rsidR="002043BD" w:rsidRPr="00F84711" w:rsidRDefault="002043BD" w:rsidP="004D2D1F">
            <w:pPr>
              <w:pStyle w:val="a"/>
              <w:tabs>
                <w:tab w:val="clear" w:pos="1080"/>
              </w:tabs>
              <w:spacing w:line="360" w:lineRule="exact"/>
              <w:ind w:right="72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10" w:type="dxa"/>
            <w:gridSpan w:val="3"/>
          </w:tcPr>
          <w:p w14:paraId="071880CF" w14:textId="7C026305" w:rsidR="002043BD" w:rsidRPr="00F84711" w:rsidRDefault="00C31F3F" w:rsidP="004D2D1F">
            <w:pPr>
              <w:pStyle w:val="a"/>
              <w:tabs>
                <w:tab w:val="clear" w:pos="1080"/>
              </w:tabs>
              <w:spacing w:line="360" w:lineRule="exact"/>
              <w:ind w:right="7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F84711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2043BD" w:rsidRPr="00F84711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F84711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</w:tr>
      <w:tr w:rsidR="0012595D" w:rsidRPr="00F84711" w14:paraId="173D72FF" w14:textId="77777777" w:rsidTr="00FC0373">
        <w:trPr>
          <w:trHeight w:val="311"/>
        </w:trPr>
        <w:tc>
          <w:tcPr>
            <w:tcW w:w="5859" w:type="dxa"/>
          </w:tcPr>
          <w:p w14:paraId="48B4613C" w14:textId="23C7614C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cs/>
              </w:rPr>
            </w:pPr>
            <w:bookmarkStart w:id="15" w:name="OLE_LINK4"/>
            <w:r w:rsidRPr="00F84711">
              <w:rPr>
                <w:cs/>
              </w:rPr>
              <w:t>ค่าธรรมเนียมวิชาชีพและที่ปรึกษา</w:t>
            </w:r>
            <w:bookmarkEnd w:id="15"/>
          </w:p>
        </w:tc>
        <w:tc>
          <w:tcPr>
            <w:tcW w:w="241" w:type="dxa"/>
          </w:tcPr>
          <w:p w14:paraId="4B03087F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4E69D7D6" w14:textId="691BF184" w:rsidR="0012595D" w:rsidRPr="00F84711" w:rsidRDefault="000A46E8" w:rsidP="004D2D1F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0A46E8">
              <w:rPr>
                <w:rFonts w:asciiTheme="majorBidi" w:hAnsiTheme="majorBidi" w:cs="Angsana New"/>
                <w:sz w:val="30"/>
                <w:szCs w:val="30"/>
                <w:lang w:val="en-US"/>
              </w:rPr>
              <w:t>137,246</w:t>
            </w:r>
          </w:p>
        </w:tc>
        <w:tc>
          <w:tcPr>
            <w:tcW w:w="261" w:type="dxa"/>
          </w:tcPr>
          <w:p w14:paraId="4D8A1591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456A39F0" w14:textId="080005E8" w:rsidR="0012595D" w:rsidRPr="00F84711" w:rsidRDefault="0012595D" w:rsidP="004D2D1F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51,771</w:t>
            </w:r>
          </w:p>
        </w:tc>
      </w:tr>
      <w:tr w:rsidR="00905B8A" w:rsidRPr="00F84711" w14:paraId="08AC09A4" w14:textId="77777777" w:rsidTr="00FC0373">
        <w:trPr>
          <w:trHeight w:val="311"/>
        </w:trPr>
        <w:tc>
          <w:tcPr>
            <w:tcW w:w="5859" w:type="dxa"/>
          </w:tcPr>
          <w:p w14:paraId="000E5392" w14:textId="3631D1CE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cs/>
              </w:rPr>
            </w:pPr>
            <w:r w:rsidRPr="00F84711">
              <w:rPr>
                <w:cs/>
              </w:rPr>
              <w:t>เงินเดือนและสวัสดิการพนักงาน</w:t>
            </w:r>
          </w:p>
        </w:tc>
        <w:tc>
          <w:tcPr>
            <w:tcW w:w="241" w:type="dxa"/>
          </w:tcPr>
          <w:p w14:paraId="40A8A975" w14:textId="77777777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2179C7CC" w14:textId="304AABD2" w:rsidR="00905B8A" w:rsidRPr="00F84711" w:rsidRDefault="00905B8A" w:rsidP="00905B8A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87,729</w:t>
            </w:r>
          </w:p>
        </w:tc>
        <w:tc>
          <w:tcPr>
            <w:tcW w:w="261" w:type="dxa"/>
          </w:tcPr>
          <w:p w14:paraId="57F29980" w14:textId="77777777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10F7ACC7" w14:textId="3BAE64EA" w:rsidR="00905B8A" w:rsidRPr="00F84711" w:rsidRDefault="00905B8A" w:rsidP="00905B8A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315,647</w:t>
            </w:r>
          </w:p>
        </w:tc>
      </w:tr>
      <w:tr w:rsidR="0012595D" w:rsidRPr="00F84711" w14:paraId="60606E55" w14:textId="77777777" w:rsidTr="00FC0373">
        <w:trPr>
          <w:trHeight w:val="311"/>
        </w:trPr>
        <w:tc>
          <w:tcPr>
            <w:tcW w:w="5859" w:type="dxa"/>
          </w:tcPr>
          <w:p w14:paraId="5882DDCE" w14:textId="2D9B32D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cs/>
              </w:rPr>
            </w:pPr>
            <w:r w:rsidRPr="00F84711">
              <w:rPr>
                <w:cs/>
              </w:rPr>
              <w:t>ค่าใช้จ่ายงานบริการ</w:t>
            </w:r>
          </w:p>
        </w:tc>
        <w:tc>
          <w:tcPr>
            <w:tcW w:w="241" w:type="dxa"/>
          </w:tcPr>
          <w:p w14:paraId="2F841D66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7A68ABAA" w14:textId="2EC71429" w:rsidR="0012595D" w:rsidRPr="00F84711" w:rsidRDefault="000A46E8" w:rsidP="004D2D1F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0A46E8">
              <w:rPr>
                <w:rFonts w:asciiTheme="majorBidi" w:hAnsiTheme="majorBidi" w:cs="Angsana New"/>
                <w:sz w:val="30"/>
                <w:szCs w:val="30"/>
                <w:lang w:val="en-US"/>
              </w:rPr>
              <w:t>29,138</w:t>
            </w:r>
          </w:p>
        </w:tc>
        <w:tc>
          <w:tcPr>
            <w:tcW w:w="261" w:type="dxa"/>
          </w:tcPr>
          <w:p w14:paraId="1C8EA241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26F35714" w14:textId="296C63E8" w:rsidR="0012595D" w:rsidRPr="00F84711" w:rsidRDefault="0012595D" w:rsidP="004D2D1F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30,697</w:t>
            </w:r>
          </w:p>
        </w:tc>
      </w:tr>
      <w:tr w:rsidR="0012595D" w:rsidRPr="00F84711" w14:paraId="169026C9" w14:textId="77777777" w:rsidTr="00FC0373">
        <w:trPr>
          <w:trHeight w:val="311"/>
        </w:trPr>
        <w:tc>
          <w:tcPr>
            <w:tcW w:w="5859" w:type="dxa"/>
          </w:tcPr>
          <w:p w14:paraId="3620DEFC" w14:textId="6DE5985F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cs/>
              </w:rPr>
            </w:pPr>
            <w:r w:rsidRPr="00F84711">
              <w:rPr>
                <w:cs/>
              </w:rPr>
              <w:t>ขาดทุนจากการด้อยค่</w:t>
            </w:r>
            <w:r w:rsidR="00F84711">
              <w:rPr>
                <w:rFonts w:hint="cs"/>
                <w:cs/>
              </w:rPr>
              <w:t>า</w:t>
            </w:r>
            <w:r w:rsidR="009D306A">
              <w:rPr>
                <w:rFonts w:hint="cs"/>
                <w:cs/>
              </w:rPr>
              <w:t>ของ</w:t>
            </w:r>
            <w:r w:rsidRPr="00F84711">
              <w:rPr>
                <w:cs/>
              </w:rPr>
              <w:t>สินทรัพย์</w:t>
            </w:r>
          </w:p>
        </w:tc>
        <w:tc>
          <w:tcPr>
            <w:tcW w:w="241" w:type="dxa"/>
          </w:tcPr>
          <w:p w14:paraId="2617353A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6361B714" w14:textId="313868F4" w:rsidR="0012595D" w:rsidRPr="005E3408" w:rsidRDefault="00D33768" w:rsidP="004D2D1F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5E3408">
              <w:rPr>
                <w:rFonts w:asciiTheme="majorBidi" w:hAnsiTheme="majorBidi" w:cs="Angsana New"/>
                <w:sz w:val="30"/>
                <w:szCs w:val="30"/>
                <w:lang w:val="en-US"/>
              </w:rPr>
              <w:t>20,80</w:t>
            </w:r>
            <w:r w:rsidR="00F84711" w:rsidRPr="005E3408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14:paraId="36B95F45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0088AE37" w14:textId="73450BFA" w:rsidR="0012595D" w:rsidRPr="00F84711" w:rsidRDefault="0012595D" w:rsidP="004D2D1F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18,093</w:t>
            </w:r>
          </w:p>
        </w:tc>
      </w:tr>
      <w:tr w:rsidR="00905B8A" w:rsidRPr="00F84711" w14:paraId="5C2F599B" w14:textId="77777777" w:rsidTr="0050528E">
        <w:trPr>
          <w:trHeight w:val="311"/>
        </w:trPr>
        <w:tc>
          <w:tcPr>
            <w:tcW w:w="5859" w:type="dxa"/>
          </w:tcPr>
          <w:p w14:paraId="6FB58B4A" w14:textId="54C084AB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cs/>
              </w:rPr>
            </w:pPr>
            <w:r w:rsidRPr="00F84711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241" w:type="dxa"/>
          </w:tcPr>
          <w:p w14:paraId="22AD89A6" w14:textId="77777777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76867134" w14:textId="78AE7B72" w:rsidR="00905B8A" w:rsidRPr="005E3408" w:rsidRDefault="00905B8A" w:rsidP="00905B8A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6,123</w:t>
            </w:r>
          </w:p>
        </w:tc>
        <w:tc>
          <w:tcPr>
            <w:tcW w:w="261" w:type="dxa"/>
          </w:tcPr>
          <w:p w14:paraId="1EB1D82C" w14:textId="77777777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27BEC243" w14:textId="58C2B0C2" w:rsidR="00905B8A" w:rsidRPr="00F84711" w:rsidRDefault="00905B8A" w:rsidP="00905B8A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33,595</w:t>
            </w:r>
          </w:p>
        </w:tc>
      </w:tr>
      <w:tr w:rsidR="00905B8A" w:rsidRPr="00F84711" w14:paraId="7C022287" w14:textId="77777777" w:rsidTr="0050528E">
        <w:trPr>
          <w:trHeight w:val="210"/>
        </w:trPr>
        <w:tc>
          <w:tcPr>
            <w:tcW w:w="5859" w:type="dxa"/>
          </w:tcPr>
          <w:p w14:paraId="20B17178" w14:textId="0BE76EA7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rPr>
                <w:cs/>
              </w:rPr>
            </w:pPr>
            <w:r w:rsidRPr="00F84711">
              <w:rPr>
                <w:cs/>
              </w:rPr>
              <w:t>ค่าเช่า</w:t>
            </w:r>
          </w:p>
        </w:tc>
        <w:tc>
          <w:tcPr>
            <w:tcW w:w="241" w:type="dxa"/>
          </w:tcPr>
          <w:p w14:paraId="525ACBA7" w14:textId="77777777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</w:tcPr>
          <w:p w14:paraId="0043B551" w14:textId="488CBA8F" w:rsidR="00905B8A" w:rsidRPr="005E3408" w:rsidRDefault="00905B8A" w:rsidP="00905B8A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5E3408">
              <w:rPr>
                <w:rFonts w:asciiTheme="majorBidi" w:hAnsiTheme="majorBidi" w:cs="Angsana New"/>
                <w:sz w:val="30"/>
                <w:szCs w:val="30"/>
                <w:lang w:val="en-US"/>
              </w:rPr>
              <w:t>2,393</w:t>
            </w:r>
          </w:p>
        </w:tc>
        <w:tc>
          <w:tcPr>
            <w:tcW w:w="261" w:type="dxa"/>
          </w:tcPr>
          <w:p w14:paraId="408F8A44" w14:textId="77777777" w:rsidR="00905B8A" w:rsidRPr="00F84711" w:rsidRDefault="00905B8A" w:rsidP="0090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</w:tcPr>
          <w:p w14:paraId="5DB82221" w14:textId="59DDDB23" w:rsidR="00905B8A" w:rsidRPr="00F84711" w:rsidRDefault="00905B8A" w:rsidP="00905B8A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9,081</w:t>
            </w:r>
          </w:p>
        </w:tc>
      </w:tr>
      <w:tr w:rsidR="0050528E" w:rsidRPr="00F84711" w14:paraId="36827835" w14:textId="77777777" w:rsidTr="0050528E">
        <w:trPr>
          <w:trHeight w:val="210"/>
        </w:trPr>
        <w:tc>
          <w:tcPr>
            <w:tcW w:w="5859" w:type="dxa"/>
          </w:tcPr>
          <w:p w14:paraId="2CF12542" w14:textId="53E2CDFC" w:rsidR="0050528E" w:rsidRPr="00F84711" w:rsidRDefault="0050528E" w:rsidP="0050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rPr>
                <w:cs/>
              </w:rPr>
            </w:pPr>
            <w:r w:rsidRPr="00F84711">
              <w:rPr>
                <w:cs/>
              </w:rPr>
              <w:t>อื่นๆ</w:t>
            </w:r>
          </w:p>
        </w:tc>
        <w:tc>
          <w:tcPr>
            <w:tcW w:w="241" w:type="dxa"/>
          </w:tcPr>
          <w:p w14:paraId="3A2F1125" w14:textId="77777777" w:rsidR="0050528E" w:rsidRPr="00F84711" w:rsidRDefault="0050528E" w:rsidP="0050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AB18CD0" w14:textId="3F05120A" w:rsidR="0050528E" w:rsidRPr="005E3408" w:rsidRDefault="0050528E" w:rsidP="0050528E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0A46E8">
              <w:rPr>
                <w:rFonts w:asciiTheme="majorBidi" w:hAnsiTheme="majorBidi" w:cs="Angsana New"/>
                <w:sz w:val="30"/>
                <w:szCs w:val="30"/>
                <w:lang w:val="en-US"/>
              </w:rPr>
              <w:t>11,529</w:t>
            </w:r>
          </w:p>
        </w:tc>
        <w:tc>
          <w:tcPr>
            <w:tcW w:w="261" w:type="dxa"/>
          </w:tcPr>
          <w:p w14:paraId="4873CF45" w14:textId="77777777" w:rsidR="0050528E" w:rsidRPr="00F84711" w:rsidRDefault="0050528E" w:rsidP="0050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DE35D64" w14:textId="4091ED23" w:rsidR="0050528E" w:rsidRPr="00F84711" w:rsidRDefault="0050528E" w:rsidP="0050528E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sz w:val="30"/>
                <w:szCs w:val="30"/>
                <w:lang w:val="en-US"/>
              </w:rPr>
              <w:t>130,898</w:t>
            </w:r>
          </w:p>
        </w:tc>
      </w:tr>
      <w:tr w:rsidR="0012595D" w:rsidRPr="00AB0762" w14:paraId="06EBB1EA" w14:textId="77777777" w:rsidTr="00FC0373">
        <w:trPr>
          <w:trHeight w:val="210"/>
        </w:trPr>
        <w:tc>
          <w:tcPr>
            <w:tcW w:w="5859" w:type="dxa"/>
          </w:tcPr>
          <w:p w14:paraId="78F38D60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rPr>
                <w:cs/>
              </w:rPr>
            </w:pPr>
            <w:r w:rsidRPr="00F84711">
              <w:rPr>
                <w:b/>
                <w:bCs/>
                <w:cs/>
              </w:rPr>
              <w:t>รวม</w:t>
            </w:r>
          </w:p>
        </w:tc>
        <w:tc>
          <w:tcPr>
            <w:tcW w:w="241" w:type="dxa"/>
          </w:tcPr>
          <w:p w14:paraId="3283914A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07"/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C698FA2" w14:textId="639B9D31" w:rsidR="0012595D" w:rsidRPr="00F84711" w:rsidRDefault="00D33768" w:rsidP="004D2D1F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294</w:t>
            </w:r>
            <w:r w:rsidRPr="00F847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847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964</w:t>
            </w:r>
          </w:p>
        </w:tc>
        <w:tc>
          <w:tcPr>
            <w:tcW w:w="261" w:type="dxa"/>
          </w:tcPr>
          <w:p w14:paraId="78B82C30" w14:textId="77777777" w:rsidR="0012595D" w:rsidRPr="00F84711" w:rsidRDefault="0012595D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C8434D5" w14:textId="7EB4FA91" w:rsidR="0012595D" w:rsidRPr="00AB0762" w:rsidRDefault="0012595D" w:rsidP="004D2D1F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F847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589,78</w:t>
            </w:r>
            <w:r w:rsidR="00E567F7" w:rsidRPr="00F847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7DD4BFDF" w14:textId="77777777" w:rsidR="00C95237" w:rsidRPr="004D2D1F" w:rsidRDefault="00C95237" w:rsidP="00C95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8"/>
        </w:tabs>
        <w:spacing w:line="240" w:lineRule="auto"/>
        <w:ind w:left="549" w:right="-29"/>
        <w:jc w:val="thaiDistribute"/>
        <w:rPr>
          <w:rFonts w:eastAsia="Calibri"/>
          <w:szCs w:val="30"/>
        </w:rPr>
      </w:pPr>
    </w:p>
    <w:p w14:paraId="117ABD2A" w14:textId="5145CCF5" w:rsidR="00F4172B" w:rsidRPr="00AB0762" w:rsidRDefault="005A55AB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8"/>
        </w:tabs>
        <w:spacing w:line="240" w:lineRule="auto"/>
        <w:ind w:left="549" w:right="-29" w:hanging="522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ค่าใช้จ่าย</w:t>
      </w:r>
      <w:r w:rsidR="0008264A" w:rsidRPr="00AB0762">
        <w:rPr>
          <w:rFonts w:eastAsia="Calibri"/>
          <w:b/>
          <w:bCs/>
          <w:szCs w:val="30"/>
          <w:cs/>
        </w:rPr>
        <w:t>ผลประโยชน์</w:t>
      </w:r>
      <w:r w:rsidR="00244B04" w:rsidRPr="00AB0762">
        <w:rPr>
          <w:rFonts w:eastAsia="Calibri"/>
          <w:b/>
          <w:bCs/>
          <w:szCs w:val="30"/>
          <w:cs/>
        </w:rPr>
        <w:t>ของ</w:t>
      </w:r>
      <w:r w:rsidRPr="00AB0762">
        <w:rPr>
          <w:rFonts w:eastAsia="Calibri"/>
          <w:b/>
          <w:bCs/>
          <w:szCs w:val="30"/>
          <w:cs/>
        </w:rPr>
        <w:t>พนักงาน</w:t>
      </w:r>
    </w:p>
    <w:p w14:paraId="2CB7A137" w14:textId="77777777" w:rsidR="005A55AB" w:rsidRPr="00AB0762" w:rsidRDefault="005A55AB" w:rsidP="0017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0"/>
          <w:szCs w:val="20"/>
          <w:cs/>
        </w:rPr>
      </w:pPr>
    </w:p>
    <w:tbl>
      <w:tblPr>
        <w:tblW w:w="914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336"/>
        <w:gridCol w:w="1224"/>
        <w:gridCol w:w="315"/>
        <w:gridCol w:w="1269"/>
      </w:tblGrid>
      <w:tr w:rsidR="008A403C" w:rsidRPr="00AB0762" w14:paraId="45979131" w14:textId="77777777" w:rsidTr="004D2D1F">
        <w:trPr>
          <w:trHeight w:val="58"/>
        </w:trPr>
        <w:tc>
          <w:tcPr>
            <w:tcW w:w="6336" w:type="dxa"/>
          </w:tcPr>
          <w:p w14:paraId="1BB09439" w14:textId="77777777" w:rsidR="008A403C" w:rsidRPr="00F84711" w:rsidRDefault="008A403C" w:rsidP="004D2D1F">
            <w:pPr>
              <w:spacing w:line="360" w:lineRule="exact"/>
              <w:ind w:right="-108"/>
              <w:jc w:val="both"/>
            </w:pPr>
          </w:p>
        </w:tc>
        <w:tc>
          <w:tcPr>
            <w:tcW w:w="1224" w:type="dxa"/>
          </w:tcPr>
          <w:p w14:paraId="60330EFE" w14:textId="2500D5CE" w:rsidR="008A403C" w:rsidRPr="00F84711" w:rsidRDefault="008A403C" w:rsidP="004D2D1F">
            <w:pPr>
              <w:spacing w:line="360" w:lineRule="exact"/>
              <w:jc w:val="center"/>
            </w:pPr>
            <w:r w:rsidRPr="00F8471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315" w:type="dxa"/>
          </w:tcPr>
          <w:p w14:paraId="21D320A2" w14:textId="77777777" w:rsidR="008A403C" w:rsidRPr="00F84711" w:rsidRDefault="008A403C" w:rsidP="004D2D1F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269" w:type="dxa"/>
          </w:tcPr>
          <w:p w14:paraId="3B97B215" w14:textId="0A249759" w:rsidR="008A403C" w:rsidRPr="00F84711" w:rsidRDefault="008A403C" w:rsidP="004D2D1F">
            <w:pPr>
              <w:spacing w:line="360" w:lineRule="exact"/>
              <w:jc w:val="center"/>
            </w:pPr>
            <w:r w:rsidRPr="00F84711">
              <w:rPr>
                <w:rFonts w:asciiTheme="majorBidi" w:hAnsiTheme="majorBidi" w:cstheme="majorBidi"/>
                <w:color w:val="000000"/>
              </w:rPr>
              <w:t>2565</w:t>
            </w:r>
          </w:p>
        </w:tc>
      </w:tr>
      <w:tr w:rsidR="00685D09" w:rsidRPr="00AB0762" w14:paraId="4FDBC93F" w14:textId="77777777" w:rsidTr="004D2D1F">
        <w:trPr>
          <w:trHeight w:val="110"/>
        </w:trPr>
        <w:tc>
          <w:tcPr>
            <w:tcW w:w="6336" w:type="dxa"/>
          </w:tcPr>
          <w:p w14:paraId="62A9DC2A" w14:textId="77777777" w:rsidR="00685D09" w:rsidRPr="00AB0762" w:rsidRDefault="00685D09" w:rsidP="004D2D1F">
            <w:pPr>
              <w:spacing w:line="360" w:lineRule="exact"/>
              <w:rPr>
                <w:cs/>
                <w:lang w:val="th-TH"/>
              </w:rPr>
            </w:pPr>
          </w:p>
        </w:tc>
        <w:tc>
          <w:tcPr>
            <w:tcW w:w="2808" w:type="dxa"/>
            <w:gridSpan w:val="3"/>
          </w:tcPr>
          <w:p w14:paraId="29702F85" w14:textId="7688F7BD" w:rsidR="00685D09" w:rsidRPr="00AB0762" w:rsidRDefault="00C31F3F" w:rsidP="004D2D1F">
            <w:pPr>
              <w:pStyle w:val="a"/>
              <w:tabs>
                <w:tab w:val="clear" w:pos="1080"/>
              </w:tabs>
              <w:spacing w:line="360" w:lineRule="exact"/>
              <w:ind w:right="7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685D09"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</w:tr>
      <w:tr w:rsidR="008A403C" w:rsidRPr="00AB0762" w14:paraId="468EC265" w14:textId="77777777" w:rsidTr="004D2D1F">
        <w:trPr>
          <w:trHeight w:val="58"/>
        </w:trPr>
        <w:tc>
          <w:tcPr>
            <w:tcW w:w="6336" w:type="dxa"/>
          </w:tcPr>
          <w:p w14:paraId="3DC45E1D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เงินเดือนและค่าแรง</w:t>
            </w:r>
          </w:p>
        </w:tc>
        <w:tc>
          <w:tcPr>
            <w:tcW w:w="1224" w:type="dxa"/>
          </w:tcPr>
          <w:p w14:paraId="315B4B6A" w14:textId="1234FAED" w:rsidR="008A403C" w:rsidRPr="00AB0762" w:rsidRDefault="00E55A4B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E55A4B">
              <w:rPr>
                <w:cs/>
              </w:rPr>
              <w:t>58</w:t>
            </w:r>
            <w:r w:rsidRPr="00E55A4B">
              <w:t>,</w:t>
            </w:r>
            <w:r w:rsidRPr="00E55A4B">
              <w:rPr>
                <w:cs/>
              </w:rPr>
              <w:t>220</w:t>
            </w:r>
          </w:p>
        </w:tc>
        <w:tc>
          <w:tcPr>
            <w:tcW w:w="315" w:type="dxa"/>
          </w:tcPr>
          <w:p w14:paraId="1668E2EC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50D6412A" w14:textId="21219916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257,631</w:t>
            </w:r>
          </w:p>
        </w:tc>
      </w:tr>
      <w:tr w:rsidR="008A403C" w:rsidRPr="00AB0762" w14:paraId="5BED77AA" w14:textId="77777777" w:rsidTr="009D218F">
        <w:trPr>
          <w:trHeight w:val="414"/>
        </w:trPr>
        <w:tc>
          <w:tcPr>
            <w:tcW w:w="6336" w:type="dxa"/>
          </w:tcPr>
          <w:p w14:paraId="6DC48A3C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สวัสดิการ และอื่นๆ</w:t>
            </w:r>
          </w:p>
        </w:tc>
        <w:tc>
          <w:tcPr>
            <w:tcW w:w="1224" w:type="dxa"/>
          </w:tcPr>
          <w:p w14:paraId="27F80F11" w14:textId="78DA0516" w:rsidR="008A403C" w:rsidRPr="005E3408" w:rsidRDefault="00E55A4B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5E3408">
              <w:rPr>
                <w:cs/>
              </w:rPr>
              <w:t>18</w:t>
            </w:r>
            <w:r w:rsidRPr="005E3408">
              <w:t>,</w:t>
            </w:r>
            <w:r w:rsidRPr="005E3408">
              <w:rPr>
                <w:cs/>
              </w:rPr>
              <w:t>8</w:t>
            </w:r>
            <w:r w:rsidR="00F84711" w:rsidRPr="005E3408">
              <w:rPr>
                <w:rFonts w:hint="cs"/>
                <w:cs/>
              </w:rPr>
              <w:t>18</w:t>
            </w:r>
          </w:p>
        </w:tc>
        <w:tc>
          <w:tcPr>
            <w:tcW w:w="315" w:type="dxa"/>
          </w:tcPr>
          <w:p w14:paraId="7266CEF9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6D1F1174" w14:textId="4B630BA2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31,518</w:t>
            </w:r>
          </w:p>
        </w:tc>
      </w:tr>
      <w:tr w:rsidR="008A403C" w:rsidRPr="00AB0762" w14:paraId="5BC76A47" w14:textId="77777777" w:rsidTr="009D218F">
        <w:trPr>
          <w:trHeight w:val="388"/>
        </w:trPr>
        <w:tc>
          <w:tcPr>
            <w:tcW w:w="6336" w:type="dxa"/>
          </w:tcPr>
          <w:p w14:paraId="40149D95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โครงการผลประโยชน์ที่กำหนดไว้</w:t>
            </w:r>
          </w:p>
        </w:tc>
        <w:tc>
          <w:tcPr>
            <w:tcW w:w="1224" w:type="dxa"/>
          </w:tcPr>
          <w:p w14:paraId="71EE3B63" w14:textId="2334AB93" w:rsidR="008A403C" w:rsidRPr="005E3408" w:rsidRDefault="00C10DA5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5E3408">
              <w:rPr>
                <w:cs/>
              </w:rPr>
              <w:t>6</w:t>
            </w:r>
            <w:r w:rsidRPr="005E3408">
              <w:t>,</w:t>
            </w:r>
            <w:r w:rsidRPr="005E3408">
              <w:rPr>
                <w:cs/>
              </w:rPr>
              <w:t>1</w:t>
            </w:r>
            <w:r w:rsidR="00F84711" w:rsidRPr="005E3408">
              <w:rPr>
                <w:rFonts w:hint="cs"/>
                <w:cs/>
              </w:rPr>
              <w:t>50</w:t>
            </w:r>
          </w:p>
        </w:tc>
        <w:tc>
          <w:tcPr>
            <w:tcW w:w="315" w:type="dxa"/>
          </w:tcPr>
          <w:p w14:paraId="5B693222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6DB53537" w14:textId="7DB70CF2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3,282</w:t>
            </w:r>
          </w:p>
        </w:tc>
      </w:tr>
      <w:tr w:rsidR="008A403C" w:rsidRPr="00AB0762" w14:paraId="4FF24C9E" w14:textId="77777777" w:rsidTr="009D218F">
        <w:trPr>
          <w:trHeight w:val="388"/>
        </w:trPr>
        <w:tc>
          <w:tcPr>
            <w:tcW w:w="6336" w:type="dxa"/>
          </w:tcPr>
          <w:p w14:paraId="0C4503D5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cs/>
              </w:rPr>
            </w:pPr>
            <w:r w:rsidRPr="00AB0762">
              <w:rPr>
                <w:cs/>
              </w:rPr>
              <w:t>โครงการสมทบเงินที่กำหนดไว้</w:t>
            </w:r>
          </w:p>
        </w:tc>
        <w:tc>
          <w:tcPr>
            <w:tcW w:w="1224" w:type="dxa"/>
          </w:tcPr>
          <w:p w14:paraId="4EB0B448" w14:textId="71318C52" w:rsidR="008A403C" w:rsidRPr="00AB0762" w:rsidRDefault="00C10DA5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</w:pPr>
            <w:r w:rsidRPr="00C10DA5">
              <w:rPr>
                <w:cs/>
              </w:rPr>
              <w:t>4</w:t>
            </w:r>
            <w:r w:rsidRPr="00C10DA5">
              <w:t>,</w:t>
            </w:r>
            <w:r w:rsidRPr="00C10DA5">
              <w:rPr>
                <w:cs/>
              </w:rPr>
              <w:t>541</w:t>
            </w:r>
          </w:p>
        </w:tc>
        <w:tc>
          <w:tcPr>
            <w:tcW w:w="315" w:type="dxa"/>
          </w:tcPr>
          <w:p w14:paraId="6C0106F2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</w:pPr>
          </w:p>
        </w:tc>
        <w:tc>
          <w:tcPr>
            <w:tcW w:w="1269" w:type="dxa"/>
          </w:tcPr>
          <w:p w14:paraId="7E74551E" w14:textId="182D9606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</w:pPr>
            <w:r w:rsidRPr="00AB0762">
              <w:t>23,216</w:t>
            </w:r>
          </w:p>
        </w:tc>
      </w:tr>
      <w:tr w:rsidR="008A403C" w:rsidRPr="00AB0762" w14:paraId="49C2E8C5" w14:textId="77777777" w:rsidTr="009D218F">
        <w:trPr>
          <w:trHeight w:val="278"/>
        </w:trPr>
        <w:tc>
          <w:tcPr>
            <w:tcW w:w="6336" w:type="dxa"/>
          </w:tcPr>
          <w:p w14:paraId="1D7238D2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hanging="6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1FA8796" w14:textId="580E4673" w:rsidR="008A403C" w:rsidRPr="00AB0762" w:rsidRDefault="00C10DA5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403"/>
              <w:rPr>
                <w:b/>
                <w:bCs/>
                <w:cs/>
              </w:rPr>
            </w:pPr>
            <w:r w:rsidRPr="00C10DA5">
              <w:rPr>
                <w:b/>
                <w:bCs/>
                <w:cs/>
              </w:rPr>
              <w:t>87</w:t>
            </w:r>
            <w:r w:rsidRPr="00C10DA5">
              <w:rPr>
                <w:b/>
                <w:bCs/>
              </w:rPr>
              <w:t>,</w:t>
            </w:r>
            <w:r w:rsidRPr="00C10DA5">
              <w:rPr>
                <w:b/>
                <w:bCs/>
                <w:cs/>
              </w:rPr>
              <w:t>729</w:t>
            </w:r>
          </w:p>
        </w:tc>
        <w:tc>
          <w:tcPr>
            <w:tcW w:w="315" w:type="dxa"/>
          </w:tcPr>
          <w:p w14:paraId="43306148" w14:textId="7777777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210CE30" w14:textId="05B0A787" w:rsidR="008A403C" w:rsidRPr="00AB0762" w:rsidRDefault="008A403C" w:rsidP="008A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1" w:right="-403"/>
              <w:rPr>
                <w:b/>
                <w:bCs/>
              </w:rPr>
            </w:pPr>
            <w:r w:rsidRPr="00AB0762">
              <w:rPr>
                <w:b/>
                <w:bCs/>
              </w:rPr>
              <w:t>315,647</w:t>
            </w:r>
          </w:p>
        </w:tc>
      </w:tr>
    </w:tbl>
    <w:p w14:paraId="45F7E448" w14:textId="269BC282" w:rsidR="0051443A" w:rsidRDefault="0051443A" w:rsidP="005D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</w:pPr>
      <w:r w:rsidRPr="0051443A">
        <w:rPr>
          <w:cs/>
        </w:rPr>
        <w:lastRenderedPageBreak/>
        <w:t xml:space="preserve">บริษัทได้จัดให้มีเงินทุนสำรองเลี้ยงชีพเพื่อจ่ายให้พนักงานเมื่อออกจากงาน โดยบริษัทจ่ายในอัตราร้อยละ </w:t>
      </w:r>
      <w:r w:rsidRPr="0051443A">
        <w:t xml:space="preserve">5 </w:t>
      </w:r>
      <w:r w:rsidRPr="0051443A">
        <w:rPr>
          <w:cs/>
        </w:rPr>
        <w:t xml:space="preserve">ถึง </w:t>
      </w:r>
      <w:r w:rsidRPr="0051443A">
        <w:t xml:space="preserve">10 </w:t>
      </w:r>
      <w:r w:rsidRPr="0051443A">
        <w:rPr>
          <w:cs/>
        </w:rPr>
        <w:t>ของเงินเดือนพนักงาน ทั้งนี้ขึ้นอยู่กับอายุงานของพนักงาน</w:t>
      </w:r>
    </w:p>
    <w:p w14:paraId="4B5DBE2D" w14:textId="0554E723" w:rsidR="0051443A" w:rsidRPr="0051443A" w:rsidRDefault="0051443A" w:rsidP="00514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sz w:val="20"/>
          <w:szCs w:val="20"/>
        </w:rPr>
      </w:pPr>
    </w:p>
    <w:p w14:paraId="2AA335B0" w14:textId="51FD84BB" w:rsidR="008E27D6" w:rsidRPr="00AB0762" w:rsidRDefault="0065359C" w:rsidP="005D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</w:pPr>
      <w:r w:rsidRPr="0059110A">
        <w:rPr>
          <w:cs/>
        </w:rPr>
        <w:t>บริษัทได้จัดให้มี</w:t>
      </w:r>
      <w:r w:rsidR="004C1D08" w:rsidRPr="0059110A">
        <w:rPr>
          <w:cs/>
        </w:rPr>
        <w:t>เงิน</w:t>
      </w:r>
      <w:r w:rsidRPr="0059110A">
        <w:rPr>
          <w:cs/>
        </w:rPr>
        <w:t>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="003904F5" w:rsidRPr="0059110A">
        <w:rPr>
          <w:cs/>
        </w:rPr>
        <w:t>.</w:t>
      </w:r>
      <w:r w:rsidRPr="0059110A">
        <w:rPr>
          <w:cs/>
        </w:rPr>
        <w:t>ศ</w:t>
      </w:r>
      <w:r w:rsidR="003904F5" w:rsidRPr="0059110A">
        <w:rPr>
          <w:cs/>
        </w:rPr>
        <w:t>.</w:t>
      </w:r>
      <w:r w:rsidRPr="0059110A">
        <w:rPr>
          <w:cs/>
        </w:rPr>
        <w:t xml:space="preserve"> </w:t>
      </w:r>
      <w:r w:rsidRPr="0059110A">
        <w:t>2530</w:t>
      </w:r>
      <w:r w:rsidRPr="0059110A">
        <w:rPr>
          <w:cs/>
        </w:rPr>
        <w:t xml:space="preserve"> อีกประเภทหนึ่งสำหรับพนักงานของบริษัทบนพื้นฐานความสมัครใจ</w:t>
      </w:r>
      <w:r w:rsidR="004A1FF0" w:rsidRPr="0059110A">
        <w:br/>
      </w:r>
      <w:r w:rsidRPr="0059110A">
        <w:rPr>
          <w:cs/>
        </w:rPr>
        <w:t>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</w:t>
      </w:r>
      <w:r w:rsidRPr="0059110A">
        <w:rPr>
          <w:spacing w:val="-4"/>
          <w:cs/>
        </w:rPr>
        <w:t xml:space="preserve">กองทุนในอัตราร้อยละ </w:t>
      </w:r>
      <w:r w:rsidRPr="0059110A">
        <w:rPr>
          <w:spacing w:val="-4"/>
        </w:rPr>
        <w:t>2</w:t>
      </w:r>
      <w:r w:rsidRPr="0059110A">
        <w:rPr>
          <w:spacing w:val="-4"/>
          <w:cs/>
        </w:rPr>
        <w:t xml:space="preserve"> ถึง </w:t>
      </w:r>
      <w:r w:rsidRPr="0059110A">
        <w:rPr>
          <w:spacing w:val="-4"/>
        </w:rPr>
        <w:t>15</w:t>
      </w:r>
      <w:r w:rsidRPr="0059110A">
        <w:rPr>
          <w:spacing w:val="-4"/>
          <w:cs/>
        </w:rPr>
        <w:t xml:space="preserve"> ของเงินเดือนและบริษัทจะจ่ายสมทบเป็นรายเดือนเข้ากองทุนในอัตราร้อยละ </w:t>
      </w:r>
      <w:r w:rsidRPr="0059110A">
        <w:rPr>
          <w:spacing w:val="-4"/>
        </w:rPr>
        <w:t>5</w:t>
      </w:r>
      <w:r w:rsidRPr="0059110A">
        <w:rPr>
          <w:spacing w:val="-4"/>
          <w:cs/>
        </w:rPr>
        <w:t xml:space="preserve"> ถึง </w:t>
      </w:r>
      <w:r w:rsidRPr="0059110A">
        <w:rPr>
          <w:spacing w:val="-4"/>
        </w:rPr>
        <w:t>13</w:t>
      </w:r>
      <w:r w:rsidRPr="0059110A">
        <w:rPr>
          <w:cs/>
        </w:rPr>
        <w:t xml:space="preserve"> ของเงินเดือนสมาชิก ทั้งนี้ขึ้นอยู่กับอายุงานของสมาชิก</w:t>
      </w:r>
      <w:r w:rsidR="008E27D6" w:rsidRPr="00AB0762">
        <w:rPr>
          <w:cs/>
        </w:rPr>
        <w:t xml:space="preserve"> </w:t>
      </w:r>
    </w:p>
    <w:p w14:paraId="524F6E43" w14:textId="1184FEB0" w:rsidR="004A1FF0" w:rsidRPr="00B82B08" w:rsidRDefault="004A1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C45EB90" w14:textId="77777777" w:rsidR="000D5264" w:rsidRPr="00AB0762" w:rsidRDefault="002834F4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ภาษีเงินได้</w:t>
      </w:r>
    </w:p>
    <w:p w14:paraId="316ACA61" w14:textId="77777777" w:rsidR="007C6CB8" w:rsidRPr="00AB0762" w:rsidRDefault="007C6CB8" w:rsidP="00FC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0"/>
          <w:szCs w:val="20"/>
        </w:rPr>
      </w:pPr>
    </w:p>
    <w:tbl>
      <w:tblPr>
        <w:tblW w:w="921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517"/>
        <w:gridCol w:w="891"/>
        <w:gridCol w:w="1224"/>
        <w:gridCol w:w="315"/>
        <w:gridCol w:w="1269"/>
      </w:tblGrid>
      <w:tr w:rsidR="004A1FF0" w:rsidRPr="00AB0762" w14:paraId="2533FB57" w14:textId="77777777" w:rsidTr="0059110A">
        <w:tc>
          <w:tcPr>
            <w:tcW w:w="5517" w:type="dxa"/>
            <w:vAlign w:val="bottom"/>
          </w:tcPr>
          <w:p w14:paraId="68E2C79F" w14:textId="77777777" w:rsidR="004A1FF0" w:rsidRPr="00AB0762" w:rsidRDefault="004A1FF0" w:rsidP="004A1FF0">
            <w:pPr>
              <w:spacing w:line="240" w:lineRule="auto"/>
            </w:pPr>
          </w:p>
        </w:tc>
        <w:tc>
          <w:tcPr>
            <w:tcW w:w="891" w:type="dxa"/>
          </w:tcPr>
          <w:p w14:paraId="5F111D8A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  <w:cs/>
              </w:rPr>
            </w:pPr>
            <w:r w:rsidRPr="00AB0762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224" w:type="dxa"/>
            <w:shd w:val="clear" w:color="auto" w:fill="auto"/>
          </w:tcPr>
          <w:p w14:paraId="2EA71DDC" w14:textId="28ED3F37" w:rsidR="004A1FF0" w:rsidRPr="0059110A" w:rsidRDefault="004A1FF0" w:rsidP="004A1FF0">
            <w:pPr>
              <w:jc w:val="center"/>
            </w:pPr>
            <w:r w:rsidRPr="0059110A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315" w:type="dxa"/>
            <w:shd w:val="clear" w:color="auto" w:fill="auto"/>
          </w:tcPr>
          <w:p w14:paraId="5C315BE2" w14:textId="77777777" w:rsidR="004A1FF0" w:rsidRPr="0059110A" w:rsidRDefault="004A1FF0" w:rsidP="004A1FF0">
            <w:pPr>
              <w:jc w:val="center"/>
              <w:rPr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6C9EDA92" w14:textId="5CCCEA2F" w:rsidR="004A1FF0" w:rsidRPr="0059110A" w:rsidRDefault="004A1FF0" w:rsidP="004A1FF0">
            <w:pPr>
              <w:jc w:val="center"/>
            </w:pPr>
            <w:r w:rsidRPr="0059110A">
              <w:rPr>
                <w:rFonts w:asciiTheme="majorBidi" w:hAnsiTheme="majorBidi" w:cstheme="majorBidi"/>
                <w:color w:val="000000"/>
              </w:rPr>
              <w:t>2565</w:t>
            </w:r>
          </w:p>
        </w:tc>
      </w:tr>
      <w:tr w:rsidR="007C6CB8" w:rsidRPr="00AB0762" w14:paraId="07E9979C" w14:textId="77777777" w:rsidTr="005D4F5E">
        <w:tc>
          <w:tcPr>
            <w:tcW w:w="5517" w:type="dxa"/>
          </w:tcPr>
          <w:p w14:paraId="563E0C73" w14:textId="77777777" w:rsidR="007C6CB8" w:rsidRPr="00AB0762" w:rsidRDefault="007C6CB8" w:rsidP="007C6CB8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891" w:type="dxa"/>
          </w:tcPr>
          <w:p w14:paraId="25707B6F" w14:textId="77777777" w:rsidR="007C6CB8" w:rsidRPr="00AB0762" w:rsidRDefault="007C6CB8" w:rsidP="007C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08" w:type="dxa"/>
            <w:gridSpan w:val="3"/>
          </w:tcPr>
          <w:p w14:paraId="673C1B20" w14:textId="106D8C23" w:rsidR="007C6CB8" w:rsidRPr="00AB0762" w:rsidRDefault="00C31F3F" w:rsidP="007C6CB8">
            <w:pPr>
              <w:pStyle w:val="a"/>
              <w:tabs>
                <w:tab w:val="clear" w:pos="1080"/>
              </w:tabs>
              <w:ind w:right="7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7C6CB8"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</w:tr>
      <w:tr w:rsidR="004A1FF0" w:rsidRPr="00AB0762" w14:paraId="00AC054D" w14:textId="77777777" w:rsidTr="005D4F5E">
        <w:tc>
          <w:tcPr>
            <w:tcW w:w="5517" w:type="dxa"/>
          </w:tcPr>
          <w:p w14:paraId="1E4F0EB0" w14:textId="0BB44A3E" w:rsidR="004A1FF0" w:rsidRPr="00F25955" w:rsidRDefault="00F25955" w:rsidP="00F25955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91" w:type="dxa"/>
          </w:tcPr>
          <w:p w14:paraId="59F32A3C" w14:textId="77777777" w:rsidR="004A1FF0" w:rsidRPr="00F25955" w:rsidRDefault="004A1FF0" w:rsidP="00F25955">
            <w:pPr>
              <w:tabs>
                <w:tab w:val="left" w:pos="540"/>
              </w:tabs>
              <w:spacing w:line="240" w:lineRule="auto"/>
              <w:ind w:left="540" w:hanging="540"/>
              <w:jc w:val="thaiDistribute"/>
            </w:pPr>
          </w:p>
        </w:tc>
        <w:tc>
          <w:tcPr>
            <w:tcW w:w="1224" w:type="dxa"/>
            <w:vAlign w:val="bottom"/>
          </w:tcPr>
          <w:p w14:paraId="60A837C1" w14:textId="77777777" w:rsidR="004A1FF0" w:rsidRPr="00F25955" w:rsidRDefault="004A1FF0" w:rsidP="00F25955">
            <w:pPr>
              <w:tabs>
                <w:tab w:val="left" w:pos="540"/>
              </w:tabs>
              <w:spacing w:line="240" w:lineRule="auto"/>
              <w:ind w:left="540" w:hanging="540"/>
              <w:jc w:val="thaiDistribute"/>
              <w:rPr>
                <w:cs/>
              </w:rPr>
            </w:pPr>
          </w:p>
        </w:tc>
        <w:tc>
          <w:tcPr>
            <w:tcW w:w="315" w:type="dxa"/>
          </w:tcPr>
          <w:p w14:paraId="306FDFE6" w14:textId="77777777" w:rsidR="004A1FF0" w:rsidRPr="00F25955" w:rsidRDefault="004A1FF0" w:rsidP="00F25955">
            <w:pPr>
              <w:tabs>
                <w:tab w:val="left" w:pos="540"/>
              </w:tabs>
              <w:spacing w:line="240" w:lineRule="auto"/>
              <w:ind w:left="540" w:hanging="540"/>
              <w:jc w:val="thaiDistribute"/>
              <w:rPr>
                <w:cs/>
              </w:rPr>
            </w:pPr>
          </w:p>
        </w:tc>
        <w:tc>
          <w:tcPr>
            <w:tcW w:w="1269" w:type="dxa"/>
            <w:vAlign w:val="bottom"/>
          </w:tcPr>
          <w:p w14:paraId="4EED4CE6" w14:textId="77777777" w:rsidR="004A1FF0" w:rsidRPr="00F25955" w:rsidRDefault="004A1FF0" w:rsidP="00F25955">
            <w:pPr>
              <w:tabs>
                <w:tab w:val="left" w:pos="540"/>
                <w:tab w:val="decimal" w:pos="943"/>
              </w:tabs>
              <w:spacing w:line="240" w:lineRule="auto"/>
              <w:ind w:left="540" w:hanging="540"/>
              <w:jc w:val="thaiDistribute"/>
              <w:rPr>
                <w:cs/>
              </w:rPr>
            </w:pPr>
          </w:p>
        </w:tc>
      </w:tr>
      <w:tr w:rsidR="004A1FF0" w:rsidRPr="00AB0762" w14:paraId="5A291B2E" w14:textId="77777777" w:rsidTr="005D4F5E">
        <w:tc>
          <w:tcPr>
            <w:tcW w:w="5517" w:type="dxa"/>
          </w:tcPr>
          <w:p w14:paraId="23F9B2A0" w14:textId="77777777" w:rsidR="004A1FF0" w:rsidRPr="00AB0762" w:rsidRDefault="004A1FF0" w:rsidP="004A1FF0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891" w:type="dxa"/>
          </w:tcPr>
          <w:p w14:paraId="3D4660E4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</w:rPr>
            </w:pPr>
          </w:p>
        </w:tc>
        <w:tc>
          <w:tcPr>
            <w:tcW w:w="1224" w:type="dxa"/>
            <w:vAlign w:val="bottom"/>
          </w:tcPr>
          <w:p w14:paraId="4FFFF095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  <w:tc>
          <w:tcPr>
            <w:tcW w:w="315" w:type="dxa"/>
            <w:vAlign w:val="bottom"/>
          </w:tcPr>
          <w:p w14:paraId="28BD513B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  <w:tc>
          <w:tcPr>
            <w:tcW w:w="1269" w:type="dxa"/>
            <w:vAlign w:val="bottom"/>
          </w:tcPr>
          <w:p w14:paraId="01E21AC1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</w:tr>
      <w:tr w:rsidR="004A1FF0" w:rsidRPr="00AB0762" w14:paraId="4CDB89DC" w14:textId="77777777" w:rsidTr="005D4F5E">
        <w:tc>
          <w:tcPr>
            <w:tcW w:w="5517" w:type="dxa"/>
          </w:tcPr>
          <w:p w14:paraId="76048EF9" w14:textId="77777777" w:rsidR="004A1FF0" w:rsidRPr="00AB0762" w:rsidRDefault="004A1FF0" w:rsidP="004A1FF0">
            <w:pPr>
              <w:spacing w:line="240" w:lineRule="auto"/>
              <w:ind w:left="84" w:firstLine="15"/>
              <w:rPr>
                <w:cs/>
              </w:rPr>
            </w:pPr>
            <w:r w:rsidRPr="00AB0762">
              <w:rPr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91" w:type="dxa"/>
          </w:tcPr>
          <w:p w14:paraId="27EDE071" w14:textId="4CC22948" w:rsidR="004A1FF0" w:rsidRPr="00AB0762" w:rsidRDefault="0059110A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C81DCC" w14:textId="4FBC79AD" w:rsidR="004A1FF0" w:rsidRPr="00AB0762" w:rsidRDefault="003F2171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81"/>
            </w:pPr>
            <w:r>
              <w:t>90,805</w:t>
            </w:r>
          </w:p>
        </w:tc>
        <w:tc>
          <w:tcPr>
            <w:tcW w:w="315" w:type="dxa"/>
            <w:vAlign w:val="bottom"/>
          </w:tcPr>
          <w:p w14:paraId="772C17A3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93C438" w14:textId="689D4DBF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81"/>
            </w:pPr>
            <w:r w:rsidRPr="00AB0762">
              <w:rPr>
                <w:cs/>
              </w:rPr>
              <w:t>(</w:t>
            </w:r>
            <w:r w:rsidRPr="00AB0762">
              <w:t>66,126</w:t>
            </w:r>
            <w:r w:rsidRPr="00AB0762">
              <w:rPr>
                <w:cs/>
              </w:rPr>
              <w:t>)</w:t>
            </w:r>
          </w:p>
        </w:tc>
      </w:tr>
      <w:tr w:rsidR="004A1FF0" w:rsidRPr="00AB0762" w14:paraId="64BC3C70" w14:textId="77777777" w:rsidTr="005D4F5E">
        <w:tc>
          <w:tcPr>
            <w:tcW w:w="5517" w:type="dxa"/>
          </w:tcPr>
          <w:p w14:paraId="1D449DF5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43" w:firstLine="15"/>
              <w:jc w:val="thaiDistribute"/>
              <w:rPr>
                <w:cs/>
              </w:rPr>
            </w:pPr>
            <w:r w:rsidRPr="00AB0762">
              <w:rPr>
                <w:cs/>
              </w:rPr>
              <w:t>รวม</w:t>
            </w:r>
          </w:p>
        </w:tc>
        <w:tc>
          <w:tcPr>
            <w:tcW w:w="891" w:type="dxa"/>
          </w:tcPr>
          <w:p w14:paraId="6C6C7C18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1987C" w14:textId="6658003C" w:rsidR="004A1FF0" w:rsidRPr="00AB0762" w:rsidRDefault="003F2171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81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90</w:t>
            </w:r>
            <w:r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</w:rPr>
              <w:t>805</w:t>
            </w:r>
          </w:p>
        </w:tc>
        <w:tc>
          <w:tcPr>
            <w:tcW w:w="315" w:type="dxa"/>
            <w:vAlign w:val="bottom"/>
          </w:tcPr>
          <w:p w14:paraId="21A398F4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3" w:hanging="540"/>
              <w:jc w:val="thaiDistribute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7C32" w14:textId="5C9BC888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81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(</w:t>
            </w:r>
            <w:r w:rsidRPr="00AB0762">
              <w:rPr>
                <w:b/>
                <w:bCs/>
              </w:rPr>
              <w:t>66,126</w:t>
            </w:r>
            <w:r w:rsidRPr="00AB0762">
              <w:rPr>
                <w:b/>
                <w:bCs/>
                <w:cs/>
              </w:rPr>
              <w:t>)</w:t>
            </w:r>
          </w:p>
        </w:tc>
      </w:tr>
      <w:tr w:rsidR="004A1FF0" w:rsidRPr="00AB0762" w14:paraId="79324AC9" w14:textId="77777777" w:rsidTr="005D4F5E">
        <w:tc>
          <w:tcPr>
            <w:tcW w:w="5517" w:type="dxa"/>
          </w:tcPr>
          <w:p w14:paraId="24679052" w14:textId="77777777" w:rsidR="004A1FF0" w:rsidRPr="00AB0762" w:rsidRDefault="004A1FF0" w:rsidP="004A1FF0">
            <w:pPr>
              <w:tabs>
                <w:tab w:val="left" w:pos="540"/>
              </w:tabs>
              <w:spacing w:line="240" w:lineRule="auto"/>
              <w:ind w:left="84" w:firstLine="1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91" w:type="dxa"/>
          </w:tcPr>
          <w:p w14:paraId="34186864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6"/>
              <w:jc w:val="center"/>
              <w:rPr>
                <w:i/>
                <w:i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98C90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  <w:tc>
          <w:tcPr>
            <w:tcW w:w="315" w:type="dxa"/>
            <w:vAlign w:val="bottom"/>
          </w:tcPr>
          <w:p w14:paraId="174227B0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7" w:right="-81"/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FF94754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7" w:right="-81"/>
              <w:rPr>
                <w:b/>
                <w:bCs/>
              </w:rPr>
            </w:pPr>
          </w:p>
        </w:tc>
      </w:tr>
      <w:tr w:rsidR="004A1FF0" w:rsidRPr="00AB0762" w14:paraId="36EE63F4" w14:textId="77777777" w:rsidTr="005D4F5E">
        <w:tc>
          <w:tcPr>
            <w:tcW w:w="5517" w:type="dxa"/>
          </w:tcPr>
          <w:p w14:paraId="196C0918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right="-441" w:firstLine="15"/>
              <w:contextualSpacing/>
              <w:rPr>
                <w:b/>
                <w:bCs/>
                <w:cs/>
              </w:rPr>
            </w:pPr>
            <w:r w:rsidRPr="00AB0762">
              <w:rPr>
                <w:b/>
                <w:bCs/>
                <w:i/>
                <w:i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91" w:type="dxa"/>
          </w:tcPr>
          <w:p w14:paraId="60A58BCC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1"/>
              <w:contextualSpacing/>
              <w:jc w:val="center"/>
              <w:rPr>
                <w:i/>
                <w:iCs/>
                <w:cs/>
              </w:rPr>
            </w:pPr>
          </w:p>
        </w:tc>
        <w:tc>
          <w:tcPr>
            <w:tcW w:w="1224" w:type="dxa"/>
            <w:vAlign w:val="bottom"/>
          </w:tcPr>
          <w:p w14:paraId="49F10626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59"/>
              <w:contextualSpacing/>
              <w:rPr>
                <w:b/>
              </w:rPr>
            </w:pPr>
          </w:p>
        </w:tc>
        <w:tc>
          <w:tcPr>
            <w:tcW w:w="315" w:type="dxa"/>
            <w:vAlign w:val="bottom"/>
          </w:tcPr>
          <w:p w14:paraId="3E85AF01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59"/>
              <w:contextualSpacing/>
            </w:pPr>
          </w:p>
        </w:tc>
        <w:tc>
          <w:tcPr>
            <w:tcW w:w="1269" w:type="dxa"/>
            <w:vAlign w:val="bottom"/>
          </w:tcPr>
          <w:p w14:paraId="299792FB" w14:textId="77777777" w:rsidR="004A1FF0" w:rsidRPr="00AB0762" w:rsidRDefault="004A1FF0" w:rsidP="004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59"/>
              <w:contextualSpacing/>
              <w:rPr>
                <w:b/>
              </w:rPr>
            </w:pPr>
          </w:p>
        </w:tc>
      </w:tr>
      <w:tr w:rsidR="003F2171" w:rsidRPr="00AB0762" w14:paraId="31305E1B" w14:textId="77777777" w:rsidTr="005D4F5E">
        <w:tc>
          <w:tcPr>
            <w:tcW w:w="5517" w:type="dxa"/>
          </w:tcPr>
          <w:p w14:paraId="727D4707" w14:textId="4A3F1EFD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441" w:firstLine="15"/>
              <w:contextualSpacing/>
            </w:pPr>
            <w:r w:rsidRPr="00AB0762">
              <w:rPr>
                <w:cs/>
              </w:rPr>
              <w:t>ผลกำไรจากการวัดมูลค่าใหม่ของผลประโยชน์</w:t>
            </w:r>
          </w:p>
          <w:p w14:paraId="4B1ACB02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4" w:right="-441" w:firstLine="15"/>
              <w:contextualSpacing/>
              <w:rPr>
                <w:b/>
                <w:bCs/>
                <w:i/>
                <w:iCs/>
                <w:cs/>
              </w:rPr>
            </w:pPr>
            <w:r w:rsidRPr="00AB0762">
              <w:rPr>
                <w:cs/>
              </w:rPr>
              <w:t>พนักงานที่กำหนดไว้</w:t>
            </w:r>
          </w:p>
        </w:tc>
        <w:tc>
          <w:tcPr>
            <w:tcW w:w="891" w:type="dxa"/>
          </w:tcPr>
          <w:p w14:paraId="2ECF0E92" w14:textId="77777777" w:rsidR="003F2171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1"/>
              <w:contextualSpacing/>
              <w:jc w:val="center"/>
              <w:rPr>
                <w:i/>
                <w:iCs/>
              </w:rPr>
            </w:pPr>
          </w:p>
          <w:p w14:paraId="5DEAE21E" w14:textId="586EB754" w:rsidR="0059110A" w:rsidRPr="00AB0762" w:rsidRDefault="0059110A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1"/>
              <w:contextualSpacing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224" w:type="dxa"/>
            <w:vAlign w:val="bottom"/>
          </w:tcPr>
          <w:p w14:paraId="16F1834D" w14:textId="6E209DD1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59"/>
              <w:contextualSpacing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15" w:type="dxa"/>
            <w:vAlign w:val="bottom"/>
          </w:tcPr>
          <w:p w14:paraId="4A46D1C0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59"/>
              <w:contextualSpacing/>
            </w:pPr>
          </w:p>
        </w:tc>
        <w:tc>
          <w:tcPr>
            <w:tcW w:w="1269" w:type="dxa"/>
            <w:vAlign w:val="bottom"/>
          </w:tcPr>
          <w:p w14:paraId="19E9961C" w14:textId="55643F3F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59"/>
              <w:contextualSpacing/>
              <w:rPr>
                <w:b/>
              </w:rPr>
            </w:pPr>
            <w:r w:rsidRPr="00AB0762">
              <w:rPr>
                <w:bCs/>
              </w:rPr>
              <w:t>23</w:t>
            </w:r>
          </w:p>
        </w:tc>
      </w:tr>
      <w:tr w:rsidR="003F2171" w:rsidRPr="00AB0762" w14:paraId="43C21807" w14:textId="77777777" w:rsidTr="005D4F5E">
        <w:tc>
          <w:tcPr>
            <w:tcW w:w="5517" w:type="dxa"/>
          </w:tcPr>
          <w:p w14:paraId="2796F28C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right="-441" w:firstLine="15"/>
              <w:contextualSpacing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รวม</w:t>
            </w:r>
          </w:p>
        </w:tc>
        <w:tc>
          <w:tcPr>
            <w:tcW w:w="891" w:type="dxa"/>
          </w:tcPr>
          <w:p w14:paraId="64E3BC4C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1"/>
              <w:contextualSpacing/>
              <w:jc w:val="center"/>
              <w:rPr>
                <w:i/>
                <w:i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AED7" w14:textId="39387CA3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58"/>
              <w:contextualSpacing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15" w:type="dxa"/>
            <w:vAlign w:val="bottom"/>
          </w:tcPr>
          <w:p w14:paraId="2E2F31EB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59"/>
              <w:contextualSpacing/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AC69B" w14:textId="54921AE8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59"/>
              <w:contextualSpacing/>
              <w:rPr>
                <w:b/>
              </w:rPr>
            </w:pPr>
            <w:r w:rsidRPr="00AB0762">
              <w:rPr>
                <w:b/>
              </w:rPr>
              <w:t>23</w:t>
            </w:r>
          </w:p>
        </w:tc>
      </w:tr>
    </w:tbl>
    <w:p w14:paraId="1D75A522" w14:textId="3DD8BC7D" w:rsidR="00E567F7" w:rsidRDefault="00E567F7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firstLine="9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br w:type="page"/>
      </w:r>
    </w:p>
    <w:p w14:paraId="082097B8" w14:textId="454CDD1F" w:rsidR="005E58F4" w:rsidRPr="00AB0762" w:rsidRDefault="005E58F4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firstLine="9"/>
        <w:rPr>
          <w:b/>
          <w:bCs/>
          <w:i/>
          <w:iCs/>
        </w:rPr>
      </w:pPr>
      <w:r w:rsidRPr="00AB0762">
        <w:rPr>
          <w:b/>
          <w:bCs/>
          <w:i/>
          <w:iCs/>
          <w:cs/>
        </w:rPr>
        <w:lastRenderedPageBreak/>
        <w:t xml:space="preserve">การกระทบยอดเพื่อหาอัตราภาษีที่แท้จริง </w:t>
      </w:r>
    </w:p>
    <w:p w14:paraId="656912C8" w14:textId="77777777" w:rsidR="000349AA" w:rsidRPr="00D96B3A" w:rsidRDefault="0003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tbl>
      <w:tblPr>
        <w:tblW w:w="9162" w:type="dxa"/>
        <w:tblInd w:w="441" w:type="dxa"/>
        <w:tblLook w:val="01E0" w:firstRow="1" w:lastRow="1" w:firstColumn="1" w:lastColumn="1" w:noHBand="0" w:noVBand="0"/>
      </w:tblPr>
      <w:tblGrid>
        <w:gridCol w:w="4130"/>
        <w:gridCol w:w="853"/>
        <w:gridCol w:w="236"/>
        <w:gridCol w:w="1253"/>
        <w:gridCol w:w="236"/>
        <w:gridCol w:w="939"/>
        <w:gridCol w:w="265"/>
        <w:gridCol w:w="1250"/>
      </w:tblGrid>
      <w:tr w:rsidR="001F50EA" w:rsidRPr="001F135A" w14:paraId="0E6B11D0" w14:textId="77777777" w:rsidTr="005A6E16">
        <w:tc>
          <w:tcPr>
            <w:tcW w:w="4130" w:type="dxa"/>
            <w:shd w:val="clear" w:color="auto" w:fill="auto"/>
          </w:tcPr>
          <w:p w14:paraId="0B02718E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center"/>
          </w:tcPr>
          <w:p w14:paraId="77CB0177" w14:textId="3B0EB933" w:rsidR="00033E83" w:rsidRPr="001F135A" w:rsidRDefault="00E13636" w:rsidP="00943912">
            <w:pPr>
              <w:jc w:val="center"/>
            </w:pPr>
            <w:r w:rsidRPr="001F135A">
              <w:t>256</w:t>
            </w:r>
            <w:r w:rsidR="00C35683" w:rsidRPr="001F135A"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042ADD" w14:textId="77777777" w:rsidR="00033E83" w:rsidRPr="001F135A" w:rsidRDefault="00033E83" w:rsidP="00033E83">
            <w:pPr>
              <w:jc w:val="center"/>
              <w:rPr>
                <w:cs/>
              </w:rPr>
            </w:pPr>
          </w:p>
        </w:tc>
        <w:tc>
          <w:tcPr>
            <w:tcW w:w="2454" w:type="dxa"/>
            <w:gridSpan w:val="3"/>
            <w:shd w:val="clear" w:color="auto" w:fill="auto"/>
            <w:vAlign w:val="center"/>
          </w:tcPr>
          <w:p w14:paraId="34ED4B35" w14:textId="41DD7DE1" w:rsidR="00033E83" w:rsidRPr="001F135A" w:rsidRDefault="00E13636" w:rsidP="00943912">
            <w:pPr>
              <w:jc w:val="center"/>
            </w:pPr>
            <w:r w:rsidRPr="001F135A">
              <w:t>256</w:t>
            </w:r>
            <w:r w:rsidR="00C35683" w:rsidRPr="001F135A">
              <w:t>5</w:t>
            </w:r>
          </w:p>
        </w:tc>
      </w:tr>
      <w:tr w:rsidR="001F50EA" w:rsidRPr="00AB0762" w14:paraId="79C90EE6" w14:textId="77777777" w:rsidTr="005A6E16">
        <w:tc>
          <w:tcPr>
            <w:tcW w:w="4130" w:type="dxa"/>
            <w:shd w:val="clear" w:color="auto" w:fill="auto"/>
          </w:tcPr>
          <w:p w14:paraId="3C971F12" w14:textId="77777777" w:rsidR="00033E83" w:rsidRPr="00AB0762" w:rsidRDefault="00033E83" w:rsidP="00033E83"/>
        </w:tc>
        <w:tc>
          <w:tcPr>
            <w:tcW w:w="853" w:type="dxa"/>
            <w:shd w:val="clear" w:color="auto" w:fill="auto"/>
          </w:tcPr>
          <w:p w14:paraId="0C8FCC76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3A372F5" w14:textId="41E9BDE7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7DDB4D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6752D896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4BD47F" w14:textId="5C0959AC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23FC75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b/>
              </w:rPr>
            </w:pPr>
          </w:p>
        </w:tc>
        <w:tc>
          <w:tcPr>
            <w:tcW w:w="939" w:type="dxa"/>
            <w:shd w:val="clear" w:color="auto" w:fill="auto"/>
          </w:tcPr>
          <w:p w14:paraId="0798D2C6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DAA73C" w14:textId="4693CFD0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B4E7034" w14:textId="77777777" w:rsidR="00033E83" w:rsidRPr="00AB0762" w:rsidRDefault="00033E83" w:rsidP="00033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4B3358B3" w14:textId="77777777" w:rsidR="00033E83" w:rsidRPr="00AB0762" w:rsidRDefault="00033E83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BDEB4C1" w14:textId="7EDDCBE5" w:rsidR="00033E83" w:rsidRPr="00AB0762" w:rsidRDefault="00C31F3F" w:rsidP="00033E83">
            <w:pPr>
              <w:pStyle w:val="acctfourfigures"/>
              <w:tabs>
                <w:tab w:val="clear" w:pos="765"/>
              </w:tabs>
              <w:spacing w:line="240" w:lineRule="atLeast"/>
              <w:ind w:left="-101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33E83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35683" w:rsidRPr="00AB0762" w14:paraId="68D9061D" w14:textId="77777777" w:rsidTr="005A6E16">
        <w:tc>
          <w:tcPr>
            <w:tcW w:w="4130" w:type="dxa"/>
            <w:shd w:val="clear" w:color="auto" w:fill="auto"/>
          </w:tcPr>
          <w:p w14:paraId="314D9600" w14:textId="6A9BFB3F" w:rsidR="00C35683" w:rsidRPr="00AB0762" w:rsidRDefault="00C35683" w:rsidP="00C35683">
            <w:pPr>
              <w:ind w:left="-191" w:firstLine="72"/>
              <w:rPr>
                <w:cs/>
              </w:rPr>
            </w:pPr>
            <w:r w:rsidRPr="00AB0762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853" w:type="dxa"/>
            <w:shd w:val="clear" w:color="auto" w:fill="auto"/>
          </w:tcPr>
          <w:p w14:paraId="08804F00" w14:textId="77777777" w:rsidR="00C35683" w:rsidRPr="00AB0762" w:rsidRDefault="00C35683" w:rsidP="00C356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63740A" w14:textId="77777777" w:rsidR="00C35683" w:rsidRPr="00AB0762" w:rsidRDefault="00C35683" w:rsidP="00C35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B677096" w14:textId="204186F2" w:rsidR="00C35683" w:rsidRPr="00AB0762" w:rsidRDefault="003F2171" w:rsidP="00C3568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2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3,172,446</w:t>
            </w:r>
          </w:p>
        </w:tc>
        <w:tc>
          <w:tcPr>
            <w:tcW w:w="236" w:type="dxa"/>
            <w:shd w:val="clear" w:color="auto" w:fill="auto"/>
          </w:tcPr>
          <w:p w14:paraId="3A56F2E0" w14:textId="77777777" w:rsidR="00C35683" w:rsidRPr="00AB0762" w:rsidRDefault="00C35683" w:rsidP="00C35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39" w:type="dxa"/>
            <w:shd w:val="clear" w:color="auto" w:fill="auto"/>
          </w:tcPr>
          <w:p w14:paraId="34B040AF" w14:textId="77777777" w:rsidR="00C35683" w:rsidRPr="00AB0762" w:rsidRDefault="00C35683" w:rsidP="00C356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8AE5416" w14:textId="77777777" w:rsidR="00C35683" w:rsidRPr="00AB0762" w:rsidRDefault="00C35683" w:rsidP="00C35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2DCBA05" w14:textId="57D19ADC" w:rsidR="00C35683" w:rsidRPr="00AB0762" w:rsidRDefault="00C35683" w:rsidP="00C35683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1,703,123</w:t>
            </w:r>
          </w:p>
        </w:tc>
      </w:tr>
      <w:tr w:rsidR="00C35683" w:rsidRPr="00AB0762" w14:paraId="3904EA96" w14:textId="77777777" w:rsidTr="005A6E16">
        <w:tc>
          <w:tcPr>
            <w:tcW w:w="4130" w:type="dxa"/>
            <w:shd w:val="clear" w:color="auto" w:fill="auto"/>
          </w:tcPr>
          <w:p w14:paraId="68CC7E7F" w14:textId="77777777" w:rsidR="00C35683" w:rsidRPr="00AB0762" w:rsidRDefault="00C35683" w:rsidP="00C35683">
            <w:pPr>
              <w:ind w:left="-191" w:firstLine="83"/>
            </w:pPr>
            <w:r w:rsidRPr="00AB0762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853" w:type="dxa"/>
            <w:shd w:val="clear" w:color="auto" w:fill="auto"/>
          </w:tcPr>
          <w:p w14:paraId="081DB791" w14:textId="5FCC7633" w:rsidR="00C35683" w:rsidRPr="00AB0762" w:rsidRDefault="00C35683" w:rsidP="00C35683">
            <w:pPr>
              <w:pStyle w:val="acctfourfigures"/>
              <w:tabs>
                <w:tab w:val="clear" w:pos="765"/>
                <w:tab w:val="center" w:pos="316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717D897" w14:textId="77777777" w:rsidR="00C35683" w:rsidRPr="00AB0762" w:rsidRDefault="00C35683" w:rsidP="00C35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8DD0B6B" w14:textId="40A82C0E" w:rsidR="00C35683" w:rsidRPr="00AB0762" w:rsidRDefault="003F2171" w:rsidP="00C3568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634,489</w:t>
            </w:r>
          </w:p>
        </w:tc>
        <w:tc>
          <w:tcPr>
            <w:tcW w:w="236" w:type="dxa"/>
            <w:shd w:val="clear" w:color="auto" w:fill="auto"/>
          </w:tcPr>
          <w:p w14:paraId="030BFDBD" w14:textId="77777777" w:rsidR="00C35683" w:rsidRPr="00AB0762" w:rsidRDefault="00C35683" w:rsidP="00C35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39" w:type="dxa"/>
            <w:shd w:val="clear" w:color="auto" w:fill="auto"/>
          </w:tcPr>
          <w:p w14:paraId="7E11E46B" w14:textId="77777777" w:rsidR="00C35683" w:rsidRPr="00AB0762" w:rsidRDefault="00C35683" w:rsidP="00C35683">
            <w:pPr>
              <w:pStyle w:val="acctfourfigures"/>
              <w:tabs>
                <w:tab w:val="clear" w:pos="765"/>
                <w:tab w:val="center" w:pos="316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0F74D5E3" w14:textId="77777777" w:rsidR="00C35683" w:rsidRPr="00AB0762" w:rsidRDefault="00C35683" w:rsidP="00C35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103E16FF" w14:textId="60E503CB" w:rsidR="00C35683" w:rsidRPr="00AB0762" w:rsidRDefault="00C35683" w:rsidP="00C35683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340,625</w:t>
            </w:r>
          </w:p>
        </w:tc>
      </w:tr>
      <w:tr w:rsidR="003F2171" w:rsidRPr="00AB0762" w14:paraId="12A93E87" w14:textId="77777777" w:rsidTr="005A6E16">
        <w:tc>
          <w:tcPr>
            <w:tcW w:w="4130" w:type="dxa"/>
            <w:shd w:val="clear" w:color="auto" w:fill="auto"/>
          </w:tcPr>
          <w:p w14:paraId="0CA84DF1" w14:textId="77777777" w:rsidR="003F2171" w:rsidRPr="00AB0762" w:rsidRDefault="003F2171" w:rsidP="003F2171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รายได้ที่ไม่ต้องเสียภาษี</w:t>
            </w:r>
          </w:p>
        </w:tc>
        <w:tc>
          <w:tcPr>
            <w:tcW w:w="853" w:type="dxa"/>
            <w:shd w:val="clear" w:color="auto" w:fill="auto"/>
          </w:tcPr>
          <w:p w14:paraId="2FC2DB09" w14:textId="77777777" w:rsidR="003F2171" w:rsidRPr="00AB0762" w:rsidRDefault="003F2171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59C2DB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4B953C8D" w14:textId="3566A07F" w:rsidR="003F2171" w:rsidRPr="00AB0762" w:rsidRDefault="003F2171" w:rsidP="003F21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(569,796)</w:t>
            </w:r>
          </w:p>
        </w:tc>
        <w:tc>
          <w:tcPr>
            <w:tcW w:w="236" w:type="dxa"/>
            <w:shd w:val="clear" w:color="auto" w:fill="auto"/>
          </w:tcPr>
          <w:p w14:paraId="3740C3C4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jc w:val="thaiDistribute"/>
            </w:pPr>
          </w:p>
        </w:tc>
        <w:tc>
          <w:tcPr>
            <w:tcW w:w="939" w:type="dxa"/>
            <w:shd w:val="clear" w:color="auto" w:fill="auto"/>
          </w:tcPr>
          <w:p w14:paraId="4AA3082D" w14:textId="77777777" w:rsidR="003F2171" w:rsidRPr="00AB0762" w:rsidRDefault="003F2171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B7D753F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4707D5FE" w14:textId="4AFFEE14" w:rsidR="003F2171" w:rsidRPr="00AB0762" w:rsidRDefault="003F2171" w:rsidP="003F2171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45,185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F2171" w:rsidRPr="00AB0762" w14:paraId="41D62BFB" w14:textId="77777777" w:rsidTr="005A6E16">
        <w:tc>
          <w:tcPr>
            <w:tcW w:w="4130" w:type="dxa"/>
            <w:shd w:val="clear" w:color="auto" w:fill="auto"/>
          </w:tcPr>
          <w:p w14:paraId="7365F29B" w14:textId="18E23BEB" w:rsidR="003F2171" w:rsidRPr="00AB0762" w:rsidRDefault="003F2171" w:rsidP="003F2171">
            <w:pPr>
              <w:tabs>
                <w:tab w:val="clear" w:pos="227"/>
              </w:tabs>
              <w:ind w:left="162" w:hanging="263"/>
              <w:rPr>
                <w:rFonts w:asciiTheme="majorBidi" w:hAnsiTheme="majorBidi" w:cstheme="majorBidi"/>
              </w:rPr>
            </w:pPr>
            <w:r w:rsidRPr="00AB0762">
              <w:rPr>
                <w:rFonts w:asciiTheme="majorBidi" w:hAnsiTheme="majorBidi" w:cstheme="majorBidi" w:hint="cs"/>
                <w:cs/>
              </w:rPr>
              <w:t>รายการ</w:t>
            </w:r>
            <w:r w:rsidRPr="00AB0762">
              <w:rPr>
                <w:rFonts w:asciiTheme="majorBidi" w:hAnsiTheme="majorBidi" w:cstheme="majorBidi"/>
                <w:cs/>
              </w:rPr>
              <w:t>ปี</w:t>
            </w:r>
            <w:r w:rsidRPr="00AB0762">
              <w:rPr>
                <w:cs/>
              </w:rPr>
              <w:t>ก่อนที่</w:t>
            </w:r>
            <w:r w:rsidRPr="00AB0762">
              <w:rPr>
                <w:rFonts w:asciiTheme="majorBidi" w:hAnsiTheme="majorBidi" w:cstheme="majorBidi"/>
                <w:cs/>
              </w:rPr>
              <w:t>บันทึกเป็นรายจ่ายทางภาษี</w:t>
            </w:r>
          </w:p>
          <w:p w14:paraId="43E13D80" w14:textId="29190A36" w:rsidR="003F2171" w:rsidRPr="00AB0762" w:rsidRDefault="003F2171" w:rsidP="003F2171">
            <w:pPr>
              <w:tabs>
                <w:tab w:val="clear" w:pos="227"/>
              </w:tabs>
              <w:ind w:left="162" w:hanging="27"/>
              <w:rPr>
                <w:cs/>
              </w:rPr>
            </w:pPr>
            <w:r w:rsidRPr="00AB0762">
              <w:rPr>
                <w:rFonts w:asciiTheme="majorBidi" w:hAnsiTheme="majorBidi" w:cstheme="majorBidi"/>
                <w:cs/>
              </w:rPr>
              <w:t>ในปีปัจจุบัน</w:t>
            </w:r>
          </w:p>
        </w:tc>
        <w:tc>
          <w:tcPr>
            <w:tcW w:w="853" w:type="dxa"/>
            <w:shd w:val="clear" w:color="auto" w:fill="auto"/>
          </w:tcPr>
          <w:p w14:paraId="33013ADB" w14:textId="77777777" w:rsidR="003F2171" w:rsidRPr="00AB0762" w:rsidRDefault="003F2171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3BB7DA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5E7C5C27" w14:textId="77777777" w:rsidR="003F2171" w:rsidRDefault="003F2171" w:rsidP="003F21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B090D4B" w14:textId="63E83169" w:rsidR="001F135A" w:rsidRPr="00AB0762" w:rsidRDefault="001F135A" w:rsidP="003F21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4FF40D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jc w:val="right"/>
            </w:pPr>
          </w:p>
        </w:tc>
        <w:tc>
          <w:tcPr>
            <w:tcW w:w="939" w:type="dxa"/>
            <w:shd w:val="clear" w:color="auto" w:fill="auto"/>
          </w:tcPr>
          <w:p w14:paraId="07526FAB" w14:textId="77777777" w:rsidR="003F2171" w:rsidRPr="00AB0762" w:rsidRDefault="003F2171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0092978A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546F3693" w14:textId="77777777" w:rsidR="003F2171" w:rsidRPr="00AB0762" w:rsidRDefault="003F2171" w:rsidP="003F21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CC4740" w14:textId="31DF3002" w:rsidR="003F2171" w:rsidRPr="00AB0762" w:rsidRDefault="003F2171" w:rsidP="003F2171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386,228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54F4C" w:rsidRPr="00AB0762" w14:paraId="2EA72229" w14:textId="77777777" w:rsidTr="005A6E16">
        <w:tc>
          <w:tcPr>
            <w:tcW w:w="4130" w:type="dxa"/>
            <w:shd w:val="clear" w:color="auto" w:fill="auto"/>
          </w:tcPr>
          <w:p w14:paraId="64B71128" w14:textId="02E110B3" w:rsidR="00D54F4C" w:rsidRPr="00AB0762" w:rsidRDefault="002C6917" w:rsidP="003F2171">
            <w:pPr>
              <w:tabs>
                <w:tab w:val="clear" w:pos="227"/>
              </w:tabs>
              <w:ind w:left="162" w:hanging="2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3" w:type="dxa"/>
            <w:shd w:val="clear" w:color="auto" w:fill="auto"/>
          </w:tcPr>
          <w:p w14:paraId="5E1A2477" w14:textId="77777777" w:rsidR="00D54F4C" w:rsidRPr="00AB0762" w:rsidRDefault="00D54F4C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F5C984" w14:textId="77777777" w:rsidR="00D54F4C" w:rsidRPr="00AB0762" w:rsidRDefault="00D54F4C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0F409018" w14:textId="60D9F835" w:rsidR="00D54F4C" w:rsidRDefault="00D54F4C" w:rsidP="003F21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(15,004)</w:t>
            </w:r>
          </w:p>
        </w:tc>
        <w:tc>
          <w:tcPr>
            <w:tcW w:w="236" w:type="dxa"/>
            <w:shd w:val="clear" w:color="auto" w:fill="auto"/>
          </w:tcPr>
          <w:p w14:paraId="3AE4929B" w14:textId="77777777" w:rsidR="00D54F4C" w:rsidRPr="00AB0762" w:rsidRDefault="00D54F4C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jc w:val="right"/>
            </w:pPr>
          </w:p>
        </w:tc>
        <w:tc>
          <w:tcPr>
            <w:tcW w:w="939" w:type="dxa"/>
            <w:shd w:val="clear" w:color="auto" w:fill="auto"/>
          </w:tcPr>
          <w:p w14:paraId="6DD90C63" w14:textId="77777777" w:rsidR="00D54F4C" w:rsidRPr="00AB0762" w:rsidRDefault="00D54F4C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ABD2821" w14:textId="77777777" w:rsidR="00D54F4C" w:rsidRPr="00AB0762" w:rsidRDefault="00D54F4C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05B93EB4" w14:textId="17A81A16" w:rsidR="00D54F4C" w:rsidRPr="00AB0762" w:rsidRDefault="00D54F4C" w:rsidP="003F21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F2171" w:rsidRPr="00AB0762" w14:paraId="5AB1926A" w14:textId="77777777" w:rsidTr="00BD6CBB">
        <w:tc>
          <w:tcPr>
            <w:tcW w:w="4130" w:type="dxa"/>
            <w:shd w:val="clear" w:color="auto" w:fill="auto"/>
          </w:tcPr>
          <w:p w14:paraId="478D4E4F" w14:textId="77777777" w:rsidR="003F2171" w:rsidRPr="00AB0762" w:rsidRDefault="003F2171" w:rsidP="003F2171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853" w:type="dxa"/>
            <w:shd w:val="clear" w:color="auto" w:fill="auto"/>
          </w:tcPr>
          <w:p w14:paraId="13020604" w14:textId="77777777" w:rsidR="003F2171" w:rsidRPr="00AB0762" w:rsidRDefault="003F2171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AD8EB6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5048ABFD" w14:textId="3857B42E" w:rsidR="003F2171" w:rsidRPr="00BD6CBB" w:rsidRDefault="00BD6CBB" w:rsidP="003F21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C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D54F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36" w:type="dxa"/>
            <w:shd w:val="clear" w:color="auto" w:fill="auto"/>
          </w:tcPr>
          <w:p w14:paraId="0EFAFAE1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65"/>
              <w:jc w:val="right"/>
            </w:pPr>
          </w:p>
        </w:tc>
        <w:tc>
          <w:tcPr>
            <w:tcW w:w="939" w:type="dxa"/>
            <w:shd w:val="clear" w:color="auto" w:fill="auto"/>
          </w:tcPr>
          <w:p w14:paraId="4D7747C7" w14:textId="77777777" w:rsidR="003F2171" w:rsidRPr="00AB0762" w:rsidRDefault="003F2171" w:rsidP="003F21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409866A" w14:textId="77777777" w:rsidR="003F2171" w:rsidRPr="00AB0762" w:rsidRDefault="003F2171" w:rsidP="003F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2C768AA4" w14:textId="77777777" w:rsidR="003F2171" w:rsidRPr="00AB0762" w:rsidRDefault="003F2171" w:rsidP="003F2171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5,946</w:t>
            </w:r>
          </w:p>
        </w:tc>
      </w:tr>
      <w:tr w:rsidR="001F135A" w:rsidRPr="00AB0762" w14:paraId="18966B5B" w14:textId="77777777" w:rsidTr="00BD6CBB">
        <w:tc>
          <w:tcPr>
            <w:tcW w:w="4130" w:type="dxa"/>
            <w:shd w:val="clear" w:color="auto" w:fill="auto"/>
          </w:tcPr>
          <w:p w14:paraId="5C30F755" w14:textId="5D29279C" w:rsidR="001F135A" w:rsidRPr="00AB0762" w:rsidRDefault="001F135A" w:rsidP="001F135A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ผลขาดทุนทางภาษี</w:t>
            </w:r>
          </w:p>
        </w:tc>
        <w:tc>
          <w:tcPr>
            <w:tcW w:w="853" w:type="dxa"/>
            <w:shd w:val="clear" w:color="auto" w:fill="auto"/>
          </w:tcPr>
          <w:p w14:paraId="5D8D6652" w14:textId="77777777" w:rsidR="001F135A" w:rsidRPr="00AB0762" w:rsidRDefault="001F135A" w:rsidP="001F13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49B4DF4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50A4E47" w14:textId="07C03661" w:rsidR="001F135A" w:rsidRDefault="00BD6CBB" w:rsidP="001F135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(52,126)</w:t>
            </w:r>
          </w:p>
        </w:tc>
        <w:tc>
          <w:tcPr>
            <w:tcW w:w="236" w:type="dxa"/>
            <w:shd w:val="clear" w:color="auto" w:fill="auto"/>
          </w:tcPr>
          <w:p w14:paraId="1769BBF5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65"/>
              <w:jc w:val="right"/>
            </w:pPr>
          </w:p>
        </w:tc>
        <w:tc>
          <w:tcPr>
            <w:tcW w:w="939" w:type="dxa"/>
            <w:shd w:val="clear" w:color="auto" w:fill="auto"/>
          </w:tcPr>
          <w:p w14:paraId="4E5C6864" w14:textId="77777777" w:rsidR="001F135A" w:rsidRPr="00AB0762" w:rsidRDefault="001F135A" w:rsidP="001F13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4A1D9B9F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6CE7EDB0" w14:textId="799B31C4" w:rsidR="001F135A" w:rsidRPr="00AB0762" w:rsidRDefault="001F135A" w:rsidP="001F135A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84,842</w:t>
            </w:r>
          </w:p>
        </w:tc>
      </w:tr>
      <w:tr w:rsidR="001F135A" w:rsidRPr="00AB0762" w14:paraId="54C4F4D5" w14:textId="77777777" w:rsidTr="00BD6CBB">
        <w:tc>
          <w:tcPr>
            <w:tcW w:w="4130" w:type="dxa"/>
            <w:shd w:val="clear" w:color="auto" w:fill="auto"/>
          </w:tcPr>
          <w:p w14:paraId="7F78735E" w14:textId="77777777" w:rsidR="001F135A" w:rsidRPr="00AB0762" w:rsidRDefault="001F135A" w:rsidP="001F135A">
            <w:pPr>
              <w:tabs>
                <w:tab w:val="clear" w:pos="227"/>
              </w:tabs>
              <w:ind w:left="79" w:hanging="180"/>
              <w:rPr>
                <w:b/>
                <w:bCs/>
                <w:cs/>
              </w:rPr>
            </w:pPr>
            <w:r w:rsidRPr="00AB0762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853" w:type="dxa"/>
            <w:shd w:val="clear" w:color="auto" w:fill="auto"/>
          </w:tcPr>
          <w:p w14:paraId="4AEED303" w14:textId="77777777" w:rsidR="001F135A" w:rsidRPr="00AB0762" w:rsidRDefault="001F135A" w:rsidP="001F13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21E94A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7AFF957E" w14:textId="6D8BC151" w:rsidR="001F135A" w:rsidRPr="00AB0762" w:rsidRDefault="001F135A" w:rsidP="001F135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170C44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65"/>
              <w:jc w:val="right"/>
              <w:rPr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213E7288" w14:textId="77777777" w:rsidR="001F135A" w:rsidRPr="00AB0762" w:rsidRDefault="001F135A" w:rsidP="001F13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3BC9F79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63EDD85" w14:textId="5A129BE0" w:rsidR="001F135A" w:rsidRPr="00AB0762" w:rsidRDefault="001F135A" w:rsidP="001F135A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F135A" w:rsidRPr="00AB0762" w14:paraId="12567F52" w14:textId="77777777" w:rsidTr="005A6E16">
        <w:tc>
          <w:tcPr>
            <w:tcW w:w="4130" w:type="dxa"/>
            <w:shd w:val="clear" w:color="auto" w:fill="auto"/>
          </w:tcPr>
          <w:p w14:paraId="19FB3020" w14:textId="77777777" w:rsidR="001F135A" w:rsidRPr="00AB0762" w:rsidRDefault="001F135A" w:rsidP="001F135A">
            <w:pPr>
              <w:tabs>
                <w:tab w:val="clear" w:pos="227"/>
              </w:tabs>
              <w:ind w:left="162" w:hanging="263"/>
              <w:rPr>
                <w:cs/>
              </w:rPr>
            </w:pPr>
            <w:r w:rsidRPr="00AB0762">
              <w:rPr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53" w:type="dxa"/>
            <w:shd w:val="clear" w:color="auto" w:fill="auto"/>
          </w:tcPr>
          <w:p w14:paraId="54720B93" w14:textId="77777777" w:rsidR="001F135A" w:rsidRPr="00AB0762" w:rsidRDefault="001F135A" w:rsidP="001F13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32D8F9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57BAA8BD" w14:textId="468DFF71" w:rsidR="001F135A" w:rsidRPr="00AB0762" w:rsidRDefault="001F135A" w:rsidP="001F135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90,805</w:t>
            </w:r>
          </w:p>
        </w:tc>
        <w:tc>
          <w:tcPr>
            <w:tcW w:w="236" w:type="dxa"/>
            <w:shd w:val="clear" w:color="auto" w:fill="auto"/>
          </w:tcPr>
          <w:p w14:paraId="2EE84429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jc w:val="thaiDistribute"/>
            </w:pPr>
          </w:p>
        </w:tc>
        <w:tc>
          <w:tcPr>
            <w:tcW w:w="939" w:type="dxa"/>
            <w:shd w:val="clear" w:color="auto" w:fill="auto"/>
          </w:tcPr>
          <w:p w14:paraId="1F8BA925" w14:textId="77777777" w:rsidR="001F135A" w:rsidRPr="00AB0762" w:rsidRDefault="001F135A" w:rsidP="001F13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BE4B886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250" w:type="dxa"/>
            <w:shd w:val="clear" w:color="auto" w:fill="auto"/>
          </w:tcPr>
          <w:p w14:paraId="2087BC7B" w14:textId="70816318" w:rsidR="001F135A" w:rsidRPr="00AB0762" w:rsidRDefault="001F135A" w:rsidP="001F135A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66,126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F135A" w:rsidRPr="00AB0762" w14:paraId="0627AFC5" w14:textId="77777777" w:rsidTr="005A6E16">
        <w:tc>
          <w:tcPr>
            <w:tcW w:w="4130" w:type="dxa"/>
            <w:shd w:val="clear" w:color="auto" w:fill="auto"/>
          </w:tcPr>
          <w:p w14:paraId="1B5F2EF4" w14:textId="10AA427A" w:rsidR="001F135A" w:rsidRPr="00AB0762" w:rsidRDefault="001F135A" w:rsidP="001F135A">
            <w:pPr>
              <w:tabs>
                <w:tab w:val="clear" w:pos="227"/>
              </w:tabs>
              <w:ind w:left="169" w:hanging="270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ค่าใช้จ่าย (</w:t>
            </w:r>
            <w:r w:rsidRPr="00AB0762">
              <w:rPr>
                <w:b/>
                <w:bCs/>
                <w:cs/>
              </w:rPr>
              <w:t>รายได้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Pr="00AB0762">
              <w:rPr>
                <w:b/>
                <w:bCs/>
                <w:cs/>
              </w:rPr>
              <w:t>ภาษีเงินได้</w:t>
            </w: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90907" w14:textId="1F9E1F1B" w:rsidR="001F135A" w:rsidRPr="00AB0762" w:rsidRDefault="001F135A" w:rsidP="001F135A">
            <w:pPr>
              <w:pStyle w:val="acctfourfigures"/>
              <w:tabs>
                <w:tab w:val="clear" w:pos="765"/>
                <w:tab w:val="left" w:pos="42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FC28D5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764AB" w14:textId="11C47217" w:rsidR="001F135A" w:rsidRPr="003F2171" w:rsidRDefault="001F135A" w:rsidP="001F135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F21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90,805</w:t>
            </w:r>
          </w:p>
        </w:tc>
        <w:tc>
          <w:tcPr>
            <w:tcW w:w="236" w:type="dxa"/>
            <w:shd w:val="clear" w:color="auto" w:fill="auto"/>
          </w:tcPr>
          <w:p w14:paraId="5C9DE689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1FDB2" w14:textId="77777777" w:rsidR="001F135A" w:rsidRPr="00AB0762" w:rsidRDefault="001F135A" w:rsidP="001F135A">
            <w:pPr>
              <w:pStyle w:val="acctfourfigures"/>
              <w:tabs>
                <w:tab w:val="clear" w:pos="765"/>
                <w:tab w:val="left" w:pos="421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18E6D08" w14:textId="77777777" w:rsidR="001F135A" w:rsidRPr="00AB0762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9DCD" w14:textId="1CC34186" w:rsidR="001F135A" w:rsidRPr="00AB0762" w:rsidRDefault="001F135A" w:rsidP="001F135A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66,126</w:t>
            </w: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3B31253A" w14:textId="1A9592B2" w:rsidR="00B82B08" w:rsidRDefault="00B82B08" w:rsidP="00B82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/>
        <w:jc w:val="thaiDistribute"/>
        <w:rPr>
          <w:rFonts w:eastAsia="Calibri"/>
          <w:szCs w:val="30"/>
        </w:rPr>
      </w:pPr>
    </w:p>
    <w:p w14:paraId="3179C486" w14:textId="362B6E3F" w:rsidR="00D96B3A" w:rsidRPr="00D96B3A" w:rsidRDefault="00D96B3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1E1AC0">
        <w:rPr>
          <w:rFonts w:asciiTheme="majorBidi" w:hAnsiTheme="majorBidi" w:cstheme="majorBidi"/>
          <w:b/>
          <w:bCs/>
          <w:szCs w:val="30"/>
          <w:cs/>
        </w:rPr>
        <w:t>กำไรต่อหุ้นขั้นพื้นฐาน</w:t>
      </w:r>
    </w:p>
    <w:p w14:paraId="1C5487C7" w14:textId="77777777" w:rsidR="00D96B3A" w:rsidRP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/>
        <w:jc w:val="thaiDistribute"/>
        <w:rPr>
          <w:rFonts w:eastAsia="Calibri"/>
          <w:sz w:val="20"/>
          <w:szCs w:val="20"/>
        </w:rPr>
      </w:pPr>
    </w:p>
    <w:p w14:paraId="71143233" w14:textId="26478C20" w:rsid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eastAsia="Calibri"/>
          <w:szCs w:val="30"/>
        </w:rPr>
      </w:pPr>
      <w:r w:rsidRPr="00D96B3A">
        <w:rPr>
          <w:rFonts w:eastAsia="Calibri"/>
          <w:szCs w:val="30"/>
          <w:cs/>
        </w:rPr>
        <w:t>กำไรต่อหุ้นขั้นพื้นฐานสำหรับ</w:t>
      </w:r>
      <w:r w:rsidR="00253369">
        <w:rPr>
          <w:rFonts w:eastAsia="Calibri" w:hint="cs"/>
          <w:szCs w:val="30"/>
          <w:cs/>
        </w:rPr>
        <w:t>ปี</w:t>
      </w:r>
      <w:r w:rsidRPr="00D96B3A">
        <w:rPr>
          <w:rFonts w:eastAsia="Calibri"/>
          <w:szCs w:val="30"/>
          <w:cs/>
        </w:rPr>
        <w:t xml:space="preserve">สิ้นสุดวันที่ </w:t>
      </w:r>
      <w:r w:rsidRPr="00D96B3A">
        <w:rPr>
          <w:rFonts w:eastAsia="Calibri"/>
          <w:szCs w:val="30"/>
        </w:rPr>
        <w:t>3</w:t>
      </w:r>
      <w:r w:rsidR="00253369">
        <w:rPr>
          <w:rFonts w:eastAsia="Calibri"/>
          <w:szCs w:val="30"/>
        </w:rPr>
        <w:t>1</w:t>
      </w:r>
      <w:r w:rsidRPr="00D96B3A">
        <w:rPr>
          <w:rFonts w:eastAsia="Calibri"/>
          <w:szCs w:val="30"/>
        </w:rPr>
        <w:t xml:space="preserve"> </w:t>
      </w:r>
      <w:r w:rsidR="00253369">
        <w:rPr>
          <w:rFonts w:eastAsia="Calibri" w:hint="cs"/>
          <w:szCs w:val="30"/>
          <w:cs/>
        </w:rPr>
        <w:t>ธันวาคม</w:t>
      </w:r>
      <w:r w:rsidRPr="00D96B3A">
        <w:rPr>
          <w:rFonts w:eastAsia="Calibri"/>
          <w:szCs w:val="30"/>
          <w:cs/>
        </w:rPr>
        <w:t xml:space="preserve"> คำนวณจากกำไรสำหรับ</w:t>
      </w:r>
      <w:r w:rsidR="001F135A">
        <w:rPr>
          <w:rFonts w:eastAsia="Calibri" w:hint="cs"/>
          <w:szCs w:val="30"/>
          <w:cs/>
        </w:rPr>
        <w:t>ปี</w:t>
      </w:r>
      <w:r w:rsidRPr="00D96B3A">
        <w:rPr>
          <w:rFonts w:eastAsia="Calibri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</w:t>
      </w:r>
      <w:r w:rsidR="001F135A">
        <w:rPr>
          <w:rFonts w:eastAsia="Calibri" w:hint="cs"/>
          <w:szCs w:val="30"/>
          <w:cs/>
        </w:rPr>
        <w:t>ปี</w:t>
      </w:r>
      <w:r w:rsidRPr="00D96B3A">
        <w:rPr>
          <w:rFonts w:eastAsia="Calibri"/>
          <w:szCs w:val="30"/>
          <w:cs/>
        </w:rPr>
        <w:t xml:space="preserve"> ซึ่งปรับปรุงด้วยจำนวนหุ้นสามัญที่เปลี่ยนแปลงจากการเปลี่ยนแปลงมูลค่าที่ตราไว้ของหุ้นสามัญตามที่กล่าวไว้ในหมาย</w:t>
      </w:r>
      <w:r w:rsidRPr="001F135A">
        <w:rPr>
          <w:rFonts w:eastAsia="Calibri"/>
          <w:szCs w:val="30"/>
          <w:cs/>
        </w:rPr>
        <w:t xml:space="preserve">เหตุข้อ </w:t>
      </w:r>
      <w:r w:rsidR="00D72EFB" w:rsidRPr="001F135A">
        <w:rPr>
          <w:rFonts w:eastAsia="Calibri"/>
          <w:szCs w:val="30"/>
        </w:rPr>
        <w:t>1</w:t>
      </w:r>
      <w:r w:rsidR="00A60B73" w:rsidRPr="001F135A">
        <w:rPr>
          <w:rFonts w:eastAsia="Calibri"/>
          <w:szCs w:val="30"/>
        </w:rPr>
        <w:t>3</w:t>
      </w:r>
      <w:r w:rsidRPr="001F135A">
        <w:rPr>
          <w:rFonts w:eastAsia="Calibri"/>
          <w:szCs w:val="30"/>
        </w:rPr>
        <w:t xml:space="preserve"> </w:t>
      </w:r>
      <w:r w:rsidRPr="001F135A">
        <w:rPr>
          <w:rFonts w:eastAsia="Calibri"/>
          <w:szCs w:val="30"/>
          <w:cs/>
        </w:rPr>
        <w:t>จำนวนหุ้น</w:t>
      </w:r>
      <w:r w:rsidRPr="00D96B3A">
        <w:rPr>
          <w:rFonts w:eastAsia="Calibri"/>
          <w:szCs w:val="30"/>
          <w:cs/>
        </w:rPr>
        <w:t>สามัญถัวเฉลี่ยถ่วงน้ำหนักที่นำมาใช้ในการคำนวณกำไรต่อหุ้นสำหรับ</w:t>
      </w:r>
      <w:r w:rsidR="001F135A">
        <w:rPr>
          <w:rFonts w:eastAsia="Calibri" w:hint="cs"/>
          <w:szCs w:val="30"/>
          <w:cs/>
        </w:rPr>
        <w:t>ปี</w:t>
      </w:r>
      <w:r w:rsidRPr="00D96B3A">
        <w:rPr>
          <w:rFonts w:eastAsia="Calibri"/>
          <w:szCs w:val="30"/>
          <w:cs/>
        </w:rPr>
        <w:t>ได้ถูกปรับปรุงเสมือนว่าการเปลี่ยนแปลงนั้นได้เกิดขึ้นตั้งแต่วันต้น</w:t>
      </w:r>
      <w:r w:rsidR="001F135A">
        <w:rPr>
          <w:rFonts w:eastAsia="Calibri" w:hint="cs"/>
          <w:szCs w:val="30"/>
          <w:cs/>
        </w:rPr>
        <w:t>ปี</w:t>
      </w:r>
      <w:r w:rsidRPr="00D96B3A">
        <w:rPr>
          <w:rFonts w:eastAsia="Calibri"/>
          <w:szCs w:val="30"/>
          <w:cs/>
        </w:rPr>
        <w:t>ของ</w:t>
      </w:r>
      <w:r w:rsidR="001F135A">
        <w:rPr>
          <w:rFonts w:eastAsia="Calibri" w:hint="cs"/>
          <w:szCs w:val="30"/>
          <w:cs/>
        </w:rPr>
        <w:t>งวด</w:t>
      </w:r>
      <w:r w:rsidRPr="00D96B3A">
        <w:rPr>
          <w:rFonts w:eastAsia="Calibri"/>
          <w:szCs w:val="30"/>
          <w:cs/>
        </w:rPr>
        <w:t>บัญชีดังกล่าว โดยแสดงการคำนวณ ดังนี้</w:t>
      </w:r>
    </w:p>
    <w:p w14:paraId="4A4986C4" w14:textId="6CE2CB47" w:rsidR="009A6470" w:rsidRDefault="009A6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br w:type="page"/>
      </w:r>
    </w:p>
    <w:tbl>
      <w:tblPr>
        <w:tblStyle w:val="TableGrid"/>
        <w:tblW w:w="8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8"/>
        <w:gridCol w:w="1440"/>
        <w:gridCol w:w="245"/>
        <w:gridCol w:w="1440"/>
      </w:tblGrid>
      <w:tr w:rsidR="00D96B3A" w:rsidRPr="00E567F7" w14:paraId="791B3B0D" w14:textId="77777777" w:rsidTr="00445917">
        <w:trPr>
          <w:trHeight w:val="360"/>
          <w:tblHeader/>
        </w:trPr>
        <w:tc>
          <w:tcPr>
            <w:tcW w:w="5818" w:type="dxa"/>
          </w:tcPr>
          <w:p w14:paraId="23622C9E" w14:textId="77777777" w:rsidR="00D96B3A" w:rsidRPr="001E1AC0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856626C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E567F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5" w:type="dxa"/>
          </w:tcPr>
          <w:p w14:paraId="750A8579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FAF74A9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E567F7">
              <w:rPr>
                <w:rFonts w:asciiTheme="majorBidi" w:hAnsiTheme="majorBidi" w:cstheme="majorBidi"/>
              </w:rPr>
              <w:t>2565</w:t>
            </w:r>
          </w:p>
        </w:tc>
      </w:tr>
      <w:tr w:rsidR="00D96B3A" w:rsidRPr="00E567F7" w14:paraId="7F69B57E" w14:textId="77777777" w:rsidTr="00445917">
        <w:trPr>
          <w:trHeight w:val="360"/>
          <w:tblHeader/>
        </w:trPr>
        <w:tc>
          <w:tcPr>
            <w:tcW w:w="5818" w:type="dxa"/>
          </w:tcPr>
          <w:p w14:paraId="24B562C0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125" w:type="dxa"/>
            <w:gridSpan w:val="3"/>
          </w:tcPr>
          <w:p w14:paraId="5D9A317F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567F7">
              <w:rPr>
                <w:rFonts w:asciiTheme="majorBidi" w:hAnsiTheme="majorBidi" w:cs="Angsana New"/>
                <w:i/>
                <w:iCs/>
                <w:cs/>
              </w:rPr>
              <w:t>(</w:t>
            </w:r>
            <w:r w:rsidRPr="00E567F7">
              <w:rPr>
                <w:rFonts w:asciiTheme="majorBidi" w:hAnsiTheme="majorBidi" w:cstheme="majorBidi"/>
                <w:i/>
                <w:iCs/>
                <w:cs/>
              </w:rPr>
              <w:t>พันบาท / พันหุ้น)</w:t>
            </w:r>
          </w:p>
        </w:tc>
      </w:tr>
      <w:tr w:rsidR="00E567F7" w:rsidRPr="00E567F7" w14:paraId="3A14FB77" w14:textId="77777777" w:rsidTr="00445917">
        <w:trPr>
          <w:trHeight w:val="360"/>
        </w:trPr>
        <w:tc>
          <w:tcPr>
            <w:tcW w:w="5818" w:type="dxa"/>
          </w:tcPr>
          <w:p w14:paraId="3074F75F" w14:textId="74DEBDD2" w:rsidR="00E567F7" w:rsidRPr="00E567F7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567F7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cs/>
              </w:rPr>
              <w:t>สำหรับปีสิ้นสุดวันที่</w:t>
            </w:r>
            <w:r w:rsidRPr="00E567F7">
              <w:rPr>
                <w:rFonts w:asciiTheme="majorBidi" w:hAnsiTheme="majorBidi" w:cstheme="majorBidi"/>
                <w:b/>
                <w:bCs/>
                <w:i/>
                <w:iCs/>
                <w:position w:val="6"/>
              </w:rPr>
              <w:t xml:space="preserve"> 31</w:t>
            </w:r>
            <w:r w:rsidRPr="00E567F7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242CECE" w14:textId="77777777" w:rsidR="00E567F7" w:rsidRPr="00E567F7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</w:tcPr>
          <w:p w14:paraId="28047FC4" w14:textId="77777777" w:rsidR="00E567F7" w:rsidRPr="00E567F7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FA64E41" w14:textId="77777777" w:rsidR="00E567F7" w:rsidRPr="00E567F7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E567F7" w:rsidRPr="00E567F7" w14:paraId="3CA7D8E6" w14:textId="77777777" w:rsidTr="00445917">
        <w:trPr>
          <w:trHeight w:val="360"/>
        </w:trPr>
        <w:tc>
          <w:tcPr>
            <w:tcW w:w="5818" w:type="dxa"/>
          </w:tcPr>
          <w:p w14:paraId="51FFD4A1" w14:textId="5251FA2B" w:rsidR="00E567F7" w:rsidRPr="005346CB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 w:hint="cs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E8CFA81" w14:textId="1A06C68D" w:rsidR="00E567F7" w:rsidRPr="005346CB" w:rsidRDefault="00E01AE6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3</w:t>
            </w:r>
            <w:r w:rsidR="00E567F7" w:rsidRPr="005346CB">
              <w:rPr>
                <w:rFonts w:asciiTheme="majorBidi" w:hAnsiTheme="majorBidi" w:cstheme="majorBidi"/>
              </w:rPr>
              <w:t>,</w:t>
            </w:r>
            <w:r w:rsidRPr="005346CB">
              <w:rPr>
                <w:rFonts w:asciiTheme="majorBidi" w:hAnsiTheme="majorBidi" w:cstheme="majorBidi"/>
              </w:rPr>
              <w:t>081</w:t>
            </w:r>
            <w:r w:rsidR="00E567F7" w:rsidRPr="005346CB">
              <w:rPr>
                <w:rFonts w:asciiTheme="majorBidi" w:hAnsiTheme="majorBidi" w:cstheme="majorBidi"/>
              </w:rPr>
              <w:t>,</w:t>
            </w:r>
            <w:r w:rsidRPr="005346CB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245" w:type="dxa"/>
          </w:tcPr>
          <w:p w14:paraId="617314C8" w14:textId="77777777" w:rsidR="00E567F7" w:rsidRPr="005346CB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F12868" w14:textId="6C2B7E6D" w:rsidR="00E567F7" w:rsidRPr="005346CB" w:rsidRDefault="00AA19CB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1,769,249</w:t>
            </w:r>
          </w:p>
        </w:tc>
      </w:tr>
      <w:tr w:rsidR="00D96B3A" w:rsidRPr="00E567F7" w14:paraId="17FFCF91" w14:textId="77777777" w:rsidTr="00445917">
        <w:trPr>
          <w:trHeight w:val="360"/>
        </w:trPr>
        <w:tc>
          <w:tcPr>
            <w:tcW w:w="5818" w:type="dxa"/>
          </w:tcPr>
          <w:p w14:paraId="0E38D576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  <w:cs/>
              </w:rPr>
              <w:t xml:space="preserve">จำนวนหุ้นสามัญที่ออกจำหน่ายแล้ว ณ วันที่ </w:t>
            </w:r>
            <w:r w:rsidRPr="005346CB">
              <w:rPr>
                <w:rFonts w:asciiTheme="majorBidi" w:hAnsiTheme="majorBidi" w:cstheme="majorBidi"/>
              </w:rPr>
              <w:t>1</w:t>
            </w:r>
            <w:r w:rsidRPr="005346CB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561C48B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79,090</w:t>
            </w:r>
          </w:p>
        </w:tc>
        <w:tc>
          <w:tcPr>
            <w:tcW w:w="245" w:type="dxa"/>
          </w:tcPr>
          <w:p w14:paraId="02BDD693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DD8338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79,090</w:t>
            </w:r>
          </w:p>
        </w:tc>
      </w:tr>
      <w:tr w:rsidR="00D96B3A" w:rsidRPr="00E567F7" w14:paraId="07A181D2" w14:textId="77777777" w:rsidTr="00445917">
        <w:trPr>
          <w:trHeight w:val="360"/>
        </w:trPr>
        <w:tc>
          <w:tcPr>
            <w:tcW w:w="5818" w:type="dxa"/>
          </w:tcPr>
          <w:p w14:paraId="4BCABE73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  <w:cs/>
              </w:rPr>
              <w:t xml:space="preserve">ผลกระทบจากการเพิ่มจำนวนหุ้นเมื่อวันที่ </w:t>
            </w:r>
            <w:r w:rsidRPr="005346CB">
              <w:rPr>
                <w:rFonts w:asciiTheme="majorBidi" w:hAnsiTheme="majorBidi" w:cstheme="majorBidi"/>
              </w:rPr>
              <w:t>10</w:t>
            </w:r>
            <w:r w:rsidRPr="005346C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5346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</w:tcPr>
          <w:p w14:paraId="3BF91446" w14:textId="0679C40C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2</w:t>
            </w:r>
            <w:r w:rsidR="00E01AE6" w:rsidRPr="005346CB">
              <w:rPr>
                <w:rFonts w:asciiTheme="majorBidi" w:hAnsiTheme="majorBidi" w:cstheme="majorBidi"/>
              </w:rPr>
              <w:t>9</w:t>
            </w:r>
            <w:r w:rsidRPr="005346CB">
              <w:rPr>
                <w:rFonts w:asciiTheme="majorBidi" w:hAnsiTheme="majorBidi" w:cstheme="majorBidi"/>
              </w:rPr>
              <w:t>,</w:t>
            </w:r>
            <w:r w:rsidR="00E01AE6" w:rsidRPr="005346CB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245" w:type="dxa"/>
          </w:tcPr>
          <w:p w14:paraId="5D8B9ABE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FBC58A5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96B3A" w:rsidRPr="00E567F7" w14:paraId="3D635A7A" w14:textId="77777777" w:rsidTr="00445917">
        <w:trPr>
          <w:trHeight w:val="360"/>
        </w:trPr>
        <w:tc>
          <w:tcPr>
            <w:tcW w:w="5818" w:type="dxa"/>
          </w:tcPr>
          <w:p w14:paraId="59FDFA87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  <w:cs/>
              </w:rPr>
              <w:t xml:space="preserve">ผลกระทบจากการเพิ่มจำนวนหุ้นเมื่อวันที่ </w:t>
            </w:r>
            <w:r w:rsidRPr="005346CB">
              <w:rPr>
                <w:rFonts w:asciiTheme="majorBidi" w:hAnsiTheme="majorBidi" w:cstheme="majorBidi"/>
              </w:rPr>
              <w:t>29</w:t>
            </w:r>
            <w:r w:rsidRPr="005346CB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5346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</w:tcPr>
          <w:p w14:paraId="7F80F171" w14:textId="4CF8CFED" w:rsidR="00D96B3A" w:rsidRPr="005346CB" w:rsidRDefault="00E01AE6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4</w:t>
            </w:r>
            <w:r w:rsidR="00D96B3A" w:rsidRPr="005346CB">
              <w:rPr>
                <w:rFonts w:asciiTheme="majorBidi" w:hAnsiTheme="majorBidi" w:cstheme="majorBidi"/>
              </w:rPr>
              <w:t>,</w:t>
            </w:r>
            <w:r w:rsidRPr="005346CB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45" w:type="dxa"/>
          </w:tcPr>
          <w:p w14:paraId="10BB8B8B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5E500FB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96B3A" w:rsidRPr="00E567F7" w14:paraId="69BBFA34" w14:textId="77777777" w:rsidTr="00445917">
        <w:trPr>
          <w:trHeight w:val="360"/>
        </w:trPr>
        <w:tc>
          <w:tcPr>
            <w:tcW w:w="5818" w:type="dxa"/>
          </w:tcPr>
          <w:p w14:paraId="2792C420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  <w:cs/>
              </w:rPr>
              <w:t>ผลกระทบจากการลดมูลค่าหุ้นที่ตราไว้</w:t>
            </w:r>
          </w:p>
        </w:tc>
        <w:tc>
          <w:tcPr>
            <w:tcW w:w="1440" w:type="dxa"/>
          </w:tcPr>
          <w:p w14:paraId="447AD63E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711,810</w:t>
            </w:r>
          </w:p>
        </w:tc>
        <w:tc>
          <w:tcPr>
            <w:tcW w:w="245" w:type="dxa"/>
          </w:tcPr>
          <w:p w14:paraId="3779E177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9CB5D02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711,810</w:t>
            </w:r>
          </w:p>
        </w:tc>
      </w:tr>
      <w:tr w:rsidR="00D96B3A" w:rsidRPr="00E567F7" w14:paraId="00D4C0DA" w14:textId="77777777" w:rsidTr="00E01AE6">
        <w:trPr>
          <w:trHeight w:val="360"/>
        </w:trPr>
        <w:tc>
          <w:tcPr>
            <w:tcW w:w="5818" w:type="dxa"/>
          </w:tcPr>
          <w:p w14:paraId="6B7A8CFB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thaiDistribute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  <w:cs/>
              </w:rPr>
              <w:t xml:space="preserve">ผลกระทบจากการลดมูลค่าที่ตราไว้ของหุ้นเมื่อวันที่ </w:t>
            </w:r>
            <w:r w:rsidRPr="005346CB">
              <w:rPr>
                <w:rFonts w:asciiTheme="majorBidi" w:hAnsiTheme="majorBidi" w:cstheme="majorBidi"/>
              </w:rPr>
              <w:t>10</w:t>
            </w:r>
            <w:r w:rsidRPr="005346C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5346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</w:tcPr>
          <w:p w14:paraId="577F6F32" w14:textId="478339FF" w:rsidR="00D96B3A" w:rsidRPr="005346CB" w:rsidRDefault="00E01AE6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269</w:t>
            </w:r>
            <w:r w:rsidR="00D96B3A" w:rsidRPr="005346CB">
              <w:rPr>
                <w:rFonts w:asciiTheme="majorBidi" w:hAnsiTheme="majorBidi" w:cstheme="majorBidi"/>
              </w:rPr>
              <w:t>,</w:t>
            </w:r>
            <w:r w:rsidRPr="005346CB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245" w:type="dxa"/>
          </w:tcPr>
          <w:p w14:paraId="4ED9AE4D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0009159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96B3A" w:rsidRPr="00E567F7" w14:paraId="52645928" w14:textId="77777777" w:rsidTr="00E01AE6">
        <w:trPr>
          <w:trHeight w:val="360"/>
        </w:trPr>
        <w:tc>
          <w:tcPr>
            <w:tcW w:w="5818" w:type="dxa"/>
          </w:tcPr>
          <w:p w14:paraId="7CF7238A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thaiDistribute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  <w:cs/>
              </w:rPr>
              <w:t xml:space="preserve">ผลกระทบจากการลดมูลค่าที่ตราไว้ของหุ้นเมื่อวันที่ </w:t>
            </w:r>
            <w:r w:rsidRPr="005346CB">
              <w:rPr>
                <w:rFonts w:asciiTheme="majorBidi" w:hAnsiTheme="majorBidi" w:cstheme="majorBidi"/>
              </w:rPr>
              <w:t>29</w:t>
            </w:r>
            <w:r w:rsidRPr="005346CB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5346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</w:tcPr>
          <w:p w14:paraId="301B55C1" w14:textId="303F9AD3" w:rsidR="00D96B3A" w:rsidRPr="005346CB" w:rsidRDefault="00E01AE6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theme="majorBidi"/>
              </w:rPr>
              <w:t>44</w:t>
            </w:r>
            <w:r w:rsidR="00D96B3A" w:rsidRPr="005346CB">
              <w:rPr>
                <w:rFonts w:asciiTheme="majorBidi" w:hAnsiTheme="majorBidi" w:cstheme="majorBidi"/>
              </w:rPr>
              <w:t>,</w:t>
            </w:r>
            <w:r w:rsidRPr="005346CB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245" w:type="dxa"/>
          </w:tcPr>
          <w:p w14:paraId="23B58C6E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6D91E19" w14:textId="77777777" w:rsidR="00D96B3A" w:rsidRPr="005346CB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135A" w:rsidRPr="00E567F7" w14:paraId="39185324" w14:textId="77777777" w:rsidTr="00E01AE6">
        <w:trPr>
          <w:trHeight w:val="360"/>
        </w:trPr>
        <w:tc>
          <w:tcPr>
            <w:tcW w:w="5818" w:type="dxa"/>
          </w:tcPr>
          <w:p w14:paraId="26EE7BE8" w14:textId="1376051A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thaiDistribute"/>
              <w:rPr>
                <w:rFonts w:asciiTheme="majorBidi" w:hAnsiTheme="majorBidi" w:cstheme="majorBidi"/>
                <w:cs/>
              </w:rPr>
            </w:pPr>
            <w:r w:rsidRPr="005346CB">
              <w:rPr>
                <w:rFonts w:asciiTheme="majorBidi" w:hAnsiTheme="majorBidi"/>
                <w:cs/>
              </w:rPr>
              <w:t xml:space="preserve">ผลกระทบจากการเพิ่มจำนวนหุ้นเมื่อ </w:t>
            </w:r>
            <w:r w:rsidRPr="005346CB">
              <w:rPr>
                <w:rFonts w:asciiTheme="majorBidi" w:hAnsiTheme="majorBidi"/>
              </w:rPr>
              <w:t xml:space="preserve">14 </w:t>
            </w:r>
            <w:r w:rsidRPr="005346CB">
              <w:rPr>
                <w:rFonts w:asciiTheme="majorBidi" w:hAnsiTheme="majorBidi" w:hint="cs"/>
                <w:cs/>
              </w:rPr>
              <w:t xml:space="preserve">ธันวาคม </w:t>
            </w:r>
            <w:r w:rsidRPr="005346CB">
              <w:rPr>
                <w:rFonts w:asciiTheme="majorBidi" w:hAnsiTheme="majorBidi"/>
              </w:rPr>
              <w:t>2566</w:t>
            </w:r>
          </w:p>
        </w:tc>
        <w:tc>
          <w:tcPr>
            <w:tcW w:w="1440" w:type="dxa"/>
          </w:tcPr>
          <w:p w14:paraId="261428DB" w14:textId="31AE6A4C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5346CB">
              <w:rPr>
                <w:rFonts w:asciiTheme="majorBidi" w:hAnsiTheme="majorBidi" w:cs="Angsana New"/>
              </w:rPr>
              <w:t>21,654</w:t>
            </w:r>
          </w:p>
        </w:tc>
        <w:tc>
          <w:tcPr>
            <w:tcW w:w="245" w:type="dxa"/>
          </w:tcPr>
          <w:p w14:paraId="6E702E86" w14:textId="77777777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0B5CA22" w14:textId="0B30B3C3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/>
                <w:cs/>
              </w:rPr>
            </w:pPr>
            <w:r w:rsidRPr="005346C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135A" w:rsidRPr="00E567F7" w14:paraId="06F85668" w14:textId="77777777" w:rsidTr="00445917">
        <w:trPr>
          <w:trHeight w:val="360"/>
        </w:trPr>
        <w:tc>
          <w:tcPr>
            <w:tcW w:w="5818" w:type="dxa"/>
          </w:tcPr>
          <w:p w14:paraId="6EBD3695" w14:textId="77777777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346CB">
              <w:rPr>
                <w:rFonts w:asciiTheme="majorBidi" w:hAnsiTheme="majorBidi" w:cstheme="majorBidi"/>
                <w:b/>
                <w:bCs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E3F746" w14:textId="425166C0" w:rsidR="001F135A" w:rsidRPr="005346CB" w:rsidRDefault="005346CB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346CB">
              <w:rPr>
                <w:rFonts w:asciiTheme="majorBidi" w:hAnsiTheme="majorBidi" w:cstheme="majorBidi"/>
                <w:b/>
                <w:bCs/>
              </w:rPr>
              <w:t>1,161,672</w:t>
            </w:r>
          </w:p>
        </w:tc>
        <w:tc>
          <w:tcPr>
            <w:tcW w:w="245" w:type="dxa"/>
          </w:tcPr>
          <w:p w14:paraId="23923018" w14:textId="77777777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4BBF58" w14:textId="77777777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346CB">
              <w:rPr>
                <w:rFonts w:asciiTheme="majorBidi" w:hAnsiTheme="majorBidi" w:cstheme="majorBidi"/>
                <w:b/>
                <w:bCs/>
              </w:rPr>
              <w:t>790,900</w:t>
            </w:r>
          </w:p>
        </w:tc>
      </w:tr>
      <w:tr w:rsidR="001F135A" w:rsidRPr="001E1AC0" w14:paraId="378DB814" w14:textId="77777777" w:rsidTr="00445917">
        <w:trPr>
          <w:trHeight w:val="360"/>
        </w:trPr>
        <w:tc>
          <w:tcPr>
            <w:tcW w:w="5818" w:type="dxa"/>
          </w:tcPr>
          <w:p w14:paraId="0017998B" w14:textId="77777777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346CB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5346C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46A2118" w14:textId="56B78293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346CB">
              <w:rPr>
                <w:rFonts w:asciiTheme="majorBidi" w:hAnsiTheme="majorBidi" w:cstheme="majorBidi"/>
                <w:b/>
                <w:bCs/>
              </w:rPr>
              <w:t>2</w:t>
            </w:r>
            <w:r w:rsidRPr="005346CB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="005346CB" w:rsidRPr="005346CB">
              <w:rPr>
                <w:rFonts w:asciiTheme="majorBidi" w:hAnsiTheme="majorBidi" w:cs="Angsana New" w:hint="cs"/>
                <w:b/>
                <w:bCs/>
                <w:cs/>
              </w:rPr>
              <w:t>65</w:t>
            </w:r>
          </w:p>
        </w:tc>
        <w:tc>
          <w:tcPr>
            <w:tcW w:w="245" w:type="dxa"/>
          </w:tcPr>
          <w:p w14:paraId="16846705" w14:textId="77777777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070EF00" w14:textId="0DA0D066" w:rsidR="001F135A" w:rsidRPr="005346CB" w:rsidRDefault="001F135A" w:rsidP="001F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346CB">
              <w:rPr>
                <w:rFonts w:asciiTheme="majorBidi" w:hAnsiTheme="majorBidi" w:cstheme="majorBidi"/>
                <w:b/>
                <w:bCs/>
              </w:rPr>
              <w:t>2.24</w:t>
            </w:r>
          </w:p>
        </w:tc>
      </w:tr>
    </w:tbl>
    <w:p w14:paraId="26EA0972" w14:textId="77777777" w:rsidR="00D96B3A" w:rsidRP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eastAsia="Calibri"/>
          <w:szCs w:val="30"/>
        </w:rPr>
      </w:pPr>
    </w:p>
    <w:p w14:paraId="54B14EDE" w14:textId="1ABF0478" w:rsidR="00D96B3A" w:rsidRDefault="00D96B3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>
        <w:rPr>
          <w:rFonts w:eastAsia="Calibri" w:hint="cs"/>
          <w:b/>
          <w:bCs/>
          <w:szCs w:val="30"/>
          <w:cs/>
        </w:rPr>
        <w:t>เงินปันผล</w:t>
      </w:r>
    </w:p>
    <w:p w14:paraId="2D1B34AE" w14:textId="07C0BCD3" w:rsidR="00D96B3A" w:rsidRP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/>
        <w:jc w:val="thaiDistribute"/>
        <w:rPr>
          <w:rFonts w:eastAsia="Calibri"/>
          <w:sz w:val="20"/>
          <w:szCs w:val="20"/>
        </w:rPr>
      </w:pPr>
    </w:p>
    <w:p w14:paraId="08189451" w14:textId="35AE0FD3" w:rsid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eastAsia="Calibri"/>
          <w:szCs w:val="30"/>
        </w:rPr>
      </w:pPr>
      <w:r w:rsidRPr="00D96B3A">
        <w:rPr>
          <w:rFonts w:eastAsia="Calibri"/>
          <w:szCs w:val="30"/>
          <w:cs/>
        </w:rPr>
        <w:t>เงินปันผลที่บริษัทจ่ายให้ผู้ถือหุ้น มีดังนี้</w:t>
      </w:r>
    </w:p>
    <w:p w14:paraId="71A1E379" w14:textId="6AA08048" w:rsidR="00D96B3A" w:rsidRP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eastAsia="Calibri"/>
          <w:sz w:val="20"/>
          <w:szCs w:val="20"/>
        </w:rPr>
      </w:pPr>
    </w:p>
    <w:tbl>
      <w:tblPr>
        <w:tblStyle w:val="TableGrid"/>
        <w:tblW w:w="89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1761"/>
        <w:gridCol w:w="1762"/>
        <w:gridCol w:w="245"/>
        <w:gridCol w:w="1440"/>
      </w:tblGrid>
      <w:tr w:rsidR="00D96B3A" w:rsidRPr="00E567F7" w14:paraId="1597A030" w14:textId="77777777" w:rsidTr="00445917">
        <w:trPr>
          <w:trHeight w:val="360"/>
        </w:trPr>
        <w:tc>
          <w:tcPr>
            <w:tcW w:w="3717" w:type="dxa"/>
          </w:tcPr>
          <w:p w14:paraId="56DEAB9A" w14:textId="77777777" w:rsidR="00D96B3A" w:rsidRPr="001E1AC0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1" w:type="dxa"/>
            <w:vAlign w:val="bottom"/>
          </w:tcPr>
          <w:p w14:paraId="376A1AF2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  <w:spacing w:val="-2"/>
                <w:cs/>
              </w:rPr>
              <w:t>วันที่อนุมัติ</w:t>
            </w:r>
          </w:p>
        </w:tc>
        <w:tc>
          <w:tcPr>
            <w:tcW w:w="1762" w:type="dxa"/>
            <w:vAlign w:val="bottom"/>
          </w:tcPr>
          <w:p w14:paraId="7C98943F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  <w:spacing w:val="-2"/>
                <w:cs/>
              </w:rPr>
              <w:t>กำหนดจ่าย</w:t>
            </w:r>
          </w:p>
          <w:p w14:paraId="047C2908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  <w:spacing w:val="-2"/>
                <w:cs/>
              </w:rPr>
              <w:t>เงินปันผล</w:t>
            </w:r>
          </w:p>
        </w:tc>
        <w:tc>
          <w:tcPr>
            <w:tcW w:w="245" w:type="dxa"/>
            <w:vAlign w:val="bottom"/>
          </w:tcPr>
          <w:p w14:paraId="2A3EBA00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vAlign w:val="bottom"/>
          </w:tcPr>
          <w:p w14:paraId="43725E47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  <w:spacing w:val="-2"/>
                <w:cs/>
              </w:rPr>
              <w:t>จำนวนเงิน</w:t>
            </w:r>
          </w:p>
        </w:tc>
      </w:tr>
      <w:tr w:rsidR="00D96B3A" w:rsidRPr="00E567F7" w14:paraId="7D516C29" w14:textId="77777777" w:rsidTr="00445917">
        <w:trPr>
          <w:trHeight w:val="360"/>
        </w:trPr>
        <w:tc>
          <w:tcPr>
            <w:tcW w:w="3717" w:type="dxa"/>
          </w:tcPr>
          <w:p w14:paraId="74E91578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1" w:type="dxa"/>
          </w:tcPr>
          <w:p w14:paraId="2CE99A1A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18C99484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085340DB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7CEBCE2C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pacing w:val="-2"/>
              </w:rPr>
            </w:pPr>
            <w:r w:rsidRPr="00E567F7">
              <w:rPr>
                <w:rFonts w:asciiTheme="majorBidi" w:hAnsiTheme="majorBidi" w:cstheme="majorBidi"/>
                <w:i/>
                <w:iCs/>
                <w:spacing w:val="-2"/>
                <w:cs/>
              </w:rPr>
              <w:t>(ล้านบาท)</w:t>
            </w:r>
          </w:p>
        </w:tc>
      </w:tr>
      <w:tr w:rsidR="00D96B3A" w:rsidRPr="00E567F7" w14:paraId="1CAE5E22" w14:textId="77777777" w:rsidTr="00445917">
        <w:trPr>
          <w:trHeight w:val="360"/>
        </w:trPr>
        <w:tc>
          <w:tcPr>
            <w:tcW w:w="3717" w:type="dxa"/>
          </w:tcPr>
          <w:p w14:paraId="37AF5C9A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</w:rPr>
            </w:pPr>
            <w:r w:rsidRPr="00E567F7">
              <w:rPr>
                <w:rFonts w:asciiTheme="majorBidi" w:hAnsiTheme="majorBidi" w:cstheme="majorBidi"/>
                <w:b/>
                <w:bCs/>
                <w:i/>
                <w:iCs/>
                <w:spacing w:val="-2"/>
              </w:rPr>
              <w:t>2566</w:t>
            </w:r>
          </w:p>
        </w:tc>
        <w:tc>
          <w:tcPr>
            <w:tcW w:w="1761" w:type="dxa"/>
          </w:tcPr>
          <w:p w14:paraId="5D805596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1F604CF0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4C7446D0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23CD792C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D96B3A" w:rsidRPr="00E567F7" w14:paraId="769E70EE" w14:textId="77777777" w:rsidTr="00445917">
        <w:trPr>
          <w:trHeight w:val="360"/>
        </w:trPr>
        <w:tc>
          <w:tcPr>
            <w:tcW w:w="3717" w:type="dxa"/>
          </w:tcPr>
          <w:p w14:paraId="685E0D53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  <w:cs/>
              </w:rPr>
              <w:t xml:space="preserve">เงินปันผลระหว่างกาลปี </w:t>
            </w:r>
            <w:r w:rsidRPr="00E567F7">
              <w:rPr>
                <w:rFonts w:asciiTheme="majorBidi" w:hAnsiTheme="majorBidi" w:cstheme="majorBidi"/>
              </w:rPr>
              <w:t>2566</w:t>
            </w:r>
            <w:r w:rsidRPr="00E567F7">
              <w:rPr>
                <w:rFonts w:asciiTheme="majorBidi" w:hAnsiTheme="majorBidi" w:cstheme="majorBidi"/>
                <w:cs/>
              </w:rPr>
              <w:t xml:space="preserve"> ครั้งที่ </w:t>
            </w:r>
            <w:r w:rsidRPr="00E567F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61" w:type="dxa"/>
          </w:tcPr>
          <w:p w14:paraId="7B321439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</w:rPr>
              <w:t>4</w:t>
            </w:r>
            <w:r w:rsidRPr="00E567F7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E567F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62" w:type="dxa"/>
          </w:tcPr>
          <w:p w14:paraId="4B3EBE33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</w:rPr>
              <w:t>10</w:t>
            </w:r>
            <w:r w:rsidRPr="00E567F7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E567F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5" w:type="dxa"/>
          </w:tcPr>
          <w:p w14:paraId="41138F28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2667C933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</w:rPr>
              <w:t>3,208</w:t>
            </w:r>
          </w:p>
        </w:tc>
      </w:tr>
      <w:tr w:rsidR="00D96B3A" w:rsidRPr="00E567F7" w14:paraId="6DEFA1E4" w14:textId="77777777" w:rsidTr="00445917">
        <w:trPr>
          <w:trHeight w:val="360"/>
        </w:trPr>
        <w:tc>
          <w:tcPr>
            <w:tcW w:w="3717" w:type="dxa"/>
          </w:tcPr>
          <w:p w14:paraId="375F5EA3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  <w:cs/>
              </w:rPr>
              <w:t xml:space="preserve">เงินปันผลระหว่างกาลปี </w:t>
            </w:r>
            <w:r w:rsidRPr="00E567F7">
              <w:rPr>
                <w:rFonts w:asciiTheme="majorBidi" w:hAnsiTheme="majorBidi" w:cstheme="majorBidi"/>
              </w:rPr>
              <w:t>2566</w:t>
            </w:r>
            <w:r w:rsidRPr="00E567F7">
              <w:rPr>
                <w:rFonts w:asciiTheme="majorBidi" w:hAnsiTheme="majorBidi" w:cstheme="majorBidi"/>
                <w:cs/>
              </w:rPr>
              <w:t xml:space="preserve"> ครั้งที่ </w:t>
            </w:r>
            <w:r w:rsidRPr="00E567F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61" w:type="dxa"/>
          </w:tcPr>
          <w:p w14:paraId="60BE5693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</w:rPr>
              <w:t>11</w:t>
            </w:r>
            <w:r w:rsidRPr="00E567F7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E567F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62" w:type="dxa"/>
          </w:tcPr>
          <w:p w14:paraId="010C2A8F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</w:rPr>
              <w:t>31</w:t>
            </w:r>
            <w:r w:rsidRPr="00E567F7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E567F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5" w:type="dxa"/>
          </w:tcPr>
          <w:p w14:paraId="4AC96BAB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4500C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pacing w:val="-2"/>
              </w:rPr>
            </w:pPr>
            <w:r w:rsidRPr="00E567F7">
              <w:rPr>
                <w:rFonts w:asciiTheme="majorBidi" w:hAnsiTheme="majorBidi" w:cstheme="majorBidi"/>
              </w:rPr>
              <w:t>872</w:t>
            </w:r>
          </w:p>
        </w:tc>
      </w:tr>
      <w:tr w:rsidR="00D96B3A" w:rsidRPr="001E1AC0" w14:paraId="346DB0BD" w14:textId="77777777" w:rsidTr="00445917">
        <w:trPr>
          <w:trHeight w:val="360"/>
        </w:trPr>
        <w:tc>
          <w:tcPr>
            <w:tcW w:w="3717" w:type="dxa"/>
          </w:tcPr>
          <w:p w14:paraId="1D229740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567F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61" w:type="dxa"/>
          </w:tcPr>
          <w:p w14:paraId="5311299F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54769B84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6539003A" w14:textId="77777777" w:rsidR="00D96B3A" w:rsidRPr="00E567F7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CA92C7" w14:textId="77777777" w:rsidR="00D96B3A" w:rsidRPr="001E1AC0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567F7">
              <w:rPr>
                <w:rFonts w:asciiTheme="majorBidi" w:hAnsiTheme="majorBidi" w:cstheme="majorBidi"/>
                <w:b/>
                <w:bCs/>
              </w:rPr>
              <w:t>4,080</w:t>
            </w:r>
          </w:p>
        </w:tc>
      </w:tr>
    </w:tbl>
    <w:p w14:paraId="3311A7F9" w14:textId="77777777" w:rsidR="00D96B3A" w:rsidRP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eastAsia="Calibri"/>
          <w:szCs w:val="30"/>
        </w:rPr>
      </w:pPr>
    </w:p>
    <w:p w14:paraId="725E7AD6" w14:textId="277528F7" w:rsidR="009C4E82" w:rsidRPr="00AB0762" w:rsidRDefault="005A6A9F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rFonts w:eastAsia="Calibri"/>
          <w:b/>
          <w:bCs/>
          <w:szCs w:val="30"/>
          <w:cs/>
        </w:rPr>
        <w:t>เครื่องมือทางการเงิน</w:t>
      </w:r>
    </w:p>
    <w:p w14:paraId="7229B1F2" w14:textId="449C88E0" w:rsidR="00E567F7" w:rsidRDefault="00E567F7" w:rsidP="00D30324">
      <w:pPr>
        <w:pStyle w:val="block"/>
        <w:spacing w:after="0" w:line="240" w:lineRule="auto"/>
        <w:ind w:left="1053" w:right="-16"/>
        <w:jc w:val="thaiDistribute"/>
        <w:rPr>
          <w:rFonts w:ascii="Angsana New" w:hAnsi="Angsana New" w:cs="Angsana New"/>
          <w:sz w:val="20"/>
          <w:lang w:bidi="th-TH"/>
        </w:rPr>
      </w:pPr>
    </w:p>
    <w:p w14:paraId="32911844" w14:textId="765E7EAE" w:rsidR="0060412B" w:rsidRDefault="00B463F9" w:rsidP="00E72379">
      <w:pPr>
        <w:pStyle w:val="block"/>
        <w:numPr>
          <w:ilvl w:val="0"/>
          <w:numId w:val="23"/>
        </w:numPr>
        <w:spacing w:after="0" w:line="240" w:lineRule="auto"/>
        <w:ind w:left="1044" w:right="-7" w:hanging="468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463F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22ED8AB" w14:textId="7A3ACA8B" w:rsidR="00B463F9" w:rsidRPr="00733AF0" w:rsidRDefault="00B463F9" w:rsidP="00B463F9">
      <w:pPr>
        <w:pStyle w:val="block"/>
        <w:spacing w:after="0" w:line="240" w:lineRule="auto"/>
        <w:ind w:left="1044" w:right="-7"/>
        <w:jc w:val="both"/>
        <w:rPr>
          <w:rFonts w:ascii="Angsana New" w:hAnsi="Angsana New" w:cs="Angsana New"/>
          <w:sz w:val="20"/>
          <w:lang w:bidi="th-TH"/>
        </w:rPr>
      </w:pPr>
    </w:p>
    <w:p w14:paraId="26820CED" w14:textId="77777777" w:rsidR="00B463F9" w:rsidRPr="00F009B2" w:rsidRDefault="00B463F9" w:rsidP="00B463F9">
      <w:pPr>
        <w:pStyle w:val="block"/>
        <w:spacing w:after="0" w:line="240" w:lineRule="auto"/>
        <w:ind w:left="1053"/>
        <w:jc w:val="thaiDistribute"/>
        <w:rPr>
          <w:rFonts w:asciiTheme="majorBidi" w:hAnsiTheme="majorBidi" w:cstheme="majorBidi"/>
          <w:sz w:val="30"/>
          <w:szCs w:val="30"/>
        </w:rPr>
      </w:pPr>
      <w:r w:rsidRPr="00F009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F009B2">
        <w:rPr>
          <w:rFonts w:asciiTheme="majorBidi" w:hAnsiTheme="majorBidi" w:cstheme="majorBidi"/>
          <w:spacing w:val="4"/>
          <w:sz w:val="30"/>
          <w:szCs w:val="30"/>
          <w:cs/>
        </w:rPr>
        <w:t>วัดมูลค่าด้วยราคาทุนตัดจำหน่ายโดยมูลค่าตามบัญชี</w:t>
      </w:r>
      <w:r w:rsidRPr="00F009B2">
        <w:rPr>
          <w:rFonts w:asciiTheme="majorBidi" w:hAnsiTheme="majorBidi" w:cstheme="majorBidi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3C794011" w14:textId="3D1E80B3" w:rsidR="00733AF0" w:rsidRDefault="007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 w:bidi="ar-SA"/>
        </w:rPr>
      </w:pPr>
      <w:r>
        <w:rPr>
          <w:sz w:val="20"/>
        </w:rPr>
        <w:br w:type="page"/>
      </w:r>
    </w:p>
    <w:p w14:paraId="6873FBCF" w14:textId="77777777" w:rsidR="00B463F9" w:rsidRPr="00AB0762" w:rsidRDefault="00B463F9" w:rsidP="00B463F9">
      <w:pPr>
        <w:pStyle w:val="block"/>
        <w:numPr>
          <w:ilvl w:val="0"/>
          <w:numId w:val="23"/>
        </w:numPr>
        <w:spacing w:after="0" w:line="240" w:lineRule="auto"/>
        <w:ind w:left="1044" w:right="-7" w:hanging="468"/>
        <w:jc w:val="both"/>
        <w:rPr>
          <w:rFonts w:ascii="Angsana New" w:hAnsi="Angsana New"/>
          <w:b/>
          <w:i/>
          <w:sz w:val="30"/>
          <w:szCs w:val="30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นโยบายการจัดการความเสี่ยงทางด้านการเงิน </w:t>
      </w:r>
    </w:p>
    <w:p w14:paraId="035CB9B4" w14:textId="77777777" w:rsidR="0060412B" w:rsidRPr="000E42ED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sz w:val="20"/>
          <w:szCs w:val="20"/>
          <w:lang w:val="en-GB"/>
        </w:rPr>
      </w:pPr>
    </w:p>
    <w:p w14:paraId="174CEF6E" w14:textId="77777777" w:rsidR="0060412B" w:rsidRPr="00AB0762" w:rsidRDefault="0060412B" w:rsidP="0060412B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b/>
          <w:i/>
        </w:rPr>
      </w:pPr>
      <w:r w:rsidRPr="00AB0762">
        <w:rPr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7D8A1BE9" w14:textId="77777777" w:rsidR="0060412B" w:rsidRPr="000E42ED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sz w:val="20"/>
          <w:szCs w:val="20"/>
        </w:rPr>
      </w:pPr>
    </w:p>
    <w:p w14:paraId="7F8D7FBE" w14:textId="5224F05E" w:rsidR="00E567F7" w:rsidRPr="00AE3574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s/>
        </w:rPr>
      </w:pPr>
      <w:r w:rsidRPr="00C30D2A">
        <w:rPr>
          <w:rFonts w:asciiTheme="majorBidi" w:hAnsiTheme="majorBidi" w:cstheme="majorBidi"/>
          <w:cs/>
        </w:rPr>
        <w:t>ฝ่ายบริหารของบริษัท</w:t>
      </w:r>
      <w:r w:rsidRPr="00AE3574">
        <w:rPr>
          <w:rFonts w:asciiTheme="majorBidi" w:hAnsiTheme="majorBidi" w:cstheme="majorBidi"/>
          <w:cs/>
        </w:rPr>
        <w:t>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</w:t>
      </w:r>
      <w:r w:rsidRPr="00AE3574">
        <w:rPr>
          <w:rFonts w:asciiTheme="majorBidi" w:hAnsiTheme="majorBidi" w:cstheme="majorBidi"/>
          <w:spacing w:val="-2"/>
          <w:cs/>
        </w:rPr>
        <w:t>ธุรกรรมการค้าระหว่างประเทศ รวมถึงการกำหนดนโยบายและกำกับดูแลการบริหารตราสารอนุพันธ์ทางการเงิน</w:t>
      </w:r>
      <w:r w:rsidRPr="00AE3574">
        <w:rPr>
          <w:rFonts w:asciiTheme="majorBidi" w:hAnsiTheme="majorBidi" w:cstheme="majorBidi"/>
          <w:cs/>
        </w:rPr>
        <w:t xml:space="preserve"> </w:t>
      </w:r>
      <w:r w:rsidRPr="00AE3574">
        <w:rPr>
          <w:rFonts w:asciiTheme="majorBidi" w:hAnsiTheme="majorBidi" w:cstheme="majorBidi"/>
          <w:spacing w:val="-6"/>
          <w:cs/>
        </w:rPr>
        <w:t>และการบริหารเงินสดเพื่อให้การดำเนินงานด้านการเงินของบริษัทเป็นไปอย่างมีประสิทธิภาพภายใต้ความเสี่ยง</w:t>
      </w:r>
      <w:r w:rsidRPr="00AE3574">
        <w:rPr>
          <w:rFonts w:asciiTheme="majorBidi" w:hAnsiTheme="majorBidi" w:cstheme="majorBidi"/>
          <w:cs/>
        </w:rPr>
        <w:t>ที่ยอมรับได้และเป็นไปในแนวทางเดียวกันในบริษัท และจะทบทวนปรับปรุงนโยบายให้เหมาะสมกับสถานการณ์ที่เปลี่ยนแปลงไป โดย</w:t>
      </w:r>
      <w:r>
        <w:rPr>
          <w:rFonts w:asciiTheme="majorBidi" w:hAnsiTheme="majorBidi" w:cstheme="majorBidi" w:hint="cs"/>
          <w:cs/>
        </w:rPr>
        <w:t>ฝ่ายบริหาร</w:t>
      </w:r>
      <w:r w:rsidRPr="00AE3574">
        <w:rPr>
          <w:rFonts w:asciiTheme="majorBidi" w:hAnsiTheme="majorBidi" w:cstheme="majorBidi"/>
          <w:cs/>
        </w:rPr>
        <w:t>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4211C9C9" w14:textId="77777777" w:rsidR="00DE4407" w:rsidRPr="000E42ED" w:rsidRDefault="00DE4407" w:rsidP="00E567F7">
      <w:pPr>
        <w:tabs>
          <w:tab w:val="clear" w:pos="454"/>
          <w:tab w:val="clear" w:pos="907"/>
          <w:tab w:val="left" w:pos="810"/>
        </w:tabs>
        <w:spacing w:line="240" w:lineRule="auto"/>
        <w:ind w:left="900" w:right="-7"/>
        <w:jc w:val="thaiDistribute"/>
        <w:rPr>
          <w:sz w:val="20"/>
          <w:szCs w:val="20"/>
          <w:cs/>
        </w:rPr>
      </w:pPr>
    </w:p>
    <w:p w14:paraId="3F770C78" w14:textId="77777777" w:rsidR="0060412B" w:rsidRPr="00AB0762" w:rsidRDefault="0060412B" w:rsidP="00E72379">
      <w:pPr>
        <w:pStyle w:val="block"/>
        <w:numPr>
          <w:ilvl w:val="0"/>
          <w:numId w:val="24"/>
        </w:numPr>
        <w:spacing w:after="0" w:line="240" w:lineRule="auto"/>
        <w:ind w:left="1629" w:right="-7" w:hanging="558"/>
        <w:jc w:val="both"/>
        <w:rPr>
          <w:rFonts w:ascii="Angsana New" w:hAnsi="Angsana New"/>
          <w:b/>
          <w:i/>
          <w:sz w:val="30"/>
          <w:szCs w:val="30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55263960" w14:textId="77777777" w:rsidR="0060412B" w:rsidRPr="000E42ED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sz w:val="20"/>
          <w:szCs w:val="20"/>
        </w:rPr>
      </w:pPr>
    </w:p>
    <w:p w14:paraId="3673F34A" w14:textId="77777777" w:rsidR="0060412B" w:rsidRPr="00AB0762" w:rsidRDefault="0060412B" w:rsidP="0060412B">
      <w:pPr>
        <w:tabs>
          <w:tab w:val="clear" w:pos="907"/>
          <w:tab w:val="left" w:pos="1080"/>
        </w:tabs>
        <w:ind w:left="1638" w:firstLine="9"/>
        <w:jc w:val="thaiDistribute"/>
      </w:pPr>
      <w:r w:rsidRPr="00AB0762">
        <w:rPr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19492870" w14:textId="77777777" w:rsidR="00D9731D" w:rsidRPr="000E42ED" w:rsidRDefault="00D9731D" w:rsidP="0060412B">
      <w:pPr>
        <w:tabs>
          <w:tab w:val="clear" w:pos="907"/>
          <w:tab w:val="left" w:pos="1080"/>
        </w:tabs>
        <w:ind w:left="1638" w:firstLine="9"/>
        <w:jc w:val="thaiDistribute"/>
        <w:rPr>
          <w:sz w:val="20"/>
          <w:szCs w:val="20"/>
        </w:rPr>
      </w:pPr>
    </w:p>
    <w:p w14:paraId="26A12043" w14:textId="43966456" w:rsidR="00FE7BA1" w:rsidRPr="00AB0762" w:rsidRDefault="00FE7BA1" w:rsidP="00E7237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 w:hanging="630"/>
        <w:jc w:val="thaiDistribute"/>
        <w:rPr>
          <w:szCs w:val="30"/>
        </w:rPr>
      </w:pPr>
      <w:r w:rsidRPr="00AB0762">
        <w:rPr>
          <w:szCs w:val="30"/>
          <w:cs/>
        </w:rPr>
        <w:t>เงินสดและร</w:t>
      </w:r>
      <w:r w:rsidR="002940F6" w:rsidRPr="00AB0762">
        <w:rPr>
          <w:szCs w:val="30"/>
          <w:cs/>
        </w:rPr>
        <w:t>ายการเทียบเท่าเงินสด</w:t>
      </w:r>
    </w:p>
    <w:p w14:paraId="0E5F8070" w14:textId="77777777" w:rsidR="0044420B" w:rsidRPr="000E42ED" w:rsidRDefault="0044420B" w:rsidP="004442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/>
        <w:jc w:val="thaiDistribute"/>
        <w:rPr>
          <w:sz w:val="20"/>
          <w:szCs w:val="20"/>
        </w:rPr>
      </w:pPr>
    </w:p>
    <w:p w14:paraId="35FD090D" w14:textId="3536CE5E" w:rsidR="00AA19CB" w:rsidRDefault="0044420B" w:rsidP="007048DA">
      <w:pPr>
        <w:pStyle w:val="block"/>
        <w:spacing w:after="0" w:line="240" w:lineRule="auto"/>
        <w:ind w:left="2241" w:right="11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ความเสี่ยงด้านเครดิตของบริษัทที่เกิดจากเงินสดและรายการเทียบเท่าเงินสดและอนุพันธ์ </w:t>
      </w:r>
      <w:r w:rsidRPr="00AB0762">
        <w:rPr>
          <w:rFonts w:ascii="Angsana New" w:hAnsi="Angsana New" w:cs="Angsana New"/>
          <w:sz w:val="30"/>
          <w:szCs w:val="30"/>
        </w:rPr>
        <w:br/>
      </w: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2E1B368F" w14:textId="77777777" w:rsidR="0060412B" w:rsidRPr="00733AF0" w:rsidRDefault="0060412B" w:rsidP="0060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980"/>
        <w:jc w:val="thaiDistribute"/>
        <w:rPr>
          <w:sz w:val="20"/>
          <w:szCs w:val="20"/>
        </w:rPr>
      </w:pPr>
    </w:p>
    <w:p w14:paraId="6508DA06" w14:textId="77777777" w:rsidR="0060412B" w:rsidRPr="00AB0762" w:rsidRDefault="0060412B" w:rsidP="00E72379">
      <w:pPr>
        <w:pStyle w:val="block"/>
        <w:numPr>
          <w:ilvl w:val="0"/>
          <w:numId w:val="24"/>
        </w:numPr>
        <w:tabs>
          <w:tab w:val="left" w:pos="1566"/>
        </w:tabs>
        <w:spacing w:after="0" w:line="240" w:lineRule="auto"/>
        <w:ind w:left="1701" w:right="-7" w:hanging="630"/>
        <w:jc w:val="both"/>
        <w:rPr>
          <w:rFonts w:ascii="Angsana New" w:hAnsi="Angsana New"/>
          <w:b/>
          <w:i/>
          <w:sz w:val="30"/>
          <w:szCs w:val="30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1FA0FC5C" w14:textId="77777777" w:rsidR="0060412B" w:rsidRPr="007B7E4A" w:rsidRDefault="0060412B" w:rsidP="00604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20"/>
          <w:szCs w:val="20"/>
        </w:rPr>
      </w:pPr>
    </w:p>
    <w:p w14:paraId="7DFE29A3" w14:textId="37FCF584" w:rsidR="002046EC" w:rsidRDefault="0060412B" w:rsidP="00424168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</w:pPr>
      <w:r w:rsidRPr="00AB0762">
        <w:rPr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</w:t>
      </w:r>
      <w:r w:rsidRPr="00AB0762">
        <w:rPr>
          <w:spacing w:val="4"/>
          <w:cs/>
        </w:rPr>
        <w:t>ผู้บริหารพิจารณาว่าเพียงพอ เพื่อใช้ในการดำเนินงานของบริษัท การชำระหนี้ครบกำหนดชำระและ</w:t>
      </w:r>
      <w:r w:rsidRPr="00AB0762">
        <w:rPr>
          <w:cs/>
        </w:rPr>
        <w:t xml:space="preserve">ลดผลกระทบจากความผันผวนในกระแสเงินสด </w:t>
      </w:r>
    </w:p>
    <w:p w14:paraId="7E63A27D" w14:textId="77777777" w:rsidR="00E00572" w:rsidRPr="00033B34" w:rsidRDefault="00E00572" w:rsidP="00424168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  <w:rPr>
          <w:sz w:val="20"/>
          <w:szCs w:val="20"/>
        </w:rPr>
      </w:pPr>
    </w:p>
    <w:p w14:paraId="7344FC0C" w14:textId="77777777" w:rsidR="00E00572" w:rsidRPr="00A75181" w:rsidRDefault="00E00572" w:rsidP="00E00572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</w:pPr>
      <w:r w:rsidRPr="00E00572">
        <w:rPr>
          <w:cs/>
        </w:rPr>
        <w:t xml:space="preserve">หนี้สินทางการเงินที่มีภาระดอกเบี้ย ณ วันที่ </w:t>
      </w:r>
      <w:r w:rsidRPr="00E00572">
        <w:t>31</w:t>
      </w:r>
      <w:r w:rsidRPr="00E00572">
        <w:rPr>
          <w:cs/>
        </w:rPr>
        <w:t xml:space="preserve"> ธันวาคม มีอัตราผลตอบแทนที่แท้จริง และระยะเวลา</w:t>
      </w:r>
      <w:r w:rsidRPr="00A75181">
        <w:rPr>
          <w:cs/>
        </w:rPr>
        <w:t>ที่ครบกำหนดชำระ ดังนี้</w:t>
      </w:r>
    </w:p>
    <w:p w14:paraId="4133B0B5" w14:textId="770EDA01" w:rsidR="00E00572" w:rsidRDefault="00E00572" w:rsidP="002046EC">
      <w:pPr>
        <w:tabs>
          <w:tab w:val="clear" w:pos="907"/>
          <w:tab w:val="clear" w:pos="1644"/>
          <w:tab w:val="left" w:pos="990"/>
        </w:tabs>
        <w:spacing w:line="240" w:lineRule="auto"/>
        <w:ind w:right="-196"/>
        <w:jc w:val="thaiDistribute"/>
        <w:rPr>
          <w:sz w:val="18"/>
          <w:szCs w:val="18"/>
        </w:rPr>
      </w:pPr>
    </w:p>
    <w:tbl>
      <w:tblPr>
        <w:tblW w:w="91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956"/>
        <w:gridCol w:w="1089"/>
        <w:gridCol w:w="284"/>
        <w:gridCol w:w="1134"/>
        <w:gridCol w:w="283"/>
        <w:gridCol w:w="993"/>
        <w:gridCol w:w="270"/>
        <w:gridCol w:w="1186"/>
      </w:tblGrid>
      <w:tr w:rsidR="000D4868" w:rsidRPr="000D4868" w14:paraId="3C763F4B" w14:textId="77777777" w:rsidTr="000D4868">
        <w:trPr>
          <w:tblHeader/>
        </w:trPr>
        <w:tc>
          <w:tcPr>
            <w:tcW w:w="3956" w:type="dxa"/>
            <w:shd w:val="clear" w:color="auto" w:fill="auto"/>
            <w:vAlign w:val="bottom"/>
          </w:tcPr>
          <w:p w14:paraId="429B23E8" w14:textId="77777777" w:rsidR="000D4868" w:rsidRPr="000D4868" w:rsidRDefault="000D4868" w:rsidP="008E72CB">
            <w:pPr>
              <w:ind w:left="445"/>
              <w:rPr>
                <w:rFonts w:asciiTheme="majorBidi" w:hAnsiTheme="majorBidi" w:cstheme="majorBidi"/>
                <w:b/>
                <w:bCs/>
                <w:i/>
                <w:iCs/>
                <w:spacing w:val="-4"/>
              </w:rPr>
            </w:pPr>
            <w:r w:rsidRPr="000D4868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0D4868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BD5EEF" w14:textId="77777777" w:rsidR="000D4868" w:rsidRPr="000D4868" w:rsidRDefault="000D4868" w:rsidP="008E72CB">
            <w:pPr>
              <w:ind w:left="-20" w:right="-1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D4868">
              <w:rPr>
                <w:rFonts w:asciiTheme="majorBidi" w:hAnsiTheme="majorBidi" w:cstheme="majorBidi"/>
                <w:spacing w:val="-4"/>
                <w:cs/>
              </w:rPr>
              <w:t>อัตราผล</w:t>
            </w:r>
            <w:r w:rsidRPr="000D4868">
              <w:rPr>
                <w:rFonts w:asciiTheme="majorBidi" w:hAnsiTheme="majorBidi" w:cstheme="majorBidi"/>
                <w:spacing w:val="-4"/>
              </w:rPr>
              <w:br/>
            </w:r>
            <w:r w:rsidRPr="000D4868">
              <w:rPr>
                <w:rFonts w:asciiTheme="majorBidi" w:hAnsiTheme="majorBidi" w:cstheme="majorBidi"/>
                <w:spacing w:val="-4"/>
                <w:cs/>
              </w:rPr>
              <w:t>ตอบแทนที่แท้จริง</w:t>
            </w:r>
          </w:p>
        </w:tc>
        <w:tc>
          <w:tcPr>
            <w:tcW w:w="284" w:type="dxa"/>
            <w:shd w:val="clear" w:color="auto" w:fill="auto"/>
          </w:tcPr>
          <w:p w14:paraId="7FEFE6FD" w14:textId="77777777" w:rsidR="000D4868" w:rsidRPr="000D4868" w:rsidRDefault="000D4868" w:rsidP="008E72CB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7D74E4" w14:textId="77777777" w:rsidR="000D4868" w:rsidRPr="000D4868" w:rsidRDefault="000D4868" w:rsidP="008E72CB">
            <w:pPr>
              <w:tabs>
                <w:tab w:val="clear" w:pos="680"/>
                <w:tab w:val="left" w:pos="610"/>
              </w:tabs>
              <w:ind w:left="-114" w:right="-11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D4868">
              <w:rPr>
                <w:rFonts w:asciiTheme="majorBidi" w:hAnsiTheme="majorBidi" w:cstheme="majorBidi"/>
                <w:spacing w:val="-4"/>
                <w:cs/>
              </w:rPr>
              <w:t xml:space="preserve">ภายใน </w:t>
            </w:r>
            <w:r w:rsidRPr="000D4868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Pr="000D4868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34FA27C5" w14:textId="77777777" w:rsidR="000D4868" w:rsidRPr="000D4868" w:rsidRDefault="000D4868" w:rsidP="008E72CB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D47B57" w14:textId="77777777" w:rsidR="000D4868" w:rsidRPr="000D4868" w:rsidRDefault="000D4868" w:rsidP="005A6A9F">
            <w:pPr>
              <w:tabs>
                <w:tab w:val="clear" w:pos="680"/>
                <w:tab w:val="left" w:pos="518"/>
              </w:tabs>
              <w:ind w:left="-93" w:right="-9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D4868">
              <w:rPr>
                <w:rFonts w:asciiTheme="majorBidi" w:hAnsiTheme="majorBidi" w:cstheme="majorBidi"/>
                <w:spacing w:val="-4"/>
                <w:cs/>
              </w:rPr>
              <w:t xml:space="preserve">หลังจาก </w:t>
            </w:r>
            <w:r w:rsidRPr="000D4868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Pr="000D4868">
              <w:rPr>
                <w:rFonts w:asciiTheme="majorBidi" w:hAnsiTheme="majorBidi" w:cstheme="majorBidi"/>
                <w:spacing w:val="-4"/>
                <w:cs/>
              </w:rPr>
              <w:t xml:space="preserve">ปีแต่ไม่เกิน </w:t>
            </w:r>
            <w:r w:rsidRPr="000D4868">
              <w:rPr>
                <w:rFonts w:asciiTheme="majorBidi" w:hAnsiTheme="majorBidi" w:cstheme="majorBidi"/>
                <w:spacing w:val="-4"/>
                <w:cs/>
              </w:rPr>
              <w:br/>
            </w:r>
            <w:r w:rsidRPr="000D4868">
              <w:rPr>
                <w:rFonts w:asciiTheme="majorBidi" w:hAnsiTheme="majorBidi" w:cstheme="majorBidi"/>
                <w:spacing w:val="-4"/>
              </w:rPr>
              <w:t xml:space="preserve">5 </w:t>
            </w:r>
            <w:r w:rsidRPr="000D4868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4516BF" w14:textId="77777777" w:rsidR="000D4868" w:rsidRPr="000D4868" w:rsidRDefault="000D4868" w:rsidP="008E72CB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7867654" w14:textId="77777777" w:rsidR="000D4868" w:rsidRPr="000D4868" w:rsidRDefault="000D4868" w:rsidP="00424168">
            <w:pPr>
              <w:tabs>
                <w:tab w:val="clear" w:pos="907"/>
              </w:tabs>
              <w:ind w:left="468" w:right="-108" w:hanging="568"/>
              <w:jc w:val="center"/>
              <w:rPr>
                <w:rFonts w:asciiTheme="majorBidi" w:hAnsiTheme="majorBidi" w:cstheme="majorBidi"/>
                <w:spacing w:val="-4"/>
              </w:rPr>
            </w:pPr>
            <w:r w:rsidRPr="000D4868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</w:tr>
      <w:tr w:rsidR="009231DB" w:rsidRPr="000D4868" w14:paraId="3CFCCB0F" w14:textId="77777777" w:rsidTr="00093D3E">
        <w:trPr>
          <w:trHeight w:val="57"/>
          <w:tblHeader/>
        </w:trPr>
        <w:tc>
          <w:tcPr>
            <w:tcW w:w="3956" w:type="dxa"/>
            <w:shd w:val="clear" w:color="auto" w:fill="auto"/>
            <w:vAlign w:val="bottom"/>
          </w:tcPr>
          <w:p w14:paraId="1F6704BA" w14:textId="77777777" w:rsidR="009231DB" w:rsidRPr="000D4868" w:rsidRDefault="009231DB" w:rsidP="000E42ED">
            <w:pPr>
              <w:spacing w:line="220" w:lineRule="atLeast"/>
              <w:ind w:left="4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2D1D4D" w14:textId="5F2B570A" w:rsidR="009231DB" w:rsidRPr="000D4868" w:rsidRDefault="009231DB" w:rsidP="009231DB">
            <w:pPr>
              <w:tabs>
                <w:tab w:val="clear" w:pos="907"/>
                <w:tab w:val="left" w:pos="620"/>
              </w:tabs>
              <w:spacing w:line="220" w:lineRule="atLeast"/>
              <w:ind w:left="-127" w:right="-101"/>
              <w:jc w:val="center"/>
              <w:rPr>
                <w:rFonts w:asciiTheme="majorBidi" w:hAnsiTheme="majorBidi" w:cstheme="majorBidi"/>
                <w:i/>
                <w:iCs/>
                <w:spacing w:val="-2"/>
                <w:cs/>
              </w:rPr>
            </w:pPr>
            <w:r w:rsidRPr="000D4868">
              <w:rPr>
                <w:rFonts w:asciiTheme="majorBidi" w:hAnsiTheme="majorBidi" w:cstheme="majorBidi"/>
                <w:i/>
                <w:iCs/>
                <w:spacing w:val="-2"/>
                <w:cs/>
              </w:rPr>
              <w:t>(ร้อยละต่อปี)</w:t>
            </w:r>
          </w:p>
        </w:tc>
        <w:tc>
          <w:tcPr>
            <w:tcW w:w="284" w:type="dxa"/>
            <w:shd w:val="clear" w:color="auto" w:fill="auto"/>
          </w:tcPr>
          <w:p w14:paraId="33C9E29F" w14:textId="77777777" w:rsidR="009231DB" w:rsidRPr="000D4868" w:rsidRDefault="009231DB" w:rsidP="000E42ED">
            <w:pPr>
              <w:spacing w:line="2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66" w:type="dxa"/>
            <w:gridSpan w:val="5"/>
            <w:shd w:val="clear" w:color="auto" w:fill="auto"/>
            <w:vAlign w:val="bottom"/>
          </w:tcPr>
          <w:p w14:paraId="6307CAD2" w14:textId="28E7E71C" w:rsidR="009231DB" w:rsidRPr="000D4868" w:rsidRDefault="009231DB" w:rsidP="000E42ED">
            <w:pPr>
              <w:spacing w:line="220" w:lineRule="atLeast"/>
              <w:ind w:left="-100" w:right="-108"/>
              <w:jc w:val="center"/>
              <w:rPr>
                <w:rFonts w:asciiTheme="majorBidi" w:hAnsiTheme="majorBidi" w:cstheme="majorBidi"/>
                <w:cs/>
              </w:rPr>
            </w:pPr>
            <w:r w:rsidRPr="000D486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D4868" w:rsidRPr="000D4868" w14:paraId="327F929C" w14:textId="77777777" w:rsidTr="000D4868">
        <w:tc>
          <w:tcPr>
            <w:tcW w:w="3956" w:type="dxa"/>
            <w:shd w:val="clear" w:color="auto" w:fill="auto"/>
            <w:vAlign w:val="bottom"/>
          </w:tcPr>
          <w:p w14:paraId="4906C016" w14:textId="65D71F6A" w:rsidR="000D4868" w:rsidRPr="000D4868" w:rsidRDefault="000D4868" w:rsidP="008E72CB">
            <w:pPr>
              <w:ind w:left="44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D486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ปี </w:t>
            </w:r>
            <w:r w:rsidRPr="000D4868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0D486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303EA54" w14:textId="77777777" w:rsidR="000D4868" w:rsidRPr="000D4868" w:rsidRDefault="000D4868" w:rsidP="008E72CB">
            <w:pPr>
              <w:ind w:left="-20" w:right="-1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shd w:val="clear" w:color="auto" w:fill="auto"/>
          </w:tcPr>
          <w:p w14:paraId="6841664A" w14:textId="77777777" w:rsidR="000D4868" w:rsidRPr="000D4868" w:rsidRDefault="000D4868" w:rsidP="008E72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FE138E" w14:textId="77777777" w:rsidR="000D4868" w:rsidRPr="000D4868" w:rsidRDefault="000D4868" w:rsidP="008E72CB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shd w:val="clear" w:color="auto" w:fill="auto"/>
          </w:tcPr>
          <w:p w14:paraId="4140ECED" w14:textId="77777777" w:rsidR="000D4868" w:rsidRPr="000D4868" w:rsidRDefault="000D4868" w:rsidP="008E72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CE1EBB" w14:textId="77777777" w:rsidR="000D4868" w:rsidRPr="000D4868" w:rsidRDefault="000D4868" w:rsidP="008E72CB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610A02" w14:textId="77777777" w:rsidR="000D4868" w:rsidRPr="000D4868" w:rsidRDefault="000D4868" w:rsidP="008E72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1C9B709" w14:textId="77777777" w:rsidR="000D4868" w:rsidRPr="000D4868" w:rsidRDefault="000D4868" w:rsidP="008E72CB">
            <w:pPr>
              <w:ind w:left="46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D4868" w:rsidRPr="000D4868" w14:paraId="4DEE30DA" w14:textId="77777777" w:rsidTr="000D4868">
        <w:tc>
          <w:tcPr>
            <w:tcW w:w="3956" w:type="dxa"/>
            <w:shd w:val="clear" w:color="auto" w:fill="auto"/>
            <w:hideMark/>
          </w:tcPr>
          <w:p w14:paraId="24945720" w14:textId="77777777" w:rsidR="000D4868" w:rsidRPr="000D4868" w:rsidRDefault="000D4868" w:rsidP="00B67B5C">
            <w:pPr>
              <w:tabs>
                <w:tab w:val="clear" w:pos="454"/>
                <w:tab w:val="left" w:pos="764"/>
              </w:tabs>
              <w:ind w:left="674" w:hanging="216"/>
              <w:rPr>
                <w:rFonts w:asciiTheme="majorBidi" w:hAnsiTheme="majorBidi" w:cstheme="majorBidi"/>
                <w:cs/>
              </w:rPr>
            </w:pPr>
            <w:r w:rsidRPr="000D4868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9DF2A22" w14:textId="496F8ACE" w:rsidR="000D4868" w:rsidRPr="000D4868" w:rsidRDefault="000D4868" w:rsidP="00B67B5C">
            <w:pPr>
              <w:jc w:val="center"/>
              <w:rPr>
                <w:rFonts w:asciiTheme="majorBidi" w:hAnsiTheme="majorBidi" w:cstheme="majorBidi"/>
              </w:rPr>
            </w:pPr>
            <w:r w:rsidRPr="000D4868">
              <w:rPr>
                <w:rFonts w:asciiTheme="majorBidi" w:hAnsiTheme="majorBidi" w:cstheme="majorBidi"/>
              </w:rPr>
              <w:t>3</w:t>
            </w:r>
            <w:r w:rsidRPr="000D4868">
              <w:rPr>
                <w:rFonts w:asciiTheme="majorBidi" w:hAnsiTheme="majorBidi" w:cstheme="majorBidi"/>
                <w:cs/>
              </w:rPr>
              <w:t>.</w:t>
            </w:r>
            <w:r w:rsidRPr="000D486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14:paraId="31604D71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87C1E4" w14:textId="3B7754CD" w:rsidR="000D4868" w:rsidRPr="000D4868" w:rsidRDefault="000D4868" w:rsidP="00B67B5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D4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13,896,020</w:t>
            </w:r>
          </w:p>
        </w:tc>
        <w:tc>
          <w:tcPr>
            <w:tcW w:w="283" w:type="dxa"/>
            <w:shd w:val="clear" w:color="auto" w:fill="auto"/>
          </w:tcPr>
          <w:p w14:paraId="31261980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AD1CE4" w14:textId="2462438A" w:rsidR="000D4868" w:rsidRPr="000D4868" w:rsidRDefault="000D4868" w:rsidP="00B67B5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4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5E515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81237A9" w14:textId="262610CD" w:rsidR="000D4868" w:rsidRPr="000D4868" w:rsidRDefault="000D4868" w:rsidP="00B67B5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13,896,020</w:t>
            </w:r>
          </w:p>
        </w:tc>
      </w:tr>
      <w:tr w:rsidR="000D4868" w:rsidRPr="000D4868" w14:paraId="1B23CDC3" w14:textId="77777777" w:rsidTr="000D4868">
        <w:trPr>
          <w:trHeight w:val="119"/>
        </w:trPr>
        <w:tc>
          <w:tcPr>
            <w:tcW w:w="3956" w:type="dxa"/>
            <w:shd w:val="clear" w:color="auto" w:fill="auto"/>
          </w:tcPr>
          <w:p w14:paraId="45D4E899" w14:textId="77777777" w:rsidR="000D4868" w:rsidRPr="000D4868" w:rsidRDefault="000D4868" w:rsidP="00B67B5C">
            <w:pPr>
              <w:tabs>
                <w:tab w:val="clear" w:pos="454"/>
              </w:tabs>
              <w:ind w:left="643" w:hanging="198"/>
              <w:rPr>
                <w:rFonts w:asciiTheme="majorBidi" w:hAnsiTheme="majorBidi" w:cstheme="majorBidi"/>
                <w:cs/>
              </w:rPr>
            </w:pPr>
            <w:r w:rsidRPr="000D486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shd w:val="clear" w:color="auto" w:fill="auto"/>
          </w:tcPr>
          <w:p w14:paraId="13EC016A" w14:textId="3AFACEE8" w:rsidR="000D4868" w:rsidRPr="000D4868" w:rsidRDefault="000D4868" w:rsidP="00B67B5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</w:rPr>
            </w:pPr>
            <w:r w:rsidRPr="000D4868">
              <w:rPr>
                <w:rFonts w:asciiTheme="majorBidi" w:hAnsiTheme="majorBidi" w:cstheme="majorBidi"/>
              </w:rPr>
              <w:t>2.82 - 3.09</w:t>
            </w:r>
          </w:p>
        </w:tc>
        <w:tc>
          <w:tcPr>
            <w:tcW w:w="284" w:type="dxa"/>
            <w:shd w:val="clear" w:color="auto" w:fill="auto"/>
          </w:tcPr>
          <w:p w14:paraId="5FFEEC17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B40B1E" w14:textId="71EC5E3B" w:rsidR="000D4868" w:rsidRPr="000D4868" w:rsidRDefault="000D4868" w:rsidP="00B67B5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4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1B52CC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4407DE" w14:textId="2AC4E86D" w:rsidR="000D4868" w:rsidRPr="000D4868" w:rsidRDefault="000D4868" w:rsidP="00B67B5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48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EECF2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5A4B797" w14:textId="0948CF27" w:rsidR="000D4868" w:rsidRPr="000D4868" w:rsidRDefault="000D4868" w:rsidP="00B67B5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9,808</w:t>
            </w:r>
          </w:p>
        </w:tc>
      </w:tr>
      <w:tr w:rsidR="000D4868" w:rsidRPr="000D4868" w14:paraId="5B45E723" w14:textId="77777777" w:rsidTr="000D4868">
        <w:tc>
          <w:tcPr>
            <w:tcW w:w="3956" w:type="dxa"/>
            <w:shd w:val="clear" w:color="auto" w:fill="auto"/>
          </w:tcPr>
          <w:p w14:paraId="3AA81A70" w14:textId="77777777" w:rsidR="000D4868" w:rsidRPr="000D4868" w:rsidRDefault="000D4868" w:rsidP="00B67B5C">
            <w:pPr>
              <w:ind w:left="445"/>
              <w:rPr>
                <w:rFonts w:asciiTheme="majorBidi" w:hAnsiTheme="majorBidi" w:cstheme="majorBidi"/>
                <w:b/>
                <w:bCs/>
                <w:cs/>
              </w:rPr>
            </w:pPr>
            <w:r w:rsidRPr="000D48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shd w:val="clear" w:color="auto" w:fill="auto"/>
          </w:tcPr>
          <w:p w14:paraId="5E0B01B8" w14:textId="77777777" w:rsidR="000D4868" w:rsidRPr="000D4868" w:rsidRDefault="000D4868" w:rsidP="00B67B5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  <w:shd w:val="clear" w:color="auto" w:fill="auto"/>
          </w:tcPr>
          <w:p w14:paraId="674DD12C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E8351" w14:textId="0EF9B8B9" w:rsidR="000D4868" w:rsidRPr="000D4868" w:rsidRDefault="000D4868" w:rsidP="00B67B5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13,899,563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E07757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384B" w14:textId="5499C09C" w:rsidR="000D4868" w:rsidRPr="000D4868" w:rsidRDefault="000D4868" w:rsidP="00B67B5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FF9C8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4627" w14:textId="2B510AD5" w:rsidR="000D4868" w:rsidRPr="000D4868" w:rsidRDefault="000D4868" w:rsidP="00D637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4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13,905,828</w:t>
            </w:r>
          </w:p>
        </w:tc>
      </w:tr>
      <w:tr w:rsidR="000D4868" w:rsidRPr="000D4868" w14:paraId="48B95092" w14:textId="77777777" w:rsidTr="000D4868">
        <w:tc>
          <w:tcPr>
            <w:tcW w:w="7739" w:type="dxa"/>
            <w:gridSpan w:val="6"/>
            <w:shd w:val="clear" w:color="auto" w:fill="auto"/>
          </w:tcPr>
          <w:p w14:paraId="5E321335" w14:textId="32405C5F" w:rsidR="000D4868" w:rsidRPr="000D4868" w:rsidRDefault="000D4868" w:rsidP="00B67B5C">
            <w:pPr>
              <w:tabs>
                <w:tab w:val="decimal" w:pos="706"/>
              </w:tabs>
              <w:ind w:left="442"/>
              <w:rPr>
                <w:rFonts w:asciiTheme="majorBidi" w:hAnsiTheme="majorBidi" w:cstheme="majorBidi"/>
                <w:b/>
                <w:bCs/>
              </w:rPr>
            </w:pPr>
            <w:r w:rsidRPr="000D4868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D486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0D4868">
              <w:rPr>
                <w:rFonts w:asciiTheme="majorBidi" w:hAnsiTheme="majorBidi" w:cstheme="majorBidi"/>
                <w:cs/>
              </w:rPr>
              <w:t>ดอกเบี้ยรอตัดบัญชี - หนี้ตามสัญญาเช่า</w:t>
            </w:r>
          </w:p>
        </w:tc>
        <w:tc>
          <w:tcPr>
            <w:tcW w:w="270" w:type="dxa"/>
            <w:shd w:val="clear" w:color="auto" w:fill="auto"/>
          </w:tcPr>
          <w:p w14:paraId="41D4BC99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0E67" w14:textId="64A7ACDB" w:rsidR="000D4868" w:rsidRPr="000D4868" w:rsidRDefault="000D4868" w:rsidP="00B67B5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(420)</w:t>
            </w:r>
          </w:p>
        </w:tc>
      </w:tr>
      <w:tr w:rsidR="000D4868" w:rsidRPr="000D4868" w14:paraId="1CA41BB5" w14:textId="77777777" w:rsidTr="000D4868">
        <w:tc>
          <w:tcPr>
            <w:tcW w:w="3956" w:type="dxa"/>
            <w:shd w:val="clear" w:color="auto" w:fill="auto"/>
          </w:tcPr>
          <w:p w14:paraId="0854D200" w14:textId="77777777" w:rsidR="000D4868" w:rsidRPr="000D4868" w:rsidRDefault="000D4868" w:rsidP="00B67B5C">
            <w:pPr>
              <w:ind w:left="445"/>
              <w:rPr>
                <w:rFonts w:asciiTheme="majorBidi" w:hAnsiTheme="majorBidi" w:cstheme="majorBidi"/>
                <w:b/>
                <w:bCs/>
                <w:cs/>
              </w:rPr>
            </w:pPr>
            <w:r w:rsidRPr="000D4868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9" w:type="dxa"/>
            <w:shd w:val="clear" w:color="auto" w:fill="auto"/>
          </w:tcPr>
          <w:p w14:paraId="3908FF20" w14:textId="77777777" w:rsidR="000D4868" w:rsidRPr="000D4868" w:rsidRDefault="000D4868" w:rsidP="00B67B5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  <w:shd w:val="clear" w:color="auto" w:fill="auto"/>
          </w:tcPr>
          <w:p w14:paraId="29304026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3B19BD42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  <w:shd w:val="clear" w:color="auto" w:fill="auto"/>
          </w:tcPr>
          <w:p w14:paraId="657E6371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14:paraId="3CB9D76B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83E7ABA" w14:textId="77777777" w:rsidR="000D4868" w:rsidRPr="000D4868" w:rsidRDefault="000D4868" w:rsidP="00B67B5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6DDB4" w14:textId="57B352A5" w:rsidR="000D4868" w:rsidRPr="000D4868" w:rsidRDefault="000D4868" w:rsidP="00B67B5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2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4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13,905,408</w:t>
            </w:r>
          </w:p>
        </w:tc>
      </w:tr>
    </w:tbl>
    <w:p w14:paraId="5EC7B602" w14:textId="7E72F28E" w:rsidR="00D30324" w:rsidRPr="00551768" w:rsidRDefault="00D30324" w:rsidP="00727463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sz w:val="20"/>
        </w:rPr>
      </w:pPr>
    </w:p>
    <w:tbl>
      <w:tblPr>
        <w:tblW w:w="920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965"/>
        <w:gridCol w:w="1125"/>
        <w:gridCol w:w="242"/>
        <w:gridCol w:w="1173"/>
        <w:gridCol w:w="243"/>
        <w:gridCol w:w="1037"/>
        <w:gridCol w:w="241"/>
        <w:gridCol w:w="1179"/>
      </w:tblGrid>
      <w:tr w:rsidR="000D4868" w:rsidRPr="00DC0E40" w14:paraId="090AD47D" w14:textId="77777777" w:rsidTr="000D4868">
        <w:tc>
          <w:tcPr>
            <w:tcW w:w="3965" w:type="dxa"/>
            <w:shd w:val="clear" w:color="auto" w:fill="auto"/>
            <w:vAlign w:val="bottom"/>
          </w:tcPr>
          <w:p w14:paraId="23E9C119" w14:textId="416614DF" w:rsidR="000D4868" w:rsidRPr="00DC0E40" w:rsidRDefault="000D4868" w:rsidP="00875EBA">
            <w:pPr>
              <w:spacing w:line="240" w:lineRule="auto"/>
              <w:ind w:left="445"/>
              <w:rPr>
                <w:b/>
                <w:bCs/>
                <w:i/>
                <w:iCs/>
              </w:rPr>
            </w:pPr>
            <w:r w:rsidRPr="00DC0E40">
              <w:rPr>
                <w:b/>
                <w:bCs/>
                <w:i/>
                <w:iCs/>
                <w:cs/>
              </w:rPr>
              <w:t xml:space="preserve">ปี </w:t>
            </w:r>
            <w:r w:rsidRPr="00DC0E40">
              <w:rPr>
                <w:b/>
                <w:bCs/>
                <w:i/>
                <w:iCs/>
              </w:rPr>
              <w:t>256</w:t>
            </w:r>
            <w:r w:rsidRPr="00DC0E40">
              <w:rPr>
                <w:rFonts w:hint="cs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9A195B3" w14:textId="77777777" w:rsidR="000D4868" w:rsidRPr="00DC0E40" w:rsidRDefault="000D4868" w:rsidP="00875EBA">
            <w:pPr>
              <w:spacing w:line="240" w:lineRule="auto"/>
              <w:ind w:left="-20" w:right="-19"/>
              <w:jc w:val="center"/>
            </w:pPr>
          </w:p>
        </w:tc>
        <w:tc>
          <w:tcPr>
            <w:tcW w:w="242" w:type="dxa"/>
            <w:shd w:val="clear" w:color="auto" w:fill="auto"/>
          </w:tcPr>
          <w:p w14:paraId="26F8E805" w14:textId="77777777" w:rsidR="000D4868" w:rsidRPr="00DC0E40" w:rsidRDefault="000D4868" w:rsidP="00875EBA">
            <w:pPr>
              <w:spacing w:line="240" w:lineRule="auto"/>
              <w:jc w:val="center"/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5E9C230" w14:textId="77777777" w:rsidR="000D4868" w:rsidRPr="00DC0E40" w:rsidRDefault="000D4868" w:rsidP="00875EB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</w:pPr>
          </w:p>
        </w:tc>
        <w:tc>
          <w:tcPr>
            <w:tcW w:w="243" w:type="dxa"/>
            <w:shd w:val="clear" w:color="auto" w:fill="auto"/>
          </w:tcPr>
          <w:p w14:paraId="63CB7205" w14:textId="77777777" w:rsidR="000D4868" w:rsidRPr="00DC0E40" w:rsidRDefault="000D4868" w:rsidP="00875EBA">
            <w:pPr>
              <w:spacing w:line="240" w:lineRule="auto"/>
              <w:jc w:val="center"/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EE207B4" w14:textId="77777777" w:rsidR="000D4868" w:rsidRPr="00DC0E40" w:rsidRDefault="000D4868" w:rsidP="00875EB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0378D5" w14:textId="77777777" w:rsidR="000D4868" w:rsidRPr="00DC0E40" w:rsidRDefault="000D4868" w:rsidP="00875EBA">
            <w:pPr>
              <w:spacing w:line="240" w:lineRule="auto"/>
              <w:jc w:val="center"/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53F50C8" w14:textId="77777777" w:rsidR="000D4868" w:rsidRPr="00DC0E40" w:rsidRDefault="000D4868" w:rsidP="00875EBA">
            <w:pPr>
              <w:spacing w:line="240" w:lineRule="auto"/>
              <w:ind w:left="468" w:right="-108"/>
              <w:jc w:val="center"/>
            </w:pPr>
          </w:p>
        </w:tc>
      </w:tr>
      <w:tr w:rsidR="000D4868" w:rsidRPr="00DC0E40" w14:paraId="6F7824D6" w14:textId="77777777" w:rsidTr="000D4868">
        <w:tc>
          <w:tcPr>
            <w:tcW w:w="3965" w:type="dxa"/>
            <w:shd w:val="clear" w:color="auto" w:fill="auto"/>
            <w:hideMark/>
          </w:tcPr>
          <w:p w14:paraId="0FD49313" w14:textId="77777777" w:rsidR="000D4868" w:rsidRPr="00DC0E40" w:rsidRDefault="000D4868" w:rsidP="00797461">
            <w:pPr>
              <w:tabs>
                <w:tab w:val="clear" w:pos="454"/>
                <w:tab w:val="left" w:pos="764"/>
              </w:tabs>
              <w:spacing w:line="240" w:lineRule="auto"/>
              <w:ind w:left="674" w:hanging="216"/>
              <w:rPr>
                <w:cs/>
              </w:rPr>
            </w:pPr>
            <w:r w:rsidRPr="00DC0E40">
              <w:rPr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98F1B0" w14:textId="53587677" w:rsidR="000D4868" w:rsidRPr="00DC0E40" w:rsidRDefault="000D4868" w:rsidP="00797461">
            <w:pPr>
              <w:jc w:val="center"/>
            </w:pPr>
            <w:r w:rsidRPr="00DC0E40">
              <w:t>3</w:t>
            </w:r>
            <w:r w:rsidRPr="00DC0E40">
              <w:rPr>
                <w:cs/>
              </w:rPr>
              <w:t>.</w:t>
            </w:r>
            <w:r w:rsidRPr="00DC0E40">
              <w:t>25</w:t>
            </w:r>
          </w:p>
        </w:tc>
        <w:tc>
          <w:tcPr>
            <w:tcW w:w="242" w:type="dxa"/>
            <w:shd w:val="clear" w:color="auto" w:fill="auto"/>
          </w:tcPr>
          <w:p w14:paraId="2E7CCA60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33A64DF" w14:textId="4D9337C2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cs/>
              </w:rPr>
            </w:pPr>
            <w:r w:rsidRPr="00DC0E40">
              <w:t>14,851,087</w:t>
            </w:r>
          </w:p>
        </w:tc>
        <w:tc>
          <w:tcPr>
            <w:tcW w:w="243" w:type="dxa"/>
            <w:shd w:val="clear" w:color="auto" w:fill="auto"/>
          </w:tcPr>
          <w:p w14:paraId="023C9F39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48AABF" w14:textId="5413FA05" w:rsidR="000D4868" w:rsidRPr="00DC0E40" w:rsidRDefault="000D4868" w:rsidP="0079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jc w:val="right"/>
            </w:pPr>
            <w:r w:rsidRPr="00DC0E40">
              <w:rPr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39910EA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A663E7D" w14:textId="0A9BDF99" w:rsidR="000D4868" w:rsidRPr="00DC0E40" w:rsidRDefault="000D4868" w:rsidP="00D6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35"/>
              <w:jc w:val="right"/>
            </w:pPr>
            <w:r w:rsidRPr="00DC0E40">
              <w:t>14,851,087</w:t>
            </w:r>
          </w:p>
        </w:tc>
      </w:tr>
      <w:tr w:rsidR="000D4868" w:rsidRPr="00DC0E40" w14:paraId="3BAF2B45" w14:textId="77777777" w:rsidTr="000D4868">
        <w:trPr>
          <w:trHeight w:val="119"/>
        </w:trPr>
        <w:tc>
          <w:tcPr>
            <w:tcW w:w="3965" w:type="dxa"/>
            <w:shd w:val="clear" w:color="auto" w:fill="auto"/>
          </w:tcPr>
          <w:p w14:paraId="6F2A275E" w14:textId="77777777" w:rsidR="000D4868" w:rsidRPr="00DC0E40" w:rsidRDefault="000D4868" w:rsidP="00797461">
            <w:pPr>
              <w:tabs>
                <w:tab w:val="clear" w:pos="454"/>
              </w:tabs>
              <w:spacing w:line="240" w:lineRule="auto"/>
              <w:ind w:left="643" w:hanging="198"/>
              <w:rPr>
                <w:cs/>
              </w:rPr>
            </w:pPr>
            <w:r w:rsidRPr="00DC0E40">
              <w:rPr>
                <w:cs/>
              </w:rPr>
              <w:t>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3F352447" w14:textId="0CAEC54F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center"/>
              <w:rPr>
                <w:cs/>
              </w:rPr>
            </w:pPr>
            <w:r w:rsidRPr="00DC0E40">
              <w:t>1</w:t>
            </w:r>
            <w:r w:rsidRPr="00DC0E40">
              <w:rPr>
                <w:cs/>
              </w:rPr>
              <w:t>.</w:t>
            </w:r>
            <w:r w:rsidRPr="00DC0E40">
              <w:t>21</w:t>
            </w:r>
            <w:r w:rsidRPr="00DC0E40">
              <w:rPr>
                <w:cs/>
              </w:rPr>
              <w:t xml:space="preserve"> - </w:t>
            </w:r>
            <w:r w:rsidRPr="00DC0E40">
              <w:t>2</w:t>
            </w:r>
            <w:r w:rsidRPr="00DC0E40">
              <w:rPr>
                <w:cs/>
              </w:rPr>
              <w:t>.</w:t>
            </w:r>
            <w:r w:rsidRPr="00DC0E40">
              <w:t>33</w:t>
            </w:r>
          </w:p>
        </w:tc>
        <w:tc>
          <w:tcPr>
            <w:tcW w:w="242" w:type="dxa"/>
            <w:shd w:val="clear" w:color="auto" w:fill="auto"/>
          </w:tcPr>
          <w:p w14:paraId="74BD9D9E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954B0D5" w14:textId="125F39C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</w:pPr>
            <w:r w:rsidRPr="00DC0E40">
              <w:t>1,274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10ADBA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E583F2" w14:textId="0A7E25E1" w:rsidR="000D4868" w:rsidRPr="00DC0E40" w:rsidRDefault="000D4868" w:rsidP="0079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DC0E40">
              <w:t>1,716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0DA884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B06B735" w14:textId="4FDBD4F3" w:rsidR="000D4868" w:rsidRPr="00DC0E40" w:rsidRDefault="000D4868" w:rsidP="00D6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35"/>
              <w:jc w:val="right"/>
            </w:pPr>
            <w:r w:rsidRPr="00DC0E40">
              <w:t>2,990</w:t>
            </w:r>
          </w:p>
        </w:tc>
      </w:tr>
      <w:tr w:rsidR="000D4868" w:rsidRPr="00DC0E40" w14:paraId="6DB6A3C9" w14:textId="77777777" w:rsidTr="000D4868">
        <w:tc>
          <w:tcPr>
            <w:tcW w:w="3965" w:type="dxa"/>
            <w:shd w:val="clear" w:color="auto" w:fill="auto"/>
          </w:tcPr>
          <w:p w14:paraId="1DF7D7CF" w14:textId="77777777" w:rsidR="000D4868" w:rsidRPr="00DC0E40" w:rsidRDefault="000D4868" w:rsidP="00797461">
            <w:pPr>
              <w:spacing w:line="240" w:lineRule="auto"/>
              <w:ind w:left="445"/>
              <w:rPr>
                <w:b/>
                <w:bCs/>
              </w:rPr>
            </w:pPr>
            <w:r w:rsidRPr="00DC0E40">
              <w:rPr>
                <w:b/>
                <w:bCs/>
                <w:cs/>
              </w:rPr>
              <w:t>รวม</w:t>
            </w:r>
          </w:p>
        </w:tc>
        <w:tc>
          <w:tcPr>
            <w:tcW w:w="1125" w:type="dxa"/>
            <w:shd w:val="clear" w:color="auto" w:fill="auto"/>
          </w:tcPr>
          <w:p w14:paraId="481ED1BA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42" w:type="dxa"/>
            <w:shd w:val="clear" w:color="auto" w:fill="auto"/>
          </w:tcPr>
          <w:p w14:paraId="6160A8E1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B78C" w14:textId="79C75A90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  <w:r w:rsidRPr="00DC0E40">
              <w:rPr>
                <w:b/>
                <w:bCs/>
              </w:rPr>
              <w:t>14,852,361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FD60B6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3DA58" w14:textId="0A01C34E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  <w:r w:rsidRPr="00DC0E40">
              <w:rPr>
                <w:b/>
                <w:bCs/>
              </w:rPr>
              <w:t>1,716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B25D99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857B" w14:textId="1E424311" w:rsidR="000D4868" w:rsidRPr="00DC0E40" w:rsidRDefault="000D4868" w:rsidP="00D6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35"/>
              <w:jc w:val="right"/>
              <w:rPr>
                <w:b/>
                <w:bCs/>
                <w:cs/>
              </w:rPr>
            </w:pPr>
            <w:r w:rsidRPr="00DC0E40">
              <w:rPr>
                <w:b/>
                <w:bCs/>
              </w:rPr>
              <w:t>14,854,077</w:t>
            </w:r>
          </w:p>
        </w:tc>
      </w:tr>
      <w:tr w:rsidR="000D4868" w:rsidRPr="00DC0E40" w14:paraId="66FFBBE3" w14:textId="77777777" w:rsidTr="000D4868">
        <w:tc>
          <w:tcPr>
            <w:tcW w:w="7785" w:type="dxa"/>
            <w:gridSpan w:val="6"/>
            <w:shd w:val="clear" w:color="auto" w:fill="auto"/>
          </w:tcPr>
          <w:p w14:paraId="0B4B66A5" w14:textId="2923CFCB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ind w:left="442"/>
              <w:rPr>
                <w:b/>
                <w:bCs/>
              </w:rPr>
            </w:pPr>
            <w:r w:rsidRPr="00DC0E40">
              <w:rPr>
                <w:i/>
                <w:iCs/>
                <w:cs/>
              </w:rPr>
              <w:t>หัก</w:t>
            </w:r>
            <w:r w:rsidRPr="00DC0E40">
              <w:rPr>
                <w:b/>
                <w:bCs/>
                <w:i/>
                <w:iCs/>
                <w:cs/>
              </w:rPr>
              <w:t xml:space="preserve"> </w:t>
            </w:r>
            <w:r w:rsidRPr="00DC0E40">
              <w:rPr>
                <w:cs/>
              </w:rPr>
              <w:t>ดอกเบี้ยรอตัดบัญชี - หนี้ตามสัญญาเช่า</w:t>
            </w:r>
          </w:p>
        </w:tc>
        <w:tc>
          <w:tcPr>
            <w:tcW w:w="241" w:type="dxa"/>
            <w:shd w:val="clear" w:color="auto" w:fill="auto"/>
          </w:tcPr>
          <w:p w14:paraId="4B2D7AF9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8082" w14:textId="4E6B48FD" w:rsidR="000D4868" w:rsidRPr="00DC0E40" w:rsidRDefault="000D4868" w:rsidP="00D6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/>
              <w:jc w:val="right"/>
            </w:pPr>
            <w:r w:rsidRPr="00DC0E40">
              <w:rPr>
                <w:cs/>
              </w:rPr>
              <w:t>(</w:t>
            </w:r>
            <w:r w:rsidRPr="00DC0E40">
              <w:t>96</w:t>
            </w:r>
            <w:r w:rsidRPr="00DC0E40">
              <w:rPr>
                <w:cs/>
              </w:rPr>
              <w:t>)</w:t>
            </w:r>
          </w:p>
        </w:tc>
      </w:tr>
      <w:tr w:rsidR="000D4868" w:rsidRPr="00DC0E40" w14:paraId="06C63BD1" w14:textId="77777777" w:rsidTr="000D4868">
        <w:tc>
          <w:tcPr>
            <w:tcW w:w="3965" w:type="dxa"/>
            <w:shd w:val="clear" w:color="auto" w:fill="auto"/>
          </w:tcPr>
          <w:p w14:paraId="7BD7EA4C" w14:textId="77777777" w:rsidR="000D4868" w:rsidRPr="00DC0E40" w:rsidRDefault="000D4868" w:rsidP="00797461">
            <w:pPr>
              <w:spacing w:line="240" w:lineRule="auto"/>
              <w:ind w:left="445"/>
              <w:rPr>
                <w:b/>
                <w:bCs/>
                <w:cs/>
              </w:rPr>
            </w:pPr>
            <w:r w:rsidRPr="00DC0E40">
              <w:rPr>
                <w:b/>
                <w:bCs/>
                <w:cs/>
              </w:rPr>
              <w:t>สุทธิ</w:t>
            </w:r>
          </w:p>
        </w:tc>
        <w:tc>
          <w:tcPr>
            <w:tcW w:w="1125" w:type="dxa"/>
            <w:shd w:val="clear" w:color="auto" w:fill="auto"/>
          </w:tcPr>
          <w:p w14:paraId="254468F6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42" w:type="dxa"/>
            <w:shd w:val="clear" w:color="auto" w:fill="auto"/>
          </w:tcPr>
          <w:p w14:paraId="4C7B68E1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173" w:type="dxa"/>
            <w:shd w:val="clear" w:color="auto" w:fill="auto"/>
          </w:tcPr>
          <w:p w14:paraId="35734C77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243" w:type="dxa"/>
            <w:shd w:val="clear" w:color="auto" w:fill="auto"/>
          </w:tcPr>
          <w:p w14:paraId="23494B12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035" w:type="dxa"/>
            <w:shd w:val="clear" w:color="auto" w:fill="auto"/>
          </w:tcPr>
          <w:p w14:paraId="4DD1C336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241" w:type="dxa"/>
            <w:shd w:val="clear" w:color="auto" w:fill="auto"/>
          </w:tcPr>
          <w:p w14:paraId="079ED666" w14:textId="77777777" w:rsidR="000D4868" w:rsidRPr="00DC0E40" w:rsidRDefault="000D4868" w:rsidP="0079746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3C3AA" w14:textId="6CB55C4A" w:rsidR="000D4868" w:rsidRPr="00DC0E40" w:rsidRDefault="000D4868" w:rsidP="00D6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90" w:right="-110"/>
              <w:rPr>
                <w:b/>
                <w:bCs/>
              </w:rPr>
            </w:pPr>
            <w:r w:rsidRPr="00DC0E40">
              <w:rPr>
                <w:b/>
                <w:bCs/>
              </w:rPr>
              <w:t>14,853,981</w:t>
            </w:r>
          </w:p>
        </w:tc>
      </w:tr>
    </w:tbl>
    <w:p w14:paraId="7DF16B8E" w14:textId="77777777" w:rsidR="008E72CB" w:rsidRPr="00AB0762" w:rsidRDefault="008E72CB" w:rsidP="00727463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cs/>
          <w:lang w:bidi="th-TH"/>
        </w:rPr>
      </w:pPr>
    </w:p>
    <w:p w14:paraId="31B8345A" w14:textId="1A1DF370" w:rsidR="00727463" w:rsidRPr="00AB0762" w:rsidRDefault="00727463" w:rsidP="00E72379">
      <w:pPr>
        <w:pStyle w:val="block"/>
        <w:numPr>
          <w:ilvl w:val="0"/>
          <w:numId w:val="24"/>
        </w:numPr>
        <w:tabs>
          <w:tab w:val="left" w:pos="1566"/>
        </w:tabs>
        <w:spacing w:after="0" w:line="240" w:lineRule="auto"/>
        <w:ind w:left="1530" w:right="-7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B076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02BD2DA7" w14:textId="77777777" w:rsidR="00727463" w:rsidRPr="00AB0762" w:rsidRDefault="00727463" w:rsidP="00727463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lang w:bidi="th-TH"/>
        </w:rPr>
      </w:pPr>
    </w:p>
    <w:p w14:paraId="2E8D01B0" w14:textId="77777777" w:rsidR="003A381F" w:rsidRPr="00AB0762" w:rsidRDefault="003A381F" w:rsidP="00D30324">
      <w:pPr>
        <w:pStyle w:val="block"/>
        <w:spacing w:after="0" w:line="240" w:lineRule="auto"/>
        <w:ind w:left="153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286823F" w14:textId="77777777" w:rsidR="00417206" w:rsidRPr="00AB0762" w:rsidRDefault="00417206" w:rsidP="00D30324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lang w:bidi="th-TH"/>
        </w:rPr>
      </w:pPr>
    </w:p>
    <w:p w14:paraId="2D3F9C68" w14:textId="77777777" w:rsidR="0060412B" w:rsidRPr="00AB0762" w:rsidRDefault="0060412B" w:rsidP="00D30324">
      <w:pPr>
        <w:pStyle w:val="block"/>
        <w:spacing w:after="0" w:line="240" w:lineRule="atLeast"/>
        <w:ind w:left="1530" w:right="-25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AB076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C5FFC72" w14:textId="77777777" w:rsidR="0060412B" w:rsidRPr="00AB0762" w:rsidRDefault="0060412B" w:rsidP="00D30324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b/>
          <w:bCs/>
          <w:i/>
          <w:iCs/>
          <w:sz w:val="20"/>
          <w:lang w:bidi="th-TH"/>
        </w:rPr>
      </w:pPr>
    </w:p>
    <w:p w14:paraId="0964AA3D" w14:textId="21630572" w:rsidR="00603958" w:rsidRPr="00AB0762" w:rsidRDefault="00446153" w:rsidP="00D30324">
      <w:pPr>
        <w:pStyle w:val="block"/>
        <w:tabs>
          <w:tab w:val="left" w:pos="720"/>
        </w:tabs>
        <w:spacing w:after="0" w:line="240" w:lineRule="atLeast"/>
        <w:ind w:left="1530" w:right="-25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B0762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0412B" w:rsidRPr="00AB0762">
        <w:rPr>
          <w:rFonts w:ascii="Angsana New" w:hAnsi="Angsana New" w:cs="Angsana New"/>
          <w:sz w:val="30"/>
          <w:szCs w:val="30"/>
          <w:cs/>
          <w:lang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ของบริษัท </w:t>
      </w:r>
      <w:r w:rsidR="0005405C" w:rsidRPr="00AB0762">
        <w:rPr>
          <w:rFonts w:ascii="Angsana New" w:hAnsi="Angsana New" w:cs="Angsana New"/>
          <w:sz w:val="30"/>
          <w:szCs w:val="30"/>
          <w:cs/>
          <w:lang w:bidi="th-TH"/>
        </w:rPr>
        <w:t>และความแน่นอนของกระแสเงินสดของบริษัท เนื่องจากเงินกู้ยืมจากกิจการที่เกี่ยวข้องกัน</w:t>
      </w:r>
    </w:p>
    <w:p w14:paraId="5542791C" w14:textId="7EE0A243" w:rsidR="00F83644" w:rsidRDefault="00F83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0"/>
          <w:szCs w:val="20"/>
          <w:lang w:val="en-GB"/>
        </w:rPr>
      </w:pPr>
      <w:r>
        <w:rPr>
          <w:b/>
          <w:bCs/>
          <w:i/>
          <w:iCs/>
          <w:sz w:val="20"/>
        </w:rPr>
        <w:br w:type="page"/>
      </w:r>
    </w:p>
    <w:tbl>
      <w:tblPr>
        <w:tblW w:w="8437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5247"/>
        <w:gridCol w:w="1485"/>
        <w:gridCol w:w="270"/>
        <w:gridCol w:w="1435"/>
      </w:tblGrid>
      <w:tr w:rsidR="00485342" w:rsidRPr="00AB0762" w14:paraId="1876AEF0" w14:textId="77777777" w:rsidTr="00D30324">
        <w:tc>
          <w:tcPr>
            <w:tcW w:w="8437" w:type="dxa"/>
            <w:gridSpan w:val="4"/>
            <w:shd w:val="clear" w:color="auto" w:fill="auto"/>
            <w:hideMark/>
          </w:tcPr>
          <w:p w14:paraId="35B26919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ฐานะเปิดต่อความเสี่ยงด้านอัตราดอกเบี้ย ณ วันที่ </w:t>
            </w:r>
            <w:r w:rsidRPr="00AB0762">
              <w:rPr>
                <w:rFonts w:ascii="Angsana New" w:hAnsi="Angsana New"/>
                <w:b/>
                <w:i/>
                <w:sz w:val="30"/>
                <w:szCs w:val="30"/>
              </w:rPr>
              <w:t xml:space="preserve">31 </w:t>
            </w: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85342" w:rsidRPr="00C30D2A" w14:paraId="2946D334" w14:textId="77777777" w:rsidTr="00B22139">
        <w:tc>
          <w:tcPr>
            <w:tcW w:w="5247" w:type="dxa"/>
            <w:shd w:val="clear" w:color="auto" w:fill="auto"/>
          </w:tcPr>
          <w:p w14:paraId="1C21F246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5D582D09" w14:textId="7AD58694" w:rsidR="00485342" w:rsidRPr="00C30D2A" w:rsidRDefault="00830111" w:rsidP="00D30324">
            <w:pPr>
              <w:pStyle w:val="block"/>
              <w:tabs>
                <w:tab w:val="decimal" w:pos="790"/>
                <w:tab w:val="left" w:pos="2160"/>
              </w:tabs>
              <w:spacing w:after="0" w:line="240" w:lineRule="atLeast"/>
              <w:ind w:left="192" w:right="220" w:hanging="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0D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22139" w:rsidRPr="00C30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AC4A8A9" w14:textId="77777777" w:rsidR="00485342" w:rsidRPr="00C30D2A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05870E93" w14:textId="17C50ACA" w:rsidR="00485342" w:rsidRPr="00C30D2A" w:rsidRDefault="00830111" w:rsidP="00B22139">
            <w:pPr>
              <w:pStyle w:val="block"/>
              <w:tabs>
                <w:tab w:val="decimal" w:pos="700"/>
                <w:tab w:val="left" w:pos="2160"/>
              </w:tabs>
              <w:spacing w:after="0" w:line="240" w:lineRule="atLeast"/>
              <w:ind w:left="181" w:right="-118" w:hanging="49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/>
              </w:rPr>
            </w:pPr>
            <w:r w:rsidRPr="00C30D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22139" w:rsidRPr="00C30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485342" w:rsidRPr="00AB0762" w14:paraId="136FCE49" w14:textId="77777777" w:rsidTr="00B22139">
        <w:tc>
          <w:tcPr>
            <w:tcW w:w="5247" w:type="dxa"/>
            <w:shd w:val="clear" w:color="auto" w:fill="auto"/>
          </w:tcPr>
          <w:p w14:paraId="1D213567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14:paraId="1E0A7D26" w14:textId="6E58B0E1" w:rsidR="00485342" w:rsidRPr="00AB0762" w:rsidRDefault="00C31F3F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right="-114" w:firstLine="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85342"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B0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85342" w:rsidRPr="00AB0762" w14:paraId="744ACDBC" w14:textId="77777777" w:rsidTr="00B22139">
        <w:tc>
          <w:tcPr>
            <w:tcW w:w="5247" w:type="dxa"/>
            <w:shd w:val="clear" w:color="auto" w:fill="auto"/>
            <w:hideMark/>
          </w:tcPr>
          <w:p w14:paraId="434971D4" w14:textId="77777777" w:rsidR="00485342" w:rsidRPr="00AB0762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/>
                <w:b/>
                <w:i/>
                <w:sz w:val="30"/>
                <w:szCs w:val="30"/>
                <w:lang w:val="en-US"/>
              </w:rPr>
            </w:pPr>
            <w:r w:rsidRPr="00AB0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85" w:type="dxa"/>
            <w:shd w:val="clear" w:color="auto" w:fill="auto"/>
          </w:tcPr>
          <w:p w14:paraId="73A0AB67" w14:textId="77777777" w:rsidR="00485342" w:rsidRPr="00AB0762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DC8301" w14:textId="77777777" w:rsidR="00485342" w:rsidRPr="00AB0762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279AAF7B" w14:textId="77777777" w:rsidR="00485342" w:rsidRPr="00AB0762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22139" w:rsidRPr="00AB0762" w14:paraId="1EF58C00" w14:textId="77777777" w:rsidTr="00B22139">
        <w:tc>
          <w:tcPr>
            <w:tcW w:w="5247" w:type="dxa"/>
            <w:shd w:val="clear" w:color="auto" w:fill="auto"/>
            <w:hideMark/>
          </w:tcPr>
          <w:p w14:paraId="47C6FA98" w14:textId="77777777" w:rsidR="00B22139" w:rsidRPr="00AB0762" w:rsidRDefault="00B22139" w:rsidP="00B22139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87083" w14:textId="2E2BE035" w:rsidR="00B22139" w:rsidRPr="00AB0762" w:rsidRDefault="007048DA" w:rsidP="00B2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192" w:right="-110"/>
            </w:pPr>
            <w:r>
              <w:t>(</w:t>
            </w:r>
            <w:r w:rsidRPr="007048DA">
              <w:t>13,896,020</w:t>
            </w:r>
            <w:r>
              <w:t>)</w:t>
            </w:r>
          </w:p>
        </w:tc>
        <w:tc>
          <w:tcPr>
            <w:tcW w:w="270" w:type="dxa"/>
            <w:shd w:val="clear" w:color="auto" w:fill="auto"/>
          </w:tcPr>
          <w:p w14:paraId="08511C86" w14:textId="77777777" w:rsidR="00B22139" w:rsidRPr="00AB0762" w:rsidRDefault="00B22139" w:rsidP="00B22139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FE65F" w14:textId="1C2E25CC" w:rsidR="00B22139" w:rsidRPr="00AB0762" w:rsidRDefault="00B22139" w:rsidP="00B2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192" w:right="-110"/>
            </w:pPr>
            <w:r w:rsidRPr="00AB0762">
              <w:rPr>
                <w:cs/>
              </w:rPr>
              <w:t>(</w:t>
            </w:r>
            <w:r w:rsidRPr="00AB0762">
              <w:t>14,851,087</w:t>
            </w:r>
            <w:r w:rsidRPr="00AB0762">
              <w:rPr>
                <w:cs/>
              </w:rPr>
              <w:t>)</w:t>
            </w:r>
          </w:p>
        </w:tc>
      </w:tr>
      <w:tr w:rsidR="00B22139" w:rsidRPr="00AB0762" w14:paraId="10D043BC" w14:textId="77777777" w:rsidTr="00B22139">
        <w:tc>
          <w:tcPr>
            <w:tcW w:w="5247" w:type="dxa"/>
            <w:shd w:val="clear" w:color="auto" w:fill="auto"/>
          </w:tcPr>
          <w:p w14:paraId="4D08AC66" w14:textId="77777777" w:rsidR="00B22139" w:rsidRPr="00AB0762" w:rsidRDefault="00B22139" w:rsidP="00B22139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B076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A9B12" w14:textId="48C7751A" w:rsidR="00B22139" w:rsidRPr="00AB0762" w:rsidRDefault="007048DA" w:rsidP="00B2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192" w:right="-110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7048DA">
              <w:rPr>
                <w:b/>
                <w:bCs/>
              </w:rPr>
              <w:t>13,896,020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ABEF75" w14:textId="77777777" w:rsidR="00B22139" w:rsidRPr="00AB0762" w:rsidRDefault="00B22139" w:rsidP="00B22139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E473F" w14:textId="36E9B905" w:rsidR="00B22139" w:rsidRPr="00AB0762" w:rsidRDefault="00B22139" w:rsidP="00B2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192" w:right="-110"/>
              <w:rPr>
                <w:b/>
                <w:bCs/>
              </w:rPr>
            </w:pPr>
            <w:r w:rsidRPr="00AB0762">
              <w:rPr>
                <w:b/>
                <w:bCs/>
                <w:cs/>
              </w:rPr>
              <w:t>(</w:t>
            </w:r>
            <w:r w:rsidRPr="00AB0762">
              <w:rPr>
                <w:b/>
                <w:bCs/>
              </w:rPr>
              <w:t>14,851,087</w:t>
            </w:r>
            <w:r w:rsidRPr="00AB0762">
              <w:rPr>
                <w:b/>
                <w:bCs/>
                <w:cs/>
              </w:rPr>
              <w:t>)</w:t>
            </w:r>
          </w:p>
        </w:tc>
      </w:tr>
    </w:tbl>
    <w:p w14:paraId="20C342EA" w14:textId="77777777" w:rsidR="0060412B" w:rsidRPr="0064424E" w:rsidRDefault="0060412B" w:rsidP="00D30324">
      <w:pPr>
        <w:pStyle w:val="block"/>
        <w:spacing w:after="0" w:line="240" w:lineRule="auto"/>
        <w:ind w:left="1557" w:right="-7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7DEAC6A6" w14:textId="3A44BBA1" w:rsidR="0060412B" w:rsidRPr="00F965A7" w:rsidRDefault="0060412B" w:rsidP="00D30324">
      <w:pPr>
        <w:pStyle w:val="block"/>
        <w:spacing w:after="0" w:line="240" w:lineRule="atLeast"/>
        <w:ind w:left="1530" w:right="173"/>
        <w:jc w:val="thaiDistribute"/>
        <w:rPr>
          <w:rFonts w:ascii="Angsana New" w:hAnsi="Angsana New"/>
          <w:b/>
          <w:spacing w:val="-2"/>
          <w:sz w:val="30"/>
        </w:rPr>
      </w:pPr>
      <w:r w:rsidRPr="00AB0762">
        <w:rPr>
          <w:rFonts w:ascii="Angsana New" w:hAnsi="Angsana New" w:cs="Angsana New"/>
          <w:i/>
          <w:iCs/>
          <w:spacing w:val="-2"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การวิเคราะห์ความอ่อนไหวในกระแสเงินสดของเครื่องมือทางการเงินที่มีอัตราดอกเบี้ยผัน</w:t>
      </w:r>
      <w:r w:rsidRPr="00F965A7">
        <w:rPr>
          <w:rFonts w:ascii="Angsana New" w:hAnsi="Angsana New" w:cs="Angsana New"/>
          <w:i/>
          <w:iCs/>
          <w:spacing w:val="-2"/>
          <w:sz w:val="30"/>
          <w:szCs w:val="30"/>
          <w:cs/>
          <w:lang w:bidi="th-TH"/>
        </w:rPr>
        <w:t>แปร</w:t>
      </w:r>
      <w:r w:rsidRPr="00F965A7">
        <w:rPr>
          <w:rFonts w:ascii="Angsana New" w:hAnsi="Angsana New" w:cs="Angsana New"/>
          <w:b/>
          <w:bCs/>
          <w:spacing w:val="-2"/>
          <w:sz w:val="30"/>
          <w:szCs w:val="30"/>
          <w:cs/>
          <w:lang w:bidi="th-TH"/>
        </w:rPr>
        <w:t xml:space="preserve"> </w:t>
      </w:r>
    </w:p>
    <w:p w14:paraId="32D3BEA0" w14:textId="7D0434B0" w:rsidR="0060412B" w:rsidRPr="0064424E" w:rsidRDefault="0060412B" w:rsidP="00BA11FD">
      <w:pPr>
        <w:pStyle w:val="block"/>
        <w:tabs>
          <w:tab w:val="left" w:pos="1080"/>
          <w:tab w:val="left" w:pos="2160"/>
        </w:tabs>
        <w:spacing w:after="0" w:line="240" w:lineRule="auto"/>
        <w:ind w:right="173"/>
        <w:jc w:val="thaiDistribute"/>
        <w:rPr>
          <w:rFonts w:ascii="Angsana New" w:hAnsi="Angsana New"/>
          <w:sz w:val="20"/>
          <w:lang w:val="en-US"/>
        </w:rPr>
      </w:pPr>
    </w:p>
    <w:p w14:paraId="0044BE65" w14:textId="6C7C07DC" w:rsidR="00977991" w:rsidRPr="00AB0762" w:rsidRDefault="00977991" w:rsidP="000D4868">
      <w:pPr>
        <w:pStyle w:val="block"/>
        <w:tabs>
          <w:tab w:val="left" w:pos="1080"/>
        </w:tabs>
        <w:spacing w:after="0" w:line="240" w:lineRule="atLeast"/>
        <w:ind w:left="1530" w:right="18"/>
        <w:jc w:val="thaiDistribute"/>
        <w:rPr>
          <w:rFonts w:ascii="Angsana New" w:hAnsi="Angsana New" w:cs="Angsana New"/>
          <w:spacing w:val="2"/>
          <w:sz w:val="30"/>
          <w:szCs w:val="30"/>
          <w:lang w:val="en-US" w:bidi="th-TH"/>
        </w:rPr>
      </w:pPr>
      <w:r w:rsidRPr="00AB076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AB0762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Pr="00AB076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AB076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ณ วันที่ </w:t>
      </w:r>
      <w:r w:rsidRPr="00AB0762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Pr="00AB076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ธันวาคม</w:t>
      </w:r>
      <w:r w:rsidRPr="00AB0762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AB0762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AB076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848D9FE" w14:textId="77777777" w:rsidR="0060412B" w:rsidRPr="0064424E" w:rsidRDefault="0060412B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right="173"/>
        <w:rPr>
          <w:iCs/>
          <w:sz w:val="20"/>
          <w:szCs w:val="20"/>
        </w:rPr>
      </w:pPr>
    </w:p>
    <w:tbl>
      <w:tblPr>
        <w:tblW w:w="8091" w:type="dxa"/>
        <w:tblInd w:w="13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46"/>
        <w:gridCol w:w="181"/>
        <w:gridCol w:w="1619"/>
        <w:gridCol w:w="249"/>
        <w:gridCol w:w="1596"/>
      </w:tblGrid>
      <w:tr w:rsidR="00462CD4" w:rsidRPr="00AB0762" w14:paraId="28471934" w14:textId="77777777" w:rsidTr="00D30324">
        <w:trPr>
          <w:trHeight w:val="794"/>
          <w:tblHeader/>
        </w:trPr>
        <w:tc>
          <w:tcPr>
            <w:tcW w:w="4446" w:type="dxa"/>
          </w:tcPr>
          <w:p w14:paraId="4DDFD30B" w14:textId="77777777" w:rsidR="00462CD4" w:rsidRPr="00AB0762" w:rsidRDefault="00462CD4" w:rsidP="00D30324">
            <w:pPr>
              <w:pStyle w:val="acctfourfigures"/>
              <w:tabs>
                <w:tab w:val="left" w:pos="2160"/>
              </w:tabs>
              <w:spacing w:line="240" w:lineRule="auto"/>
              <w:ind w:left="12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1EB03932" w14:textId="77777777" w:rsidR="00462CD4" w:rsidRPr="00AB0762" w:rsidRDefault="00462CD4" w:rsidP="00D30324">
            <w:pPr>
              <w:tabs>
                <w:tab w:val="clear" w:pos="227"/>
                <w:tab w:val="clear" w:pos="454"/>
                <w:tab w:val="left" w:pos="2160"/>
              </w:tabs>
              <w:spacing w:line="240" w:lineRule="auto"/>
              <w:ind w:left="124"/>
              <w:rPr>
                <w:b/>
                <w:bCs/>
                <w:i/>
                <w:iCs/>
              </w:rPr>
            </w:pPr>
            <w:r w:rsidRPr="00AB0762">
              <w:rPr>
                <w:b/>
                <w:bCs/>
                <w:i/>
                <w:iCs/>
                <w:cs/>
              </w:rPr>
              <w:t>ผลกระทบต่อกำไรหรือขาดทุน</w:t>
            </w:r>
          </w:p>
        </w:tc>
        <w:tc>
          <w:tcPr>
            <w:tcW w:w="181" w:type="dxa"/>
          </w:tcPr>
          <w:p w14:paraId="698EF1BA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hideMark/>
          </w:tcPr>
          <w:p w14:paraId="2BDC601C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อัตราดอกเบี้ยเพิ่มขึ้น </w:t>
            </w:r>
            <w:r w:rsidRPr="00AB0762">
              <w:rPr>
                <w:rFonts w:ascii="Angsana New" w:hAnsi="Angsana New"/>
                <w:b w:val="0"/>
                <w:sz w:val="30"/>
                <w:lang w:val="en-US"/>
              </w:rPr>
              <w:t>1</w:t>
            </w: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%</w:t>
            </w:r>
          </w:p>
        </w:tc>
        <w:tc>
          <w:tcPr>
            <w:tcW w:w="249" w:type="dxa"/>
          </w:tcPr>
          <w:p w14:paraId="405FEF75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sz w:val="30"/>
              </w:rPr>
            </w:pPr>
          </w:p>
        </w:tc>
        <w:tc>
          <w:tcPr>
            <w:tcW w:w="1596" w:type="dxa"/>
            <w:hideMark/>
          </w:tcPr>
          <w:p w14:paraId="3B723AD0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sz w:val="30"/>
              </w:rPr>
            </w:pP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อัตราดอกเบี้ยลดลง </w:t>
            </w:r>
            <w:r w:rsidRPr="00AB0762">
              <w:rPr>
                <w:rFonts w:ascii="Angsana New" w:hAnsi="Angsana New"/>
                <w:b w:val="0"/>
                <w:sz w:val="30"/>
              </w:rPr>
              <w:t>1</w:t>
            </w:r>
            <w:r w:rsidRPr="00AB0762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%</w:t>
            </w:r>
          </w:p>
        </w:tc>
      </w:tr>
      <w:tr w:rsidR="00462CD4" w:rsidRPr="00AB0762" w14:paraId="043D0BA6" w14:textId="77777777" w:rsidTr="00D30324">
        <w:trPr>
          <w:trHeight w:val="326"/>
          <w:tblHeader/>
        </w:trPr>
        <w:tc>
          <w:tcPr>
            <w:tcW w:w="4446" w:type="dxa"/>
          </w:tcPr>
          <w:p w14:paraId="4A9E98FC" w14:textId="77777777" w:rsidR="00462CD4" w:rsidRPr="00AB0762" w:rsidRDefault="00462CD4" w:rsidP="00D30324">
            <w:pPr>
              <w:pStyle w:val="acctfourfigures"/>
              <w:tabs>
                <w:tab w:val="left" w:pos="2160"/>
              </w:tabs>
              <w:spacing w:line="240" w:lineRule="auto"/>
              <w:ind w:left="12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15FE51F" w14:textId="77777777" w:rsidR="00462CD4" w:rsidRPr="00AB0762" w:rsidRDefault="00462CD4" w:rsidP="00FC31B9">
            <w:pPr>
              <w:pStyle w:val="acctmergecolhdg"/>
              <w:tabs>
                <w:tab w:val="left" w:pos="2160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64" w:type="dxa"/>
            <w:gridSpan w:val="3"/>
          </w:tcPr>
          <w:p w14:paraId="16E5AD7B" w14:textId="7AC105B4" w:rsidR="00462CD4" w:rsidRPr="00AB0762" w:rsidRDefault="00C31F3F" w:rsidP="00FC31B9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AB0762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62CD4" w:rsidRPr="00AB0762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0762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62CD4" w:rsidRPr="00AB0762" w14:paraId="2303EF5A" w14:textId="77777777" w:rsidTr="00D30324">
        <w:tc>
          <w:tcPr>
            <w:tcW w:w="4446" w:type="dxa"/>
          </w:tcPr>
          <w:p w14:paraId="34F4891E" w14:textId="1548FFF7" w:rsidR="00462CD4" w:rsidRPr="00C30D2A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C30D2A">
              <w:rPr>
                <w:b/>
                <w:bCs/>
                <w:i/>
                <w:iCs/>
              </w:rPr>
              <w:t>256</w:t>
            </w:r>
            <w:r w:rsidR="00237DF6" w:rsidRPr="00C30D2A">
              <w:rPr>
                <w:rFonts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81" w:type="dxa"/>
          </w:tcPr>
          <w:p w14:paraId="243D0503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3464" w:type="dxa"/>
            <w:gridSpan w:val="3"/>
          </w:tcPr>
          <w:p w14:paraId="53F61802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CD4" w:rsidRPr="00AB0762" w14:paraId="1B86B702" w14:textId="77777777" w:rsidTr="00D30324">
        <w:tc>
          <w:tcPr>
            <w:tcW w:w="4446" w:type="dxa"/>
            <w:hideMark/>
          </w:tcPr>
          <w:p w14:paraId="69021560" w14:textId="77777777" w:rsidR="00462CD4" w:rsidRPr="00C30D2A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C30D2A">
              <w:rPr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1" w:type="dxa"/>
          </w:tcPr>
          <w:p w14:paraId="0FFB013C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619" w:type="dxa"/>
          </w:tcPr>
          <w:p w14:paraId="2B6B09DA" w14:textId="738F7AD0" w:rsidR="00462CD4" w:rsidRPr="00AB0762" w:rsidRDefault="00C30D2A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left="-375" w:right="148" w:firstLine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  <w:r w:rsidR="00BA58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49" w:type="dxa"/>
          </w:tcPr>
          <w:p w14:paraId="4465CCBB" w14:textId="77777777" w:rsidR="00462CD4" w:rsidRPr="00AB0762" w:rsidRDefault="00462CD4" w:rsidP="00FC31B9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06C084A" w14:textId="0EE567F0" w:rsidR="00462CD4" w:rsidRPr="00DD414A" w:rsidRDefault="00BA58FD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30D2A">
              <w:rPr>
                <w:rFonts w:ascii="Angsana New" w:hAnsi="Angsana New" w:cs="Angsana New"/>
                <w:sz w:val="30"/>
                <w:szCs w:val="30"/>
                <w:lang w:bidi="th-TH"/>
              </w:rPr>
              <w:t>138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30D2A">
              <w:rPr>
                <w:rFonts w:ascii="Angsana New" w:hAnsi="Angsana New" w:cs="Angsana New"/>
                <w:sz w:val="30"/>
                <w:szCs w:val="30"/>
                <w:lang w:bidi="th-TH"/>
              </w:rPr>
              <w:t>960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62CD4" w:rsidRPr="00AB0762" w14:paraId="724490BC" w14:textId="77777777" w:rsidTr="00D30324">
        <w:trPr>
          <w:trHeight w:val="74"/>
        </w:trPr>
        <w:tc>
          <w:tcPr>
            <w:tcW w:w="4446" w:type="dxa"/>
          </w:tcPr>
          <w:p w14:paraId="1A277D14" w14:textId="77777777" w:rsidR="00462CD4" w:rsidRPr="00C30D2A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81" w:type="dxa"/>
          </w:tcPr>
          <w:p w14:paraId="77F62854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619" w:type="dxa"/>
          </w:tcPr>
          <w:p w14:paraId="397603F8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9" w:type="dxa"/>
          </w:tcPr>
          <w:p w14:paraId="7F8318D5" w14:textId="77777777" w:rsidR="00462CD4" w:rsidRPr="00AB0762" w:rsidRDefault="00462CD4" w:rsidP="00FC31B9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596" w:type="dxa"/>
          </w:tcPr>
          <w:p w14:paraId="635C981E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462CD4" w:rsidRPr="00AB0762" w14:paraId="65916970" w14:textId="77777777" w:rsidTr="00D30324">
        <w:tc>
          <w:tcPr>
            <w:tcW w:w="4446" w:type="dxa"/>
          </w:tcPr>
          <w:p w14:paraId="4B717455" w14:textId="399C4C85" w:rsidR="00462CD4" w:rsidRPr="00C30D2A" w:rsidRDefault="00462CD4" w:rsidP="00D30324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C30D2A">
              <w:rPr>
                <w:b/>
                <w:bCs/>
                <w:i/>
                <w:iCs/>
              </w:rPr>
              <w:t>256</w:t>
            </w:r>
            <w:r w:rsidR="00237DF6" w:rsidRPr="00C30D2A">
              <w:rPr>
                <w:rFonts w:hint="cs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181" w:type="dxa"/>
          </w:tcPr>
          <w:p w14:paraId="5A88BA6B" w14:textId="77777777" w:rsidR="00462CD4" w:rsidRPr="00AB0762" w:rsidRDefault="00462CD4" w:rsidP="00FC31B9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619" w:type="dxa"/>
          </w:tcPr>
          <w:p w14:paraId="4A647708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0B3757C9" w14:textId="77777777" w:rsidR="00462CD4" w:rsidRPr="00AB0762" w:rsidRDefault="00462CD4" w:rsidP="00FC31B9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52F6062" w14:textId="77777777" w:rsidR="00462CD4" w:rsidRPr="00AB0762" w:rsidRDefault="00462CD4" w:rsidP="00D30324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37DF6" w:rsidRPr="00AB0762" w14:paraId="10672449" w14:textId="77777777" w:rsidTr="00D30324">
        <w:tc>
          <w:tcPr>
            <w:tcW w:w="4446" w:type="dxa"/>
            <w:hideMark/>
          </w:tcPr>
          <w:p w14:paraId="1686E5BA" w14:textId="77777777" w:rsidR="00237DF6" w:rsidRPr="00AB0762" w:rsidRDefault="00237DF6" w:rsidP="00237DF6">
            <w:pPr>
              <w:tabs>
                <w:tab w:val="left" w:pos="2160"/>
              </w:tabs>
              <w:spacing w:line="240" w:lineRule="auto"/>
              <w:ind w:left="124"/>
              <w:jc w:val="thaiDistribute"/>
            </w:pPr>
            <w:r w:rsidRPr="00AB0762">
              <w:rPr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1" w:type="dxa"/>
          </w:tcPr>
          <w:p w14:paraId="5027C399" w14:textId="77777777" w:rsidR="00237DF6" w:rsidRPr="00AB0762" w:rsidRDefault="00237DF6" w:rsidP="00237DF6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619" w:type="dxa"/>
          </w:tcPr>
          <w:p w14:paraId="208792CF" w14:textId="1B2F758A" w:rsidR="00237DF6" w:rsidRPr="00AB0762" w:rsidRDefault="00237DF6" w:rsidP="00237DF6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148,511</w:t>
            </w:r>
          </w:p>
        </w:tc>
        <w:tc>
          <w:tcPr>
            <w:tcW w:w="249" w:type="dxa"/>
          </w:tcPr>
          <w:p w14:paraId="0C17DAF5" w14:textId="77777777" w:rsidR="00237DF6" w:rsidRPr="00AB0762" w:rsidRDefault="00237DF6" w:rsidP="00237DF6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A378E9F" w14:textId="1B33BF78" w:rsidR="00237DF6" w:rsidRPr="00AB0762" w:rsidRDefault="00237DF6" w:rsidP="00237DF6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AB0762">
              <w:rPr>
                <w:rFonts w:ascii="Angsana New" w:hAnsi="Angsana New" w:cs="Angsana New"/>
                <w:sz w:val="30"/>
                <w:szCs w:val="30"/>
              </w:rPr>
              <w:t>148,51</w:t>
            </w:r>
            <w:r w:rsidRPr="00AB0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B076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CCA391E" w14:textId="77777777" w:rsidR="00D30324" w:rsidRPr="0064424E" w:rsidRDefault="00D30324" w:rsidP="00D303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eastAsia="Calibri"/>
          <w:szCs w:val="30"/>
        </w:rPr>
      </w:pPr>
    </w:p>
    <w:p w14:paraId="5FE7B2AC" w14:textId="411B3B99" w:rsidR="00874CDE" w:rsidRPr="00AB0762" w:rsidRDefault="004858E1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eastAsia="Calibri"/>
          <w:b/>
          <w:bCs/>
          <w:szCs w:val="30"/>
        </w:rPr>
      </w:pPr>
      <w:r w:rsidRPr="00AB0762">
        <w:rPr>
          <w:b/>
          <w:bCs/>
          <w:szCs w:val="30"/>
          <w:cs/>
        </w:rPr>
        <w:t>ภาระผูกพันและหนี้สินที่อาจเกิดขึ้น</w:t>
      </w:r>
    </w:p>
    <w:p w14:paraId="56BE6C7D" w14:textId="77777777" w:rsidR="00BC2917" w:rsidRPr="0064424E" w:rsidRDefault="00BC2917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191"/>
        <w:jc w:val="thaiDistribute"/>
        <w:rPr>
          <w:sz w:val="20"/>
          <w:szCs w:val="20"/>
        </w:rPr>
      </w:pPr>
    </w:p>
    <w:p w14:paraId="6254E8DA" w14:textId="4B4142AD" w:rsidR="00DC5E3F" w:rsidRPr="00AB0762" w:rsidRDefault="00BC2917" w:rsidP="00D30324">
      <w:pPr>
        <w:tabs>
          <w:tab w:val="clear" w:pos="454"/>
          <w:tab w:val="left" w:pos="540"/>
        </w:tabs>
        <w:ind w:left="540" w:right="191"/>
        <w:jc w:val="thaiDistribute"/>
        <w:rPr>
          <w:i/>
          <w:iCs/>
        </w:rPr>
      </w:pPr>
      <w:r w:rsidRPr="00C30D2A">
        <w:rPr>
          <w:cs/>
        </w:rPr>
        <w:t xml:space="preserve">ณ วันที่ </w:t>
      </w:r>
      <w:r w:rsidRPr="00C30D2A">
        <w:t>31</w:t>
      </w:r>
      <w:r w:rsidRPr="00C30D2A">
        <w:rPr>
          <w:cs/>
        </w:rPr>
        <w:t xml:space="preserve"> ธันวาคม</w:t>
      </w:r>
      <w:r w:rsidR="001E3151" w:rsidRPr="00C30D2A">
        <w:t xml:space="preserve"> 256</w:t>
      </w:r>
      <w:r w:rsidR="00765B4F" w:rsidRPr="00C30D2A">
        <w:t>6</w:t>
      </w:r>
      <w:r w:rsidRPr="00C30D2A">
        <w:rPr>
          <w:cs/>
        </w:rPr>
        <w:t xml:space="preserve"> บริษัท</w:t>
      </w:r>
      <w:r w:rsidR="007C220A" w:rsidRPr="00C30D2A">
        <w:rPr>
          <w:cs/>
        </w:rPr>
        <w:t>ไม่</w:t>
      </w:r>
      <w:r w:rsidRPr="00C30D2A">
        <w:rPr>
          <w:cs/>
        </w:rPr>
        <w:t>มี</w:t>
      </w:r>
      <w:r w:rsidR="00DC5E3F" w:rsidRPr="00C30D2A">
        <w:rPr>
          <w:cs/>
        </w:rPr>
        <w:t>หนี้สินที่อาจเกิดขึ้นจากการที่ธนาคารพาณิชย์ออกหนังสือค้ำประกันบริษัท</w:t>
      </w:r>
      <w:r w:rsidR="00FE146D" w:rsidRPr="00C30D2A">
        <w:rPr>
          <w:cs/>
        </w:rPr>
        <w:t>แก่หน่วยงานรัฐบาล</w:t>
      </w:r>
      <w:r w:rsidR="007C220A" w:rsidRPr="00C30D2A">
        <w:rPr>
          <w:cs/>
        </w:rPr>
        <w:t xml:space="preserve"> </w:t>
      </w:r>
      <w:r w:rsidR="00C31F3F" w:rsidRPr="00C30D2A">
        <w:rPr>
          <w:i/>
          <w:iCs/>
          <w:cs/>
        </w:rPr>
        <w:t>(</w:t>
      </w:r>
      <w:r w:rsidR="00EB016F" w:rsidRPr="00C30D2A">
        <w:rPr>
          <w:i/>
          <w:iCs/>
        </w:rPr>
        <w:t>256</w:t>
      </w:r>
      <w:r w:rsidR="00765B4F" w:rsidRPr="00C30D2A">
        <w:rPr>
          <w:i/>
          <w:iCs/>
        </w:rPr>
        <w:t>5</w:t>
      </w:r>
      <w:r w:rsidR="00765B4F" w:rsidRPr="00C30D2A">
        <w:rPr>
          <w:rFonts w:hint="cs"/>
          <w:i/>
          <w:iCs/>
          <w:cs/>
        </w:rPr>
        <w:t xml:space="preserve"> </w:t>
      </w:r>
      <w:r w:rsidR="00FE146D" w:rsidRPr="00C30D2A">
        <w:rPr>
          <w:i/>
          <w:iCs/>
          <w:cs/>
        </w:rPr>
        <w:t xml:space="preserve">: </w:t>
      </w:r>
      <w:r w:rsidR="00765B4F" w:rsidRPr="00C30D2A">
        <w:rPr>
          <w:rFonts w:hint="cs"/>
          <w:i/>
          <w:iCs/>
          <w:cs/>
        </w:rPr>
        <w:t>ไม่มี</w:t>
      </w:r>
      <w:r w:rsidR="00C31F3F" w:rsidRPr="00C30D2A">
        <w:rPr>
          <w:i/>
          <w:iCs/>
          <w:cs/>
        </w:rPr>
        <w:t>)</w:t>
      </w:r>
    </w:p>
    <w:p w14:paraId="363116AB" w14:textId="53429D5F" w:rsidR="0064424E" w:rsidRDefault="006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C88FF19" w14:textId="77777777" w:rsidR="00E00572" w:rsidRPr="00C30D2A" w:rsidRDefault="00E00572" w:rsidP="00E0057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b/>
          <w:bCs/>
          <w:szCs w:val="30"/>
        </w:rPr>
      </w:pPr>
      <w:r w:rsidRPr="00C30D2A">
        <w:rPr>
          <w:b/>
          <w:bCs/>
          <w:szCs w:val="30"/>
          <w:cs/>
        </w:rPr>
        <w:lastRenderedPageBreak/>
        <w:t>การบริหารจัดการส่วนทุน</w:t>
      </w:r>
    </w:p>
    <w:p w14:paraId="05E0C689" w14:textId="7D774486" w:rsidR="00E00572" w:rsidRPr="0064424E" w:rsidRDefault="00E00572" w:rsidP="00E005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sz w:val="20"/>
          <w:szCs w:val="20"/>
        </w:rPr>
      </w:pPr>
    </w:p>
    <w:p w14:paraId="5DFF669F" w14:textId="26B64877" w:rsidR="00E00572" w:rsidRDefault="00E00572" w:rsidP="00E00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</w:rPr>
      </w:pPr>
      <w:r w:rsidRPr="00C30D2A">
        <w:rPr>
          <w:rFonts w:asciiTheme="majorBidi" w:hAnsiTheme="majorBidi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C30D2A">
        <w:rPr>
          <w:rFonts w:asciiTheme="majorBidi" w:hAnsiTheme="majorBidi"/>
          <w:spacing w:val="-2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C30D2A">
        <w:rPr>
          <w:rFonts w:asciiTheme="majorBidi" w:hAnsiTheme="majorBidi"/>
          <w:cs/>
        </w:rPr>
        <w:t>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</w:t>
      </w:r>
      <w:r w:rsidRPr="00C30D2A">
        <w:rPr>
          <w:rFonts w:asciiTheme="majorBidi" w:hAnsiTheme="majorBidi"/>
          <w:spacing w:val="-4"/>
          <w:cs/>
        </w:rPr>
        <w:t>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C30D2A">
        <w:rPr>
          <w:rFonts w:asciiTheme="majorBidi" w:hAnsiTheme="majorBidi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638CBEFD" w14:textId="77777777" w:rsidR="00E00572" w:rsidRPr="0064424E" w:rsidRDefault="00E00572" w:rsidP="00E005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szCs w:val="30"/>
        </w:rPr>
      </w:pPr>
    </w:p>
    <w:p w14:paraId="1AFE41DD" w14:textId="13C19E40" w:rsidR="00765B4F" w:rsidRDefault="001C6B7D" w:rsidP="001E7BA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b/>
          <w:bCs/>
          <w:szCs w:val="30"/>
        </w:rPr>
      </w:pPr>
      <w:r w:rsidRPr="001E1AC0">
        <w:rPr>
          <w:rFonts w:asciiTheme="majorBidi" w:hAnsiTheme="majorBidi" w:cstheme="majorBidi" w:hint="cs"/>
          <w:b/>
          <w:bCs/>
          <w:szCs w:val="30"/>
          <w:cs/>
        </w:rPr>
        <w:t>เรื่องอื่นๆ</w:t>
      </w:r>
    </w:p>
    <w:p w14:paraId="478225E0" w14:textId="77777777" w:rsidR="00E00572" w:rsidRPr="000133C4" w:rsidRDefault="00E00572" w:rsidP="00E00572">
      <w:pPr>
        <w:pStyle w:val="block"/>
        <w:spacing w:after="0" w:line="240" w:lineRule="atLeast"/>
        <w:ind w:left="562"/>
        <w:jc w:val="thaiDistribute"/>
        <w:rPr>
          <w:rFonts w:ascii="Angsana New" w:eastAsia="Calibri" w:hAnsi="Angsana New" w:cs="Angsana New"/>
          <w:spacing w:val="4"/>
          <w:sz w:val="20"/>
          <w:lang w:val="en-US" w:bidi="th-TH"/>
        </w:rPr>
      </w:pPr>
    </w:p>
    <w:p w14:paraId="66F3E607" w14:textId="77777777" w:rsidR="00E00572" w:rsidRDefault="00E00572" w:rsidP="00E0057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896" w:hanging="357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>เมื่อช่วงปลายปี</w:t>
      </w:r>
      <w:r>
        <w:rPr>
          <w:rFonts w:asciiTheme="majorBidi" w:hAnsiTheme="majorBidi" w:cstheme="majorBidi" w:hint="cs"/>
          <w:szCs w:val="30"/>
        </w:rPr>
        <w:t xml:space="preserve"> 2565 PT </w:t>
      </w:r>
      <w:proofErr w:type="spellStart"/>
      <w:r>
        <w:rPr>
          <w:rFonts w:asciiTheme="majorBidi" w:hAnsiTheme="majorBidi" w:cstheme="majorBidi" w:hint="cs"/>
          <w:szCs w:val="30"/>
        </w:rPr>
        <w:t>Keramika</w:t>
      </w:r>
      <w:proofErr w:type="spellEnd"/>
      <w:r>
        <w:rPr>
          <w:rFonts w:asciiTheme="majorBidi" w:hAnsiTheme="majorBidi" w:cstheme="majorBidi" w:hint="cs"/>
          <w:szCs w:val="30"/>
        </w:rPr>
        <w:t xml:space="preserve"> Indonesia </w:t>
      </w:r>
      <w:proofErr w:type="spellStart"/>
      <w:r>
        <w:rPr>
          <w:rFonts w:asciiTheme="majorBidi" w:hAnsiTheme="majorBidi" w:cstheme="majorBidi" w:hint="cs"/>
          <w:szCs w:val="30"/>
        </w:rPr>
        <w:t>Assosiasi</w:t>
      </w:r>
      <w:proofErr w:type="spellEnd"/>
      <w:r>
        <w:rPr>
          <w:rFonts w:asciiTheme="majorBidi" w:hAnsiTheme="majorBidi" w:cstheme="majorBidi" w:hint="cs"/>
          <w:szCs w:val="30"/>
        </w:rPr>
        <w:t xml:space="preserve"> </w:t>
      </w:r>
      <w:proofErr w:type="spellStart"/>
      <w:r>
        <w:rPr>
          <w:rFonts w:asciiTheme="majorBidi" w:hAnsiTheme="majorBidi" w:cstheme="majorBidi" w:hint="cs"/>
          <w:szCs w:val="30"/>
        </w:rPr>
        <w:t>Tbk</w:t>
      </w:r>
      <w:proofErr w:type="spellEnd"/>
      <w:r>
        <w:rPr>
          <w:rFonts w:asciiTheme="majorBidi" w:hAnsiTheme="majorBidi" w:cstheme="majorBidi" w:hint="cs"/>
          <w:szCs w:val="30"/>
          <w:cs/>
        </w:rPr>
        <w:t>. (“</w:t>
      </w:r>
      <w:r>
        <w:rPr>
          <w:rFonts w:asciiTheme="majorBidi" w:hAnsiTheme="majorBidi" w:cstheme="majorBidi" w:hint="cs"/>
          <w:szCs w:val="30"/>
        </w:rPr>
        <w:t>KIA</w:t>
      </w:r>
      <w:r>
        <w:rPr>
          <w:rFonts w:asciiTheme="majorBidi" w:hAnsiTheme="majorBidi" w:cstheme="majorBidi" w:hint="cs"/>
          <w:szCs w:val="30"/>
          <w:cs/>
        </w:rPr>
        <w:t xml:space="preserve">”) 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และบริษัทย่อย ของ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ที่ชื่อว่า </w:t>
      </w:r>
      <w:r>
        <w:rPr>
          <w:rFonts w:asciiTheme="majorBidi" w:hAnsiTheme="majorBidi" w:cstheme="majorBidi" w:hint="cs"/>
          <w:szCs w:val="30"/>
        </w:rPr>
        <w:t xml:space="preserve">PT KIA </w:t>
      </w:r>
      <w:proofErr w:type="spellStart"/>
      <w:r>
        <w:rPr>
          <w:rFonts w:asciiTheme="majorBidi" w:hAnsiTheme="majorBidi" w:cstheme="majorBidi" w:hint="cs"/>
          <w:szCs w:val="30"/>
        </w:rPr>
        <w:t>Serpih</w:t>
      </w:r>
      <w:proofErr w:type="spellEnd"/>
      <w:r>
        <w:rPr>
          <w:rFonts w:asciiTheme="majorBidi" w:hAnsiTheme="majorBidi" w:cstheme="majorBidi" w:hint="cs"/>
          <w:szCs w:val="30"/>
        </w:rPr>
        <w:t xml:space="preserve"> Mas </w:t>
      </w:r>
      <w:r>
        <w:rPr>
          <w:rFonts w:asciiTheme="majorBidi" w:hAnsiTheme="majorBidi" w:cstheme="majorBidi" w:hint="cs"/>
          <w:szCs w:val="30"/>
          <w:cs/>
        </w:rPr>
        <w:t>(“</w:t>
      </w:r>
      <w:r>
        <w:rPr>
          <w:rFonts w:asciiTheme="majorBidi" w:hAnsiTheme="majorBidi" w:cstheme="majorBidi" w:hint="cs"/>
          <w:szCs w:val="30"/>
        </w:rPr>
        <w:t>KSM</w:t>
      </w:r>
      <w:r>
        <w:rPr>
          <w:rFonts w:asciiTheme="majorBidi" w:hAnsiTheme="majorBidi" w:cstheme="majorBidi" w:hint="cs"/>
          <w:szCs w:val="30"/>
          <w:cs/>
        </w:rPr>
        <w:t xml:space="preserve">”) มีภาระความรับผิดต่อหน่วยงานรัฐของอินโดนีเซียรวมกัน ประมาณ </w:t>
      </w:r>
      <w:r>
        <w:rPr>
          <w:rFonts w:asciiTheme="majorBidi" w:hAnsiTheme="majorBidi" w:cstheme="majorBidi" w:hint="cs"/>
          <w:szCs w:val="30"/>
        </w:rPr>
        <w:t>3,000</w:t>
      </w:r>
      <w:r>
        <w:rPr>
          <w:rFonts w:asciiTheme="majorBidi" w:hAnsiTheme="majorBidi" w:cstheme="majorBidi" w:hint="cs"/>
          <w:szCs w:val="30"/>
          <w:cs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ซึ่งไม่มีความเกี่ยวข้องใดๆ กับบริษัทและ </w:t>
      </w:r>
      <w:r>
        <w:rPr>
          <w:rFonts w:asciiTheme="majorBidi" w:hAnsiTheme="majorBidi" w:cstheme="majorBidi" w:hint="cs"/>
          <w:szCs w:val="30"/>
        </w:rPr>
        <w:t xml:space="preserve">SCC </w:t>
      </w:r>
      <w:r>
        <w:rPr>
          <w:rFonts w:asciiTheme="majorBidi" w:hAnsiTheme="majorBidi" w:cstheme="majorBidi" w:hint="cs"/>
          <w:szCs w:val="30"/>
          <w:cs/>
        </w:rPr>
        <w:t xml:space="preserve">โดยผู้ก่อตั้ง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>
        <w:rPr>
          <w:rFonts w:asciiTheme="majorBidi" w:hAnsiTheme="majorBidi" w:cstheme="majorBidi" w:hint="cs"/>
          <w:szCs w:val="30"/>
        </w:rPr>
        <w:t>2541</w:t>
      </w:r>
      <w:r>
        <w:rPr>
          <w:rFonts w:asciiTheme="majorBidi" w:hAnsiTheme="majorBidi" w:cstheme="majorBidi" w:hint="cs"/>
          <w:szCs w:val="30"/>
          <w:cs/>
        </w:rPr>
        <w:t xml:space="preserve"> โดยหน่วยงานรัฐของประเทศอินโดนีเซียอ้างว่าผู้ก่อตั้ง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ได้นำหุ้นของ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>และได้มีคำสั่งปิดกิจการธนาคารดังกล่าวในเวลาต่อมา</w:t>
      </w:r>
    </w:p>
    <w:p w14:paraId="35CC8AB6" w14:textId="77777777" w:rsidR="00E00572" w:rsidRPr="000133C4" w:rsidRDefault="00E00572" w:rsidP="00E00572">
      <w:pPr>
        <w:pStyle w:val="ListParagraph"/>
        <w:tabs>
          <w:tab w:val="left" w:pos="1276"/>
        </w:tabs>
        <w:spacing w:line="240" w:lineRule="auto"/>
        <w:ind w:left="896"/>
        <w:jc w:val="thaiDistribute"/>
        <w:rPr>
          <w:rFonts w:asciiTheme="majorBidi" w:hAnsiTheme="majorBidi" w:cstheme="majorBidi"/>
          <w:sz w:val="20"/>
          <w:szCs w:val="20"/>
        </w:rPr>
      </w:pPr>
    </w:p>
    <w:p w14:paraId="02F23EBD" w14:textId="77777777" w:rsidR="00E00572" w:rsidRDefault="00E00572" w:rsidP="00E00572">
      <w:pPr>
        <w:pStyle w:val="ListParagraph"/>
        <w:tabs>
          <w:tab w:val="left" w:pos="1276"/>
        </w:tabs>
        <w:spacing w:line="240" w:lineRule="auto"/>
        <w:ind w:left="896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>
        <w:rPr>
          <w:rFonts w:asciiTheme="majorBidi" w:hAnsiTheme="majorBidi" w:cstheme="majorBidi" w:hint="cs"/>
          <w:szCs w:val="30"/>
        </w:rPr>
        <w:t xml:space="preserve">KIA, KSM </w:t>
      </w:r>
      <w:r>
        <w:rPr>
          <w:rFonts w:asciiTheme="majorBidi" w:hAnsiTheme="majorBidi" w:cstheme="majorBidi" w:hint="cs"/>
          <w:szCs w:val="30"/>
          <w:cs/>
        </w:rPr>
        <w:t>และ</w:t>
      </w:r>
      <w:r>
        <w:rPr>
          <w:rFonts w:asciiTheme="majorBidi" w:hAnsiTheme="majorBidi" w:cstheme="majorBidi" w:hint="cs"/>
          <w:szCs w:val="30"/>
        </w:rPr>
        <w:t xml:space="preserve"> PT KIA </w:t>
      </w:r>
      <w:proofErr w:type="spellStart"/>
      <w:r>
        <w:rPr>
          <w:rFonts w:asciiTheme="majorBidi" w:hAnsiTheme="majorBidi" w:cstheme="majorBidi" w:hint="cs"/>
          <w:szCs w:val="30"/>
        </w:rPr>
        <w:t>Keramik</w:t>
      </w:r>
      <w:proofErr w:type="spellEnd"/>
      <w:r>
        <w:rPr>
          <w:rFonts w:asciiTheme="majorBidi" w:hAnsiTheme="majorBidi" w:cstheme="majorBidi" w:hint="cs"/>
          <w:szCs w:val="30"/>
        </w:rPr>
        <w:t xml:space="preserve"> Mas </w:t>
      </w:r>
      <w:r>
        <w:rPr>
          <w:rFonts w:asciiTheme="majorBidi" w:hAnsiTheme="majorBidi" w:cstheme="majorBidi" w:hint="cs"/>
          <w:szCs w:val="30"/>
          <w:cs/>
        </w:rPr>
        <w:t>(“</w:t>
      </w:r>
      <w:r>
        <w:rPr>
          <w:rFonts w:asciiTheme="majorBidi" w:hAnsiTheme="majorBidi" w:cstheme="majorBidi" w:hint="cs"/>
          <w:szCs w:val="30"/>
        </w:rPr>
        <w:t>KKM</w:t>
      </w:r>
      <w:r>
        <w:rPr>
          <w:rFonts w:asciiTheme="majorBidi" w:hAnsiTheme="majorBidi" w:cstheme="majorBidi" w:hint="cs"/>
          <w:szCs w:val="30"/>
          <w:cs/>
        </w:rPr>
        <w:t xml:space="preserve">”) กับ </w:t>
      </w:r>
      <w:r>
        <w:rPr>
          <w:rFonts w:asciiTheme="majorBidi" w:hAnsiTheme="majorBidi" w:cstheme="majorBidi" w:hint="cs"/>
          <w:szCs w:val="30"/>
        </w:rPr>
        <w:t xml:space="preserve">Ministry of Law and Human Rights </w:t>
      </w:r>
      <w:r>
        <w:rPr>
          <w:rFonts w:asciiTheme="majorBidi" w:hAnsiTheme="majorBidi" w:cstheme="majorBidi" w:hint="cs"/>
          <w:szCs w:val="30"/>
          <w:cs/>
        </w:rPr>
        <w:t>(</w:t>
      </w:r>
      <w:r>
        <w:rPr>
          <w:rFonts w:asciiTheme="majorBidi" w:hAnsiTheme="majorBidi" w:cstheme="majorBidi" w:hint="cs"/>
          <w:szCs w:val="30"/>
        </w:rPr>
        <w:t>MOLHR</w:t>
      </w:r>
      <w:r>
        <w:rPr>
          <w:rFonts w:asciiTheme="majorBidi" w:hAnsiTheme="majorBidi" w:cstheme="majorBidi" w:hint="cs"/>
          <w:szCs w:val="30"/>
          <w:cs/>
        </w:rPr>
        <w:t xml:space="preserve">) ไว้ชั่วคราว ซึ่งเป็นระบบทะเบียนเพื่อใช้ในการยื่นเปลี่ยนแปลงหรือเพิ่มเติม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และ </w:t>
      </w:r>
      <w:r>
        <w:rPr>
          <w:rFonts w:asciiTheme="majorBidi" w:hAnsiTheme="majorBidi" w:cstheme="majorBidi" w:hint="cs"/>
          <w:szCs w:val="30"/>
        </w:rPr>
        <w:t xml:space="preserve">KSM </w:t>
      </w:r>
      <w:r>
        <w:rPr>
          <w:rFonts w:asciiTheme="majorBidi" w:hAnsiTheme="majorBidi" w:cstheme="majorBidi" w:hint="cs"/>
          <w:szCs w:val="30"/>
          <w:cs/>
        </w:rPr>
        <w:t xml:space="preserve">จะต้องรับผิดชอบในภาระหนี้ที่เกิดขึ้นต่อหน่วยงานรัฐของอินโดนีเซียหรือไม่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 และจากเอกสารหลักฐานที่มียังไม่สามารถบ่งชี้ได้ว่า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และ </w:t>
      </w:r>
      <w:r>
        <w:rPr>
          <w:rFonts w:asciiTheme="majorBidi" w:hAnsiTheme="majorBidi" w:cstheme="majorBidi" w:hint="cs"/>
          <w:szCs w:val="30"/>
        </w:rPr>
        <w:t xml:space="preserve">KSM </w:t>
      </w:r>
      <w:r>
        <w:rPr>
          <w:rFonts w:asciiTheme="majorBidi" w:hAnsiTheme="majorBidi" w:cstheme="majorBidi" w:hint="cs"/>
          <w:szCs w:val="30"/>
          <w:cs/>
        </w:rPr>
        <w:t>มีความรับผิดเป็นหนี้ ต่อหน่วยงานรัฐของอินโดนีเซีย</w:t>
      </w:r>
    </w:p>
    <w:p w14:paraId="225D8B3D" w14:textId="36AB378E" w:rsidR="006C52C9" w:rsidRDefault="006C5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9B36DF0" w14:textId="77777777" w:rsidR="00E00572" w:rsidRDefault="00E00572" w:rsidP="00E00572">
      <w:pPr>
        <w:pStyle w:val="ListParagraph"/>
        <w:tabs>
          <w:tab w:val="left" w:pos="1276"/>
        </w:tabs>
        <w:spacing w:line="240" w:lineRule="auto"/>
        <w:ind w:left="896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lastRenderedPageBreak/>
        <w:t xml:space="preserve">ทั้งนี้ ในอดีต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เคยทำสัญญากู้เงินกับธนาคารหลายแห่ง โดยหนึ่งในธนาคารผู้ให้กู้ คือธนาคารที่ผู้ก่อตั้ง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เป็นเจ้าของ (มีเงินกู้ยืมกับธนาคารรายดังกล่าวประมาณ </w:t>
      </w:r>
      <w:r>
        <w:rPr>
          <w:rFonts w:asciiTheme="majorBidi" w:hAnsiTheme="majorBidi" w:cstheme="majorBidi" w:hint="cs"/>
          <w:szCs w:val="30"/>
        </w:rPr>
        <w:t>740</w:t>
      </w:r>
      <w:r>
        <w:rPr>
          <w:rFonts w:asciiTheme="majorBidi" w:hAnsiTheme="majorBidi" w:cstheme="majorBidi" w:hint="cs"/>
          <w:szCs w:val="30"/>
          <w:cs/>
        </w:rPr>
        <w:t xml:space="preserve"> ล้านบาท) เมื่อหน่วยงานรัฐอินโดนีเซียได้เข้าควบคุมและสั่งปิดกิจการธนาคารของผู้ก่อตั้ง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แล้ว หน่วยงานรัฐได้โอนหนี้เงินกู้ยืมระหว่าง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กับธนาคารดังกล่าวไปให้บุคคลภายนอก และหนี้ดังกล่าวได้ถูกโอนต่อไปให้กับบุคคลภายนอกอีกหลายทอด จนกระทั่งในปี </w:t>
      </w:r>
      <w:r>
        <w:rPr>
          <w:rFonts w:asciiTheme="majorBidi" w:hAnsiTheme="majorBidi" w:cstheme="majorBidi" w:hint="cs"/>
          <w:szCs w:val="30"/>
        </w:rPr>
        <w:t xml:space="preserve">2551 KIA </w:t>
      </w:r>
      <w:r>
        <w:rPr>
          <w:rFonts w:asciiTheme="majorBidi" w:hAnsiTheme="majorBidi" w:cstheme="majorBidi" w:hint="cs"/>
          <w:szCs w:val="30"/>
          <w:cs/>
        </w:rPr>
        <w:t xml:space="preserve">ได้มีการแปลงหนี้เป็นทุนโดยเป็นการออกหุ้นใหม่ (ประเภท </w:t>
      </w:r>
      <w:r>
        <w:rPr>
          <w:rFonts w:asciiTheme="majorBidi" w:hAnsiTheme="majorBidi" w:cstheme="majorBidi" w:hint="cs"/>
          <w:szCs w:val="30"/>
        </w:rPr>
        <w:t>Series B</w:t>
      </w:r>
      <w:r>
        <w:rPr>
          <w:rFonts w:asciiTheme="majorBidi" w:hAnsiTheme="majorBidi" w:cstheme="majorBidi" w:hint="cs"/>
          <w:szCs w:val="30"/>
          <w:cs/>
        </w:rPr>
        <w:t xml:space="preserve">) ไม่ใช่หุ้นเดิม (ประเภท </w:t>
      </w:r>
      <w:r>
        <w:rPr>
          <w:rFonts w:asciiTheme="majorBidi" w:hAnsiTheme="majorBidi" w:cstheme="majorBidi" w:hint="cs"/>
          <w:szCs w:val="30"/>
        </w:rPr>
        <w:t>Series A</w:t>
      </w:r>
      <w:r>
        <w:rPr>
          <w:rFonts w:asciiTheme="majorBidi" w:hAnsiTheme="majorBidi" w:cstheme="majorBidi" w:hint="cs"/>
          <w:szCs w:val="30"/>
          <w:cs/>
        </w:rPr>
        <w:t xml:space="preserve">) ที่ผู้ก่อตั้ง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>
        <w:rPr>
          <w:rFonts w:asciiTheme="majorBidi" w:hAnsiTheme="majorBidi" w:cstheme="majorBidi" w:hint="cs"/>
          <w:szCs w:val="30"/>
        </w:rPr>
        <w:t>2554</w:t>
      </w:r>
      <w:r>
        <w:rPr>
          <w:rFonts w:asciiTheme="majorBidi" w:hAnsiTheme="majorBidi" w:cstheme="majorBidi" w:hint="cs"/>
          <w:szCs w:val="30"/>
          <w:cs/>
        </w:rPr>
        <w:t xml:space="preserve"> บริษัทได้เข้าซื้อหุ้น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(ประเภท </w:t>
      </w:r>
      <w:r>
        <w:rPr>
          <w:rFonts w:asciiTheme="majorBidi" w:hAnsiTheme="majorBidi" w:cstheme="majorBidi" w:hint="cs"/>
          <w:szCs w:val="30"/>
        </w:rPr>
        <w:t>Series B</w:t>
      </w:r>
      <w:r>
        <w:rPr>
          <w:rFonts w:asciiTheme="majorBidi" w:hAnsiTheme="majorBidi" w:cstheme="majorBidi" w:hint="cs"/>
          <w:szCs w:val="30"/>
          <w:cs/>
        </w:rPr>
        <w:t xml:space="preserve">) 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 xml:space="preserve">มีภาระหนี้ต่อหน่วยงานรัฐอินโดนีเซีย และไม่พบว่าหุ้นของ </w:t>
      </w:r>
      <w:r>
        <w:rPr>
          <w:rFonts w:asciiTheme="majorBidi" w:hAnsiTheme="majorBidi" w:cstheme="majorBidi" w:hint="cs"/>
          <w:szCs w:val="30"/>
        </w:rPr>
        <w:t xml:space="preserve">KIA </w:t>
      </w:r>
      <w:r>
        <w:rPr>
          <w:rFonts w:asciiTheme="majorBidi" w:hAnsiTheme="majorBidi" w:cstheme="majorBidi" w:hint="cs"/>
          <w:szCs w:val="30"/>
          <w:cs/>
        </w:rPr>
        <w:t>มีภาระติดพัน หรือถูกจำนำต่อหน่วยงานรัฐอินโดนีเซียแต่อย่างใด</w:t>
      </w:r>
    </w:p>
    <w:p w14:paraId="738D8BAB" w14:textId="77777777" w:rsidR="00E00572" w:rsidRPr="000133C4" w:rsidRDefault="00E00572" w:rsidP="00E00572">
      <w:pPr>
        <w:pStyle w:val="ListParagraph"/>
        <w:tabs>
          <w:tab w:val="left" w:pos="1276"/>
        </w:tabs>
        <w:spacing w:line="240" w:lineRule="auto"/>
        <w:ind w:left="896"/>
        <w:jc w:val="thaiDistribute"/>
        <w:rPr>
          <w:rFonts w:asciiTheme="majorBidi" w:hAnsiTheme="majorBidi" w:cstheme="majorBidi"/>
          <w:sz w:val="20"/>
          <w:szCs w:val="20"/>
        </w:rPr>
      </w:pPr>
    </w:p>
    <w:p w14:paraId="18340626" w14:textId="13F82FB1" w:rsidR="00E00572" w:rsidRPr="00C06410" w:rsidRDefault="005A0CAD" w:rsidP="005A0CAD">
      <w:pPr>
        <w:pStyle w:val="ListParagraph"/>
        <w:tabs>
          <w:tab w:val="left" w:pos="1276"/>
        </w:tabs>
        <w:spacing w:line="240" w:lineRule="auto"/>
        <w:ind w:left="896"/>
        <w:jc w:val="thaiDistribute"/>
        <w:rPr>
          <w:rFonts w:asciiTheme="majorBidi" w:hAnsiTheme="majorBidi" w:cstheme="majorBidi"/>
          <w:szCs w:val="30"/>
        </w:rPr>
      </w:pPr>
      <w:r w:rsidRPr="00C06410">
        <w:rPr>
          <w:rFonts w:asciiTheme="majorBidi" w:hAnsiTheme="majorBidi"/>
          <w:szCs w:val="30"/>
          <w:cs/>
        </w:rPr>
        <w:t xml:space="preserve">เพื่อเป็นการปกป้องสิทธิของ </w:t>
      </w:r>
      <w:r w:rsidRPr="00C06410">
        <w:rPr>
          <w:rFonts w:asciiTheme="majorBidi" w:hAnsiTheme="majorBidi"/>
          <w:szCs w:val="30"/>
        </w:rPr>
        <w:t xml:space="preserve">KIA </w:t>
      </w:r>
      <w:r w:rsidRPr="00C06410">
        <w:rPr>
          <w:rFonts w:asciiTheme="majorBidi" w:hAnsiTheme="majorBidi"/>
          <w:szCs w:val="30"/>
          <w:cs/>
        </w:rPr>
        <w:t xml:space="preserve">และผู้ถือหุ้นของ </w:t>
      </w:r>
      <w:r w:rsidRPr="00C06410">
        <w:rPr>
          <w:rFonts w:asciiTheme="majorBidi" w:hAnsiTheme="majorBidi"/>
          <w:szCs w:val="30"/>
        </w:rPr>
        <w:t xml:space="preserve">KIA </w:t>
      </w:r>
      <w:r w:rsidRPr="00C06410">
        <w:rPr>
          <w:rFonts w:asciiTheme="majorBidi" w:hAnsiTheme="majorBidi"/>
          <w:szCs w:val="30"/>
          <w:cs/>
        </w:rPr>
        <w:t xml:space="preserve">เมื่อวันที่ </w:t>
      </w:r>
      <w:r w:rsidRPr="00C06410">
        <w:rPr>
          <w:rFonts w:asciiTheme="majorBidi" w:hAnsiTheme="majorBidi"/>
          <w:szCs w:val="30"/>
        </w:rPr>
        <w:t>17</w:t>
      </w:r>
      <w:r w:rsidRPr="00C06410">
        <w:rPr>
          <w:rFonts w:asciiTheme="majorBidi" w:hAnsiTheme="majorBidi"/>
          <w:szCs w:val="30"/>
          <w:cs/>
        </w:rPr>
        <w:t xml:space="preserve"> พฤศจิกายน </w:t>
      </w:r>
      <w:r w:rsidRPr="00C06410">
        <w:rPr>
          <w:rFonts w:asciiTheme="majorBidi" w:hAnsiTheme="majorBidi"/>
          <w:szCs w:val="30"/>
        </w:rPr>
        <w:t xml:space="preserve">2566 KIA </w:t>
      </w:r>
      <w:r w:rsidRPr="00C06410">
        <w:rPr>
          <w:rFonts w:asciiTheme="majorBidi" w:hAnsiTheme="majorBidi"/>
          <w:szCs w:val="30"/>
          <w:cs/>
        </w:rPr>
        <w:t xml:space="preserve">ได้ยื่นฟ้องหน่วยงานรัฐของประเทศอินโดนีเซีย ต่อศาลปกครองชั้นต้นในประเทศอินโดนีเซีย เพื่อขอให้ยกเลิกการเรียกร้องหนี้ดังกล่าว และเมื่อวันที่ </w:t>
      </w:r>
      <w:r w:rsidRPr="00C06410">
        <w:rPr>
          <w:rFonts w:asciiTheme="majorBidi" w:hAnsiTheme="majorBidi"/>
          <w:szCs w:val="30"/>
        </w:rPr>
        <w:t>6</w:t>
      </w:r>
      <w:r w:rsidRPr="00C06410">
        <w:rPr>
          <w:rFonts w:asciiTheme="majorBidi" w:hAnsiTheme="majorBidi"/>
          <w:szCs w:val="30"/>
          <w:cs/>
        </w:rPr>
        <w:t xml:space="preserve"> ธันวาคม </w:t>
      </w:r>
      <w:r w:rsidRPr="00C06410">
        <w:rPr>
          <w:rFonts w:asciiTheme="majorBidi" w:hAnsiTheme="majorBidi"/>
          <w:szCs w:val="30"/>
        </w:rPr>
        <w:t xml:space="preserve">2566 KIA </w:t>
      </w:r>
      <w:r w:rsidRPr="00C06410">
        <w:rPr>
          <w:rFonts w:asciiTheme="majorBidi" w:hAnsiTheme="majorBidi"/>
          <w:szCs w:val="30"/>
          <w:cs/>
        </w:rPr>
        <w:t>ได้แก้ไขปรับปรุงข้อมูลในประเด็นค</w:t>
      </w:r>
      <w:r w:rsidR="00D5609E" w:rsidRPr="00C06410">
        <w:rPr>
          <w:rFonts w:asciiTheme="majorBidi" w:hAnsiTheme="majorBidi" w:hint="cs"/>
          <w:szCs w:val="30"/>
          <w:cs/>
        </w:rPr>
        <w:t>ำ</w:t>
      </w:r>
      <w:r w:rsidRPr="00C06410">
        <w:rPr>
          <w:rFonts w:asciiTheme="majorBidi" w:hAnsiTheme="majorBidi"/>
          <w:szCs w:val="30"/>
          <w:cs/>
        </w:rPr>
        <w:t>ฟ้องและยืนฟ้องหน่วยงานรัฐในอินโดนีเซีย เพื่อให้ยกเลิกค</w:t>
      </w:r>
      <w:r w:rsidR="00D5609E" w:rsidRPr="00C06410">
        <w:rPr>
          <w:rFonts w:asciiTheme="majorBidi" w:hAnsiTheme="majorBidi" w:hint="cs"/>
          <w:szCs w:val="30"/>
          <w:cs/>
        </w:rPr>
        <w:t>ำ</w:t>
      </w:r>
      <w:r w:rsidRPr="00C06410">
        <w:rPr>
          <w:rFonts w:asciiTheme="majorBidi" w:hAnsiTheme="majorBidi"/>
          <w:szCs w:val="30"/>
          <w:cs/>
        </w:rPr>
        <w:t xml:space="preserve">สั่งระงับการเข้าระบบจดแจ้งทางทะเบียนกับ </w:t>
      </w:r>
      <w:r w:rsidRPr="00C06410">
        <w:rPr>
          <w:rFonts w:asciiTheme="majorBidi" w:hAnsiTheme="majorBidi"/>
          <w:szCs w:val="30"/>
        </w:rPr>
        <w:t>MOLHR</w:t>
      </w:r>
      <w:r w:rsidRPr="00C06410">
        <w:rPr>
          <w:rFonts w:asciiTheme="majorBidi" w:hAnsiTheme="majorBidi"/>
          <w:szCs w:val="30"/>
          <w:cs/>
        </w:rPr>
        <w:t>ใหม่ตามค</w:t>
      </w:r>
      <w:r w:rsidR="00D5609E" w:rsidRPr="00C06410">
        <w:rPr>
          <w:rFonts w:asciiTheme="majorBidi" w:hAnsiTheme="majorBidi" w:hint="cs"/>
          <w:szCs w:val="30"/>
          <w:cs/>
        </w:rPr>
        <w:t>ำ</w:t>
      </w:r>
      <w:r w:rsidRPr="00C06410">
        <w:rPr>
          <w:rFonts w:asciiTheme="majorBidi" w:hAnsiTheme="majorBidi"/>
          <w:szCs w:val="30"/>
          <w:cs/>
        </w:rPr>
        <w:t>แนะน</w:t>
      </w:r>
      <w:r w:rsidR="00D5609E" w:rsidRPr="00C06410">
        <w:rPr>
          <w:rFonts w:asciiTheme="majorBidi" w:hAnsiTheme="majorBidi" w:hint="cs"/>
          <w:szCs w:val="30"/>
          <w:cs/>
        </w:rPr>
        <w:t>ำ</w:t>
      </w:r>
      <w:r w:rsidRPr="00C06410">
        <w:rPr>
          <w:rFonts w:asciiTheme="majorBidi" w:hAnsiTheme="majorBidi"/>
          <w:szCs w:val="30"/>
          <w:cs/>
        </w:rPr>
        <w:t xml:space="preserve">ของศาล ให้เหมาะสมและสอดคล้องกับเอกสารที่ได้รับจากหน่วยงานรัฐในประเทศอินโดนีเซียเพิ่มเติม ทั้งนี้คาดว่ากระบวนการฟ้องร้องทั้งสองประเด็นดังกล่าว ในศาลปกครองชั้นต้นจะใช้เวลาประมาณ </w:t>
      </w:r>
      <w:r w:rsidRPr="00C06410">
        <w:rPr>
          <w:rFonts w:asciiTheme="majorBidi" w:hAnsiTheme="majorBidi"/>
          <w:szCs w:val="30"/>
        </w:rPr>
        <w:t>2</w:t>
      </w:r>
      <w:r w:rsidRPr="00C06410">
        <w:rPr>
          <w:rFonts w:asciiTheme="majorBidi" w:hAnsiTheme="majorBidi"/>
          <w:szCs w:val="30"/>
          <w:cs/>
        </w:rPr>
        <w:t xml:space="preserve"> ปี</w:t>
      </w:r>
    </w:p>
    <w:p w14:paraId="1EDCB05B" w14:textId="77777777" w:rsidR="00E00572" w:rsidRDefault="00E00572" w:rsidP="00E00572">
      <w:pPr>
        <w:tabs>
          <w:tab w:val="left" w:pos="1276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650A7" w14:textId="3073F246" w:rsidR="00E00572" w:rsidRPr="00641D4B" w:rsidRDefault="00641D4B" w:rsidP="000C4A5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Cs w:val="30"/>
        </w:rPr>
      </w:pPr>
      <w:r w:rsidRPr="00641D4B">
        <w:rPr>
          <w:szCs w:val="30"/>
          <w:cs/>
        </w:rPr>
        <w:t xml:space="preserve">เมื่อวันที่ </w:t>
      </w:r>
      <w:r w:rsidR="00E27FC2">
        <w:rPr>
          <w:szCs w:val="30"/>
        </w:rPr>
        <w:t>20</w:t>
      </w:r>
      <w:r w:rsidRPr="00641D4B">
        <w:rPr>
          <w:szCs w:val="30"/>
          <w:cs/>
        </w:rPr>
        <w:t xml:space="preserve"> มิถุนายน </w:t>
      </w:r>
      <w:r w:rsidR="00E27FC2">
        <w:rPr>
          <w:szCs w:val="30"/>
        </w:rPr>
        <w:t>2566</w:t>
      </w:r>
      <w:r w:rsidRPr="00641D4B">
        <w:rPr>
          <w:szCs w:val="30"/>
          <w:cs/>
        </w:rPr>
        <w:t xml:space="preserve"> บริษัทได้ลงนามในสัญญาจะซื้อจะขายแบบมีเงื่อนไข (“สัญญาจะซื้อจะขาย”)</w:t>
      </w:r>
      <w:r w:rsidR="00F66263">
        <w:rPr>
          <w:rFonts w:hint="cs"/>
          <w:szCs w:val="30"/>
          <w:cs/>
        </w:rPr>
        <w:t xml:space="preserve"> </w:t>
      </w:r>
      <w:r w:rsidR="00F66263">
        <w:rPr>
          <w:szCs w:val="30"/>
          <w:cs/>
        </w:rPr>
        <w:br/>
      </w:r>
      <w:r w:rsidRPr="00641D4B">
        <w:rPr>
          <w:szCs w:val="30"/>
          <w:cs/>
        </w:rPr>
        <w:t xml:space="preserve">กับบริษัท </w:t>
      </w:r>
      <w:r w:rsidRPr="00641D4B">
        <w:rPr>
          <w:szCs w:val="30"/>
        </w:rPr>
        <w:t xml:space="preserve">PT </w:t>
      </w:r>
      <w:proofErr w:type="spellStart"/>
      <w:r w:rsidRPr="00641D4B">
        <w:rPr>
          <w:szCs w:val="30"/>
        </w:rPr>
        <w:t>Kokoh</w:t>
      </w:r>
      <w:proofErr w:type="spellEnd"/>
      <w:r w:rsidRPr="00641D4B">
        <w:rPr>
          <w:szCs w:val="30"/>
        </w:rPr>
        <w:t xml:space="preserve"> Inti </w:t>
      </w:r>
      <w:proofErr w:type="spellStart"/>
      <w:r w:rsidRPr="00641D4B">
        <w:rPr>
          <w:szCs w:val="30"/>
        </w:rPr>
        <w:t>Arebama</w:t>
      </w:r>
      <w:proofErr w:type="spellEnd"/>
      <w:r w:rsidRPr="00641D4B">
        <w:rPr>
          <w:szCs w:val="30"/>
        </w:rPr>
        <w:t xml:space="preserve"> </w:t>
      </w:r>
      <w:proofErr w:type="spellStart"/>
      <w:r w:rsidRPr="00641D4B">
        <w:rPr>
          <w:szCs w:val="30"/>
        </w:rPr>
        <w:t>Tbk</w:t>
      </w:r>
      <w:proofErr w:type="spellEnd"/>
      <w:r w:rsidRPr="00641D4B">
        <w:rPr>
          <w:szCs w:val="30"/>
        </w:rPr>
        <w:t xml:space="preserve">. (“KOKOH”) </w:t>
      </w:r>
      <w:r w:rsidRPr="00641D4B">
        <w:rPr>
          <w:szCs w:val="30"/>
          <w:cs/>
        </w:rPr>
        <w:t xml:space="preserve">ซึ่งเป็นกิจการที่เกี่ยวข้องกัน เพื่อจะซื้อหุ้นสามัญของบริษัท </w:t>
      </w:r>
      <w:r w:rsidRPr="00641D4B">
        <w:rPr>
          <w:szCs w:val="30"/>
        </w:rPr>
        <w:t xml:space="preserve">PT </w:t>
      </w:r>
      <w:proofErr w:type="spellStart"/>
      <w:r w:rsidRPr="00641D4B">
        <w:rPr>
          <w:szCs w:val="30"/>
        </w:rPr>
        <w:t>Karya</w:t>
      </w:r>
      <w:proofErr w:type="spellEnd"/>
      <w:r w:rsidRPr="00641D4B">
        <w:rPr>
          <w:szCs w:val="30"/>
        </w:rPr>
        <w:t xml:space="preserve"> </w:t>
      </w:r>
      <w:proofErr w:type="spellStart"/>
      <w:r w:rsidRPr="00641D4B">
        <w:rPr>
          <w:szCs w:val="30"/>
        </w:rPr>
        <w:t>Makmur</w:t>
      </w:r>
      <w:proofErr w:type="spellEnd"/>
      <w:r w:rsidRPr="00641D4B">
        <w:rPr>
          <w:szCs w:val="30"/>
        </w:rPr>
        <w:t xml:space="preserve"> </w:t>
      </w:r>
      <w:proofErr w:type="spellStart"/>
      <w:r w:rsidRPr="00641D4B">
        <w:rPr>
          <w:szCs w:val="30"/>
        </w:rPr>
        <w:t>Kreasi</w:t>
      </w:r>
      <w:proofErr w:type="spellEnd"/>
      <w:r w:rsidRPr="00641D4B">
        <w:rPr>
          <w:szCs w:val="30"/>
        </w:rPr>
        <w:t xml:space="preserve"> Prima (“KMKP”) </w:t>
      </w:r>
      <w:r w:rsidRPr="00641D4B">
        <w:rPr>
          <w:szCs w:val="30"/>
          <w:cs/>
        </w:rPr>
        <w:t>จ</w:t>
      </w:r>
      <w:r w:rsidR="00255ABB">
        <w:rPr>
          <w:rFonts w:hint="cs"/>
          <w:szCs w:val="30"/>
          <w:cs/>
        </w:rPr>
        <w:t>ำ</w:t>
      </w:r>
      <w:r w:rsidRPr="00641D4B">
        <w:rPr>
          <w:szCs w:val="30"/>
          <w:cs/>
        </w:rPr>
        <w:t xml:space="preserve">นวน </w:t>
      </w:r>
      <w:r w:rsidR="00E27FC2">
        <w:rPr>
          <w:szCs w:val="30"/>
        </w:rPr>
        <w:t>10.025</w:t>
      </w:r>
      <w:r w:rsidRPr="00641D4B">
        <w:rPr>
          <w:szCs w:val="30"/>
          <w:cs/>
        </w:rPr>
        <w:t xml:space="preserve"> ล้านหุ้น (คิดเป็นร้อยละ </w:t>
      </w:r>
      <w:r w:rsidR="00E27FC2">
        <w:rPr>
          <w:szCs w:val="30"/>
        </w:rPr>
        <w:t>99.99</w:t>
      </w:r>
      <w:r w:rsidRPr="00641D4B">
        <w:rPr>
          <w:szCs w:val="30"/>
          <w:cs/>
        </w:rPr>
        <w:t xml:space="preserve"> ของจ</w:t>
      </w:r>
      <w:r w:rsidR="00255ABB">
        <w:rPr>
          <w:rFonts w:hint="cs"/>
          <w:szCs w:val="30"/>
          <w:cs/>
        </w:rPr>
        <w:t>ำ</w:t>
      </w:r>
      <w:r w:rsidRPr="00641D4B">
        <w:rPr>
          <w:szCs w:val="30"/>
          <w:cs/>
        </w:rPr>
        <w:t>นวนหุ้นที่ออกจ</w:t>
      </w:r>
      <w:r w:rsidR="00255ABB">
        <w:rPr>
          <w:rFonts w:hint="cs"/>
          <w:szCs w:val="30"/>
          <w:cs/>
        </w:rPr>
        <w:t>ำ</w:t>
      </w:r>
      <w:r w:rsidRPr="00641D4B">
        <w:rPr>
          <w:szCs w:val="30"/>
          <w:cs/>
        </w:rPr>
        <w:t xml:space="preserve">หน่ายแล้วทั้งหมดของ </w:t>
      </w:r>
      <w:r w:rsidRPr="00641D4B">
        <w:rPr>
          <w:szCs w:val="30"/>
        </w:rPr>
        <w:t xml:space="preserve">KMKP) </w:t>
      </w:r>
      <w:r w:rsidRPr="00641D4B">
        <w:rPr>
          <w:szCs w:val="30"/>
          <w:cs/>
        </w:rPr>
        <w:t xml:space="preserve">และ/หรือ ทรัพย์สินที่เกี่ยวข้องกับร้านค้า </w:t>
      </w:r>
      <w:proofErr w:type="spellStart"/>
      <w:r w:rsidRPr="00641D4B">
        <w:rPr>
          <w:szCs w:val="30"/>
        </w:rPr>
        <w:t>Belanja</w:t>
      </w:r>
      <w:proofErr w:type="spellEnd"/>
      <w:r w:rsidRPr="00641D4B">
        <w:rPr>
          <w:szCs w:val="30"/>
        </w:rPr>
        <w:t xml:space="preserve"> </w:t>
      </w:r>
      <w:r w:rsidRPr="00641D4B">
        <w:rPr>
          <w:szCs w:val="30"/>
          <w:cs/>
        </w:rPr>
        <w:t>ในราคามูลค่ายุติธรรมที่ประเมินโดยที่ปรึกษาทางการเงินอิสระ โดยมีเงื่อนไขบังคับก่อนที่ส</w:t>
      </w:r>
      <w:r w:rsidR="00255ABB">
        <w:rPr>
          <w:rFonts w:hint="cs"/>
          <w:szCs w:val="30"/>
          <w:cs/>
        </w:rPr>
        <w:t>ำ</w:t>
      </w:r>
      <w:r w:rsidRPr="00641D4B">
        <w:rPr>
          <w:szCs w:val="30"/>
          <w:cs/>
        </w:rPr>
        <w:t>คัญตามที่ก</w:t>
      </w:r>
      <w:r w:rsidR="00255ABB">
        <w:rPr>
          <w:rFonts w:hint="cs"/>
          <w:szCs w:val="30"/>
          <w:cs/>
        </w:rPr>
        <w:t>ำ</w:t>
      </w:r>
      <w:r w:rsidRPr="00641D4B">
        <w:rPr>
          <w:szCs w:val="30"/>
          <w:cs/>
        </w:rPr>
        <w:t>หนดในสัญญา</w:t>
      </w:r>
      <w:r w:rsidR="00F66263">
        <w:rPr>
          <w:szCs w:val="30"/>
          <w:cs/>
        </w:rPr>
        <w:br/>
      </w:r>
      <w:r w:rsidRPr="00641D4B">
        <w:rPr>
          <w:szCs w:val="30"/>
          <w:cs/>
        </w:rPr>
        <w:t xml:space="preserve">จะซื้อจะขาย เช่น ประเด็นข้อเรียกร้องของรัฐบาลอินโดนีเซียต่อ </w:t>
      </w:r>
      <w:r w:rsidRPr="00641D4B">
        <w:rPr>
          <w:szCs w:val="30"/>
        </w:rPr>
        <w:t xml:space="preserve">PT </w:t>
      </w:r>
      <w:proofErr w:type="spellStart"/>
      <w:r w:rsidRPr="00641D4B">
        <w:rPr>
          <w:szCs w:val="30"/>
        </w:rPr>
        <w:t>Keramika</w:t>
      </w:r>
      <w:proofErr w:type="spellEnd"/>
      <w:r w:rsidRPr="00641D4B">
        <w:rPr>
          <w:szCs w:val="30"/>
        </w:rPr>
        <w:t xml:space="preserve"> Indonesia</w:t>
      </w:r>
      <w:r>
        <w:rPr>
          <w:rFonts w:hint="cs"/>
          <w:szCs w:val="30"/>
          <w:cs/>
        </w:rPr>
        <w:t xml:space="preserve"> </w:t>
      </w:r>
      <w:proofErr w:type="spellStart"/>
      <w:r w:rsidRPr="00641D4B">
        <w:rPr>
          <w:szCs w:val="30"/>
        </w:rPr>
        <w:t>Assosiasi</w:t>
      </w:r>
      <w:proofErr w:type="spellEnd"/>
      <w:r w:rsidRPr="00641D4B">
        <w:rPr>
          <w:szCs w:val="30"/>
        </w:rPr>
        <w:t xml:space="preserve">, </w:t>
      </w:r>
      <w:proofErr w:type="spellStart"/>
      <w:r w:rsidRPr="00641D4B">
        <w:rPr>
          <w:szCs w:val="30"/>
        </w:rPr>
        <w:t>Tbk</w:t>
      </w:r>
      <w:proofErr w:type="spellEnd"/>
      <w:r w:rsidRPr="00641D4B">
        <w:rPr>
          <w:szCs w:val="30"/>
        </w:rPr>
        <w:t xml:space="preserve">. (“KIA”), PT KIA </w:t>
      </w:r>
      <w:proofErr w:type="spellStart"/>
      <w:r w:rsidRPr="00641D4B">
        <w:rPr>
          <w:szCs w:val="30"/>
        </w:rPr>
        <w:t>Keramik</w:t>
      </w:r>
      <w:proofErr w:type="spellEnd"/>
      <w:r w:rsidRPr="00641D4B">
        <w:rPr>
          <w:szCs w:val="30"/>
        </w:rPr>
        <w:t xml:space="preserve"> Mas (“KKM”) </w:t>
      </w:r>
      <w:r w:rsidRPr="00641D4B">
        <w:rPr>
          <w:szCs w:val="30"/>
          <w:cs/>
        </w:rPr>
        <w:t xml:space="preserve">และ </w:t>
      </w:r>
      <w:r w:rsidRPr="00641D4B">
        <w:rPr>
          <w:szCs w:val="30"/>
        </w:rPr>
        <w:t xml:space="preserve">PT KIA </w:t>
      </w:r>
      <w:proofErr w:type="spellStart"/>
      <w:r w:rsidRPr="00641D4B">
        <w:rPr>
          <w:szCs w:val="30"/>
        </w:rPr>
        <w:t>Serpih</w:t>
      </w:r>
      <w:proofErr w:type="spellEnd"/>
      <w:r w:rsidRPr="00641D4B">
        <w:rPr>
          <w:szCs w:val="30"/>
        </w:rPr>
        <w:t xml:space="preserve"> Mas (“KSM”) </w:t>
      </w:r>
      <w:r w:rsidRPr="00641D4B">
        <w:rPr>
          <w:szCs w:val="30"/>
          <w:cs/>
        </w:rPr>
        <w:t>เป็นอันยุติและที่ประชุมผู้ถือหุ้นของบริษัทที่เกี่ยวข้องได้มีมติอนุมัติการซื้อขายดังกล่าว เป็นต้น</w:t>
      </w:r>
    </w:p>
    <w:p w14:paraId="050A94A1" w14:textId="77777777" w:rsidR="001C6B7D" w:rsidRPr="001C6B7D" w:rsidRDefault="001C6B7D" w:rsidP="00765B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szCs w:val="30"/>
          <w:cs/>
        </w:rPr>
      </w:pPr>
    </w:p>
    <w:p w14:paraId="767FDF77" w14:textId="14D9E8F1" w:rsidR="001E7BAB" w:rsidRDefault="001E7BAB" w:rsidP="001E7BA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b/>
          <w:bCs/>
          <w:szCs w:val="30"/>
        </w:rPr>
      </w:pPr>
      <w:r w:rsidRPr="00AB0762">
        <w:rPr>
          <w:b/>
          <w:bCs/>
          <w:szCs w:val="30"/>
          <w:cs/>
        </w:rPr>
        <w:t>เหตุการณ์ภายหลังรอบระยะเวลารายงาน</w:t>
      </w:r>
    </w:p>
    <w:p w14:paraId="06CA150F" w14:textId="77777777" w:rsidR="00C30D2A" w:rsidRPr="001546E3" w:rsidRDefault="00C30D2A" w:rsidP="00C30D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sz w:val="20"/>
          <w:szCs w:val="20"/>
        </w:rPr>
      </w:pPr>
    </w:p>
    <w:p w14:paraId="17B8D00B" w14:textId="1C1405CB" w:rsidR="006E0A6B" w:rsidRDefault="00C30D2A" w:rsidP="00876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szCs w:val="30"/>
        </w:rPr>
      </w:pPr>
      <w:r w:rsidRPr="00E24F85">
        <w:rPr>
          <w:szCs w:val="30"/>
          <w:cs/>
        </w:rPr>
        <w:t xml:space="preserve">เมื่อวันที่ </w:t>
      </w:r>
      <w:r w:rsidRPr="00E24F85">
        <w:rPr>
          <w:szCs w:val="30"/>
        </w:rPr>
        <w:t xml:space="preserve">22 </w:t>
      </w:r>
      <w:r w:rsidRPr="00E24F85">
        <w:rPr>
          <w:szCs w:val="30"/>
          <w:cs/>
        </w:rPr>
        <w:t xml:space="preserve">มกราคม </w:t>
      </w:r>
      <w:r w:rsidRPr="00E24F85">
        <w:rPr>
          <w:szCs w:val="30"/>
        </w:rPr>
        <w:t xml:space="preserve">2567 </w:t>
      </w:r>
      <w:r w:rsidRPr="00E24F85">
        <w:rPr>
          <w:szCs w:val="30"/>
          <w:cs/>
        </w:rPr>
        <w:t>ที่ประชุมคณะกรรมการบริษัทมีมติ</w:t>
      </w:r>
      <w:r w:rsidR="006E0A6B">
        <w:rPr>
          <w:rFonts w:hint="cs"/>
          <w:szCs w:val="30"/>
          <w:cs/>
        </w:rPr>
        <w:t>อนุมัติเรื่องต่างๆ ที่สำคัญ ดังนี้</w:t>
      </w:r>
    </w:p>
    <w:p w14:paraId="472F0C65" w14:textId="72FB5BC0" w:rsidR="00876E81" w:rsidRPr="00876E81" w:rsidRDefault="00876E81" w:rsidP="001E7B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sz w:val="20"/>
          <w:szCs w:val="20"/>
        </w:rPr>
      </w:pPr>
    </w:p>
    <w:p w14:paraId="2FFBC585" w14:textId="6A81618F" w:rsidR="00876E81" w:rsidRPr="00876E81" w:rsidRDefault="00876E81" w:rsidP="00876E81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45" w:right="-29" w:hanging="405"/>
        <w:jc w:val="thaiDistribute"/>
        <w:rPr>
          <w:spacing w:val="-2"/>
          <w:szCs w:val="30"/>
        </w:rPr>
      </w:pPr>
      <w:r w:rsidRPr="00876E81">
        <w:rPr>
          <w:spacing w:val="-2"/>
          <w:szCs w:val="30"/>
          <w:cs/>
        </w:rPr>
        <w:t xml:space="preserve">ให้เสนอที่ประชุมสามัญผู้ถือหุ้นเพื่ออนุมัติจ่ายเงินปันผลประจำปี </w:t>
      </w:r>
      <w:r w:rsidRPr="00876E81">
        <w:rPr>
          <w:spacing w:val="-2"/>
          <w:szCs w:val="30"/>
        </w:rPr>
        <w:t xml:space="preserve">2566 </w:t>
      </w:r>
      <w:r w:rsidRPr="00876E81">
        <w:rPr>
          <w:spacing w:val="-2"/>
          <w:szCs w:val="30"/>
          <w:cs/>
        </w:rPr>
        <w:t xml:space="preserve">ในอัตราหุ้นละ </w:t>
      </w:r>
      <w:r w:rsidRPr="00876E81">
        <w:rPr>
          <w:spacing w:val="-2"/>
          <w:szCs w:val="30"/>
        </w:rPr>
        <w:t xml:space="preserve">0.15 </w:t>
      </w:r>
      <w:r w:rsidRPr="00876E81">
        <w:rPr>
          <w:spacing w:val="-2"/>
          <w:szCs w:val="30"/>
          <w:cs/>
        </w:rPr>
        <w:t xml:space="preserve">บาท </w:t>
      </w:r>
      <w:r w:rsidRPr="00876E81">
        <w:rPr>
          <w:rFonts w:hint="cs"/>
          <w:spacing w:val="-2"/>
          <w:szCs w:val="30"/>
          <w:cs/>
        </w:rPr>
        <w:t>รวม</w:t>
      </w:r>
      <w:r w:rsidRPr="00876E81">
        <w:rPr>
          <w:spacing w:val="-2"/>
          <w:szCs w:val="30"/>
          <w:cs/>
        </w:rPr>
        <w:t xml:space="preserve">เป็นเงินประมาณ </w:t>
      </w:r>
      <w:r w:rsidRPr="00876E81">
        <w:rPr>
          <w:spacing w:val="-2"/>
          <w:szCs w:val="30"/>
        </w:rPr>
        <w:t xml:space="preserve">247.5 </w:t>
      </w:r>
      <w:r w:rsidRPr="00876E81">
        <w:rPr>
          <w:spacing w:val="-2"/>
          <w:szCs w:val="30"/>
          <w:cs/>
        </w:rPr>
        <w:t xml:space="preserve">ล้านบาท โดยกำหนดจ่ายในวันที่ </w:t>
      </w:r>
      <w:r w:rsidRPr="00876E81">
        <w:rPr>
          <w:spacing w:val="-2"/>
          <w:szCs w:val="30"/>
        </w:rPr>
        <w:t xml:space="preserve">22 </w:t>
      </w:r>
      <w:r w:rsidRPr="00876E81">
        <w:rPr>
          <w:spacing w:val="-2"/>
          <w:szCs w:val="30"/>
          <w:cs/>
        </w:rPr>
        <w:t xml:space="preserve">เมษายน </w:t>
      </w:r>
      <w:r w:rsidRPr="00876E81">
        <w:rPr>
          <w:spacing w:val="-2"/>
          <w:szCs w:val="30"/>
        </w:rPr>
        <w:t xml:space="preserve">2567 </w:t>
      </w:r>
      <w:r w:rsidRPr="00876E81">
        <w:rPr>
          <w:spacing w:val="-2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876E81">
        <w:rPr>
          <w:spacing w:val="-2"/>
          <w:szCs w:val="30"/>
        </w:rPr>
        <w:t xml:space="preserve">25 </w:t>
      </w:r>
      <w:r w:rsidRPr="00876E81">
        <w:rPr>
          <w:spacing w:val="-2"/>
          <w:szCs w:val="30"/>
          <w:cs/>
        </w:rPr>
        <w:t xml:space="preserve">มีนาคม </w:t>
      </w:r>
      <w:r w:rsidRPr="00876E81">
        <w:rPr>
          <w:spacing w:val="-2"/>
          <w:szCs w:val="30"/>
        </w:rPr>
        <w:t>2567</w:t>
      </w:r>
    </w:p>
    <w:p w14:paraId="35174D30" w14:textId="341DF43E" w:rsidR="00876E81" w:rsidRDefault="000113F5" w:rsidP="00876E81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54" w:right="-29" w:hanging="414"/>
        <w:jc w:val="thaiDistribute"/>
        <w:rPr>
          <w:szCs w:val="30"/>
        </w:rPr>
      </w:pPr>
      <w:r w:rsidRPr="000113F5">
        <w:rPr>
          <w:szCs w:val="30"/>
          <w:cs/>
        </w:rPr>
        <w:lastRenderedPageBreak/>
        <w:t xml:space="preserve">ให้เสนอที่ประชุมสามัญผู้ถือหุ้นเพื่ออนุมัติการออกและเสนอขายหุ้นกู้ของบริษัท ในวงเงินทั้งสิ้น </w:t>
      </w:r>
      <w:r w:rsidR="002E761A">
        <w:rPr>
          <w:szCs w:val="30"/>
        </w:rPr>
        <w:t>15,000</w:t>
      </w:r>
      <w:r w:rsidRPr="000113F5">
        <w:rPr>
          <w:szCs w:val="30"/>
          <w:cs/>
        </w:rPr>
        <w:t xml:space="preserve"> 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</w:t>
      </w:r>
      <w:r w:rsidR="002E761A">
        <w:rPr>
          <w:rFonts w:hint="cs"/>
          <w:szCs w:val="30"/>
          <w:cs/>
        </w:rPr>
        <w:t>ำ</w:t>
      </w:r>
      <w:r w:rsidRPr="000113F5">
        <w:rPr>
          <w:szCs w:val="30"/>
          <w:cs/>
        </w:rPr>
        <w:t>รุงรักษาสินทรัพย์ หรือใช้เป็นเงินทุนหมุนเวียนในการด</w:t>
      </w:r>
      <w:r w:rsidR="002E761A">
        <w:rPr>
          <w:rFonts w:hint="cs"/>
          <w:szCs w:val="30"/>
          <w:cs/>
        </w:rPr>
        <w:t>ำ</w:t>
      </w:r>
      <w:r w:rsidRPr="000113F5">
        <w:rPr>
          <w:szCs w:val="30"/>
          <w:cs/>
        </w:rPr>
        <w:t>เนินกิจการ หรือปรับโครงสร้างเงินทุนของบริษัท ซึ่งรวมถึงการช</w:t>
      </w:r>
      <w:r w:rsidR="002E761A">
        <w:rPr>
          <w:rFonts w:hint="cs"/>
          <w:szCs w:val="30"/>
          <w:cs/>
        </w:rPr>
        <w:t>ำ</w:t>
      </w:r>
      <w:r w:rsidRPr="000113F5">
        <w:rPr>
          <w:szCs w:val="30"/>
          <w:cs/>
        </w:rPr>
        <w:t xml:space="preserve">ระคืนเงินกู้ยืมให้กับบริษัทใหญ่ และหรือสถาบันการเงิน โดยการออกและเสนอขายหุ้นกู้ดังกล่าวให้ขึ้นอยู่กับการอนุมัติจากที่ประชุมสามัญผู้ถือหุ้นในวันที่ </w:t>
      </w:r>
      <w:r w:rsidR="002E761A">
        <w:rPr>
          <w:szCs w:val="30"/>
        </w:rPr>
        <w:t>25</w:t>
      </w:r>
      <w:r w:rsidRPr="000113F5">
        <w:rPr>
          <w:szCs w:val="30"/>
          <w:cs/>
        </w:rPr>
        <w:t xml:space="preserve"> มีนาคม </w:t>
      </w:r>
      <w:r w:rsidR="002E761A">
        <w:rPr>
          <w:szCs w:val="30"/>
        </w:rPr>
        <w:t>256</w:t>
      </w:r>
      <w:r w:rsidR="00876E81" w:rsidRPr="00E24F85">
        <w:rPr>
          <w:szCs w:val="30"/>
        </w:rPr>
        <w:t>7</w:t>
      </w:r>
    </w:p>
    <w:p w14:paraId="54C3A057" w14:textId="77777777" w:rsidR="000113F5" w:rsidRDefault="000113F5" w:rsidP="001E7B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szCs w:val="30"/>
        </w:rPr>
      </w:pPr>
    </w:p>
    <w:p w14:paraId="384D63AF" w14:textId="77777777" w:rsidR="00BC39E2" w:rsidRPr="00AB0762" w:rsidRDefault="00BC39E2" w:rsidP="001969A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b/>
          <w:bCs/>
          <w:szCs w:val="30"/>
        </w:rPr>
      </w:pPr>
      <w:r w:rsidRPr="00AB0762">
        <w:rPr>
          <w:b/>
          <w:bCs/>
          <w:szCs w:val="30"/>
          <w:cs/>
        </w:rPr>
        <w:t>มาตรฐานกา</w:t>
      </w:r>
      <w:r w:rsidR="00260813" w:rsidRPr="00AB0762">
        <w:rPr>
          <w:b/>
          <w:bCs/>
          <w:szCs w:val="30"/>
          <w:cs/>
        </w:rPr>
        <w:t>ร</w:t>
      </w:r>
      <w:r w:rsidRPr="00AB0762">
        <w:rPr>
          <w:b/>
          <w:bCs/>
          <w:szCs w:val="30"/>
          <w:cs/>
        </w:rPr>
        <w:t>รายงานทางการเงินที่ประกาศแล้วแต่ยังไม่มีผลบังคับใช้</w:t>
      </w:r>
    </w:p>
    <w:p w14:paraId="0BF601BA" w14:textId="77777777" w:rsidR="00871345" w:rsidRPr="001C6B7D" w:rsidRDefault="00871345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1" w:hanging="540"/>
        <w:jc w:val="thaiDistribute"/>
        <w:rPr>
          <w:sz w:val="20"/>
          <w:szCs w:val="20"/>
        </w:rPr>
      </w:pPr>
    </w:p>
    <w:p w14:paraId="6C71046C" w14:textId="29ED72D1" w:rsidR="00E00572" w:rsidRDefault="00CB4FD8" w:rsidP="00BD7E23">
      <w:pPr>
        <w:tabs>
          <w:tab w:val="clear" w:pos="227"/>
          <w:tab w:val="clear" w:pos="454"/>
          <w:tab w:val="clear" w:pos="680"/>
          <w:tab w:val="left" w:pos="720"/>
        </w:tabs>
        <w:ind w:left="540" w:right="31"/>
        <w:jc w:val="thaiDistribute"/>
      </w:pPr>
      <w:r w:rsidRPr="00CB4FD8">
        <w:rPr>
          <w:cs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>
        <w:t>1</w:t>
      </w:r>
      <w:r w:rsidRPr="00CB4FD8">
        <w:rPr>
          <w:cs/>
        </w:rPr>
        <w:t xml:space="preserve"> มกราคม </w:t>
      </w:r>
      <w:r>
        <w:t>2567</w:t>
      </w:r>
      <w:r w:rsidRPr="00CB4FD8">
        <w:rPr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 ยกเว้นมาตรฐานการบัญชี ฉบับที่ </w:t>
      </w:r>
      <w:r>
        <w:t>12</w:t>
      </w:r>
      <w:r w:rsidRPr="00CB4FD8">
        <w:rPr>
          <w:cs/>
        </w:rPr>
        <w:t xml:space="preserve"> เรื่อง</w:t>
      </w:r>
      <w:r w:rsidRPr="00CB4FD8">
        <w:rPr>
          <w:i/>
          <w:iCs/>
          <w:cs/>
        </w:rPr>
        <w:t>ภาษีเงินได้</w:t>
      </w:r>
      <w:r w:rsidRPr="00CB4FD8">
        <w:rPr>
          <w:cs/>
        </w:rPr>
        <w:t xml:space="preserve"> ซึ่งบริษัทอยู่ระหว่างการประเมินผลกระทบจากการจัดเก็บภาษีขั้นต่ำส่วนเพิ่มในประเทศที่บริษัทมีเงินลงทุนที่ดำเนินธุรกิจอยู่</w:t>
      </w:r>
    </w:p>
    <w:sectPr w:rsidR="00E00572" w:rsidSect="0041199B"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BFEA7" w14:textId="77777777" w:rsidR="00FB3CA9" w:rsidRDefault="00FB3CA9">
      <w:r>
        <w:separator/>
      </w:r>
    </w:p>
  </w:endnote>
  <w:endnote w:type="continuationSeparator" w:id="0">
    <w:p w14:paraId="46346486" w14:textId="77777777" w:rsidR="00FB3CA9" w:rsidRDefault="00FB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Cambria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CEC6" w14:textId="4CD53EBF" w:rsidR="00692270" w:rsidRPr="00E95229" w:rsidRDefault="00692270" w:rsidP="00C157D3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>
      <w:rPr>
        <w:rStyle w:val="PageNumber"/>
        <w:noProof/>
      </w:rPr>
      <w:t>14</w:t>
    </w:r>
    <w:r w:rsidRPr="00E95229">
      <w:rPr>
        <w:rStyle w:val="PageNumber"/>
      </w:rPr>
      <w:fldChar w:fldCharType="end"/>
    </w:r>
  </w:p>
  <w:p w14:paraId="4E71667C" w14:textId="5CF35890" w:rsidR="00692270" w:rsidRPr="004579E3" w:rsidRDefault="00692270" w:rsidP="00F217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  <w:r>
      <w:rPr>
        <w:i/>
        <w:iCs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03B74" w14:textId="77777777" w:rsidR="00692270" w:rsidRPr="00E95229" w:rsidRDefault="00692270" w:rsidP="007B396F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>
      <w:rPr>
        <w:rStyle w:val="PageNumber"/>
      </w:rPr>
      <w:t>41</w:t>
    </w:r>
    <w:r w:rsidRPr="00E95229">
      <w:rPr>
        <w:rStyle w:val="PageNumber"/>
      </w:rPr>
      <w:fldChar w:fldCharType="end"/>
    </w:r>
  </w:p>
  <w:p w14:paraId="2E38DACF" w14:textId="77777777" w:rsidR="00692270" w:rsidRDefault="006922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E7BDA" w14:textId="7269E055" w:rsidR="00692270" w:rsidRPr="00E95229" w:rsidRDefault="00692270" w:rsidP="00C157D3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>
      <w:rPr>
        <w:rStyle w:val="PageNumber"/>
        <w:noProof/>
      </w:rPr>
      <w:t>61</w:t>
    </w:r>
    <w:r w:rsidRPr="00E95229">
      <w:rPr>
        <w:rStyle w:val="PageNumber"/>
      </w:rPr>
      <w:fldChar w:fldCharType="end"/>
    </w:r>
  </w:p>
  <w:p w14:paraId="57A234DC" w14:textId="77777777" w:rsidR="00692270" w:rsidRPr="007F674C" w:rsidRDefault="00692270" w:rsidP="007F674C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63379" w14:textId="77777777" w:rsidR="00FB3CA9" w:rsidRDefault="00FB3CA9">
      <w:r>
        <w:separator/>
      </w:r>
    </w:p>
  </w:footnote>
  <w:footnote w:type="continuationSeparator" w:id="0">
    <w:p w14:paraId="600B7A8C" w14:textId="77777777" w:rsidR="00FB3CA9" w:rsidRDefault="00FB3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F7D36" w14:textId="34814B14" w:rsidR="00692270" w:rsidRPr="0019707C" w:rsidRDefault="00692270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A07255">
      <w:rPr>
        <w:b/>
        <w:bCs/>
        <w:sz w:val="32"/>
        <w:szCs w:val="32"/>
        <w:cs/>
      </w:rPr>
      <w:t>บริษัทเอสซีจี เดคคอร์ จำกัด (</w:t>
    </w:r>
    <w:r w:rsidRPr="00A07255">
      <w:rPr>
        <w:rFonts w:hint="cs"/>
        <w:b/>
        <w:bCs/>
        <w:sz w:val="32"/>
        <w:szCs w:val="32"/>
        <w:cs/>
      </w:rPr>
      <w:t>มหาชน</w:t>
    </w:r>
    <w:r w:rsidRPr="00A07255">
      <w:rPr>
        <w:b/>
        <w:bCs/>
        <w:sz w:val="32"/>
        <w:szCs w:val="32"/>
        <w:cs/>
      </w:rPr>
      <w:t>) (เดิมชื่อ บริษัทเอสซีจี ผลิตภัณฑ์ก่อสร้าง จำกัด)</w:t>
    </w:r>
  </w:p>
  <w:p w14:paraId="3F8385C4" w14:textId="77777777" w:rsidR="00692270" w:rsidRPr="00105297" w:rsidRDefault="00692270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33AF8180" w14:textId="5A5D9E26" w:rsidR="00692270" w:rsidRPr="00A4356D" w:rsidRDefault="00692270" w:rsidP="00A26F9A">
    <w:pPr>
      <w:ind w:left="252"/>
      <w:jc w:val="both"/>
      <w:rPr>
        <w:b/>
        <w:bCs/>
        <w:sz w:val="32"/>
        <w:szCs w:val="32"/>
        <w:cs/>
      </w:rPr>
    </w:pPr>
    <w:r w:rsidRPr="00E15F7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E15F77">
      <w:rPr>
        <w:rFonts w:hint="cs"/>
        <w:b/>
        <w:bCs/>
        <w:sz w:val="32"/>
        <w:szCs w:val="32"/>
      </w:rPr>
      <w:t>31</w:t>
    </w:r>
    <w:r w:rsidRPr="00E15F77">
      <w:rPr>
        <w:rFonts w:hint="cs"/>
        <w:b/>
        <w:bCs/>
        <w:sz w:val="32"/>
        <w:szCs w:val="32"/>
        <w:cs/>
      </w:rPr>
      <w:t xml:space="preserve"> ธันวาคม </w:t>
    </w:r>
    <w:r w:rsidRPr="00E15F77">
      <w:rPr>
        <w:rFonts w:hint="cs"/>
        <w:b/>
        <w:bCs/>
        <w:sz w:val="32"/>
        <w:szCs w:val="32"/>
      </w:rPr>
      <w:t>25</w:t>
    </w:r>
    <w:r w:rsidRPr="00E15F77">
      <w:rPr>
        <w:b/>
        <w:bCs/>
        <w:sz w:val="32"/>
        <w:szCs w:val="32"/>
      </w:rPr>
      <w:t>6</w:t>
    </w:r>
    <w:r w:rsidRPr="00E15F77">
      <w:rPr>
        <w:rFonts w:hint="cs"/>
        <w:b/>
        <w:bCs/>
        <w:sz w:val="32"/>
        <w:szCs w:val="32"/>
        <w:cs/>
      </w:rPr>
      <w:t>6</w:t>
    </w:r>
  </w:p>
  <w:p w14:paraId="6F07E869" w14:textId="77777777" w:rsidR="00692270" w:rsidRPr="00762045" w:rsidRDefault="006922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502FF" w14:textId="77777777" w:rsidR="00692270" w:rsidRPr="0019707C" w:rsidRDefault="00692270" w:rsidP="007B39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A07255">
      <w:rPr>
        <w:b/>
        <w:bCs/>
        <w:sz w:val="32"/>
        <w:szCs w:val="32"/>
        <w:cs/>
      </w:rPr>
      <w:t>บริษัทเอสซีจี เดคคอร์ จำกัด (</w:t>
    </w:r>
    <w:r w:rsidRPr="00A07255">
      <w:rPr>
        <w:rFonts w:hint="cs"/>
        <w:b/>
        <w:bCs/>
        <w:sz w:val="32"/>
        <w:szCs w:val="32"/>
        <w:cs/>
      </w:rPr>
      <w:t>มหาชน</w:t>
    </w:r>
    <w:r w:rsidRPr="00A07255">
      <w:rPr>
        <w:b/>
        <w:bCs/>
        <w:sz w:val="32"/>
        <w:szCs w:val="32"/>
        <w:cs/>
      </w:rPr>
      <w:t>) (เดิมชื่อ บริษัทเอสซีจี ผลิตภัณฑ์ก่อสร้าง จำกัด)</w:t>
    </w:r>
  </w:p>
  <w:p w14:paraId="3B10CA67" w14:textId="77777777" w:rsidR="00692270" w:rsidRPr="00105297" w:rsidRDefault="00692270" w:rsidP="007B39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0E319C20" w14:textId="77777777" w:rsidR="00692270" w:rsidRPr="00A4356D" w:rsidRDefault="00692270" w:rsidP="007B396F">
    <w:pPr>
      <w:ind w:left="252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สำหรับปีสิ้นสุด</w:t>
    </w:r>
    <w:r w:rsidRPr="00282B07">
      <w:rPr>
        <w:rFonts w:hint="cs"/>
        <w:b/>
        <w:bCs/>
        <w:sz w:val="32"/>
        <w:szCs w:val="32"/>
        <w:cs/>
      </w:rPr>
      <w:t xml:space="preserve">วันที่ </w:t>
    </w:r>
    <w:r w:rsidRPr="00282B07">
      <w:rPr>
        <w:rFonts w:hint="cs"/>
        <w:b/>
        <w:bCs/>
        <w:sz w:val="32"/>
        <w:szCs w:val="32"/>
      </w:rPr>
      <w:t>31</w:t>
    </w:r>
    <w:r w:rsidRPr="00282B07">
      <w:rPr>
        <w:rFonts w:hint="cs"/>
        <w:b/>
        <w:bCs/>
        <w:sz w:val="32"/>
        <w:szCs w:val="32"/>
        <w:cs/>
      </w:rPr>
      <w:t xml:space="preserve"> ธันวาคม </w:t>
    </w:r>
    <w:r w:rsidRPr="00282B07">
      <w:rPr>
        <w:rFonts w:hint="cs"/>
        <w:b/>
        <w:bCs/>
        <w:sz w:val="32"/>
        <w:szCs w:val="32"/>
      </w:rPr>
      <w:t>25</w:t>
    </w:r>
    <w:r w:rsidRPr="00282B07">
      <w:rPr>
        <w:b/>
        <w:bCs/>
        <w:sz w:val="32"/>
        <w:szCs w:val="32"/>
      </w:rPr>
      <w:t>6</w:t>
    </w:r>
    <w:r w:rsidRPr="00282B07">
      <w:rPr>
        <w:rFonts w:hint="cs"/>
        <w:b/>
        <w:bCs/>
        <w:sz w:val="32"/>
        <w:szCs w:val="32"/>
        <w:cs/>
      </w:rPr>
      <w:t>6</w:t>
    </w:r>
  </w:p>
  <w:p w14:paraId="6A79ACE2" w14:textId="77777777" w:rsidR="00692270" w:rsidRPr="007B396F" w:rsidRDefault="006922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84C6E" w14:textId="7E4107AD" w:rsidR="00692270" w:rsidRPr="0019707C" w:rsidRDefault="00692270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A07255">
      <w:rPr>
        <w:b/>
        <w:bCs/>
        <w:sz w:val="32"/>
        <w:szCs w:val="32"/>
        <w:cs/>
      </w:rPr>
      <w:t>บริษัทเอสซีจี เดคคอร์ จำกัด (</w:t>
    </w:r>
    <w:r w:rsidRPr="00A07255">
      <w:rPr>
        <w:rFonts w:hint="cs"/>
        <w:b/>
        <w:bCs/>
        <w:sz w:val="32"/>
        <w:szCs w:val="32"/>
        <w:cs/>
      </w:rPr>
      <w:t>มหาชน</w:t>
    </w:r>
    <w:r w:rsidRPr="00A07255">
      <w:rPr>
        <w:b/>
        <w:bCs/>
        <w:sz w:val="32"/>
        <w:szCs w:val="32"/>
        <w:cs/>
      </w:rPr>
      <w:t>) (เดิมชื่อ บริษัทเอสซีจี ผลิตภัณฑ์ก่อสร้าง จำกัด)</w:t>
    </w:r>
  </w:p>
  <w:p w14:paraId="06E8C479" w14:textId="77777777" w:rsidR="00692270" w:rsidRPr="00105297" w:rsidRDefault="00692270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2AC60563" w14:textId="3C6CE7EA" w:rsidR="00692270" w:rsidRPr="00A4356D" w:rsidRDefault="00692270" w:rsidP="00A26F9A">
    <w:pPr>
      <w:ind w:left="252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31525">
      <w:rPr>
        <w:rFonts w:hint="cs"/>
        <w:b/>
        <w:bCs/>
        <w:sz w:val="32"/>
        <w:szCs w:val="32"/>
        <w:highlight w:val="green"/>
      </w:rPr>
      <w:t>31</w:t>
    </w:r>
    <w:r w:rsidRPr="00531525">
      <w:rPr>
        <w:rFonts w:hint="cs"/>
        <w:b/>
        <w:bCs/>
        <w:sz w:val="32"/>
        <w:szCs w:val="32"/>
        <w:highlight w:val="green"/>
        <w:cs/>
      </w:rPr>
      <w:t xml:space="preserve"> ธันวาคม </w:t>
    </w:r>
    <w:r w:rsidRPr="00531525">
      <w:rPr>
        <w:rFonts w:hint="cs"/>
        <w:b/>
        <w:bCs/>
        <w:sz w:val="32"/>
        <w:szCs w:val="32"/>
        <w:highlight w:val="green"/>
      </w:rPr>
      <w:t>25</w:t>
    </w:r>
    <w:r w:rsidRPr="00531525">
      <w:rPr>
        <w:b/>
        <w:bCs/>
        <w:sz w:val="32"/>
        <w:szCs w:val="32"/>
        <w:highlight w:val="green"/>
      </w:rPr>
      <w:t>6</w:t>
    </w:r>
    <w:r w:rsidRPr="00531525">
      <w:rPr>
        <w:rFonts w:hint="cs"/>
        <w:b/>
        <w:bCs/>
        <w:sz w:val="32"/>
        <w:szCs w:val="32"/>
        <w:highlight w:val="green"/>
        <w:cs/>
      </w:rPr>
      <w:t>6</w:t>
    </w:r>
  </w:p>
  <w:p w14:paraId="09C97FFC" w14:textId="77777777" w:rsidR="00692270" w:rsidRPr="00762045" w:rsidRDefault="006922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AC94B" w14:textId="5A7A7FDF" w:rsidR="00692270" w:rsidRPr="003259F1" w:rsidRDefault="00692270" w:rsidP="004119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b/>
        <w:bCs/>
        <w:sz w:val="32"/>
        <w:szCs w:val="32"/>
      </w:rPr>
    </w:pPr>
    <w:r w:rsidRPr="00B520E8">
      <w:rPr>
        <w:b/>
        <w:bCs/>
        <w:sz w:val="32"/>
        <w:szCs w:val="32"/>
        <w:cs/>
      </w:rPr>
      <w:t>บริษัทเอสซีจี เดคคอร์ จำกัด</w:t>
    </w:r>
    <w:r>
      <w:rPr>
        <w:b/>
        <w:bCs/>
        <w:sz w:val="32"/>
        <w:szCs w:val="32"/>
        <w:cs/>
      </w:rPr>
      <w:t xml:space="preserve"> </w:t>
    </w:r>
    <w:r w:rsidRPr="003259F1">
      <w:rPr>
        <w:b/>
        <w:bCs/>
        <w:sz w:val="32"/>
        <w:szCs w:val="32"/>
        <w:cs/>
      </w:rPr>
      <w:t>(</w:t>
    </w:r>
    <w:r w:rsidRPr="003259F1">
      <w:rPr>
        <w:rFonts w:hint="cs"/>
        <w:b/>
        <w:bCs/>
        <w:sz w:val="32"/>
        <w:szCs w:val="32"/>
        <w:cs/>
      </w:rPr>
      <w:t>มหาชน</w:t>
    </w:r>
    <w:r w:rsidRPr="003259F1">
      <w:rPr>
        <w:b/>
        <w:bCs/>
        <w:sz w:val="32"/>
        <w:szCs w:val="32"/>
        <w:cs/>
      </w:rPr>
      <w:t>) (เดิมชื่อ บริษัทเอสซีจี ผลิตภัณฑ์ก่อสร้าง จำกัด)</w:t>
    </w:r>
  </w:p>
  <w:p w14:paraId="2274408C" w14:textId="77777777" w:rsidR="00692270" w:rsidRPr="00105297" w:rsidRDefault="00692270" w:rsidP="00A17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60DD033D" w14:textId="36CC02A6" w:rsidR="00692270" w:rsidRPr="00A4356D" w:rsidRDefault="00692270" w:rsidP="00762045">
    <w:pPr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885D7B">
      <w:rPr>
        <w:rFonts w:hint="cs"/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Pr="00885D7B">
      <w:rPr>
        <w:rFonts w:hint="cs"/>
        <w:b/>
        <w:bCs/>
        <w:sz w:val="32"/>
        <w:szCs w:val="32"/>
      </w:rPr>
      <w:t>25</w:t>
    </w:r>
    <w:r>
      <w:rPr>
        <w:b/>
        <w:bCs/>
        <w:sz w:val="32"/>
        <w:szCs w:val="32"/>
      </w:rPr>
      <w:t>66</w:t>
    </w:r>
  </w:p>
  <w:p w14:paraId="19D226D6" w14:textId="77777777" w:rsidR="00692270" w:rsidRPr="00762045" w:rsidRDefault="006922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3773C0"/>
    <w:multiLevelType w:val="hybridMultilevel"/>
    <w:tmpl w:val="F9327486"/>
    <w:lvl w:ilvl="0" w:tplc="8D2EB36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0C8E54DA"/>
    <w:multiLevelType w:val="hybridMultilevel"/>
    <w:tmpl w:val="BD2E0422"/>
    <w:lvl w:ilvl="0" w:tplc="DE4A5BD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0CC358E7"/>
    <w:multiLevelType w:val="multilevel"/>
    <w:tmpl w:val="6290A542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(%3)"/>
      <w:lvlJc w:val="left"/>
      <w:pPr>
        <w:ind w:left="63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0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248C8"/>
    <w:multiLevelType w:val="hybridMultilevel"/>
    <w:tmpl w:val="D8D86ABE"/>
    <w:lvl w:ilvl="0" w:tplc="D9D68928">
      <w:start w:val="1"/>
      <w:numFmt w:val="thaiLetters"/>
      <w:lvlText w:val="(%1)"/>
      <w:lvlJc w:val="left"/>
      <w:pPr>
        <w:ind w:left="7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1A729A6"/>
    <w:multiLevelType w:val="hybridMultilevel"/>
    <w:tmpl w:val="632AA0CE"/>
    <w:lvl w:ilvl="0" w:tplc="9C90E832">
      <w:start w:val="4"/>
      <w:numFmt w:val="lowerLetter"/>
      <w:lvlText w:val="(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CC296D"/>
    <w:multiLevelType w:val="hybridMultilevel"/>
    <w:tmpl w:val="9B28F324"/>
    <w:lvl w:ilvl="0" w:tplc="6D96774A">
      <w:start w:val="1"/>
      <w:numFmt w:val="thaiLetters"/>
      <w:lvlText w:val="(%1)"/>
      <w:lvlJc w:val="left"/>
      <w:pPr>
        <w:ind w:left="198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6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3AF23D4"/>
    <w:multiLevelType w:val="hybridMultilevel"/>
    <w:tmpl w:val="6C72A994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EF66D872"/>
    <w:lvl w:ilvl="0" w:tplc="206C366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mallCap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363B85"/>
    <w:multiLevelType w:val="hybridMultilevel"/>
    <w:tmpl w:val="5442C91C"/>
    <w:lvl w:ilvl="0" w:tplc="1C8EBDC2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D5136DB"/>
    <w:multiLevelType w:val="hybridMultilevel"/>
    <w:tmpl w:val="7396AC4C"/>
    <w:lvl w:ilvl="0" w:tplc="7DC42B00">
      <w:start w:val="1"/>
      <w:numFmt w:val="thaiLetters"/>
      <w:lvlText w:val="%1."/>
      <w:lvlJc w:val="left"/>
      <w:pPr>
        <w:ind w:left="92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133D63"/>
    <w:multiLevelType w:val="multilevel"/>
    <w:tmpl w:val="C1E6474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630DD"/>
    <w:multiLevelType w:val="hybridMultilevel"/>
    <w:tmpl w:val="53F8D3A2"/>
    <w:lvl w:ilvl="0" w:tplc="7D36EDB2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1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819338B"/>
    <w:multiLevelType w:val="multilevel"/>
    <w:tmpl w:val="975E89D8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thaiLetters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0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7325B0A"/>
    <w:multiLevelType w:val="hybridMultilevel"/>
    <w:tmpl w:val="84948CCE"/>
    <w:lvl w:ilvl="0" w:tplc="604A6790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645D17B4"/>
    <w:multiLevelType w:val="hybridMultilevel"/>
    <w:tmpl w:val="D932FFF8"/>
    <w:lvl w:ilvl="0" w:tplc="6F2420F8">
      <w:start w:val="1"/>
      <w:numFmt w:val="decimal"/>
      <w:lvlText w:val="%1"/>
      <w:lvlJc w:val="left"/>
      <w:pPr>
        <w:ind w:left="1530" w:hanging="360"/>
      </w:pPr>
      <w:rPr>
        <w:rFonts w:ascii="Angsana New" w:hAnsi="Angsana New" w:cs="Angsan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D7654"/>
    <w:multiLevelType w:val="hybridMultilevel"/>
    <w:tmpl w:val="6840E164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8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8"/>
  </w:num>
  <w:num w:numId="13">
    <w:abstractNumId w:val="36"/>
  </w:num>
  <w:num w:numId="14">
    <w:abstractNumId w:val="23"/>
  </w:num>
  <w:num w:numId="15">
    <w:abstractNumId w:val="29"/>
  </w:num>
  <w:num w:numId="16">
    <w:abstractNumId w:val="11"/>
  </w:num>
  <w:num w:numId="17">
    <w:abstractNumId w:val="25"/>
  </w:num>
  <w:num w:numId="18">
    <w:abstractNumId w:val="24"/>
  </w:num>
  <w:num w:numId="19">
    <w:abstractNumId w:val="19"/>
  </w:num>
  <w:num w:numId="20">
    <w:abstractNumId w:val="28"/>
  </w:num>
  <w:num w:numId="21">
    <w:abstractNumId w:val="38"/>
  </w:num>
  <w:num w:numId="22">
    <w:abstractNumId w:val="16"/>
  </w:num>
  <w:num w:numId="23">
    <w:abstractNumId w:val="35"/>
  </w:num>
  <w:num w:numId="24">
    <w:abstractNumId w:val="26"/>
  </w:num>
  <w:num w:numId="25">
    <w:abstractNumId w:val="30"/>
  </w:num>
  <w:num w:numId="26">
    <w:abstractNumId w:val="34"/>
  </w:num>
  <w:num w:numId="27">
    <w:abstractNumId w:val="13"/>
  </w:num>
  <w:num w:numId="28">
    <w:abstractNumId w:val="10"/>
  </w:num>
  <w:num w:numId="29">
    <w:abstractNumId w:val="37"/>
  </w:num>
  <w:num w:numId="30">
    <w:abstractNumId w:val="14"/>
  </w:num>
  <w:num w:numId="31">
    <w:abstractNumId w:val="20"/>
  </w:num>
  <w:num w:numId="32">
    <w:abstractNumId w:val="32"/>
  </w:num>
  <w:num w:numId="33">
    <w:abstractNumId w:val="21"/>
  </w:num>
  <w:num w:numId="34">
    <w:abstractNumId w:val="17"/>
  </w:num>
  <w:num w:numId="35">
    <w:abstractNumId w:val="22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31"/>
  </w:num>
  <w:num w:numId="40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8BC"/>
    <w:rsid w:val="00000DF0"/>
    <w:rsid w:val="000017C1"/>
    <w:rsid w:val="000026C7"/>
    <w:rsid w:val="000028BF"/>
    <w:rsid w:val="00003314"/>
    <w:rsid w:val="00003D0E"/>
    <w:rsid w:val="000045BF"/>
    <w:rsid w:val="00004719"/>
    <w:rsid w:val="0000494D"/>
    <w:rsid w:val="00004B4A"/>
    <w:rsid w:val="00004C6B"/>
    <w:rsid w:val="00005B5A"/>
    <w:rsid w:val="0000621D"/>
    <w:rsid w:val="000072AF"/>
    <w:rsid w:val="000077CF"/>
    <w:rsid w:val="00007800"/>
    <w:rsid w:val="000079AC"/>
    <w:rsid w:val="000106BC"/>
    <w:rsid w:val="000113F5"/>
    <w:rsid w:val="00011B9C"/>
    <w:rsid w:val="00011BBE"/>
    <w:rsid w:val="00011FB8"/>
    <w:rsid w:val="00012038"/>
    <w:rsid w:val="000128F6"/>
    <w:rsid w:val="00012E88"/>
    <w:rsid w:val="0001311D"/>
    <w:rsid w:val="00013122"/>
    <w:rsid w:val="000133C4"/>
    <w:rsid w:val="00014190"/>
    <w:rsid w:val="000142CE"/>
    <w:rsid w:val="00014620"/>
    <w:rsid w:val="00014EDE"/>
    <w:rsid w:val="0001535A"/>
    <w:rsid w:val="00015803"/>
    <w:rsid w:val="00015DD6"/>
    <w:rsid w:val="00016046"/>
    <w:rsid w:val="0001612A"/>
    <w:rsid w:val="00016379"/>
    <w:rsid w:val="000169A3"/>
    <w:rsid w:val="0001705C"/>
    <w:rsid w:val="0001715A"/>
    <w:rsid w:val="000172DE"/>
    <w:rsid w:val="00017EC2"/>
    <w:rsid w:val="00020DB0"/>
    <w:rsid w:val="0002163F"/>
    <w:rsid w:val="00021B8F"/>
    <w:rsid w:val="0002229F"/>
    <w:rsid w:val="00022927"/>
    <w:rsid w:val="00022D01"/>
    <w:rsid w:val="00022D85"/>
    <w:rsid w:val="000233E9"/>
    <w:rsid w:val="000238C2"/>
    <w:rsid w:val="00023EF6"/>
    <w:rsid w:val="0002401E"/>
    <w:rsid w:val="0002411C"/>
    <w:rsid w:val="00024B4C"/>
    <w:rsid w:val="00024E1D"/>
    <w:rsid w:val="0002509C"/>
    <w:rsid w:val="000252E2"/>
    <w:rsid w:val="000252EB"/>
    <w:rsid w:val="000253AD"/>
    <w:rsid w:val="00025671"/>
    <w:rsid w:val="00025A7B"/>
    <w:rsid w:val="00025D8F"/>
    <w:rsid w:val="00025F48"/>
    <w:rsid w:val="00026146"/>
    <w:rsid w:val="0002700B"/>
    <w:rsid w:val="0002712A"/>
    <w:rsid w:val="000277F7"/>
    <w:rsid w:val="000279ED"/>
    <w:rsid w:val="000279F2"/>
    <w:rsid w:val="000305EC"/>
    <w:rsid w:val="00030761"/>
    <w:rsid w:val="000310BC"/>
    <w:rsid w:val="00031B33"/>
    <w:rsid w:val="00031D74"/>
    <w:rsid w:val="00032026"/>
    <w:rsid w:val="00032BD3"/>
    <w:rsid w:val="00033032"/>
    <w:rsid w:val="0003334C"/>
    <w:rsid w:val="00033663"/>
    <w:rsid w:val="000336AC"/>
    <w:rsid w:val="00033B34"/>
    <w:rsid w:val="00033E83"/>
    <w:rsid w:val="000343C8"/>
    <w:rsid w:val="000349AA"/>
    <w:rsid w:val="00035278"/>
    <w:rsid w:val="00035969"/>
    <w:rsid w:val="00035B53"/>
    <w:rsid w:val="00036E11"/>
    <w:rsid w:val="0003718F"/>
    <w:rsid w:val="00037712"/>
    <w:rsid w:val="000379F0"/>
    <w:rsid w:val="000400B2"/>
    <w:rsid w:val="00040DF8"/>
    <w:rsid w:val="000413BD"/>
    <w:rsid w:val="0004180B"/>
    <w:rsid w:val="00041A67"/>
    <w:rsid w:val="00042D90"/>
    <w:rsid w:val="0004371D"/>
    <w:rsid w:val="0004386F"/>
    <w:rsid w:val="00043CF0"/>
    <w:rsid w:val="00044231"/>
    <w:rsid w:val="00045530"/>
    <w:rsid w:val="0004571C"/>
    <w:rsid w:val="0004631B"/>
    <w:rsid w:val="00046DA0"/>
    <w:rsid w:val="00047650"/>
    <w:rsid w:val="000501A3"/>
    <w:rsid w:val="000503AA"/>
    <w:rsid w:val="000503E9"/>
    <w:rsid w:val="00051234"/>
    <w:rsid w:val="0005232D"/>
    <w:rsid w:val="00052484"/>
    <w:rsid w:val="00052869"/>
    <w:rsid w:val="00052B56"/>
    <w:rsid w:val="00052F54"/>
    <w:rsid w:val="000533B5"/>
    <w:rsid w:val="00053B03"/>
    <w:rsid w:val="0005405C"/>
    <w:rsid w:val="00054087"/>
    <w:rsid w:val="0005412C"/>
    <w:rsid w:val="000542DB"/>
    <w:rsid w:val="00054DEF"/>
    <w:rsid w:val="000550D5"/>
    <w:rsid w:val="00055409"/>
    <w:rsid w:val="0005549F"/>
    <w:rsid w:val="00055573"/>
    <w:rsid w:val="0005656D"/>
    <w:rsid w:val="000566FD"/>
    <w:rsid w:val="00056980"/>
    <w:rsid w:val="0005764B"/>
    <w:rsid w:val="00060261"/>
    <w:rsid w:val="00060344"/>
    <w:rsid w:val="000604C5"/>
    <w:rsid w:val="000606EE"/>
    <w:rsid w:val="00060E58"/>
    <w:rsid w:val="0006122E"/>
    <w:rsid w:val="000614AB"/>
    <w:rsid w:val="00062187"/>
    <w:rsid w:val="00062219"/>
    <w:rsid w:val="000622D0"/>
    <w:rsid w:val="000625FF"/>
    <w:rsid w:val="00062E9C"/>
    <w:rsid w:val="00063494"/>
    <w:rsid w:val="00063B8E"/>
    <w:rsid w:val="0006422D"/>
    <w:rsid w:val="00064407"/>
    <w:rsid w:val="0006501B"/>
    <w:rsid w:val="000652EF"/>
    <w:rsid w:val="00066179"/>
    <w:rsid w:val="00066634"/>
    <w:rsid w:val="00066CE2"/>
    <w:rsid w:val="00067A4B"/>
    <w:rsid w:val="00070883"/>
    <w:rsid w:val="00070CCF"/>
    <w:rsid w:val="00070E3C"/>
    <w:rsid w:val="00070EE6"/>
    <w:rsid w:val="0007118D"/>
    <w:rsid w:val="000715A0"/>
    <w:rsid w:val="000722C1"/>
    <w:rsid w:val="000727A0"/>
    <w:rsid w:val="00072843"/>
    <w:rsid w:val="000728C5"/>
    <w:rsid w:val="00072E95"/>
    <w:rsid w:val="00073416"/>
    <w:rsid w:val="000735DA"/>
    <w:rsid w:val="00073FD0"/>
    <w:rsid w:val="00074260"/>
    <w:rsid w:val="00074AC1"/>
    <w:rsid w:val="00074AE3"/>
    <w:rsid w:val="00074D1E"/>
    <w:rsid w:val="000757AD"/>
    <w:rsid w:val="00075811"/>
    <w:rsid w:val="00075E58"/>
    <w:rsid w:val="00076869"/>
    <w:rsid w:val="0007695B"/>
    <w:rsid w:val="0007702D"/>
    <w:rsid w:val="00077356"/>
    <w:rsid w:val="00077C35"/>
    <w:rsid w:val="00077D52"/>
    <w:rsid w:val="00081151"/>
    <w:rsid w:val="00081461"/>
    <w:rsid w:val="00081782"/>
    <w:rsid w:val="00081F45"/>
    <w:rsid w:val="0008264A"/>
    <w:rsid w:val="00082723"/>
    <w:rsid w:val="00083568"/>
    <w:rsid w:val="00083A3A"/>
    <w:rsid w:val="00083AD1"/>
    <w:rsid w:val="00083F91"/>
    <w:rsid w:val="00084204"/>
    <w:rsid w:val="0008430A"/>
    <w:rsid w:val="00084498"/>
    <w:rsid w:val="00084589"/>
    <w:rsid w:val="00084CA9"/>
    <w:rsid w:val="00085300"/>
    <w:rsid w:val="00085630"/>
    <w:rsid w:val="0008642D"/>
    <w:rsid w:val="00086A11"/>
    <w:rsid w:val="00086B65"/>
    <w:rsid w:val="0008781B"/>
    <w:rsid w:val="0008784D"/>
    <w:rsid w:val="00090D49"/>
    <w:rsid w:val="0009169C"/>
    <w:rsid w:val="00091BC8"/>
    <w:rsid w:val="00091EFB"/>
    <w:rsid w:val="0009265B"/>
    <w:rsid w:val="00092809"/>
    <w:rsid w:val="00092B3C"/>
    <w:rsid w:val="000931B7"/>
    <w:rsid w:val="000935CF"/>
    <w:rsid w:val="000938A3"/>
    <w:rsid w:val="00093B9E"/>
    <w:rsid w:val="0009474E"/>
    <w:rsid w:val="00094B65"/>
    <w:rsid w:val="00094CE3"/>
    <w:rsid w:val="00095C29"/>
    <w:rsid w:val="00096177"/>
    <w:rsid w:val="00096633"/>
    <w:rsid w:val="000967B1"/>
    <w:rsid w:val="00096C7A"/>
    <w:rsid w:val="00096FD7"/>
    <w:rsid w:val="00097D35"/>
    <w:rsid w:val="00097EC8"/>
    <w:rsid w:val="000A0451"/>
    <w:rsid w:val="000A0B5F"/>
    <w:rsid w:val="000A0C10"/>
    <w:rsid w:val="000A0E01"/>
    <w:rsid w:val="000A0F95"/>
    <w:rsid w:val="000A12A0"/>
    <w:rsid w:val="000A12AC"/>
    <w:rsid w:val="000A1526"/>
    <w:rsid w:val="000A1A7C"/>
    <w:rsid w:val="000A1F60"/>
    <w:rsid w:val="000A2135"/>
    <w:rsid w:val="000A271B"/>
    <w:rsid w:val="000A32B6"/>
    <w:rsid w:val="000A32F8"/>
    <w:rsid w:val="000A4522"/>
    <w:rsid w:val="000A46E8"/>
    <w:rsid w:val="000A489D"/>
    <w:rsid w:val="000A4FC9"/>
    <w:rsid w:val="000A5960"/>
    <w:rsid w:val="000A6040"/>
    <w:rsid w:val="000A61C6"/>
    <w:rsid w:val="000A61CF"/>
    <w:rsid w:val="000A6414"/>
    <w:rsid w:val="000A6DBD"/>
    <w:rsid w:val="000A6EC2"/>
    <w:rsid w:val="000A6F73"/>
    <w:rsid w:val="000A7401"/>
    <w:rsid w:val="000A748E"/>
    <w:rsid w:val="000A78F4"/>
    <w:rsid w:val="000A7A3E"/>
    <w:rsid w:val="000B047F"/>
    <w:rsid w:val="000B0570"/>
    <w:rsid w:val="000B0D73"/>
    <w:rsid w:val="000B169C"/>
    <w:rsid w:val="000B1B26"/>
    <w:rsid w:val="000B1D26"/>
    <w:rsid w:val="000B1F93"/>
    <w:rsid w:val="000B21D8"/>
    <w:rsid w:val="000B220B"/>
    <w:rsid w:val="000B2ACA"/>
    <w:rsid w:val="000B2B60"/>
    <w:rsid w:val="000B3171"/>
    <w:rsid w:val="000B3560"/>
    <w:rsid w:val="000B3D81"/>
    <w:rsid w:val="000B3F13"/>
    <w:rsid w:val="000B3FD4"/>
    <w:rsid w:val="000B40EB"/>
    <w:rsid w:val="000B495C"/>
    <w:rsid w:val="000B536E"/>
    <w:rsid w:val="000B5941"/>
    <w:rsid w:val="000B59DF"/>
    <w:rsid w:val="000B59E8"/>
    <w:rsid w:val="000B5B23"/>
    <w:rsid w:val="000B61F3"/>
    <w:rsid w:val="000B684B"/>
    <w:rsid w:val="000B6A06"/>
    <w:rsid w:val="000B6AA8"/>
    <w:rsid w:val="000B716D"/>
    <w:rsid w:val="000B7462"/>
    <w:rsid w:val="000B7B28"/>
    <w:rsid w:val="000C0601"/>
    <w:rsid w:val="000C0B2C"/>
    <w:rsid w:val="000C0E8D"/>
    <w:rsid w:val="000C0FAE"/>
    <w:rsid w:val="000C100A"/>
    <w:rsid w:val="000C1017"/>
    <w:rsid w:val="000C1068"/>
    <w:rsid w:val="000C12EB"/>
    <w:rsid w:val="000C133E"/>
    <w:rsid w:val="000C159D"/>
    <w:rsid w:val="000C1A9F"/>
    <w:rsid w:val="000C1AB0"/>
    <w:rsid w:val="000C1EB7"/>
    <w:rsid w:val="000C1FF3"/>
    <w:rsid w:val="000C2472"/>
    <w:rsid w:val="000C25B8"/>
    <w:rsid w:val="000C2ACE"/>
    <w:rsid w:val="000C32C9"/>
    <w:rsid w:val="000C374D"/>
    <w:rsid w:val="000C3F7D"/>
    <w:rsid w:val="000C4643"/>
    <w:rsid w:val="000C4F20"/>
    <w:rsid w:val="000C5F1A"/>
    <w:rsid w:val="000C60B6"/>
    <w:rsid w:val="000C64E5"/>
    <w:rsid w:val="000C6AE0"/>
    <w:rsid w:val="000C6D78"/>
    <w:rsid w:val="000D01A5"/>
    <w:rsid w:val="000D043D"/>
    <w:rsid w:val="000D0477"/>
    <w:rsid w:val="000D2109"/>
    <w:rsid w:val="000D287F"/>
    <w:rsid w:val="000D2ABB"/>
    <w:rsid w:val="000D2DD6"/>
    <w:rsid w:val="000D2E0F"/>
    <w:rsid w:val="000D374D"/>
    <w:rsid w:val="000D3F09"/>
    <w:rsid w:val="000D3F77"/>
    <w:rsid w:val="000D4800"/>
    <w:rsid w:val="000D4868"/>
    <w:rsid w:val="000D5232"/>
    <w:rsid w:val="000D5264"/>
    <w:rsid w:val="000D5AD9"/>
    <w:rsid w:val="000D669F"/>
    <w:rsid w:val="000D6CE5"/>
    <w:rsid w:val="000D6D07"/>
    <w:rsid w:val="000D6F2A"/>
    <w:rsid w:val="000D712B"/>
    <w:rsid w:val="000D7D07"/>
    <w:rsid w:val="000D7D3E"/>
    <w:rsid w:val="000E1893"/>
    <w:rsid w:val="000E1FEA"/>
    <w:rsid w:val="000E259B"/>
    <w:rsid w:val="000E37FE"/>
    <w:rsid w:val="000E3DDF"/>
    <w:rsid w:val="000E415F"/>
    <w:rsid w:val="000E428B"/>
    <w:rsid w:val="000E42ED"/>
    <w:rsid w:val="000E45AD"/>
    <w:rsid w:val="000E4799"/>
    <w:rsid w:val="000E4A06"/>
    <w:rsid w:val="000E4F86"/>
    <w:rsid w:val="000E6892"/>
    <w:rsid w:val="000E6B31"/>
    <w:rsid w:val="000E6EC0"/>
    <w:rsid w:val="000E6F55"/>
    <w:rsid w:val="000E703F"/>
    <w:rsid w:val="000E756E"/>
    <w:rsid w:val="000E76EB"/>
    <w:rsid w:val="000E7AB4"/>
    <w:rsid w:val="000E7EC5"/>
    <w:rsid w:val="000F0B00"/>
    <w:rsid w:val="000F1320"/>
    <w:rsid w:val="000F1729"/>
    <w:rsid w:val="000F2AF2"/>
    <w:rsid w:val="000F2F46"/>
    <w:rsid w:val="000F2F4F"/>
    <w:rsid w:val="000F3B6E"/>
    <w:rsid w:val="000F3DBC"/>
    <w:rsid w:val="000F4826"/>
    <w:rsid w:val="000F558F"/>
    <w:rsid w:val="000F5C6E"/>
    <w:rsid w:val="000F643E"/>
    <w:rsid w:val="000F73AE"/>
    <w:rsid w:val="000F74AD"/>
    <w:rsid w:val="000F7584"/>
    <w:rsid w:val="0010011D"/>
    <w:rsid w:val="00100726"/>
    <w:rsid w:val="001008F2"/>
    <w:rsid w:val="00100AA1"/>
    <w:rsid w:val="0010100A"/>
    <w:rsid w:val="0010111A"/>
    <w:rsid w:val="00101223"/>
    <w:rsid w:val="00101B3B"/>
    <w:rsid w:val="0010221D"/>
    <w:rsid w:val="00102E15"/>
    <w:rsid w:val="00103545"/>
    <w:rsid w:val="00103904"/>
    <w:rsid w:val="00103942"/>
    <w:rsid w:val="00103AC6"/>
    <w:rsid w:val="0010432B"/>
    <w:rsid w:val="001046E5"/>
    <w:rsid w:val="001049EC"/>
    <w:rsid w:val="00105297"/>
    <w:rsid w:val="00105D8B"/>
    <w:rsid w:val="00106516"/>
    <w:rsid w:val="00106DED"/>
    <w:rsid w:val="00106E6B"/>
    <w:rsid w:val="001070F1"/>
    <w:rsid w:val="00107234"/>
    <w:rsid w:val="001074B8"/>
    <w:rsid w:val="0010797A"/>
    <w:rsid w:val="00107DE4"/>
    <w:rsid w:val="00107ECB"/>
    <w:rsid w:val="001105BA"/>
    <w:rsid w:val="0011075D"/>
    <w:rsid w:val="00111066"/>
    <w:rsid w:val="00111D65"/>
    <w:rsid w:val="00114121"/>
    <w:rsid w:val="0011427A"/>
    <w:rsid w:val="00114C3E"/>
    <w:rsid w:val="00115183"/>
    <w:rsid w:val="00115205"/>
    <w:rsid w:val="00115225"/>
    <w:rsid w:val="001152B8"/>
    <w:rsid w:val="00116038"/>
    <w:rsid w:val="0011610D"/>
    <w:rsid w:val="001165A4"/>
    <w:rsid w:val="001170B8"/>
    <w:rsid w:val="00117305"/>
    <w:rsid w:val="00117C6C"/>
    <w:rsid w:val="00117E9C"/>
    <w:rsid w:val="001202D6"/>
    <w:rsid w:val="001204F7"/>
    <w:rsid w:val="00120738"/>
    <w:rsid w:val="00120BC8"/>
    <w:rsid w:val="00121572"/>
    <w:rsid w:val="001222D8"/>
    <w:rsid w:val="00122390"/>
    <w:rsid w:val="001223F4"/>
    <w:rsid w:val="0012305A"/>
    <w:rsid w:val="00123775"/>
    <w:rsid w:val="00124385"/>
    <w:rsid w:val="00124AF1"/>
    <w:rsid w:val="001250DE"/>
    <w:rsid w:val="00125946"/>
    <w:rsid w:val="0012595D"/>
    <w:rsid w:val="00125BD5"/>
    <w:rsid w:val="00125CEC"/>
    <w:rsid w:val="001269E4"/>
    <w:rsid w:val="00126BB7"/>
    <w:rsid w:val="00130391"/>
    <w:rsid w:val="00130545"/>
    <w:rsid w:val="00131449"/>
    <w:rsid w:val="001317CC"/>
    <w:rsid w:val="00132017"/>
    <w:rsid w:val="00132102"/>
    <w:rsid w:val="001328D5"/>
    <w:rsid w:val="00132981"/>
    <w:rsid w:val="00133280"/>
    <w:rsid w:val="00133A4D"/>
    <w:rsid w:val="00133B04"/>
    <w:rsid w:val="00134149"/>
    <w:rsid w:val="001348EE"/>
    <w:rsid w:val="00134C35"/>
    <w:rsid w:val="00134CE9"/>
    <w:rsid w:val="00134D33"/>
    <w:rsid w:val="00134E1E"/>
    <w:rsid w:val="0013530E"/>
    <w:rsid w:val="001354FF"/>
    <w:rsid w:val="0013561B"/>
    <w:rsid w:val="0013598F"/>
    <w:rsid w:val="00135B35"/>
    <w:rsid w:val="00135D85"/>
    <w:rsid w:val="00136396"/>
    <w:rsid w:val="001364B3"/>
    <w:rsid w:val="0013669D"/>
    <w:rsid w:val="00137087"/>
    <w:rsid w:val="001374BA"/>
    <w:rsid w:val="001375B4"/>
    <w:rsid w:val="00137C3F"/>
    <w:rsid w:val="00137D68"/>
    <w:rsid w:val="00137E22"/>
    <w:rsid w:val="001406E9"/>
    <w:rsid w:val="00140F9D"/>
    <w:rsid w:val="00140FF7"/>
    <w:rsid w:val="0014119F"/>
    <w:rsid w:val="001418D2"/>
    <w:rsid w:val="00141FA7"/>
    <w:rsid w:val="0014220D"/>
    <w:rsid w:val="00142591"/>
    <w:rsid w:val="0014344F"/>
    <w:rsid w:val="001435B0"/>
    <w:rsid w:val="00143E61"/>
    <w:rsid w:val="00145B7B"/>
    <w:rsid w:val="001468D3"/>
    <w:rsid w:val="001469C6"/>
    <w:rsid w:val="00146BA6"/>
    <w:rsid w:val="00147364"/>
    <w:rsid w:val="00147688"/>
    <w:rsid w:val="0014787B"/>
    <w:rsid w:val="001479D5"/>
    <w:rsid w:val="00147E43"/>
    <w:rsid w:val="00147F2E"/>
    <w:rsid w:val="00150642"/>
    <w:rsid w:val="001506D1"/>
    <w:rsid w:val="001509DE"/>
    <w:rsid w:val="00150F52"/>
    <w:rsid w:val="0015199C"/>
    <w:rsid w:val="001526D9"/>
    <w:rsid w:val="00152CA0"/>
    <w:rsid w:val="00152E58"/>
    <w:rsid w:val="00152E7D"/>
    <w:rsid w:val="00153258"/>
    <w:rsid w:val="001543D7"/>
    <w:rsid w:val="001546E3"/>
    <w:rsid w:val="0015475D"/>
    <w:rsid w:val="00154843"/>
    <w:rsid w:val="00154CF8"/>
    <w:rsid w:val="001553D4"/>
    <w:rsid w:val="001559DA"/>
    <w:rsid w:val="00155FA5"/>
    <w:rsid w:val="0015621E"/>
    <w:rsid w:val="0015692E"/>
    <w:rsid w:val="00156A8B"/>
    <w:rsid w:val="00156DFA"/>
    <w:rsid w:val="00157C43"/>
    <w:rsid w:val="00157E50"/>
    <w:rsid w:val="00161052"/>
    <w:rsid w:val="00162120"/>
    <w:rsid w:val="001634E8"/>
    <w:rsid w:val="0016354A"/>
    <w:rsid w:val="00163D8B"/>
    <w:rsid w:val="001641B0"/>
    <w:rsid w:val="00164A63"/>
    <w:rsid w:val="00165032"/>
    <w:rsid w:val="001651E8"/>
    <w:rsid w:val="00165545"/>
    <w:rsid w:val="00165572"/>
    <w:rsid w:val="001664E5"/>
    <w:rsid w:val="00166599"/>
    <w:rsid w:val="00166955"/>
    <w:rsid w:val="00166AA4"/>
    <w:rsid w:val="00166EB8"/>
    <w:rsid w:val="00167C14"/>
    <w:rsid w:val="001704F9"/>
    <w:rsid w:val="00170519"/>
    <w:rsid w:val="001708E6"/>
    <w:rsid w:val="00170C4A"/>
    <w:rsid w:val="00170E12"/>
    <w:rsid w:val="001710DC"/>
    <w:rsid w:val="0017128C"/>
    <w:rsid w:val="00171578"/>
    <w:rsid w:val="0017162F"/>
    <w:rsid w:val="00171A3A"/>
    <w:rsid w:val="00171D7C"/>
    <w:rsid w:val="00171E84"/>
    <w:rsid w:val="001721AA"/>
    <w:rsid w:val="00172AF6"/>
    <w:rsid w:val="00172E1D"/>
    <w:rsid w:val="00173062"/>
    <w:rsid w:val="00173AA4"/>
    <w:rsid w:val="00174409"/>
    <w:rsid w:val="00174FD8"/>
    <w:rsid w:val="00175335"/>
    <w:rsid w:val="001759EE"/>
    <w:rsid w:val="0017614A"/>
    <w:rsid w:val="001766DC"/>
    <w:rsid w:val="00176751"/>
    <w:rsid w:val="00176BAA"/>
    <w:rsid w:val="00176EFF"/>
    <w:rsid w:val="00177836"/>
    <w:rsid w:val="00177A86"/>
    <w:rsid w:val="00177ADE"/>
    <w:rsid w:val="00177F29"/>
    <w:rsid w:val="001803E9"/>
    <w:rsid w:val="001804CA"/>
    <w:rsid w:val="001805E4"/>
    <w:rsid w:val="00180A13"/>
    <w:rsid w:val="00180A7B"/>
    <w:rsid w:val="001812AB"/>
    <w:rsid w:val="00182034"/>
    <w:rsid w:val="00182351"/>
    <w:rsid w:val="00182829"/>
    <w:rsid w:val="0018286B"/>
    <w:rsid w:val="00182C45"/>
    <w:rsid w:val="00182EE0"/>
    <w:rsid w:val="001833FC"/>
    <w:rsid w:val="00183934"/>
    <w:rsid w:val="00183BF2"/>
    <w:rsid w:val="00184F54"/>
    <w:rsid w:val="001852E0"/>
    <w:rsid w:val="0018536B"/>
    <w:rsid w:val="0018542D"/>
    <w:rsid w:val="001855D0"/>
    <w:rsid w:val="001866B9"/>
    <w:rsid w:val="00186727"/>
    <w:rsid w:val="00186CEA"/>
    <w:rsid w:val="00186D8D"/>
    <w:rsid w:val="00186E9A"/>
    <w:rsid w:val="0018714F"/>
    <w:rsid w:val="00187B8E"/>
    <w:rsid w:val="00190D4F"/>
    <w:rsid w:val="00190F35"/>
    <w:rsid w:val="00191360"/>
    <w:rsid w:val="00192522"/>
    <w:rsid w:val="0019254E"/>
    <w:rsid w:val="001927C1"/>
    <w:rsid w:val="00192A35"/>
    <w:rsid w:val="00192C75"/>
    <w:rsid w:val="00192D63"/>
    <w:rsid w:val="001937F5"/>
    <w:rsid w:val="001941CB"/>
    <w:rsid w:val="001943CD"/>
    <w:rsid w:val="00194484"/>
    <w:rsid w:val="001950F1"/>
    <w:rsid w:val="00195AD0"/>
    <w:rsid w:val="00195DD3"/>
    <w:rsid w:val="001969AF"/>
    <w:rsid w:val="0019707C"/>
    <w:rsid w:val="001971FE"/>
    <w:rsid w:val="0019734F"/>
    <w:rsid w:val="001A04B3"/>
    <w:rsid w:val="001A0823"/>
    <w:rsid w:val="001A0A59"/>
    <w:rsid w:val="001A1413"/>
    <w:rsid w:val="001A1416"/>
    <w:rsid w:val="001A17C0"/>
    <w:rsid w:val="001A1899"/>
    <w:rsid w:val="001A1B73"/>
    <w:rsid w:val="001A2464"/>
    <w:rsid w:val="001A2928"/>
    <w:rsid w:val="001A2F5C"/>
    <w:rsid w:val="001A3B31"/>
    <w:rsid w:val="001A3DFB"/>
    <w:rsid w:val="001A494F"/>
    <w:rsid w:val="001A49EA"/>
    <w:rsid w:val="001A542D"/>
    <w:rsid w:val="001A637D"/>
    <w:rsid w:val="001A69B4"/>
    <w:rsid w:val="001A6A38"/>
    <w:rsid w:val="001A6F45"/>
    <w:rsid w:val="001A6F57"/>
    <w:rsid w:val="001A77BB"/>
    <w:rsid w:val="001A7A4A"/>
    <w:rsid w:val="001A7C79"/>
    <w:rsid w:val="001B0027"/>
    <w:rsid w:val="001B0202"/>
    <w:rsid w:val="001B1263"/>
    <w:rsid w:val="001B18F2"/>
    <w:rsid w:val="001B1D55"/>
    <w:rsid w:val="001B1DC8"/>
    <w:rsid w:val="001B1F9F"/>
    <w:rsid w:val="001B23EC"/>
    <w:rsid w:val="001B2A22"/>
    <w:rsid w:val="001B2EF3"/>
    <w:rsid w:val="001B3334"/>
    <w:rsid w:val="001B3DDC"/>
    <w:rsid w:val="001B4B6B"/>
    <w:rsid w:val="001B4C27"/>
    <w:rsid w:val="001B52F1"/>
    <w:rsid w:val="001B5463"/>
    <w:rsid w:val="001B5959"/>
    <w:rsid w:val="001B6084"/>
    <w:rsid w:val="001B60D1"/>
    <w:rsid w:val="001B6579"/>
    <w:rsid w:val="001B6BB4"/>
    <w:rsid w:val="001B6D58"/>
    <w:rsid w:val="001B6E0A"/>
    <w:rsid w:val="001B6E9B"/>
    <w:rsid w:val="001B6EF3"/>
    <w:rsid w:val="001B756D"/>
    <w:rsid w:val="001B7705"/>
    <w:rsid w:val="001B7800"/>
    <w:rsid w:val="001B7FDA"/>
    <w:rsid w:val="001C02B3"/>
    <w:rsid w:val="001C0CD7"/>
    <w:rsid w:val="001C0D86"/>
    <w:rsid w:val="001C1054"/>
    <w:rsid w:val="001C1AC8"/>
    <w:rsid w:val="001C2396"/>
    <w:rsid w:val="001C26E2"/>
    <w:rsid w:val="001C2713"/>
    <w:rsid w:val="001C2779"/>
    <w:rsid w:val="001C27E9"/>
    <w:rsid w:val="001C2BCA"/>
    <w:rsid w:val="001C2FCA"/>
    <w:rsid w:val="001C36FC"/>
    <w:rsid w:val="001C3709"/>
    <w:rsid w:val="001C3719"/>
    <w:rsid w:val="001C3E79"/>
    <w:rsid w:val="001C54B8"/>
    <w:rsid w:val="001C5C38"/>
    <w:rsid w:val="001C636D"/>
    <w:rsid w:val="001C6451"/>
    <w:rsid w:val="001C65B0"/>
    <w:rsid w:val="001C6B7D"/>
    <w:rsid w:val="001C6E59"/>
    <w:rsid w:val="001C6ECC"/>
    <w:rsid w:val="001C7118"/>
    <w:rsid w:val="001C7A17"/>
    <w:rsid w:val="001C7DCB"/>
    <w:rsid w:val="001D02B5"/>
    <w:rsid w:val="001D10C7"/>
    <w:rsid w:val="001D1868"/>
    <w:rsid w:val="001D2717"/>
    <w:rsid w:val="001D2A08"/>
    <w:rsid w:val="001D3A93"/>
    <w:rsid w:val="001D3DB7"/>
    <w:rsid w:val="001D4471"/>
    <w:rsid w:val="001D451B"/>
    <w:rsid w:val="001D48EE"/>
    <w:rsid w:val="001D4B6D"/>
    <w:rsid w:val="001D535B"/>
    <w:rsid w:val="001D549E"/>
    <w:rsid w:val="001D5BDF"/>
    <w:rsid w:val="001D5C44"/>
    <w:rsid w:val="001D5D6C"/>
    <w:rsid w:val="001D5E0E"/>
    <w:rsid w:val="001D61C4"/>
    <w:rsid w:val="001D6532"/>
    <w:rsid w:val="001D65D6"/>
    <w:rsid w:val="001D6739"/>
    <w:rsid w:val="001D67CF"/>
    <w:rsid w:val="001D6E49"/>
    <w:rsid w:val="001D6EF0"/>
    <w:rsid w:val="001D756F"/>
    <w:rsid w:val="001D78DD"/>
    <w:rsid w:val="001D7FD1"/>
    <w:rsid w:val="001E01E9"/>
    <w:rsid w:val="001E06A7"/>
    <w:rsid w:val="001E08E1"/>
    <w:rsid w:val="001E0CC1"/>
    <w:rsid w:val="001E19DA"/>
    <w:rsid w:val="001E1B1A"/>
    <w:rsid w:val="001E235F"/>
    <w:rsid w:val="001E2EC4"/>
    <w:rsid w:val="001E3151"/>
    <w:rsid w:val="001E34E4"/>
    <w:rsid w:val="001E3D7A"/>
    <w:rsid w:val="001E3F53"/>
    <w:rsid w:val="001E47EE"/>
    <w:rsid w:val="001E4F7D"/>
    <w:rsid w:val="001E5295"/>
    <w:rsid w:val="001E54ED"/>
    <w:rsid w:val="001E584E"/>
    <w:rsid w:val="001E59EF"/>
    <w:rsid w:val="001E5AD3"/>
    <w:rsid w:val="001E5FF5"/>
    <w:rsid w:val="001E6577"/>
    <w:rsid w:val="001E6722"/>
    <w:rsid w:val="001E6CDD"/>
    <w:rsid w:val="001E747C"/>
    <w:rsid w:val="001E7792"/>
    <w:rsid w:val="001E7882"/>
    <w:rsid w:val="001E7BAB"/>
    <w:rsid w:val="001E7F94"/>
    <w:rsid w:val="001F034C"/>
    <w:rsid w:val="001F066C"/>
    <w:rsid w:val="001F0C9C"/>
    <w:rsid w:val="001F0D6C"/>
    <w:rsid w:val="001F1195"/>
    <w:rsid w:val="001F122C"/>
    <w:rsid w:val="001F135A"/>
    <w:rsid w:val="001F14C8"/>
    <w:rsid w:val="001F18B5"/>
    <w:rsid w:val="001F28CD"/>
    <w:rsid w:val="001F293A"/>
    <w:rsid w:val="001F390C"/>
    <w:rsid w:val="001F3E02"/>
    <w:rsid w:val="001F4CD0"/>
    <w:rsid w:val="001F50EA"/>
    <w:rsid w:val="001F5119"/>
    <w:rsid w:val="001F5A35"/>
    <w:rsid w:val="001F7831"/>
    <w:rsid w:val="0020041C"/>
    <w:rsid w:val="00200AE2"/>
    <w:rsid w:val="00201021"/>
    <w:rsid w:val="00201490"/>
    <w:rsid w:val="002018F0"/>
    <w:rsid w:val="00201C06"/>
    <w:rsid w:val="00201D9D"/>
    <w:rsid w:val="00201E22"/>
    <w:rsid w:val="0020201B"/>
    <w:rsid w:val="002020BC"/>
    <w:rsid w:val="0020253C"/>
    <w:rsid w:val="00202663"/>
    <w:rsid w:val="00203370"/>
    <w:rsid w:val="002034C8"/>
    <w:rsid w:val="00203A77"/>
    <w:rsid w:val="00203F50"/>
    <w:rsid w:val="00204129"/>
    <w:rsid w:val="002043BD"/>
    <w:rsid w:val="002046EC"/>
    <w:rsid w:val="002048CA"/>
    <w:rsid w:val="002056C8"/>
    <w:rsid w:val="00205ECC"/>
    <w:rsid w:val="00206783"/>
    <w:rsid w:val="00206A4B"/>
    <w:rsid w:val="00207DC4"/>
    <w:rsid w:val="00210568"/>
    <w:rsid w:val="0021084C"/>
    <w:rsid w:val="00210DD0"/>
    <w:rsid w:val="00211842"/>
    <w:rsid w:val="00211876"/>
    <w:rsid w:val="00211AC0"/>
    <w:rsid w:val="00211E59"/>
    <w:rsid w:val="00211E77"/>
    <w:rsid w:val="00212484"/>
    <w:rsid w:val="002124C2"/>
    <w:rsid w:val="00212D4D"/>
    <w:rsid w:val="00212DD7"/>
    <w:rsid w:val="00212E5F"/>
    <w:rsid w:val="0021359A"/>
    <w:rsid w:val="002135C1"/>
    <w:rsid w:val="0021377F"/>
    <w:rsid w:val="002138C8"/>
    <w:rsid w:val="00213FAC"/>
    <w:rsid w:val="00214CC5"/>
    <w:rsid w:val="00215458"/>
    <w:rsid w:val="00215A44"/>
    <w:rsid w:val="00215DB6"/>
    <w:rsid w:val="00215FA1"/>
    <w:rsid w:val="0021621C"/>
    <w:rsid w:val="00216648"/>
    <w:rsid w:val="0021667A"/>
    <w:rsid w:val="002176F1"/>
    <w:rsid w:val="00217A68"/>
    <w:rsid w:val="00220BFC"/>
    <w:rsid w:val="00221179"/>
    <w:rsid w:val="00221191"/>
    <w:rsid w:val="002214A2"/>
    <w:rsid w:val="0022180F"/>
    <w:rsid w:val="00222615"/>
    <w:rsid w:val="002228CE"/>
    <w:rsid w:val="002229EA"/>
    <w:rsid w:val="00222B52"/>
    <w:rsid w:val="00222DDF"/>
    <w:rsid w:val="00222FBD"/>
    <w:rsid w:val="002233AE"/>
    <w:rsid w:val="002237FF"/>
    <w:rsid w:val="00223D2B"/>
    <w:rsid w:val="00224213"/>
    <w:rsid w:val="00224389"/>
    <w:rsid w:val="00224636"/>
    <w:rsid w:val="00224D39"/>
    <w:rsid w:val="00224E84"/>
    <w:rsid w:val="00224EA9"/>
    <w:rsid w:val="00224F60"/>
    <w:rsid w:val="00225B8F"/>
    <w:rsid w:val="0022785E"/>
    <w:rsid w:val="00230ABF"/>
    <w:rsid w:val="00230BC5"/>
    <w:rsid w:val="00230D03"/>
    <w:rsid w:val="00231A9F"/>
    <w:rsid w:val="0023200D"/>
    <w:rsid w:val="00232F31"/>
    <w:rsid w:val="00233076"/>
    <w:rsid w:val="002335EC"/>
    <w:rsid w:val="00233C98"/>
    <w:rsid w:val="00233CEA"/>
    <w:rsid w:val="00233EBE"/>
    <w:rsid w:val="00234102"/>
    <w:rsid w:val="0023419A"/>
    <w:rsid w:val="00234285"/>
    <w:rsid w:val="0023436D"/>
    <w:rsid w:val="00234A82"/>
    <w:rsid w:val="00234BCE"/>
    <w:rsid w:val="00234E33"/>
    <w:rsid w:val="00234FF7"/>
    <w:rsid w:val="002350A2"/>
    <w:rsid w:val="00235C0E"/>
    <w:rsid w:val="00235C6F"/>
    <w:rsid w:val="00236157"/>
    <w:rsid w:val="0023618B"/>
    <w:rsid w:val="00236988"/>
    <w:rsid w:val="00236B0B"/>
    <w:rsid w:val="00236E2F"/>
    <w:rsid w:val="00236E76"/>
    <w:rsid w:val="00237084"/>
    <w:rsid w:val="002374C3"/>
    <w:rsid w:val="002376C4"/>
    <w:rsid w:val="0023782D"/>
    <w:rsid w:val="00237DF6"/>
    <w:rsid w:val="00240FCB"/>
    <w:rsid w:val="00241416"/>
    <w:rsid w:val="00241955"/>
    <w:rsid w:val="00241B6B"/>
    <w:rsid w:val="00242274"/>
    <w:rsid w:val="00242E13"/>
    <w:rsid w:val="00243146"/>
    <w:rsid w:val="002434E4"/>
    <w:rsid w:val="00243590"/>
    <w:rsid w:val="002436F7"/>
    <w:rsid w:val="00243A6C"/>
    <w:rsid w:val="00243B1B"/>
    <w:rsid w:val="00244B04"/>
    <w:rsid w:val="002452C5"/>
    <w:rsid w:val="00245940"/>
    <w:rsid w:val="00245EEC"/>
    <w:rsid w:val="00246118"/>
    <w:rsid w:val="00246383"/>
    <w:rsid w:val="0024641F"/>
    <w:rsid w:val="00247253"/>
    <w:rsid w:val="00247856"/>
    <w:rsid w:val="00250066"/>
    <w:rsid w:val="00250231"/>
    <w:rsid w:val="0025071A"/>
    <w:rsid w:val="00250966"/>
    <w:rsid w:val="00250D3E"/>
    <w:rsid w:val="002518E8"/>
    <w:rsid w:val="00251924"/>
    <w:rsid w:val="00251994"/>
    <w:rsid w:val="00252648"/>
    <w:rsid w:val="00252F33"/>
    <w:rsid w:val="00253369"/>
    <w:rsid w:val="0025348D"/>
    <w:rsid w:val="00253639"/>
    <w:rsid w:val="0025379E"/>
    <w:rsid w:val="00253811"/>
    <w:rsid w:val="00253E07"/>
    <w:rsid w:val="00254A35"/>
    <w:rsid w:val="00254F52"/>
    <w:rsid w:val="00255ABB"/>
    <w:rsid w:val="00255C16"/>
    <w:rsid w:val="00255C9D"/>
    <w:rsid w:val="00256CDA"/>
    <w:rsid w:val="00256E4E"/>
    <w:rsid w:val="002572C0"/>
    <w:rsid w:val="00257758"/>
    <w:rsid w:val="002577C3"/>
    <w:rsid w:val="00257BA1"/>
    <w:rsid w:val="002600F9"/>
    <w:rsid w:val="00260813"/>
    <w:rsid w:val="00261276"/>
    <w:rsid w:val="00261674"/>
    <w:rsid w:val="0026186A"/>
    <w:rsid w:val="0026249F"/>
    <w:rsid w:val="00262E00"/>
    <w:rsid w:val="002632D4"/>
    <w:rsid w:val="002633B1"/>
    <w:rsid w:val="002635DB"/>
    <w:rsid w:val="002639AC"/>
    <w:rsid w:val="00263B83"/>
    <w:rsid w:val="00264377"/>
    <w:rsid w:val="0026449C"/>
    <w:rsid w:val="002644DD"/>
    <w:rsid w:val="002644E8"/>
    <w:rsid w:val="0026618D"/>
    <w:rsid w:val="0026752B"/>
    <w:rsid w:val="002676FA"/>
    <w:rsid w:val="00267A92"/>
    <w:rsid w:val="00267A98"/>
    <w:rsid w:val="002701C9"/>
    <w:rsid w:val="00270542"/>
    <w:rsid w:val="002706CB"/>
    <w:rsid w:val="002706F2"/>
    <w:rsid w:val="00270870"/>
    <w:rsid w:val="00271116"/>
    <w:rsid w:val="002712FD"/>
    <w:rsid w:val="00271A43"/>
    <w:rsid w:val="0027212F"/>
    <w:rsid w:val="002721C1"/>
    <w:rsid w:val="002724B2"/>
    <w:rsid w:val="00272641"/>
    <w:rsid w:val="0027276E"/>
    <w:rsid w:val="0027358C"/>
    <w:rsid w:val="0027524F"/>
    <w:rsid w:val="0027538F"/>
    <w:rsid w:val="0027540C"/>
    <w:rsid w:val="00275645"/>
    <w:rsid w:val="002756A0"/>
    <w:rsid w:val="00275E16"/>
    <w:rsid w:val="00275F97"/>
    <w:rsid w:val="002768F1"/>
    <w:rsid w:val="00276976"/>
    <w:rsid w:val="00276A79"/>
    <w:rsid w:val="00276B6F"/>
    <w:rsid w:val="00276DB3"/>
    <w:rsid w:val="0027707A"/>
    <w:rsid w:val="00280563"/>
    <w:rsid w:val="00280A9F"/>
    <w:rsid w:val="00280D5A"/>
    <w:rsid w:val="00280FAB"/>
    <w:rsid w:val="002812FF"/>
    <w:rsid w:val="0028143C"/>
    <w:rsid w:val="00281B16"/>
    <w:rsid w:val="002821C6"/>
    <w:rsid w:val="002827DE"/>
    <w:rsid w:val="00282B07"/>
    <w:rsid w:val="00282B67"/>
    <w:rsid w:val="002830F2"/>
    <w:rsid w:val="00283331"/>
    <w:rsid w:val="0028334B"/>
    <w:rsid w:val="0028341B"/>
    <w:rsid w:val="002834D9"/>
    <w:rsid w:val="002834F4"/>
    <w:rsid w:val="002837DE"/>
    <w:rsid w:val="0028402B"/>
    <w:rsid w:val="002841A4"/>
    <w:rsid w:val="002848DA"/>
    <w:rsid w:val="00284A83"/>
    <w:rsid w:val="00284C63"/>
    <w:rsid w:val="00284ED7"/>
    <w:rsid w:val="00285521"/>
    <w:rsid w:val="00285E24"/>
    <w:rsid w:val="0028609D"/>
    <w:rsid w:val="0028686B"/>
    <w:rsid w:val="00286D07"/>
    <w:rsid w:val="00287061"/>
    <w:rsid w:val="00287112"/>
    <w:rsid w:val="00287A8C"/>
    <w:rsid w:val="00290111"/>
    <w:rsid w:val="00290477"/>
    <w:rsid w:val="00290633"/>
    <w:rsid w:val="002906FB"/>
    <w:rsid w:val="00290DDF"/>
    <w:rsid w:val="0029154E"/>
    <w:rsid w:val="00291A11"/>
    <w:rsid w:val="00291E9E"/>
    <w:rsid w:val="0029258E"/>
    <w:rsid w:val="0029287F"/>
    <w:rsid w:val="00292A9A"/>
    <w:rsid w:val="00293942"/>
    <w:rsid w:val="002939D5"/>
    <w:rsid w:val="00293C58"/>
    <w:rsid w:val="002940A3"/>
    <w:rsid w:val="002940F6"/>
    <w:rsid w:val="00294E66"/>
    <w:rsid w:val="00294E90"/>
    <w:rsid w:val="00294F91"/>
    <w:rsid w:val="0029511D"/>
    <w:rsid w:val="0029589E"/>
    <w:rsid w:val="002959DA"/>
    <w:rsid w:val="00295AB6"/>
    <w:rsid w:val="0029644D"/>
    <w:rsid w:val="00296DE1"/>
    <w:rsid w:val="00296EF2"/>
    <w:rsid w:val="00297510"/>
    <w:rsid w:val="002A013A"/>
    <w:rsid w:val="002A0402"/>
    <w:rsid w:val="002A0D12"/>
    <w:rsid w:val="002A10CE"/>
    <w:rsid w:val="002A1101"/>
    <w:rsid w:val="002A18CA"/>
    <w:rsid w:val="002A1A6E"/>
    <w:rsid w:val="002A1AEF"/>
    <w:rsid w:val="002A1E33"/>
    <w:rsid w:val="002A2F51"/>
    <w:rsid w:val="002A3328"/>
    <w:rsid w:val="002A3962"/>
    <w:rsid w:val="002A4F11"/>
    <w:rsid w:val="002A4F26"/>
    <w:rsid w:val="002A583B"/>
    <w:rsid w:val="002A5E04"/>
    <w:rsid w:val="002A64DA"/>
    <w:rsid w:val="002A675B"/>
    <w:rsid w:val="002A6BEA"/>
    <w:rsid w:val="002A6C01"/>
    <w:rsid w:val="002A6E4A"/>
    <w:rsid w:val="002A6EA4"/>
    <w:rsid w:val="002A7099"/>
    <w:rsid w:val="002A7170"/>
    <w:rsid w:val="002A7498"/>
    <w:rsid w:val="002A76A4"/>
    <w:rsid w:val="002A7E48"/>
    <w:rsid w:val="002B0265"/>
    <w:rsid w:val="002B0357"/>
    <w:rsid w:val="002B08E6"/>
    <w:rsid w:val="002B0A3F"/>
    <w:rsid w:val="002B0C66"/>
    <w:rsid w:val="002B1C4A"/>
    <w:rsid w:val="002B1C9B"/>
    <w:rsid w:val="002B29D3"/>
    <w:rsid w:val="002B349B"/>
    <w:rsid w:val="002B34AF"/>
    <w:rsid w:val="002B35D6"/>
    <w:rsid w:val="002B39D1"/>
    <w:rsid w:val="002B3C6F"/>
    <w:rsid w:val="002B45A0"/>
    <w:rsid w:val="002B5256"/>
    <w:rsid w:val="002B66B0"/>
    <w:rsid w:val="002B6A7B"/>
    <w:rsid w:val="002B73E8"/>
    <w:rsid w:val="002B7BCF"/>
    <w:rsid w:val="002B7C33"/>
    <w:rsid w:val="002B7C39"/>
    <w:rsid w:val="002C0139"/>
    <w:rsid w:val="002C075A"/>
    <w:rsid w:val="002C0810"/>
    <w:rsid w:val="002C0BB1"/>
    <w:rsid w:val="002C0D01"/>
    <w:rsid w:val="002C1739"/>
    <w:rsid w:val="002C216B"/>
    <w:rsid w:val="002C2D69"/>
    <w:rsid w:val="002C31C2"/>
    <w:rsid w:val="002C4254"/>
    <w:rsid w:val="002C4670"/>
    <w:rsid w:val="002C4947"/>
    <w:rsid w:val="002C5B0C"/>
    <w:rsid w:val="002C5BAD"/>
    <w:rsid w:val="002C653A"/>
    <w:rsid w:val="002C6917"/>
    <w:rsid w:val="002C6B73"/>
    <w:rsid w:val="002C6C4E"/>
    <w:rsid w:val="002C6FB8"/>
    <w:rsid w:val="002C7067"/>
    <w:rsid w:val="002C7809"/>
    <w:rsid w:val="002C79AF"/>
    <w:rsid w:val="002D023C"/>
    <w:rsid w:val="002D0294"/>
    <w:rsid w:val="002D07D3"/>
    <w:rsid w:val="002D08C3"/>
    <w:rsid w:val="002D08DF"/>
    <w:rsid w:val="002D1278"/>
    <w:rsid w:val="002D19B1"/>
    <w:rsid w:val="002D1ABB"/>
    <w:rsid w:val="002D1DDB"/>
    <w:rsid w:val="002D20A2"/>
    <w:rsid w:val="002D2214"/>
    <w:rsid w:val="002D2247"/>
    <w:rsid w:val="002D2C5A"/>
    <w:rsid w:val="002D3E82"/>
    <w:rsid w:val="002D44B3"/>
    <w:rsid w:val="002D47C5"/>
    <w:rsid w:val="002D5A13"/>
    <w:rsid w:val="002D5D20"/>
    <w:rsid w:val="002D5EE6"/>
    <w:rsid w:val="002D5F1C"/>
    <w:rsid w:val="002D61C4"/>
    <w:rsid w:val="002D62C2"/>
    <w:rsid w:val="002D7A5C"/>
    <w:rsid w:val="002E01CA"/>
    <w:rsid w:val="002E04C5"/>
    <w:rsid w:val="002E17E7"/>
    <w:rsid w:val="002E18CF"/>
    <w:rsid w:val="002E213F"/>
    <w:rsid w:val="002E22B9"/>
    <w:rsid w:val="002E268A"/>
    <w:rsid w:val="002E2775"/>
    <w:rsid w:val="002E27E7"/>
    <w:rsid w:val="002E2B97"/>
    <w:rsid w:val="002E2D6E"/>
    <w:rsid w:val="002E2FDA"/>
    <w:rsid w:val="002E387E"/>
    <w:rsid w:val="002E3A64"/>
    <w:rsid w:val="002E3D81"/>
    <w:rsid w:val="002E3FAD"/>
    <w:rsid w:val="002E4E5A"/>
    <w:rsid w:val="002E4EA1"/>
    <w:rsid w:val="002E52D0"/>
    <w:rsid w:val="002E5BD1"/>
    <w:rsid w:val="002E66AD"/>
    <w:rsid w:val="002E697C"/>
    <w:rsid w:val="002E6A7F"/>
    <w:rsid w:val="002E7474"/>
    <w:rsid w:val="002E761A"/>
    <w:rsid w:val="002E786D"/>
    <w:rsid w:val="002E7B79"/>
    <w:rsid w:val="002E7F86"/>
    <w:rsid w:val="002F036F"/>
    <w:rsid w:val="002F06F1"/>
    <w:rsid w:val="002F0A38"/>
    <w:rsid w:val="002F0F69"/>
    <w:rsid w:val="002F138E"/>
    <w:rsid w:val="002F1394"/>
    <w:rsid w:val="002F148B"/>
    <w:rsid w:val="002F1DD5"/>
    <w:rsid w:val="002F2065"/>
    <w:rsid w:val="002F22C8"/>
    <w:rsid w:val="002F29A4"/>
    <w:rsid w:val="002F2DFC"/>
    <w:rsid w:val="002F31E2"/>
    <w:rsid w:val="002F41B8"/>
    <w:rsid w:val="002F4B24"/>
    <w:rsid w:val="002F4BDD"/>
    <w:rsid w:val="002F51CC"/>
    <w:rsid w:val="002F558D"/>
    <w:rsid w:val="002F587E"/>
    <w:rsid w:val="002F5BAD"/>
    <w:rsid w:val="002F604B"/>
    <w:rsid w:val="002F616D"/>
    <w:rsid w:val="002F6215"/>
    <w:rsid w:val="002F6576"/>
    <w:rsid w:val="002F6D16"/>
    <w:rsid w:val="002F6DB9"/>
    <w:rsid w:val="002F7809"/>
    <w:rsid w:val="002F7A30"/>
    <w:rsid w:val="00300228"/>
    <w:rsid w:val="00300389"/>
    <w:rsid w:val="0030065C"/>
    <w:rsid w:val="003008C7"/>
    <w:rsid w:val="00300A20"/>
    <w:rsid w:val="00300C05"/>
    <w:rsid w:val="00300C25"/>
    <w:rsid w:val="003015EF"/>
    <w:rsid w:val="00301608"/>
    <w:rsid w:val="003019B9"/>
    <w:rsid w:val="00302065"/>
    <w:rsid w:val="003029AB"/>
    <w:rsid w:val="00302B03"/>
    <w:rsid w:val="00302CFE"/>
    <w:rsid w:val="00303058"/>
    <w:rsid w:val="0030310F"/>
    <w:rsid w:val="00303563"/>
    <w:rsid w:val="0030368A"/>
    <w:rsid w:val="00303937"/>
    <w:rsid w:val="00303F6A"/>
    <w:rsid w:val="003047E2"/>
    <w:rsid w:val="00305041"/>
    <w:rsid w:val="00305263"/>
    <w:rsid w:val="00305378"/>
    <w:rsid w:val="003069AE"/>
    <w:rsid w:val="00307335"/>
    <w:rsid w:val="003104D5"/>
    <w:rsid w:val="003105CA"/>
    <w:rsid w:val="00310827"/>
    <w:rsid w:val="003109C6"/>
    <w:rsid w:val="003109F5"/>
    <w:rsid w:val="00310C68"/>
    <w:rsid w:val="00310EEC"/>
    <w:rsid w:val="00311409"/>
    <w:rsid w:val="00311A38"/>
    <w:rsid w:val="00311DE0"/>
    <w:rsid w:val="00311E0A"/>
    <w:rsid w:val="00312580"/>
    <w:rsid w:val="003125DC"/>
    <w:rsid w:val="00312977"/>
    <w:rsid w:val="003139CA"/>
    <w:rsid w:val="0031425F"/>
    <w:rsid w:val="003147C6"/>
    <w:rsid w:val="0031489B"/>
    <w:rsid w:val="00314ACF"/>
    <w:rsid w:val="00314CF7"/>
    <w:rsid w:val="0031534C"/>
    <w:rsid w:val="003156AB"/>
    <w:rsid w:val="00315F49"/>
    <w:rsid w:val="00315FBF"/>
    <w:rsid w:val="00316370"/>
    <w:rsid w:val="003164CA"/>
    <w:rsid w:val="003166E5"/>
    <w:rsid w:val="00316998"/>
    <w:rsid w:val="00316B90"/>
    <w:rsid w:val="00316C5E"/>
    <w:rsid w:val="00316F19"/>
    <w:rsid w:val="003174FD"/>
    <w:rsid w:val="0032014A"/>
    <w:rsid w:val="00320467"/>
    <w:rsid w:val="0032062D"/>
    <w:rsid w:val="00320B62"/>
    <w:rsid w:val="00320F6E"/>
    <w:rsid w:val="0032120F"/>
    <w:rsid w:val="0032144F"/>
    <w:rsid w:val="00321603"/>
    <w:rsid w:val="00321C12"/>
    <w:rsid w:val="00322BAC"/>
    <w:rsid w:val="003231E6"/>
    <w:rsid w:val="0032394E"/>
    <w:rsid w:val="003242DA"/>
    <w:rsid w:val="00324B2C"/>
    <w:rsid w:val="00325222"/>
    <w:rsid w:val="00325440"/>
    <w:rsid w:val="00325C2E"/>
    <w:rsid w:val="00325EA9"/>
    <w:rsid w:val="003262AA"/>
    <w:rsid w:val="0032690E"/>
    <w:rsid w:val="00326987"/>
    <w:rsid w:val="00327400"/>
    <w:rsid w:val="00327A67"/>
    <w:rsid w:val="00327D50"/>
    <w:rsid w:val="00327D75"/>
    <w:rsid w:val="00330165"/>
    <w:rsid w:val="003301AD"/>
    <w:rsid w:val="0033067C"/>
    <w:rsid w:val="003311E6"/>
    <w:rsid w:val="00331408"/>
    <w:rsid w:val="0033252D"/>
    <w:rsid w:val="00332769"/>
    <w:rsid w:val="00332967"/>
    <w:rsid w:val="00332F32"/>
    <w:rsid w:val="00333198"/>
    <w:rsid w:val="003343BC"/>
    <w:rsid w:val="00334881"/>
    <w:rsid w:val="00334919"/>
    <w:rsid w:val="0033520C"/>
    <w:rsid w:val="00335592"/>
    <w:rsid w:val="003357A5"/>
    <w:rsid w:val="00336073"/>
    <w:rsid w:val="00336216"/>
    <w:rsid w:val="00336C03"/>
    <w:rsid w:val="00336EBB"/>
    <w:rsid w:val="00337034"/>
    <w:rsid w:val="0033718F"/>
    <w:rsid w:val="00337B9A"/>
    <w:rsid w:val="00340135"/>
    <w:rsid w:val="00340136"/>
    <w:rsid w:val="00340ACE"/>
    <w:rsid w:val="00341784"/>
    <w:rsid w:val="00341844"/>
    <w:rsid w:val="0034238A"/>
    <w:rsid w:val="00342448"/>
    <w:rsid w:val="0034295C"/>
    <w:rsid w:val="00342EDD"/>
    <w:rsid w:val="00342F2A"/>
    <w:rsid w:val="0034318D"/>
    <w:rsid w:val="00343302"/>
    <w:rsid w:val="003436F5"/>
    <w:rsid w:val="0034395E"/>
    <w:rsid w:val="003439C1"/>
    <w:rsid w:val="003440E7"/>
    <w:rsid w:val="0034424E"/>
    <w:rsid w:val="0034441D"/>
    <w:rsid w:val="00344A02"/>
    <w:rsid w:val="00344C70"/>
    <w:rsid w:val="00344F30"/>
    <w:rsid w:val="0034556D"/>
    <w:rsid w:val="00345CB5"/>
    <w:rsid w:val="00346236"/>
    <w:rsid w:val="0034628C"/>
    <w:rsid w:val="003468A9"/>
    <w:rsid w:val="00346B97"/>
    <w:rsid w:val="00346DD9"/>
    <w:rsid w:val="00346E0C"/>
    <w:rsid w:val="003470BE"/>
    <w:rsid w:val="00347253"/>
    <w:rsid w:val="003477B6"/>
    <w:rsid w:val="0034788A"/>
    <w:rsid w:val="00347B24"/>
    <w:rsid w:val="00347C5E"/>
    <w:rsid w:val="0035136B"/>
    <w:rsid w:val="00351995"/>
    <w:rsid w:val="00351B34"/>
    <w:rsid w:val="00351D07"/>
    <w:rsid w:val="00352B41"/>
    <w:rsid w:val="00352EC4"/>
    <w:rsid w:val="003532B5"/>
    <w:rsid w:val="003532E0"/>
    <w:rsid w:val="00354036"/>
    <w:rsid w:val="00354E58"/>
    <w:rsid w:val="00354EBC"/>
    <w:rsid w:val="00355D81"/>
    <w:rsid w:val="00356087"/>
    <w:rsid w:val="003565F4"/>
    <w:rsid w:val="0035686C"/>
    <w:rsid w:val="003571BC"/>
    <w:rsid w:val="00357211"/>
    <w:rsid w:val="00357B73"/>
    <w:rsid w:val="00360705"/>
    <w:rsid w:val="00360783"/>
    <w:rsid w:val="00361198"/>
    <w:rsid w:val="0036142A"/>
    <w:rsid w:val="00362073"/>
    <w:rsid w:val="00362329"/>
    <w:rsid w:val="0036279E"/>
    <w:rsid w:val="00364B79"/>
    <w:rsid w:val="00365CE0"/>
    <w:rsid w:val="00366012"/>
    <w:rsid w:val="0036633E"/>
    <w:rsid w:val="003664C0"/>
    <w:rsid w:val="00366B03"/>
    <w:rsid w:val="003671D5"/>
    <w:rsid w:val="00367DE4"/>
    <w:rsid w:val="0037037F"/>
    <w:rsid w:val="00370599"/>
    <w:rsid w:val="003709A3"/>
    <w:rsid w:val="003716B9"/>
    <w:rsid w:val="00372A16"/>
    <w:rsid w:val="0037328A"/>
    <w:rsid w:val="0037385F"/>
    <w:rsid w:val="003739B6"/>
    <w:rsid w:val="003739CE"/>
    <w:rsid w:val="003743B9"/>
    <w:rsid w:val="003749D8"/>
    <w:rsid w:val="00374A09"/>
    <w:rsid w:val="00375303"/>
    <w:rsid w:val="00375428"/>
    <w:rsid w:val="00375596"/>
    <w:rsid w:val="003755C0"/>
    <w:rsid w:val="003757CC"/>
    <w:rsid w:val="00375871"/>
    <w:rsid w:val="00375B9B"/>
    <w:rsid w:val="0037628D"/>
    <w:rsid w:val="00376A89"/>
    <w:rsid w:val="00376EC0"/>
    <w:rsid w:val="00377948"/>
    <w:rsid w:val="00377E25"/>
    <w:rsid w:val="00380019"/>
    <w:rsid w:val="0038074F"/>
    <w:rsid w:val="00380F6C"/>
    <w:rsid w:val="003817C1"/>
    <w:rsid w:val="003819BA"/>
    <w:rsid w:val="00381A91"/>
    <w:rsid w:val="00382182"/>
    <w:rsid w:val="003828D8"/>
    <w:rsid w:val="0038296D"/>
    <w:rsid w:val="00382FAB"/>
    <w:rsid w:val="003830A1"/>
    <w:rsid w:val="00383D12"/>
    <w:rsid w:val="00383F9B"/>
    <w:rsid w:val="00384138"/>
    <w:rsid w:val="00384453"/>
    <w:rsid w:val="003844CA"/>
    <w:rsid w:val="00384748"/>
    <w:rsid w:val="003848BB"/>
    <w:rsid w:val="00384E13"/>
    <w:rsid w:val="00385116"/>
    <w:rsid w:val="003851EC"/>
    <w:rsid w:val="00385DEB"/>
    <w:rsid w:val="00385E3A"/>
    <w:rsid w:val="00386385"/>
    <w:rsid w:val="003866FA"/>
    <w:rsid w:val="00386723"/>
    <w:rsid w:val="003867C6"/>
    <w:rsid w:val="00386FDF"/>
    <w:rsid w:val="0038718A"/>
    <w:rsid w:val="00387207"/>
    <w:rsid w:val="0038747C"/>
    <w:rsid w:val="00387915"/>
    <w:rsid w:val="00387A43"/>
    <w:rsid w:val="00387ACD"/>
    <w:rsid w:val="00387BE9"/>
    <w:rsid w:val="003902F7"/>
    <w:rsid w:val="00390433"/>
    <w:rsid w:val="003904F5"/>
    <w:rsid w:val="00390702"/>
    <w:rsid w:val="0039113A"/>
    <w:rsid w:val="003912E1"/>
    <w:rsid w:val="00391BCC"/>
    <w:rsid w:val="00391C63"/>
    <w:rsid w:val="00392029"/>
    <w:rsid w:val="00392874"/>
    <w:rsid w:val="00392CA4"/>
    <w:rsid w:val="003936E3"/>
    <w:rsid w:val="00393743"/>
    <w:rsid w:val="0039409D"/>
    <w:rsid w:val="003949D0"/>
    <w:rsid w:val="00394CBA"/>
    <w:rsid w:val="00394FB8"/>
    <w:rsid w:val="003950E4"/>
    <w:rsid w:val="00395305"/>
    <w:rsid w:val="00395AD7"/>
    <w:rsid w:val="00395BF3"/>
    <w:rsid w:val="00395F17"/>
    <w:rsid w:val="00395FA9"/>
    <w:rsid w:val="00396560"/>
    <w:rsid w:val="00396D1E"/>
    <w:rsid w:val="00396DE8"/>
    <w:rsid w:val="00397742"/>
    <w:rsid w:val="003A13FF"/>
    <w:rsid w:val="003A15A8"/>
    <w:rsid w:val="003A15BC"/>
    <w:rsid w:val="003A1827"/>
    <w:rsid w:val="003A1856"/>
    <w:rsid w:val="003A2254"/>
    <w:rsid w:val="003A3061"/>
    <w:rsid w:val="003A3094"/>
    <w:rsid w:val="003A381F"/>
    <w:rsid w:val="003A3ABA"/>
    <w:rsid w:val="003A3E99"/>
    <w:rsid w:val="003A44B6"/>
    <w:rsid w:val="003A4699"/>
    <w:rsid w:val="003A47F0"/>
    <w:rsid w:val="003A4CA1"/>
    <w:rsid w:val="003A5380"/>
    <w:rsid w:val="003A5DB1"/>
    <w:rsid w:val="003A5F5B"/>
    <w:rsid w:val="003A6613"/>
    <w:rsid w:val="003A6757"/>
    <w:rsid w:val="003A791B"/>
    <w:rsid w:val="003A7A3D"/>
    <w:rsid w:val="003A7C75"/>
    <w:rsid w:val="003B022D"/>
    <w:rsid w:val="003B0820"/>
    <w:rsid w:val="003B10E6"/>
    <w:rsid w:val="003B136D"/>
    <w:rsid w:val="003B21E9"/>
    <w:rsid w:val="003B24D2"/>
    <w:rsid w:val="003B2761"/>
    <w:rsid w:val="003B28E3"/>
    <w:rsid w:val="003B2AEC"/>
    <w:rsid w:val="003B2B5B"/>
    <w:rsid w:val="003B3474"/>
    <w:rsid w:val="003B34AC"/>
    <w:rsid w:val="003B45C4"/>
    <w:rsid w:val="003B5343"/>
    <w:rsid w:val="003B57C3"/>
    <w:rsid w:val="003B5CAB"/>
    <w:rsid w:val="003B5D72"/>
    <w:rsid w:val="003B5DDE"/>
    <w:rsid w:val="003B5FFA"/>
    <w:rsid w:val="003B65F9"/>
    <w:rsid w:val="003B7214"/>
    <w:rsid w:val="003B7567"/>
    <w:rsid w:val="003B7C4B"/>
    <w:rsid w:val="003B7D93"/>
    <w:rsid w:val="003C070C"/>
    <w:rsid w:val="003C0DB9"/>
    <w:rsid w:val="003C15B3"/>
    <w:rsid w:val="003C1634"/>
    <w:rsid w:val="003C1A83"/>
    <w:rsid w:val="003C1BC4"/>
    <w:rsid w:val="003C1E26"/>
    <w:rsid w:val="003C244F"/>
    <w:rsid w:val="003C2BE0"/>
    <w:rsid w:val="003C2C48"/>
    <w:rsid w:val="003C373F"/>
    <w:rsid w:val="003C379A"/>
    <w:rsid w:val="003C3FDB"/>
    <w:rsid w:val="003C4047"/>
    <w:rsid w:val="003C42F7"/>
    <w:rsid w:val="003C4FD7"/>
    <w:rsid w:val="003C53F0"/>
    <w:rsid w:val="003C545F"/>
    <w:rsid w:val="003C6568"/>
    <w:rsid w:val="003C6732"/>
    <w:rsid w:val="003C698B"/>
    <w:rsid w:val="003C69ED"/>
    <w:rsid w:val="003C6D1D"/>
    <w:rsid w:val="003C78A8"/>
    <w:rsid w:val="003C791C"/>
    <w:rsid w:val="003C7F12"/>
    <w:rsid w:val="003D003C"/>
    <w:rsid w:val="003D0683"/>
    <w:rsid w:val="003D08B9"/>
    <w:rsid w:val="003D08BD"/>
    <w:rsid w:val="003D0950"/>
    <w:rsid w:val="003D18C0"/>
    <w:rsid w:val="003D21DD"/>
    <w:rsid w:val="003D2716"/>
    <w:rsid w:val="003D29C2"/>
    <w:rsid w:val="003D30A1"/>
    <w:rsid w:val="003D36A7"/>
    <w:rsid w:val="003D3AA2"/>
    <w:rsid w:val="003D3AE1"/>
    <w:rsid w:val="003D4098"/>
    <w:rsid w:val="003D4FED"/>
    <w:rsid w:val="003D500C"/>
    <w:rsid w:val="003D52DE"/>
    <w:rsid w:val="003D54CF"/>
    <w:rsid w:val="003D5A11"/>
    <w:rsid w:val="003D5A2E"/>
    <w:rsid w:val="003D5A55"/>
    <w:rsid w:val="003D5F3E"/>
    <w:rsid w:val="003D64D5"/>
    <w:rsid w:val="003D696E"/>
    <w:rsid w:val="003D7408"/>
    <w:rsid w:val="003D785E"/>
    <w:rsid w:val="003D796C"/>
    <w:rsid w:val="003D7A03"/>
    <w:rsid w:val="003D7DCA"/>
    <w:rsid w:val="003E0104"/>
    <w:rsid w:val="003E03C8"/>
    <w:rsid w:val="003E0694"/>
    <w:rsid w:val="003E0903"/>
    <w:rsid w:val="003E0AE6"/>
    <w:rsid w:val="003E0C46"/>
    <w:rsid w:val="003E0EA4"/>
    <w:rsid w:val="003E1348"/>
    <w:rsid w:val="003E17FA"/>
    <w:rsid w:val="003E1916"/>
    <w:rsid w:val="003E1B21"/>
    <w:rsid w:val="003E257D"/>
    <w:rsid w:val="003E2841"/>
    <w:rsid w:val="003E29AB"/>
    <w:rsid w:val="003E3C1D"/>
    <w:rsid w:val="003E3FEE"/>
    <w:rsid w:val="003E42EB"/>
    <w:rsid w:val="003E4431"/>
    <w:rsid w:val="003E47E5"/>
    <w:rsid w:val="003E514E"/>
    <w:rsid w:val="003E5DF9"/>
    <w:rsid w:val="003E5F85"/>
    <w:rsid w:val="003E60C0"/>
    <w:rsid w:val="003E61F5"/>
    <w:rsid w:val="003E65FE"/>
    <w:rsid w:val="003F0766"/>
    <w:rsid w:val="003F1026"/>
    <w:rsid w:val="003F1218"/>
    <w:rsid w:val="003F13EE"/>
    <w:rsid w:val="003F1447"/>
    <w:rsid w:val="003F1E7F"/>
    <w:rsid w:val="003F2171"/>
    <w:rsid w:val="003F2743"/>
    <w:rsid w:val="003F2A94"/>
    <w:rsid w:val="003F34FA"/>
    <w:rsid w:val="003F3FD5"/>
    <w:rsid w:val="003F4023"/>
    <w:rsid w:val="003F4E50"/>
    <w:rsid w:val="003F4F68"/>
    <w:rsid w:val="003F554D"/>
    <w:rsid w:val="003F5AAC"/>
    <w:rsid w:val="003F5C4F"/>
    <w:rsid w:val="003F5E10"/>
    <w:rsid w:val="003F6410"/>
    <w:rsid w:val="003F6B17"/>
    <w:rsid w:val="003F6E0D"/>
    <w:rsid w:val="003F6E96"/>
    <w:rsid w:val="003F6FE3"/>
    <w:rsid w:val="003F71C3"/>
    <w:rsid w:val="003F7874"/>
    <w:rsid w:val="003F7A32"/>
    <w:rsid w:val="003F7AFA"/>
    <w:rsid w:val="00400017"/>
    <w:rsid w:val="004000DA"/>
    <w:rsid w:val="004007D6"/>
    <w:rsid w:val="00400832"/>
    <w:rsid w:val="00401667"/>
    <w:rsid w:val="00401782"/>
    <w:rsid w:val="004017D3"/>
    <w:rsid w:val="00401840"/>
    <w:rsid w:val="004019FD"/>
    <w:rsid w:val="004020B4"/>
    <w:rsid w:val="00402141"/>
    <w:rsid w:val="004023BA"/>
    <w:rsid w:val="0040272A"/>
    <w:rsid w:val="00402D39"/>
    <w:rsid w:val="00403028"/>
    <w:rsid w:val="00403407"/>
    <w:rsid w:val="0040369C"/>
    <w:rsid w:val="00403DD7"/>
    <w:rsid w:val="004042F3"/>
    <w:rsid w:val="00404638"/>
    <w:rsid w:val="00404C0C"/>
    <w:rsid w:val="00404E0B"/>
    <w:rsid w:val="00405069"/>
    <w:rsid w:val="00405152"/>
    <w:rsid w:val="004059CF"/>
    <w:rsid w:val="0040668D"/>
    <w:rsid w:val="00406963"/>
    <w:rsid w:val="0040698C"/>
    <w:rsid w:val="00406A08"/>
    <w:rsid w:val="00406F76"/>
    <w:rsid w:val="004073A4"/>
    <w:rsid w:val="004079A8"/>
    <w:rsid w:val="00407B09"/>
    <w:rsid w:val="00407D72"/>
    <w:rsid w:val="0041050D"/>
    <w:rsid w:val="00410615"/>
    <w:rsid w:val="004106DF"/>
    <w:rsid w:val="00410999"/>
    <w:rsid w:val="00410AF9"/>
    <w:rsid w:val="00410B5A"/>
    <w:rsid w:val="00410B8A"/>
    <w:rsid w:val="004111CA"/>
    <w:rsid w:val="00411437"/>
    <w:rsid w:val="0041145C"/>
    <w:rsid w:val="004116A8"/>
    <w:rsid w:val="0041199B"/>
    <w:rsid w:val="00411B58"/>
    <w:rsid w:val="00412651"/>
    <w:rsid w:val="00413408"/>
    <w:rsid w:val="0041407F"/>
    <w:rsid w:val="00414306"/>
    <w:rsid w:val="00414893"/>
    <w:rsid w:val="004148D4"/>
    <w:rsid w:val="00414D16"/>
    <w:rsid w:val="00414D3F"/>
    <w:rsid w:val="00414EEC"/>
    <w:rsid w:val="004156BF"/>
    <w:rsid w:val="0041577D"/>
    <w:rsid w:val="00415A76"/>
    <w:rsid w:val="0041615F"/>
    <w:rsid w:val="00416761"/>
    <w:rsid w:val="004167CF"/>
    <w:rsid w:val="00416A20"/>
    <w:rsid w:val="00417093"/>
    <w:rsid w:val="00417206"/>
    <w:rsid w:val="004175BA"/>
    <w:rsid w:val="004177E0"/>
    <w:rsid w:val="00417B6E"/>
    <w:rsid w:val="00417D37"/>
    <w:rsid w:val="004200ED"/>
    <w:rsid w:val="004205DD"/>
    <w:rsid w:val="00421A79"/>
    <w:rsid w:val="00421CD0"/>
    <w:rsid w:val="00422049"/>
    <w:rsid w:val="0042216A"/>
    <w:rsid w:val="004223BD"/>
    <w:rsid w:val="004228F0"/>
    <w:rsid w:val="00422F09"/>
    <w:rsid w:val="004232EA"/>
    <w:rsid w:val="0042352A"/>
    <w:rsid w:val="00423DA7"/>
    <w:rsid w:val="00424168"/>
    <w:rsid w:val="004249CD"/>
    <w:rsid w:val="00424A5D"/>
    <w:rsid w:val="004251A3"/>
    <w:rsid w:val="00425576"/>
    <w:rsid w:val="004256E6"/>
    <w:rsid w:val="004264FD"/>
    <w:rsid w:val="00426849"/>
    <w:rsid w:val="00426AF7"/>
    <w:rsid w:val="00426F7D"/>
    <w:rsid w:val="00426FBB"/>
    <w:rsid w:val="004276FF"/>
    <w:rsid w:val="004279A5"/>
    <w:rsid w:val="00427C50"/>
    <w:rsid w:val="00427DD0"/>
    <w:rsid w:val="004302F2"/>
    <w:rsid w:val="0043035E"/>
    <w:rsid w:val="00430439"/>
    <w:rsid w:val="00430FF1"/>
    <w:rsid w:val="00431AE3"/>
    <w:rsid w:val="00431B19"/>
    <w:rsid w:val="00431F49"/>
    <w:rsid w:val="00431FB8"/>
    <w:rsid w:val="00432003"/>
    <w:rsid w:val="004320F1"/>
    <w:rsid w:val="00433037"/>
    <w:rsid w:val="004331AA"/>
    <w:rsid w:val="004341A7"/>
    <w:rsid w:val="00435140"/>
    <w:rsid w:val="004351BD"/>
    <w:rsid w:val="00435375"/>
    <w:rsid w:val="0043551C"/>
    <w:rsid w:val="004365E9"/>
    <w:rsid w:val="00436B26"/>
    <w:rsid w:val="00437D84"/>
    <w:rsid w:val="004401CC"/>
    <w:rsid w:val="004401F2"/>
    <w:rsid w:val="00441299"/>
    <w:rsid w:val="004418F7"/>
    <w:rsid w:val="00441B5D"/>
    <w:rsid w:val="00441C32"/>
    <w:rsid w:val="00442021"/>
    <w:rsid w:val="00442317"/>
    <w:rsid w:val="00442374"/>
    <w:rsid w:val="004423CE"/>
    <w:rsid w:val="00442F09"/>
    <w:rsid w:val="00442F11"/>
    <w:rsid w:val="00443354"/>
    <w:rsid w:val="004435A5"/>
    <w:rsid w:val="00443935"/>
    <w:rsid w:val="00443F12"/>
    <w:rsid w:val="0044420B"/>
    <w:rsid w:val="004443FC"/>
    <w:rsid w:val="004444D5"/>
    <w:rsid w:val="00444E09"/>
    <w:rsid w:val="00444F93"/>
    <w:rsid w:val="00445251"/>
    <w:rsid w:val="0044544E"/>
    <w:rsid w:val="00445917"/>
    <w:rsid w:val="00446079"/>
    <w:rsid w:val="00446153"/>
    <w:rsid w:val="00446748"/>
    <w:rsid w:val="00446CD7"/>
    <w:rsid w:val="00447480"/>
    <w:rsid w:val="00447698"/>
    <w:rsid w:val="00447A70"/>
    <w:rsid w:val="00450110"/>
    <w:rsid w:val="00450750"/>
    <w:rsid w:val="00450A97"/>
    <w:rsid w:val="00450B16"/>
    <w:rsid w:val="00450DAF"/>
    <w:rsid w:val="00450E4D"/>
    <w:rsid w:val="00450E76"/>
    <w:rsid w:val="00451B94"/>
    <w:rsid w:val="00451F71"/>
    <w:rsid w:val="00452B4D"/>
    <w:rsid w:val="00452BC4"/>
    <w:rsid w:val="0045311B"/>
    <w:rsid w:val="0045344E"/>
    <w:rsid w:val="00453492"/>
    <w:rsid w:val="00453FDC"/>
    <w:rsid w:val="00454543"/>
    <w:rsid w:val="004548B9"/>
    <w:rsid w:val="00454EFC"/>
    <w:rsid w:val="00454FBA"/>
    <w:rsid w:val="0045509E"/>
    <w:rsid w:val="004553E6"/>
    <w:rsid w:val="00455C8F"/>
    <w:rsid w:val="00456337"/>
    <w:rsid w:val="00456838"/>
    <w:rsid w:val="00456A86"/>
    <w:rsid w:val="004571A2"/>
    <w:rsid w:val="00457648"/>
    <w:rsid w:val="0045769A"/>
    <w:rsid w:val="004579E3"/>
    <w:rsid w:val="004603C4"/>
    <w:rsid w:val="004605B3"/>
    <w:rsid w:val="00460C92"/>
    <w:rsid w:val="00460DF0"/>
    <w:rsid w:val="00460FC5"/>
    <w:rsid w:val="0046103F"/>
    <w:rsid w:val="0046108A"/>
    <w:rsid w:val="00461FB5"/>
    <w:rsid w:val="004622B3"/>
    <w:rsid w:val="00462A66"/>
    <w:rsid w:val="00462CD4"/>
    <w:rsid w:val="00463C3A"/>
    <w:rsid w:val="00463D93"/>
    <w:rsid w:val="00463DE9"/>
    <w:rsid w:val="0046408D"/>
    <w:rsid w:val="004648A1"/>
    <w:rsid w:val="004648BD"/>
    <w:rsid w:val="00464C3E"/>
    <w:rsid w:val="00464E1E"/>
    <w:rsid w:val="00465081"/>
    <w:rsid w:val="004655AA"/>
    <w:rsid w:val="0046570D"/>
    <w:rsid w:val="0046578E"/>
    <w:rsid w:val="00465EDD"/>
    <w:rsid w:val="00466336"/>
    <w:rsid w:val="00466DB2"/>
    <w:rsid w:val="00466FAF"/>
    <w:rsid w:val="0046793D"/>
    <w:rsid w:val="00467D05"/>
    <w:rsid w:val="00467E66"/>
    <w:rsid w:val="00470210"/>
    <w:rsid w:val="00470279"/>
    <w:rsid w:val="004703C7"/>
    <w:rsid w:val="00470DEB"/>
    <w:rsid w:val="0047178D"/>
    <w:rsid w:val="00471DE6"/>
    <w:rsid w:val="00472758"/>
    <w:rsid w:val="00472983"/>
    <w:rsid w:val="00472A61"/>
    <w:rsid w:val="00472BBA"/>
    <w:rsid w:val="004730EF"/>
    <w:rsid w:val="004731AD"/>
    <w:rsid w:val="004737E5"/>
    <w:rsid w:val="004737FC"/>
    <w:rsid w:val="00474458"/>
    <w:rsid w:val="0047466E"/>
    <w:rsid w:val="00474CD0"/>
    <w:rsid w:val="00474D61"/>
    <w:rsid w:val="004752E9"/>
    <w:rsid w:val="00475D73"/>
    <w:rsid w:val="00476227"/>
    <w:rsid w:val="004763EA"/>
    <w:rsid w:val="0047682F"/>
    <w:rsid w:val="00476D19"/>
    <w:rsid w:val="00477254"/>
    <w:rsid w:val="004772EF"/>
    <w:rsid w:val="00477851"/>
    <w:rsid w:val="00477AF7"/>
    <w:rsid w:val="00477BA7"/>
    <w:rsid w:val="00477D10"/>
    <w:rsid w:val="00477D42"/>
    <w:rsid w:val="0048019F"/>
    <w:rsid w:val="004813C5"/>
    <w:rsid w:val="0048152C"/>
    <w:rsid w:val="00481555"/>
    <w:rsid w:val="004815BD"/>
    <w:rsid w:val="00481D79"/>
    <w:rsid w:val="0048214D"/>
    <w:rsid w:val="00482461"/>
    <w:rsid w:val="00482CDD"/>
    <w:rsid w:val="00482F30"/>
    <w:rsid w:val="00483223"/>
    <w:rsid w:val="00483982"/>
    <w:rsid w:val="00485342"/>
    <w:rsid w:val="004858E1"/>
    <w:rsid w:val="00485F67"/>
    <w:rsid w:val="00486267"/>
    <w:rsid w:val="004862FE"/>
    <w:rsid w:val="00486468"/>
    <w:rsid w:val="00486680"/>
    <w:rsid w:val="0048668F"/>
    <w:rsid w:val="00486B7B"/>
    <w:rsid w:val="00486CCB"/>
    <w:rsid w:val="00487489"/>
    <w:rsid w:val="0048771D"/>
    <w:rsid w:val="00490787"/>
    <w:rsid w:val="00490BF0"/>
    <w:rsid w:val="00490D40"/>
    <w:rsid w:val="00491907"/>
    <w:rsid w:val="00492482"/>
    <w:rsid w:val="0049315E"/>
    <w:rsid w:val="004931C3"/>
    <w:rsid w:val="004936F4"/>
    <w:rsid w:val="00493EF0"/>
    <w:rsid w:val="0049449C"/>
    <w:rsid w:val="004948C4"/>
    <w:rsid w:val="00494B8B"/>
    <w:rsid w:val="004951FF"/>
    <w:rsid w:val="00495291"/>
    <w:rsid w:val="0049541C"/>
    <w:rsid w:val="00495C09"/>
    <w:rsid w:val="0049615F"/>
    <w:rsid w:val="004964D1"/>
    <w:rsid w:val="004965FB"/>
    <w:rsid w:val="004966C0"/>
    <w:rsid w:val="00496B85"/>
    <w:rsid w:val="004975D7"/>
    <w:rsid w:val="00497BEA"/>
    <w:rsid w:val="004A01BF"/>
    <w:rsid w:val="004A09F5"/>
    <w:rsid w:val="004A0A48"/>
    <w:rsid w:val="004A0BB8"/>
    <w:rsid w:val="004A1314"/>
    <w:rsid w:val="004A19E0"/>
    <w:rsid w:val="004A19FD"/>
    <w:rsid w:val="004A1FF0"/>
    <w:rsid w:val="004A2113"/>
    <w:rsid w:val="004A2373"/>
    <w:rsid w:val="004A27C0"/>
    <w:rsid w:val="004A27D9"/>
    <w:rsid w:val="004A2A11"/>
    <w:rsid w:val="004A3D84"/>
    <w:rsid w:val="004A3F43"/>
    <w:rsid w:val="004A46E0"/>
    <w:rsid w:val="004A4DED"/>
    <w:rsid w:val="004A5281"/>
    <w:rsid w:val="004A5AFA"/>
    <w:rsid w:val="004A5BEC"/>
    <w:rsid w:val="004A62AB"/>
    <w:rsid w:val="004A6719"/>
    <w:rsid w:val="004A6B84"/>
    <w:rsid w:val="004A727E"/>
    <w:rsid w:val="004B0B1B"/>
    <w:rsid w:val="004B0D7A"/>
    <w:rsid w:val="004B0F39"/>
    <w:rsid w:val="004B0F8B"/>
    <w:rsid w:val="004B1C05"/>
    <w:rsid w:val="004B1E46"/>
    <w:rsid w:val="004B23F2"/>
    <w:rsid w:val="004B2491"/>
    <w:rsid w:val="004B2B72"/>
    <w:rsid w:val="004B2C62"/>
    <w:rsid w:val="004B37C1"/>
    <w:rsid w:val="004B3ECB"/>
    <w:rsid w:val="004B4316"/>
    <w:rsid w:val="004B443A"/>
    <w:rsid w:val="004B466E"/>
    <w:rsid w:val="004B4ABF"/>
    <w:rsid w:val="004B546F"/>
    <w:rsid w:val="004B5A22"/>
    <w:rsid w:val="004B5B24"/>
    <w:rsid w:val="004B5D4E"/>
    <w:rsid w:val="004B5FEA"/>
    <w:rsid w:val="004B63D1"/>
    <w:rsid w:val="004B65AF"/>
    <w:rsid w:val="004B66CF"/>
    <w:rsid w:val="004B6C5A"/>
    <w:rsid w:val="004B7ADE"/>
    <w:rsid w:val="004C189E"/>
    <w:rsid w:val="004C1CFB"/>
    <w:rsid w:val="004C1D08"/>
    <w:rsid w:val="004C26F3"/>
    <w:rsid w:val="004C29E5"/>
    <w:rsid w:val="004C33AA"/>
    <w:rsid w:val="004C3D18"/>
    <w:rsid w:val="004C41EE"/>
    <w:rsid w:val="004C43AF"/>
    <w:rsid w:val="004C481E"/>
    <w:rsid w:val="004C568A"/>
    <w:rsid w:val="004C56A1"/>
    <w:rsid w:val="004C5BED"/>
    <w:rsid w:val="004C5BF4"/>
    <w:rsid w:val="004C5CE7"/>
    <w:rsid w:val="004C6439"/>
    <w:rsid w:val="004C6C9E"/>
    <w:rsid w:val="004C7737"/>
    <w:rsid w:val="004C7F35"/>
    <w:rsid w:val="004D049F"/>
    <w:rsid w:val="004D0D32"/>
    <w:rsid w:val="004D1087"/>
    <w:rsid w:val="004D1259"/>
    <w:rsid w:val="004D13AA"/>
    <w:rsid w:val="004D1745"/>
    <w:rsid w:val="004D215F"/>
    <w:rsid w:val="004D227C"/>
    <w:rsid w:val="004D267A"/>
    <w:rsid w:val="004D2D1F"/>
    <w:rsid w:val="004D3801"/>
    <w:rsid w:val="004D490A"/>
    <w:rsid w:val="004D4E23"/>
    <w:rsid w:val="004D4F3A"/>
    <w:rsid w:val="004D5AD4"/>
    <w:rsid w:val="004D5B77"/>
    <w:rsid w:val="004D623F"/>
    <w:rsid w:val="004D691B"/>
    <w:rsid w:val="004D6D68"/>
    <w:rsid w:val="004D7839"/>
    <w:rsid w:val="004D7D30"/>
    <w:rsid w:val="004E0032"/>
    <w:rsid w:val="004E05DE"/>
    <w:rsid w:val="004E101A"/>
    <w:rsid w:val="004E13FA"/>
    <w:rsid w:val="004E188B"/>
    <w:rsid w:val="004E1D8C"/>
    <w:rsid w:val="004E1EFD"/>
    <w:rsid w:val="004E26F4"/>
    <w:rsid w:val="004E2ACC"/>
    <w:rsid w:val="004E2DA9"/>
    <w:rsid w:val="004E2FEF"/>
    <w:rsid w:val="004E303F"/>
    <w:rsid w:val="004E33A9"/>
    <w:rsid w:val="004E3553"/>
    <w:rsid w:val="004E39CF"/>
    <w:rsid w:val="004E3BE1"/>
    <w:rsid w:val="004E3C7C"/>
    <w:rsid w:val="004E4051"/>
    <w:rsid w:val="004E4089"/>
    <w:rsid w:val="004E46CE"/>
    <w:rsid w:val="004E5040"/>
    <w:rsid w:val="004E58E7"/>
    <w:rsid w:val="004E5937"/>
    <w:rsid w:val="004E5C09"/>
    <w:rsid w:val="004E5E7B"/>
    <w:rsid w:val="004E6259"/>
    <w:rsid w:val="004E6595"/>
    <w:rsid w:val="004E6C41"/>
    <w:rsid w:val="004E6E05"/>
    <w:rsid w:val="004E7451"/>
    <w:rsid w:val="004F0524"/>
    <w:rsid w:val="004F06E0"/>
    <w:rsid w:val="004F0980"/>
    <w:rsid w:val="004F19FA"/>
    <w:rsid w:val="004F21DF"/>
    <w:rsid w:val="004F2702"/>
    <w:rsid w:val="004F288B"/>
    <w:rsid w:val="004F2A50"/>
    <w:rsid w:val="004F34CC"/>
    <w:rsid w:val="004F371F"/>
    <w:rsid w:val="004F39B6"/>
    <w:rsid w:val="004F4C27"/>
    <w:rsid w:val="004F4DB0"/>
    <w:rsid w:val="004F53A0"/>
    <w:rsid w:val="004F5F24"/>
    <w:rsid w:val="004F5F8D"/>
    <w:rsid w:val="004F6C66"/>
    <w:rsid w:val="004F70CE"/>
    <w:rsid w:val="004F733B"/>
    <w:rsid w:val="004F7774"/>
    <w:rsid w:val="004F7D1B"/>
    <w:rsid w:val="004F7E24"/>
    <w:rsid w:val="004F7E93"/>
    <w:rsid w:val="005002A3"/>
    <w:rsid w:val="00500311"/>
    <w:rsid w:val="005003DE"/>
    <w:rsid w:val="00500693"/>
    <w:rsid w:val="00501A81"/>
    <w:rsid w:val="00501C26"/>
    <w:rsid w:val="00501D5F"/>
    <w:rsid w:val="00502BBB"/>
    <w:rsid w:val="00503A4B"/>
    <w:rsid w:val="00504140"/>
    <w:rsid w:val="00504AEE"/>
    <w:rsid w:val="0050514C"/>
    <w:rsid w:val="0050528E"/>
    <w:rsid w:val="00505E12"/>
    <w:rsid w:val="0050610B"/>
    <w:rsid w:val="0050626A"/>
    <w:rsid w:val="00506436"/>
    <w:rsid w:val="00506476"/>
    <w:rsid w:val="005069B9"/>
    <w:rsid w:val="00506B1F"/>
    <w:rsid w:val="00507029"/>
    <w:rsid w:val="005102EF"/>
    <w:rsid w:val="00510882"/>
    <w:rsid w:val="00511352"/>
    <w:rsid w:val="00511364"/>
    <w:rsid w:val="00511D1F"/>
    <w:rsid w:val="005125CF"/>
    <w:rsid w:val="00512925"/>
    <w:rsid w:val="0051323F"/>
    <w:rsid w:val="00513264"/>
    <w:rsid w:val="0051330F"/>
    <w:rsid w:val="005134D8"/>
    <w:rsid w:val="0051363F"/>
    <w:rsid w:val="0051364C"/>
    <w:rsid w:val="005137CC"/>
    <w:rsid w:val="00513882"/>
    <w:rsid w:val="00513C2E"/>
    <w:rsid w:val="00514178"/>
    <w:rsid w:val="0051435E"/>
    <w:rsid w:val="0051443A"/>
    <w:rsid w:val="0051446C"/>
    <w:rsid w:val="005148A4"/>
    <w:rsid w:val="00514EF1"/>
    <w:rsid w:val="005156C7"/>
    <w:rsid w:val="00515735"/>
    <w:rsid w:val="00516350"/>
    <w:rsid w:val="00517086"/>
    <w:rsid w:val="00517803"/>
    <w:rsid w:val="00517D5D"/>
    <w:rsid w:val="00520026"/>
    <w:rsid w:val="005205D8"/>
    <w:rsid w:val="005207D0"/>
    <w:rsid w:val="005208EE"/>
    <w:rsid w:val="0052124F"/>
    <w:rsid w:val="00521419"/>
    <w:rsid w:val="0052151B"/>
    <w:rsid w:val="00522361"/>
    <w:rsid w:val="00522552"/>
    <w:rsid w:val="00522CEC"/>
    <w:rsid w:val="0052323D"/>
    <w:rsid w:val="00523911"/>
    <w:rsid w:val="00523D89"/>
    <w:rsid w:val="00523E4C"/>
    <w:rsid w:val="00523F3C"/>
    <w:rsid w:val="0052488D"/>
    <w:rsid w:val="00524C96"/>
    <w:rsid w:val="0052524B"/>
    <w:rsid w:val="005254EC"/>
    <w:rsid w:val="0052623D"/>
    <w:rsid w:val="005262DD"/>
    <w:rsid w:val="00526C81"/>
    <w:rsid w:val="00527C9C"/>
    <w:rsid w:val="005301E6"/>
    <w:rsid w:val="00530966"/>
    <w:rsid w:val="00530ECA"/>
    <w:rsid w:val="00531525"/>
    <w:rsid w:val="00531E12"/>
    <w:rsid w:val="005328A5"/>
    <w:rsid w:val="00532D9A"/>
    <w:rsid w:val="00532DAB"/>
    <w:rsid w:val="0053359E"/>
    <w:rsid w:val="00533AEE"/>
    <w:rsid w:val="00533BDA"/>
    <w:rsid w:val="005340D8"/>
    <w:rsid w:val="005346CB"/>
    <w:rsid w:val="00534B21"/>
    <w:rsid w:val="00534F50"/>
    <w:rsid w:val="00535A3B"/>
    <w:rsid w:val="00535A53"/>
    <w:rsid w:val="0053652D"/>
    <w:rsid w:val="0053688F"/>
    <w:rsid w:val="00536B4E"/>
    <w:rsid w:val="005370F2"/>
    <w:rsid w:val="005371AF"/>
    <w:rsid w:val="0053731D"/>
    <w:rsid w:val="00537433"/>
    <w:rsid w:val="00537EE9"/>
    <w:rsid w:val="00540B7A"/>
    <w:rsid w:val="00540DF5"/>
    <w:rsid w:val="005417E5"/>
    <w:rsid w:val="005420E0"/>
    <w:rsid w:val="00542377"/>
    <w:rsid w:val="005424B6"/>
    <w:rsid w:val="0054252C"/>
    <w:rsid w:val="0054262B"/>
    <w:rsid w:val="00542A76"/>
    <w:rsid w:val="00543911"/>
    <w:rsid w:val="00543A50"/>
    <w:rsid w:val="00543E23"/>
    <w:rsid w:val="00543E9D"/>
    <w:rsid w:val="0054425E"/>
    <w:rsid w:val="00544BC9"/>
    <w:rsid w:val="00545165"/>
    <w:rsid w:val="00545DA6"/>
    <w:rsid w:val="00546294"/>
    <w:rsid w:val="0054629E"/>
    <w:rsid w:val="00546472"/>
    <w:rsid w:val="00546473"/>
    <w:rsid w:val="00546652"/>
    <w:rsid w:val="0054677F"/>
    <w:rsid w:val="0054689F"/>
    <w:rsid w:val="00546B22"/>
    <w:rsid w:val="00547352"/>
    <w:rsid w:val="00547354"/>
    <w:rsid w:val="0054773C"/>
    <w:rsid w:val="00547D78"/>
    <w:rsid w:val="00550548"/>
    <w:rsid w:val="0055085B"/>
    <w:rsid w:val="00550B35"/>
    <w:rsid w:val="00551126"/>
    <w:rsid w:val="0055161E"/>
    <w:rsid w:val="00551768"/>
    <w:rsid w:val="00551C0C"/>
    <w:rsid w:val="00552574"/>
    <w:rsid w:val="005529B6"/>
    <w:rsid w:val="00552A14"/>
    <w:rsid w:val="00553262"/>
    <w:rsid w:val="0055352B"/>
    <w:rsid w:val="005537AA"/>
    <w:rsid w:val="005537DE"/>
    <w:rsid w:val="005539B6"/>
    <w:rsid w:val="00553B25"/>
    <w:rsid w:val="00553BAB"/>
    <w:rsid w:val="005540AF"/>
    <w:rsid w:val="00554353"/>
    <w:rsid w:val="00554587"/>
    <w:rsid w:val="005548E9"/>
    <w:rsid w:val="0055503E"/>
    <w:rsid w:val="005563D5"/>
    <w:rsid w:val="00556B6F"/>
    <w:rsid w:val="00556BA7"/>
    <w:rsid w:val="0055720C"/>
    <w:rsid w:val="00557488"/>
    <w:rsid w:val="00560143"/>
    <w:rsid w:val="00560352"/>
    <w:rsid w:val="00560469"/>
    <w:rsid w:val="00560F78"/>
    <w:rsid w:val="00561629"/>
    <w:rsid w:val="005629EF"/>
    <w:rsid w:val="00562D80"/>
    <w:rsid w:val="00563091"/>
    <w:rsid w:val="00563127"/>
    <w:rsid w:val="005634B3"/>
    <w:rsid w:val="0056395D"/>
    <w:rsid w:val="00563D58"/>
    <w:rsid w:val="00563DF5"/>
    <w:rsid w:val="005640B8"/>
    <w:rsid w:val="005644D8"/>
    <w:rsid w:val="00564B89"/>
    <w:rsid w:val="0056522E"/>
    <w:rsid w:val="0056573D"/>
    <w:rsid w:val="00565B7D"/>
    <w:rsid w:val="00565C2A"/>
    <w:rsid w:val="00565C98"/>
    <w:rsid w:val="0056645A"/>
    <w:rsid w:val="00566D32"/>
    <w:rsid w:val="00566ED9"/>
    <w:rsid w:val="005678C7"/>
    <w:rsid w:val="00567AAF"/>
    <w:rsid w:val="00567D2C"/>
    <w:rsid w:val="00570644"/>
    <w:rsid w:val="00570923"/>
    <w:rsid w:val="00570DE6"/>
    <w:rsid w:val="00570EB6"/>
    <w:rsid w:val="0057108C"/>
    <w:rsid w:val="0057163D"/>
    <w:rsid w:val="00571A8C"/>
    <w:rsid w:val="0057296F"/>
    <w:rsid w:val="005735F8"/>
    <w:rsid w:val="00573686"/>
    <w:rsid w:val="005739A9"/>
    <w:rsid w:val="00574647"/>
    <w:rsid w:val="005746DC"/>
    <w:rsid w:val="00574786"/>
    <w:rsid w:val="00574E20"/>
    <w:rsid w:val="00575275"/>
    <w:rsid w:val="005755FF"/>
    <w:rsid w:val="00575ABD"/>
    <w:rsid w:val="00575BFB"/>
    <w:rsid w:val="00575DD7"/>
    <w:rsid w:val="00575EDB"/>
    <w:rsid w:val="005764D2"/>
    <w:rsid w:val="0057694F"/>
    <w:rsid w:val="00576CC8"/>
    <w:rsid w:val="00576EC0"/>
    <w:rsid w:val="00576FA5"/>
    <w:rsid w:val="0057757D"/>
    <w:rsid w:val="005779C6"/>
    <w:rsid w:val="00577A61"/>
    <w:rsid w:val="005800D3"/>
    <w:rsid w:val="00580752"/>
    <w:rsid w:val="00580B54"/>
    <w:rsid w:val="00581276"/>
    <w:rsid w:val="00581CBE"/>
    <w:rsid w:val="00581FF3"/>
    <w:rsid w:val="0058225A"/>
    <w:rsid w:val="0058242A"/>
    <w:rsid w:val="00582515"/>
    <w:rsid w:val="005826ED"/>
    <w:rsid w:val="0058277A"/>
    <w:rsid w:val="00582801"/>
    <w:rsid w:val="00582A19"/>
    <w:rsid w:val="00582F15"/>
    <w:rsid w:val="0058305A"/>
    <w:rsid w:val="00583076"/>
    <w:rsid w:val="00583457"/>
    <w:rsid w:val="00583E8D"/>
    <w:rsid w:val="00583F22"/>
    <w:rsid w:val="00584376"/>
    <w:rsid w:val="00584648"/>
    <w:rsid w:val="00584737"/>
    <w:rsid w:val="00585028"/>
    <w:rsid w:val="00585043"/>
    <w:rsid w:val="00585211"/>
    <w:rsid w:val="00585703"/>
    <w:rsid w:val="005859E1"/>
    <w:rsid w:val="00585C87"/>
    <w:rsid w:val="00585D60"/>
    <w:rsid w:val="00586195"/>
    <w:rsid w:val="005863BC"/>
    <w:rsid w:val="005867C4"/>
    <w:rsid w:val="00586BE1"/>
    <w:rsid w:val="00586DB5"/>
    <w:rsid w:val="005870B6"/>
    <w:rsid w:val="00587413"/>
    <w:rsid w:val="00587464"/>
    <w:rsid w:val="00590453"/>
    <w:rsid w:val="00590B94"/>
    <w:rsid w:val="0059110A"/>
    <w:rsid w:val="0059124D"/>
    <w:rsid w:val="00591677"/>
    <w:rsid w:val="0059167B"/>
    <w:rsid w:val="00591973"/>
    <w:rsid w:val="00591D06"/>
    <w:rsid w:val="00592220"/>
    <w:rsid w:val="00592272"/>
    <w:rsid w:val="0059236F"/>
    <w:rsid w:val="00592CB0"/>
    <w:rsid w:val="00592E08"/>
    <w:rsid w:val="00593195"/>
    <w:rsid w:val="00593436"/>
    <w:rsid w:val="00593A77"/>
    <w:rsid w:val="0059401E"/>
    <w:rsid w:val="0059425F"/>
    <w:rsid w:val="00594CBB"/>
    <w:rsid w:val="00594D53"/>
    <w:rsid w:val="00594D7E"/>
    <w:rsid w:val="00594EBE"/>
    <w:rsid w:val="00595B8C"/>
    <w:rsid w:val="0059646C"/>
    <w:rsid w:val="00596535"/>
    <w:rsid w:val="00597723"/>
    <w:rsid w:val="005A026F"/>
    <w:rsid w:val="005A05F5"/>
    <w:rsid w:val="005A0CAD"/>
    <w:rsid w:val="005A1E82"/>
    <w:rsid w:val="005A1F7D"/>
    <w:rsid w:val="005A2530"/>
    <w:rsid w:val="005A296D"/>
    <w:rsid w:val="005A2C06"/>
    <w:rsid w:val="005A2C90"/>
    <w:rsid w:val="005A3037"/>
    <w:rsid w:val="005A38CA"/>
    <w:rsid w:val="005A3A08"/>
    <w:rsid w:val="005A4721"/>
    <w:rsid w:val="005A4B6C"/>
    <w:rsid w:val="005A55AB"/>
    <w:rsid w:val="005A5B39"/>
    <w:rsid w:val="005A5BAA"/>
    <w:rsid w:val="005A632E"/>
    <w:rsid w:val="005A651D"/>
    <w:rsid w:val="005A674B"/>
    <w:rsid w:val="005A677F"/>
    <w:rsid w:val="005A6A9F"/>
    <w:rsid w:val="005A6AF5"/>
    <w:rsid w:val="005A6BBE"/>
    <w:rsid w:val="005A6E16"/>
    <w:rsid w:val="005A6F5B"/>
    <w:rsid w:val="005A6F7A"/>
    <w:rsid w:val="005A724A"/>
    <w:rsid w:val="005A76AF"/>
    <w:rsid w:val="005A76CB"/>
    <w:rsid w:val="005A7A49"/>
    <w:rsid w:val="005A7AF6"/>
    <w:rsid w:val="005A7B0E"/>
    <w:rsid w:val="005A7DE0"/>
    <w:rsid w:val="005A7FDE"/>
    <w:rsid w:val="005B07C1"/>
    <w:rsid w:val="005B0D35"/>
    <w:rsid w:val="005B1178"/>
    <w:rsid w:val="005B11AD"/>
    <w:rsid w:val="005B1AEB"/>
    <w:rsid w:val="005B2FC9"/>
    <w:rsid w:val="005B32B1"/>
    <w:rsid w:val="005B3475"/>
    <w:rsid w:val="005B366D"/>
    <w:rsid w:val="005B39AB"/>
    <w:rsid w:val="005B3A2B"/>
    <w:rsid w:val="005B3F9C"/>
    <w:rsid w:val="005B40A5"/>
    <w:rsid w:val="005B40D2"/>
    <w:rsid w:val="005B5194"/>
    <w:rsid w:val="005B578D"/>
    <w:rsid w:val="005B5DFD"/>
    <w:rsid w:val="005B646B"/>
    <w:rsid w:val="005B6490"/>
    <w:rsid w:val="005B6586"/>
    <w:rsid w:val="005B6B04"/>
    <w:rsid w:val="005B7575"/>
    <w:rsid w:val="005B76E1"/>
    <w:rsid w:val="005B7CFE"/>
    <w:rsid w:val="005C016B"/>
    <w:rsid w:val="005C09C5"/>
    <w:rsid w:val="005C0A67"/>
    <w:rsid w:val="005C0ADB"/>
    <w:rsid w:val="005C164B"/>
    <w:rsid w:val="005C212C"/>
    <w:rsid w:val="005C231F"/>
    <w:rsid w:val="005C3D3E"/>
    <w:rsid w:val="005C3E41"/>
    <w:rsid w:val="005C3F05"/>
    <w:rsid w:val="005C44C1"/>
    <w:rsid w:val="005C59BC"/>
    <w:rsid w:val="005C6273"/>
    <w:rsid w:val="005C6F18"/>
    <w:rsid w:val="005C6F40"/>
    <w:rsid w:val="005C70B7"/>
    <w:rsid w:val="005C72E0"/>
    <w:rsid w:val="005C7D00"/>
    <w:rsid w:val="005C7E93"/>
    <w:rsid w:val="005D0CA3"/>
    <w:rsid w:val="005D0D04"/>
    <w:rsid w:val="005D0FCD"/>
    <w:rsid w:val="005D158A"/>
    <w:rsid w:val="005D1B28"/>
    <w:rsid w:val="005D1D7E"/>
    <w:rsid w:val="005D1E01"/>
    <w:rsid w:val="005D21A2"/>
    <w:rsid w:val="005D21BB"/>
    <w:rsid w:val="005D26A3"/>
    <w:rsid w:val="005D282D"/>
    <w:rsid w:val="005D2AB1"/>
    <w:rsid w:val="005D2D15"/>
    <w:rsid w:val="005D30BB"/>
    <w:rsid w:val="005D318F"/>
    <w:rsid w:val="005D3434"/>
    <w:rsid w:val="005D3B46"/>
    <w:rsid w:val="005D3EB4"/>
    <w:rsid w:val="005D4056"/>
    <w:rsid w:val="005D42AB"/>
    <w:rsid w:val="005D44C8"/>
    <w:rsid w:val="005D4A76"/>
    <w:rsid w:val="005D4B30"/>
    <w:rsid w:val="005D4F5E"/>
    <w:rsid w:val="005D503A"/>
    <w:rsid w:val="005D5587"/>
    <w:rsid w:val="005D59DF"/>
    <w:rsid w:val="005D6056"/>
    <w:rsid w:val="005D6672"/>
    <w:rsid w:val="005D737B"/>
    <w:rsid w:val="005D7869"/>
    <w:rsid w:val="005D7E92"/>
    <w:rsid w:val="005E0176"/>
    <w:rsid w:val="005E07FB"/>
    <w:rsid w:val="005E0CDF"/>
    <w:rsid w:val="005E0E20"/>
    <w:rsid w:val="005E14EA"/>
    <w:rsid w:val="005E1A65"/>
    <w:rsid w:val="005E1C90"/>
    <w:rsid w:val="005E1CE5"/>
    <w:rsid w:val="005E2157"/>
    <w:rsid w:val="005E287B"/>
    <w:rsid w:val="005E2D28"/>
    <w:rsid w:val="005E3408"/>
    <w:rsid w:val="005E3AB3"/>
    <w:rsid w:val="005E3B45"/>
    <w:rsid w:val="005E3E2A"/>
    <w:rsid w:val="005E4009"/>
    <w:rsid w:val="005E4553"/>
    <w:rsid w:val="005E4666"/>
    <w:rsid w:val="005E4716"/>
    <w:rsid w:val="005E4A4A"/>
    <w:rsid w:val="005E4D36"/>
    <w:rsid w:val="005E551A"/>
    <w:rsid w:val="005E58F4"/>
    <w:rsid w:val="005E60B0"/>
    <w:rsid w:val="005E6381"/>
    <w:rsid w:val="005E6E71"/>
    <w:rsid w:val="005E7441"/>
    <w:rsid w:val="005E7663"/>
    <w:rsid w:val="005E7958"/>
    <w:rsid w:val="005E7A05"/>
    <w:rsid w:val="005F0207"/>
    <w:rsid w:val="005F0327"/>
    <w:rsid w:val="005F0EB8"/>
    <w:rsid w:val="005F1394"/>
    <w:rsid w:val="005F15E2"/>
    <w:rsid w:val="005F16A5"/>
    <w:rsid w:val="005F1BF4"/>
    <w:rsid w:val="005F2624"/>
    <w:rsid w:val="005F365B"/>
    <w:rsid w:val="005F3B25"/>
    <w:rsid w:val="005F4BB6"/>
    <w:rsid w:val="005F522D"/>
    <w:rsid w:val="005F6BBA"/>
    <w:rsid w:val="005F7794"/>
    <w:rsid w:val="005F77C3"/>
    <w:rsid w:val="005F7854"/>
    <w:rsid w:val="005F7955"/>
    <w:rsid w:val="005F7B14"/>
    <w:rsid w:val="006005A0"/>
    <w:rsid w:val="00600739"/>
    <w:rsid w:val="0060083D"/>
    <w:rsid w:val="00600CF8"/>
    <w:rsid w:val="00601459"/>
    <w:rsid w:val="006014F1"/>
    <w:rsid w:val="006015E8"/>
    <w:rsid w:val="006018E0"/>
    <w:rsid w:val="00601B40"/>
    <w:rsid w:val="006020B4"/>
    <w:rsid w:val="006021CC"/>
    <w:rsid w:val="006029CC"/>
    <w:rsid w:val="00602CC0"/>
    <w:rsid w:val="00602EB9"/>
    <w:rsid w:val="00603488"/>
    <w:rsid w:val="00603733"/>
    <w:rsid w:val="00603958"/>
    <w:rsid w:val="00603A87"/>
    <w:rsid w:val="00603B12"/>
    <w:rsid w:val="00604039"/>
    <w:rsid w:val="0060411C"/>
    <w:rsid w:val="0060412B"/>
    <w:rsid w:val="00604330"/>
    <w:rsid w:val="00604DCE"/>
    <w:rsid w:val="00604F08"/>
    <w:rsid w:val="006055E0"/>
    <w:rsid w:val="006058FE"/>
    <w:rsid w:val="00605BF4"/>
    <w:rsid w:val="0060693C"/>
    <w:rsid w:val="00606B7E"/>
    <w:rsid w:val="00606EB5"/>
    <w:rsid w:val="006070F6"/>
    <w:rsid w:val="00607A70"/>
    <w:rsid w:val="00607D95"/>
    <w:rsid w:val="006109D0"/>
    <w:rsid w:val="00610A38"/>
    <w:rsid w:val="00610C3A"/>
    <w:rsid w:val="00610D00"/>
    <w:rsid w:val="00610F62"/>
    <w:rsid w:val="0061218C"/>
    <w:rsid w:val="00612211"/>
    <w:rsid w:val="00612950"/>
    <w:rsid w:val="00612B9C"/>
    <w:rsid w:val="00613FDB"/>
    <w:rsid w:val="00614054"/>
    <w:rsid w:val="00614636"/>
    <w:rsid w:val="00614932"/>
    <w:rsid w:val="00614BCA"/>
    <w:rsid w:val="00614C0E"/>
    <w:rsid w:val="00614DC7"/>
    <w:rsid w:val="006151A7"/>
    <w:rsid w:val="00615345"/>
    <w:rsid w:val="00615632"/>
    <w:rsid w:val="006166FA"/>
    <w:rsid w:val="00616D18"/>
    <w:rsid w:val="0061717D"/>
    <w:rsid w:val="006178D6"/>
    <w:rsid w:val="00617B18"/>
    <w:rsid w:val="00620FFF"/>
    <w:rsid w:val="006211D4"/>
    <w:rsid w:val="00621FA5"/>
    <w:rsid w:val="006226BE"/>
    <w:rsid w:val="006227C4"/>
    <w:rsid w:val="00623AC8"/>
    <w:rsid w:val="00623E4A"/>
    <w:rsid w:val="006243F5"/>
    <w:rsid w:val="006245BC"/>
    <w:rsid w:val="0062466F"/>
    <w:rsid w:val="006247AA"/>
    <w:rsid w:val="0062487D"/>
    <w:rsid w:val="0062566A"/>
    <w:rsid w:val="00625A0E"/>
    <w:rsid w:val="00625BAE"/>
    <w:rsid w:val="00625F72"/>
    <w:rsid w:val="00626021"/>
    <w:rsid w:val="006260DA"/>
    <w:rsid w:val="00626345"/>
    <w:rsid w:val="00626D2D"/>
    <w:rsid w:val="006272CC"/>
    <w:rsid w:val="00627404"/>
    <w:rsid w:val="00627A0E"/>
    <w:rsid w:val="006300C5"/>
    <w:rsid w:val="006302AD"/>
    <w:rsid w:val="00630459"/>
    <w:rsid w:val="0063088F"/>
    <w:rsid w:val="00630BB1"/>
    <w:rsid w:val="00631359"/>
    <w:rsid w:val="006319FD"/>
    <w:rsid w:val="00631AED"/>
    <w:rsid w:val="00631D71"/>
    <w:rsid w:val="00631DFB"/>
    <w:rsid w:val="00631F77"/>
    <w:rsid w:val="00632CCC"/>
    <w:rsid w:val="00632E26"/>
    <w:rsid w:val="0063310C"/>
    <w:rsid w:val="00633373"/>
    <w:rsid w:val="00633377"/>
    <w:rsid w:val="00633A64"/>
    <w:rsid w:val="00633AD6"/>
    <w:rsid w:val="00634064"/>
    <w:rsid w:val="00634FB5"/>
    <w:rsid w:val="006357B4"/>
    <w:rsid w:val="00635CAD"/>
    <w:rsid w:val="00636527"/>
    <w:rsid w:val="006367E4"/>
    <w:rsid w:val="0063787B"/>
    <w:rsid w:val="00637C63"/>
    <w:rsid w:val="006406C9"/>
    <w:rsid w:val="00640E3A"/>
    <w:rsid w:val="00640FA0"/>
    <w:rsid w:val="00641439"/>
    <w:rsid w:val="00641CD9"/>
    <w:rsid w:val="00641D4B"/>
    <w:rsid w:val="00642717"/>
    <w:rsid w:val="00642C2F"/>
    <w:rsid w:val="00642E8B"/>
    <w:rsid w:val="006430D6"/>
    <w:rsid w:val="00643A1C"/>
    <w:rsid w:val="006440DF"/>
    <w:rsid w:val="0064424E"/>
    <w:rsid w:val="00644378"/>
    <w:rsid w:val="00644A41"/>
    <w:rsid w:val="00644D77"/>
    <w:rsid w:val="00644FBC"/>
    <w:rsid w:val="006451A5"/>
    <w:rsid w:val="00645204"/>
    <w:rsid w:val="006464AF"/>
    <w:rsid w:val="00646899"/>
    <w:rsid w:val="00646ABB"/>
    <w:rsid w:val="00646CF4"/>
    <w:rsid w:val="00646DEA"/>
    <w:rsid w:val="00647212"/>
    <w:rsid w:val="00647521"/>
    <w:rsid w:val="00647724"/>
    <w:rsid w:val="00647808"/>
    <w:rsid w:val="00647C80"/>
    <w:rsid w:val="00647EFF"/>
    <w:rsid w:val="00650012"/>
    <w:rsid w:val="006507B0"/>
    <w:rsid w:val="00650BE6"/>
    <w:rsid w:val="00651ACE"/>
    <w:rsid w:val="00651CEB"/>
    <w:rsid w:val="00652613"/>
    <w:rsid w:val="00652734"/>
    <w:rsid w:val="00652747"/>
    <w:rsid w:val="00652C64"/>
    <w:rsid w:val="0065322D"/>
    <w:rsid w:val="0065359C"/>
    <w:rsid w:val="00653629"/>
    <w:rsid w:val="0065413B"/>
    <w:rsid w:val="00654BDC"/>
    <w:rsid w:val="0065524B"/>
    <w:rsid w:val="006554AA"/>
    <w:rsid w:val="006556A2"/>
    <w:rsid w:val="006558EF"/>
    <w:rsid w:val="00655DC7"/>
    <w:rsid w:val="00655FA4"/>
    <w:rsid w:val="00656008"/>
    <w:rsid w:val="00656359"/>
    <w:rsid w:val="0065660D"/>
    <w:rsid w:val="00657B36"/>
    <w:rsid w:val="00660591"/>
    <w:rsid w:val="00660CCF"/>
    <w:rsid w:val="00660DFB"/>
    <w:rsid w:val="00661384"/>
    <w:rsid w:val="00661CD7"/>
    <w:rsid w:val="00661D8E"/>
    <w:rsid w:val="0066230E"/>
    <w:rsid w:val="00662908"/>
    <w:rsid w:val="0066302D"/>
    <w:rsid w:val="00663064"/>
    <w:rsid w:val="00663CDC"/>
    <w:rsid w:val="00664035"/>
    <w:rsid w:val="006646C3"/>
    <w:rsid w:val="006648EB"/>
    <w:rsid w:val="00664C0E"/>
    <w:rsid w:val="006651DA"/>
    <w:rsid w:val="00665227"/>
    <w:rsid w:val="00665856"/>
    <w:rsid w:val="0066639D"/>
    <w:rsid w:val="00667277"/>
    <w:rsid w:val="006673BA"/>
    <w:rsid w:val="006676BF"/>
    <w:rsid w:val="00667D34"/>
    <w:rsid w:val="006700E7"/>
    <w:rsid w:val="006701C4"/>
    <w:rsid w:val="00670385"/>
    <w:rsid w:val="00670A52"/>
    <w:rsid w:val="00670AF5"/>
    <w:rsid w:val="00671249"/>
    <w:rsid w:val="00671263"/>
    <w:rsid w:val="00671331"/>
    <w:rsid w:val="00671C8B"/>
    <w:rsid w:val="00671DAF"/>
    <w:rsid w:val="00671FB2"/>
    <w:rsid w:val="0067208D"/>
    <w:rsid w:val="006728A0"/>
    <w:rsid w:val="006739B1"/>
    <w:rsid w:val="00673CFE"/>
    <w:rsid w:val="00674032"/>
    <w:rsid w:val="00674043"/>
    <w:rsid w:val="00674266"/>
    <w:rsid w:val="0067427C"/>
    <w:rsid w:val="00674E17"/>
    <w:rsid w:val="00674E79"/>
    <w:rsid w:val="00675107"/>
    <w:rsid w:val="006754E9"/>
    <w:rsid w:val="00675837"/>
    <w:rsid w:val="0067590E"/>
    <w:rsid w:val="00675FDE"/>
    <w:rsid w:val="006761F4"/>
    <w:rsid w:val="00676301"/>
    <w:rsid w:val="00676979"/>
    <w:rsid w:val="00676EEC"/>
    <w:rsid w:val="00677473"/>
    <w:rsid w:val="006801F5"/>
    <w:rsid w:val="006804DB"/>
    <w:rsid w:val="006806AC"/>
    <w:rsid w:val="0068074C"/>
    <w:rsid w:val="00681099"/>
    <w:rsid w:val="0068140C"/>
    <w:rsid w:val="00681B59"/>
    <w:rsid w:val="00681D28"/>
    <w:rsid w:val="00681D87"/>
    <w:rsid w:val="006821A8"/>
    <w:rsid w:val="00683135"/>
    <w:rsid w:val="006834C3"/>
    <w:rsid w:val="0068377A"/>
    <w:rsid w:val="006837BF"/>
    <w:rsid w:val="00683E4C"/>
    <w:rsid w:val="00684663"/>
    <w:rsid w:val="00685254"/>
    <w:rsid w:val="006852FB"/>
    <w:rsid w:val="00685CE2"/>
    <w:rsid w:val="00685D09"/>
    <w:rsid w:val="006862F6"/>
    <w:rsid w:val="0068637D"/>
    <w:rsid w:val="00686895"/>
    <w:rsid w:val="00687A47"/>
    <w:rsid w:val="00687A6D"/>
    <w:rsid w:val="00687DF4"/>
    <w:rsid w:val="0069025B"/>
    <w:rsid w:val="006904A6"/>
    <w:rsid w:val="006906AF"/>
    <w:rsid w:val="006907AA"/>
    <w:rsid w:val="00690AD5"/>
    <w:rsid w:val="006912D8"/>
    <w:rsid w:val="006915B6"/>
    <w:rsid w:val="00691DFF"/>
    <w:rsid w:val="0069204E"/>
    <w:rsid w:val="00692270"/>
    <w:rsid w:val="00692457"/>
    <w:rsid w:val="00692814"/>
    <w:rsid w:val="0069288C"/>
    <w:rsid w:val="00692B79"/>
    <w:rsid w:val="00692D25"/>
    <w:rsid w:val="00692DE2"/>
    <w:rsid w:val="0069313C"/>
    <w:rsid w:val="00693467"/>
    <w:rsid w:val="00693502"/>
    <w:rsid w:val="00693CCA"/>
    <w:rsid w:val="006941FB"/>
    <w:rsid w:val="006949CB"/>
    <w:rsid w:val="00694E0C"/>
    <w:rsid w:val="00694F3E"/>
    <w:rsid w:val="006952C2"/>
    <w:rsid w:val="006956E4"/>
    <w:rsid w:val="006957AF"/>
    <w:rsid w:val="00695DB1"/>
    <w:rsid w:val="00695F3D"/>
    <w:rsid w:val="006960AC"/>
    <w:rsid w:val="00696745"/>
    <w:rsid w:val="00696A90"/>
    <w:rsid w:val="006977ED"/>
    <w:rsid w:val="00697838"/>
    <w:rsid w:val="006A0045"/>
    <w:rsid w:val="006A097A"/>
    <w:rsid w:val="006A1581"/>
    <w:rsid w:val="006A17CD"/>
    <w:rsid w:val="006A1ADA"/>
    <w:rsid w:val="006A1E76"/>
    <w:rsid w:val="006A293C"/>
    <w:rsid w:val="006A2B45"/>
    <w:rsid w:val="006A2EDD"/>
    <w:rsid w:val="006A359F"/>
    <w:rsid w:val="006A4126"/>
    <w:rsid w:val="006A4385"/>
    <w:rsid w:val="006A439B"/>
    <w:rsid w:val="006A5B16"/>
    <w:rsid w:val="006A6651"/>
    <w:rsid w:val="006A6F95"/>
    <w:rsid w:val="006A6FC5"/>
    <w:rsid w:val="006A7199"/>
    <w:rsid w:val="006A7ED7"/>
    <w:rsid w:val="006B02C9"/>
    <w:rsid w:val="006B02E7"/>
    <w:rsid w:val="006B0523"/>
    <w:rsid w:val="006B0BE7"/>
    <w:rsid w:val="006B0DFA"/>
    <w:rsid w:val="006B12D1"/>
    <w:rsid w:val="006B1488"/>
    <w:rsid w:val="006B1549"/>
    <w:rsid w:val="006B1559"/>
    <w:rsid w:val="006B167A"/>
    <w:rsid w:val="006B1A50"/>
    <w:rsid w:val="006B1D78"/>
    <w:rsid w:val="006B2334"/>
    <w:rsid w:val="006B2389"/>
    <w:rsid w:val="006B2517"/>
    <w:rsid w:val="006B2BF9"/>
    <w:rsid w:val="006B2F84"/>
    <w:rsid w:val="006B34F2"/>
    <w:rsid w:val="006B3544"/>
    <w:rsid w:val="006B3A15"/>
    <w:rsid w:val="006B3BF4"/>
    <w:rsid w:val="006B42CB"/>
    <w:rsid w:val="006B4497"/>
    <w:rsid w:val="006B450A"/>
    <w:rsid w:val="006B52AD"/>
    <w:rsid w:val="006B61CD"/>
    <w:rsid w:val="006B6215"/>
    <w:rsid w:val="006B67E1"/>
    <w:rsid w:val="006B77BC"/>
    <w:rsid w:val="006B7951"/>
    <w:rsid w:val="006B7B4D"/>
    <w:rsid w:val="006C0147"/>
    <w:rsid w:val="006C0483"/>
    <w:rsid w:val="006C04E1"/>
    <w:rsid w:val="006C052E"/>
    <w:rsid w:val="006C06BC"/>
    <w:rsid w:val="006C09DA"/>
    <w:rsid w:val="006C0A72"/>
    <w:rsid w:val="006C0D86"/>
    <w:rsid w:val="006C0DA4"/>
    <w:rsid w:val="006C0E1F"/>
    <w:rsid w:val="006C0EAC"/>
    <w:rsid w:val="006C1256"/>
    <w:rsid w:val="006C16BE"/>
    <w:rsid w:val="006C1F5F"/>
    <w:rsid w:val="006C2E27"/>
    <w:rsid w:val="006C2F77"/>
    <w:rsid w:val="006C326B"/>
    <w:rsid w:val="006C34EF"/>
    <w:rsid w:val="006C3EBB"/>
    <w:rsid w:val="006C42C8"/>
    <w:rsid w:val="006C4870"/>
    <w:rsid w:val="006C52C9"/>
    <w:rsid w:val="006C6967"/>
    <w:rsid w:val="006C69BE"/>
    <w:rsid w:val="006C6EF3"/>
    <w:rsid w:val="006C7A2C"/>
    <w:rsid w:val="006D05B3"/>
    <w:rsid w:val="006D1185"/>
    <w:rsid w:val="006D13E8"/>
    <w:rsid w:val="006D17DB"/>
    <w:rsid w:val="006D1E09"/>
    <w:rsid w:val="006D1E60"/>
    <w:rsid w:val="006D1EBB"/>
    <w:rsid w:val="006D1EDF"/>
    <w:rsid w:val="006D22C5"/>
    <w:rsid w:val="006D23A5"/>
    <w:rsid w:val="006D2860"/>
    <w:rsid w:val="006D28C2"/>
    <w:rsid w:val="006D3542"/>
    <w:rsid w:val="006D36D1"/>
    <w:rsid w:val="006D3884"/>
    <w:rsid w:val="006D3950"/>
    <w:rsid w:val="006D3FF2"/>
    <w:rsid w:val="006D41E4"/>
    <w:rsid w:val="006D42E5"/>
    <w:rsid w:val="006D443D"/>
    <w:rsid w:val="006D495A"/>
    <w:rsid w:val="006D4D7B"/>
    <w:rsid w:val="006D57E1"/>
    <w:rsid w:val="006D5849"/>
    <w:rsid w:val="006D5C6E"/>
    <w:rsid w:val="006D5CED"/>
    <w:rsid w:val="006D5F22"/>
    <w:rsid w:val="006D5F37"/>
    <w:rsid w:val="006D6087"/>
    <w:rsid w:val="006D60B5"/>
    <w:rsid w:val="006D6562"/>
    <w:rsid w:val="006D6594"/>
    <w:rsid w:val="006D6C2D"/>
    <w:rsid w:val="006D716D"/>
    <w:rsid w:val="006D783A"/>
    <w:rsid w:val="006E08C8"/>
    <w:rsid w:val="006E0A6B"/>
    <w:rsid w:val="006E0AB7"/>
    <w:rsid w:val="006E0E0F"/>
    <w:rsid w:val="006E1847"/>
    <w:rsid w:val="006E232B"/>
    <w:rsid w:val="006E3943"/>
    <w:rsid w:val="006E3E5F"/>
    <w:rsid w:val="006E43F1"/>
    <w:rsid w:val="006E44DE"/>
    <w:rsid w:val="006E5204"/>
    <w:rsid w:val="006E5653"/>
    <w:rsid w:val="006E5713"/>
    <w:rsid w:val="006E5813"/>
    <w:rsid w:val="006E5A61"/>
    <w:rsid w:val="006E5AAF"/>
    <w:rsid w:val="006E5B3D"/>
    <w:rsid w:val="006E5B5A"/>
    <w:rsid w:val="006E623E"/>
    <w:rsid w:val="006E6BE7"/>
    <w:rsid w:val="006E6F9C"/>
    <w:rsid w:val="006E7814"/>
    <w:rsid w:val="006E7B3A"/>
    <w:rsid w:val="006F0311"/>
    <w:rsid w:val="006F0F90"/>
    <w:rsid w:val="006F159F"/>
    <w:rsid w:val="006F1913"/>
    <w:rsid w:val="006F1ADA"/>
    <w:rsid w:val="006F1D3A"/>
    <w:rsid w:val="006F1E7C"/>
    <w:rsid w:val="006F20DD"/>
    <w:rsid w:val="006F21E0"/>
    <w:rsid w:val="006F342D"/>
    <w:rsid w:val="006F3783"/>
    <w:rsid w:val="006F3B7B"/>
    <w:rsid w:val="006F3B8B"/>
    <w:rsid w:val="006F3E87"/>
    <w:rsid w:val="006F50BD"/>
    <w:rsid w:val="006F54DA"/>
    <w:rsid w:val="006F68AD"/>
    <w:rsid w:val="006F6B8C"/>
    <w:rsid w:val="006F7635"/>
    <w:rsid w:val="006F77E9"/>
    <w:rsid w:val="006F7D69"/>
    <w:rsid w:val="006F7EB6"/>
    <w:rsid w:val="0070017A"/>
    <w:rsid w:val="007001DA"/>
    <w:rsid w:val="0070088F"/>
    <w:rsid w:val="00700934"/>
    <w:rsid w:val="007012C7"/>
    <w:rsid w:val="0070134B"/>
    <w:rsid w:val="007015C5"/>
    <w:rsid w:val="00701AC1"/>
    <w:rsid w:val="00701D32"/>
    <w:rsid w:val="007026B0"/>
    <w:rsid w:val="007026B9"/>
    <w:rsid w:val="007030A0"/>
    <w:rsid w:val="007038FA"/>
    <w:rsid w:val="007040A4"/>
    <w:rsid w:val="0070425F"/>
    <w:rsid w:val="007043DD"/>
    <w:rsid w:val="007045AE"/>
    <w:rsid w:val="007048DA"/>
    <w:rsid w:val="00705280"/>
    <w:rsid w:val="007053A3"/>
    <w:rsid w:val="0070545B"/>
    <w:rsid w:val="0070560D"/>
    <w:rsid w:val="007056FC"/>
    <w:rsid w:val="00705886"/>
    <w:rsid w:val="00705B9E"/>
    <w:rsid w:val="007063D8"/>
    <w:rsid w:val="00706436"/>
    <w:rsid w:val="007065EB"/>
    <w:rsid w:val="007065FF"/>
    <w:rsid w:val="007066F3"/>
    <w:rsid w:val="00706FFF"/>
    <w:rsid w:val="007072A8"/>
    <w:rsid w:val="00707375"/>
    <w:rsid w:val="00707425"/>
    <w:rsid w:val="00707A53"/>
    <w:rsid w:val="00707A90"/>
    <w:rsid w:val="00707D7C"/>
    <w:rsid w:val="00710131"/>
    <w:rsid w:val="00710A51"/>
    <w:rsid w:val="00710F6A"/>
    <w:rsid w:val="007110D7"/>
    <w:rsid w:val="0071248E"/>
    <w:rsid w:val="00712646"/>
    <w:rsid w:val="007138DA"/>
    <w:rsid w:val="007141BF"/>
    <w:rsid w:val="00714444"/>
    <w:rsid w:val="007145B9"/>
    <w:rsid w:val="00714704"/>
    <w:rsid w:val="0071471C"/>
    <w:rsid w:val="00714FDD"/>
    <w:rsid w:val="007156E6"/>
    <w:rsid w:val="00715B19"/>
    <w:rsid w:val="00715BF5"/>
    <w:rsid w:val="00716750"/>
    <w:rsid w:val="00716BBC"/>
    <w:rsid w:val="00717286"/>
    <w:rsid w:val="00717937"/>
    <w:rsid w:val="00720095"/>
    <w:rsid w:val="00720624"/>
    <w:rsid w:val="00720BB3"/>
    <w:rsid w:val="007211E1"/>
    <w:rsid w:val="00721E38"/>
    <w:rsid w:val="00721E5B"/>
    <w:rsid w:val="00721F05"/>
    <w:rsid w:val="0072232A"/>
    <w:rsid w:val="0072271A"/>
    <w:rsid w:val="00722D46"/>
    <w:rsid w:val="00723471"/>
    <w:rsid w:val="00723644"/>
    <w:rsid w:val="00723B30"/>
    <w:rsid w:val="00723FDE"/>
    <w:rsid w:val="0072417A"/>
    <w:rsid w:val="00724528"/>
    <w:rsid w:val="00724982"/>
    <w:rsid w:val="00724E40"/>
    <w:rsid w:val="007259BC"/>
    <w:rsid w:val="00726127"/>
    <w:rsid w:val="00726442"/>
    <w:rsid w:val="007264FF"/>
    <w:rsid w:val="00726E53"/>
    <w:rsid w:val="00727259"/>
    <w:rsid w:val="00727463"/>
    <w:rsid w:val="00727D71"/>
    <w:rsid w:val="0073231D"/>
    <w:rsid w:val="0073365E"/>
    <w:rsid w:val="00733AF0"/>
    <w:rsid w:val="00733CE9"/>
    <w:rsid w:val="00734B89"/>
    <w:rsid w:val="007350C2"/>
    <w:rsid w:val="007357A1"/>
    <w:rsid w:val="00735958"/>
    <w:rsid w:val="00735DCF"/>
    <w:rsid w:val="007363A1"/>
    <w:rsid w:val="007363BC"/>
    <w:rsid w:val="00736500"/>
    <w:rsid w:val="007369EE"/>
    <w:rsid w:val="00736AB1"/>
    <w:rsid w:val="00736B3C"/>
    <w:rsid w:val="00736CF8"/>
    <w:rsid w:val="00736F05"/>
    <w:rsid w:val="00737188"/>
    <w:rsid w:val="00737AF6"/>
    <w:rsid w:val="00737CA4"/>
    <w:rsid w:val="00740246"/>
    <w:rsid w:val="0074069E"/>
    <w:rsid w:val="00740889"/>
    <w:rsid w:val="007413C8"/>
    <w:rsid w:val="00741FB2"/>
    <w:rsid w:val="00742BE5"/>
    <w:rsid w:val="007434B3"/>
    <w:rsid w:val="00743798"/>
    <w:rsid w:val="00743CD0"/>
    <w:rsid w:val="00743F65"/>
    <w:rsid w:val="00744046"/>
    <w:rsid w:val="00744AF1"/>
    <w:rsid w:val="00744B18"/>
    <w:rsid w:val="00744F79"/>
    <w:rsid w:val="0074521D"/>
    <w:rsid w:val="00745DCC"/>
    <w:rsid w:val="0074613A"/>
    <w:rsid w:val="007461FE"/>
    <w:rsid w:val="00746220"/>
    <w:rsid w:val="00746F9D"/>
    <w:rsid w:val="00747168"/>
    <w:rsid w:val="00747500"/>
    <w:rsid w:val="007477FC"/>
    <w:rsid w:val="0075011C"/>
    <w:rsid w:val="00750A35"/>
    <w:rsid w:val="007514BF"/>
    <w:rsid w:val="00751BB5"/>
    <w:rsid w:val="007524BD"/>
    <w:rsid w:val="0075292F"/>
    <w:rsid w:val="00752A11"/>
    <w:rsid w:val="00752B2C"/>
    <w:rsid w:val="00752BF1"/>
    <w:rsid w:val="0075348E"/>
    <w:rsid w:val="0075412D"/>
    <w:rsid w:val="00754832"/>
    <w:rsid w:val="00754A20"/>
    <w:rsid w:val="007551A9"/>
    <w:rsid w:val="007554C9"/>
    <w:rsid w:val="0075556E"/>
    <w:rsid w:val="007557B9"/>
    <w:rsid w:val="00755EB5"/>
    <w:rsid w:val="007568FF"/>
    <w:rsid w:val="00757006"/>
    <w:rsid w:val="007571E9"/>
    <w:rsid w:val="007578BB"/>
    <w:rsid w:val="0075792B"/>
    <w:rsid w:val="00757CDC"/>
    <w:rsid w:val="00757E3F"/>
    <w:rsid w:val="00761241"/>
    <w:rsid w:val="00761271"/>
    <w:rsid w:val="007619C5"/>
    <w:rsid w:val="00761C59"/>
    <w:rsid w:val="00761F95"/>
    <w:rsid w:val="00762045"/>
    <w:rsid w:val="00762121"/>
    <w:rsid w:val="007625E8"/>
    <w:rsid w:val="00763958"/>
    <w:rsid w:val="00763E49"/>
    <w:rsid w:val="00763E5D"/>
    <w:rsid w:val="00764C49"/>
    <w:rsid w:val="00765159"/>
    <w:rsid w:val="00765788"/>
    <w:rsid w:val="00765B4F"/>
    <w:rsid w:val="00765D3A"/>
    <w:rsid w:val="00765D99"/>
    <w:rsid w:val="0076611D"/>
    <w:rsid w:val="0076631E"/>
    <w:rsid w:val="0076639D"/>
    <w:rsid w:val="0076722B"/>
    <w:rsid w:val="00767370"/>
    <w:rsid w:val="00767596"/>
    <w:rsid w:val="007677A0"/>
    <w:rsid w:val="007678A0"/>
    <w:rsid w:val="00770206"/>
    <w:rsid w:val="00770ED9"/>
    <w:rsid w:val="007713CF"/>
    <w:rsid w:val="0077186B"/>
    <w:rsid w:val="0077191C"/>
    <w:rsid w:val="007721A4"/>
    <w:rsid w:val="007722A1"/>
    <w:rsid w:val="00772756"/>
    <w:rsid w:val="00772890"/>
    <w:rsid w:val="00772A1D"/>
    <w:rsid w:val="00772C31"/>
    <w:rsid w:val="00772E05"/>
    <w:rsid w:val="00772EF1"/>
    <w:rsid w:val="00772FFB"/>
    <w:rsid w:val="007733EC"/>
    <w:rsid w:val="0077372B"/>
    <w:rsid w:val="00773934"/>
    <w:rsid w:val="007742CB"/>
    <w:rsid w:val="007743EC"/>
    <w:rsid w:val="007744E2"/>
    <w:rsid w:val="0077495B"/>
    <w:rsid w:val="007749CE"/>
    <w:rsid w:val="00774C55"/>
    <w:rsid w:val="00774D9A"/>
    <w:rsid w:val="00775047"/>
    <w:rsid w:val="00776843"/>
    <w:rsid w:val="007779CA"/>
    <w:rsid w:val="00777ADA"/>
    <w:rsid w:val="0078004F"/>
    <w:rsid w:val="007801B3"/>
    <w:rsid w:val="0078022C"/>
    <w:rsid w:val="00780663"/>
    <w:rsid w:val="00780B44"/>
    <w:rsid w:val="00781381"/>
    <w:rsid w:val="00781426"/>
    <w:rsid w:val="00781878"/>
    <w:rsid w:val="0078223F"/>
    <w:rsid w:val="007826CA"/>
    <w:rsid w:val="0078272B"/>
    <w:rsid w:val="0078298F"/>
    <w:rsid w:val="00783448"/>
    <w:rsid w:val="0078353B"/>
    <w:rsid w:val="00783B7F"/>
    <w:rsid w:val="007840EF"/>
    <w:rsid w:val="00784DC7"/>
    <w:rsid w:val="00784E50"/>
    <w:rsid w:val="00785828"/>
    <w:rsid w:val="00785D96"/>
    <w:rsid w:val="007860D3"/>
    <w:rsid w:val="0078637F"/>
    <w:rsid w:val="007864B9"/>
    <w:rsid w:val="00786580"/>
    <w:rsid w:val="00786D92"/>
    <w:rsid w:val="007877A0"/>
    <w:rsid w:val="00787D2D"/>
    <w:rsid w:val="00787D86"/>
    <w:rsid w:val="00790150"/>
    <w:rsid w:val="0079057B"/>
    <w:rsid w:val="007905A2"/>
    <w:rsid w:val="0079136E"/>
    <w:rsid w:val="007914B9"/>
    <w:rsid w:val="00791E0E"/>
    <w:rsid w:val="00792ADA"/>
    <w:rsid w:val="00792BB5"/>
    <w:rsid w:val="00792CA1"/>
    <w:rsid w:val="007930EE"/>
    <w:rsid w:val="00793907"/>
    <w:rsid w:val="0079418B"/>
    <w:rsid w:val="0079454B"/>
    <w:rsid w:val="00794680"/>
    <w:rsid w:val="007947E2"/>
    <w:rsid w:val="00794C8A"/>
    <w:rsid w:val="00795097"/>
    <w:rsid w:val="007959A5"/>
    <w:rsid w:val="00795AF8"/>
    <w:rsid w:val="00795E62"/>
    <w:rsid w:val="0079618E"/>
    <w:rsid w:val="007965F1"/>
    <w:rsid w:val="00797461"/>
    <w:rsid w:val="00797484"/>
    <w:rsid w:val="00797C0C"/>
    <w:rsid w:val="00797EC3"/>
    <w:rsid w:val="007A043E"/>
    <w:rsid w:val="007A05BB"/>
    <w:rsid w:val="007A17A2"/>
    <w:rsid w:val="007A1CEE"/>
    <w:rsid w:val="007A20E2"/>
    <w:rsid w:val="007A251A"/>
    <w:rsid w:val="007A2C8D"/>
    <w:rsid w:val="007A303B"/>
    <w:rsid w:val="007A3681"/>
    <w:rsid w:val="007A3892"/>
    <w:rsid w:val="007A42ED"/>
    <w:rsid w:val="007A5378"/>
    <w:rsid w:val="007A552E"/>
    <w:rsid w:val="007A5B9C"/>
    <w:rsid w:val="007A5FFC"/>
    <w:rsid w:val="007A616A"/>
    <w:rsid w:val="007A62F7"/>
    <w:rsid w:val="007A66EF"/>
    <w:rsid w:val="007A6726"/>
    <w:rsid w:val="007A6D17"/>
    <w:rsid w:val="007A7077"/>
    <w:rsid w:val="007A7367"/>
    <w:rsid w:val="007A7839"/>
    <w:rsid w:val="007A7A4A"/>
    <w:rsid w:val="007B00F5"/>
    <w:rsid w:val="007B05C7"/>
    <w:rsid w:val="007B0810"/>
    <w:rsid w:val="007B0B39"/>
    <w:rsid w:val="007B0E88"/>
    <w:rsid w:val="007B12CC"/>
    <w:rsid w:val="007B163D"/>
    <w:rsid w:val="007B16D5"/>
    <w:rsid w:val="007B1D51"/>
    <w:rsid w:val="007B22DA"/>
    <w:rsid w:val="007B231A"/>
    <w:rsid w:val="007B2CDE"/>
    <w:rsid w:val="007B2F73"/>
    <w:rsid w:val="007B33A6"/>
    <w:rsid w:val="007B346E"/>
    <w:rsid w:val="007B34F4"/>
    <w:rsid w:val="007B396F"/>
    <w:rsid w:val="007B3F1B"/>
    <w:rsid w:val="007B4A62"/>
    <w:rsid w:val="007B5135"/>
    <w:rsid w:val="007B522D"/>
    <w:rsid w:val="007B53F9"/>
    <w:rsid w:val="007B5C84"/>
    <w:rsid w:val="007B76A9"/>
    <w:rsid w:val="007B7E4A"/>
    <w:rsid w:val="007C0F57"/>
    <w:rsid w:val="007C100C"/>
    <w:rsid w:val="007C14FA"/>
    <w:rsid w:val="007C1881"/>
    <w:rsid w:val="007C194A"/>
    <w:rsid w:val="007C1BD3"/>
    <w:rsid w:val="007C1DF5"/>
    <w:rsid w:val="007C1EC9"/>
    <w:rsid w:val="007C209A"/>
    <w:rsid w:val="007C220A"/>
    <w:rsid w:val="007C24D1"/>
    <w:rsid w:val="007C257F"/>
    <w:rsid w:val="007C2CA7"/>
    <w:rsid w:val="007C2DE4"/>
    <w:rsid w:val="007C32F0"/>
    <w:rsid w:val="007C343E"/>
    <w:rsid w:val="007C3690"/>
    <w:rsid w:val="007C4048"/>
    <w:rsid w:val="007C453A"/>
    <w:rsid w:val="007C4752"/>
    <w:rsid w:val="007C4B0B"/>
    <w:rsid w:val="007C5CB2"/>
    <w:rsid w:val="007C5D45"/>
    <w:rsid w:val="007C5D82"/>
    <w:rsid w:val="007C6007"/>
    <w:rsid w:val="007C69D5"/>
    <w:rsid w:val="007C6C12"/>
    <w:rsid w:val="007C6CB8"/>
    <w:rsid w:val="007C6D3A"/>
    <w:rsid w:val="007C7BB2"/>
    <w:rsid w:val="007C7FE2"/>
    <w:rsid w:val="007D04BB"/>
    <w:rsid w:val="007D080D"/>
    <w:rsid w:val="007D0B0A"/>
    <w:rsid w:val="007D0C30"/>
    <w:rsid w:val="007D17FD"/>
    <w:rsid w:val="007D1E8B"/>
    <w:rsid w:val="007D211F"/>
    <w:rsid w:val="007D23D2"/>
    <w:rsid w:val="007D2C41"/>
    <w:rsid w:val="007D2FA2"/>
    <w:rsid w:val="007D33AA"/>
    <w:rsid w:val="007D3A92"/>
    <w:rsid w:val="007D3BE7"/>
    <w:rsid w:val="007D48CE"/>
    <w:rsid w:val="007D4F6B"/>
    <w:rsid w:val="007D507F"/>
    <w:rsid w:val="007D52FF"/>
    <w:rsid w:val="007D54B2"/>
    <w:rsid w:val="007D5E72"/>
    <w:rsid w:val="007D5E74"/>
    <w:rsid w:val="007D5F10"/>
    <w:rsid w:val="007D6303"/>
    <w:rsid w:val="007D6473"/>
    <w:rsid w:val="007D6A9E"/>
    <w:rsid w:val="007D7177"/>
    <w:rsid w:val="007D752D"/>
    <w:rsid w:val="007D762D"/>
    <w:rsid w:val="007D7989"/>
    <w:rsid w:val="007D7EAB"/>
    <w:rsid w:val="007E0197"/>
    <w:rsid w:val="007E01DB"/>
    <w:rsid w:val="007E0A0C"/>
    <w:rsid w:val="007E19A5"/>
    <w:rsid w:val="007E1AFA"/>
    <w:rsid w:val="007E2107"/>
    <w:rsid w:val="007E244B"/>
    <w:rsid w:val="007E2922"/>
    <w:rsid w:val="007E37FD"/>
    <w:rsid w:val="007E4283"/>
    <w:rsid w:val="007E4693"/>
    <w:rsid w:val="007E4B95"/>
    <w:rsid w:val="007E5084"/>
    <w:rsid w:val="007E51B7"/>
    <w:rsid w:val="007E5992"/>
    <w:rsid w:val="007E5A74"/>
    <w:rsid w:val="007E6359"/>
    <w:rsid w:val="007E63B9"/>
    <w:rsid w:val="007E65C5"/>
    <w:rsid w:val="007E66E7"/>
    <w:rsid w:val="007E6770"/>
    <w:rsid w:val="007E694B"/>
    <w:rsid w:val="007E7147"/>
    <w:rsid w:val="007E77A4"/>
    <w:rsid w:val="007F277A"/>
    <w:rsid w:val="007F29D3"/>
    <w:rsid w:val="007F2E89"/>
    <w:rsid w:val="007F3377"/>
    <w:rsid w:val="007F4F7F"/>
    <w:rsid w:val="007F5822"/>
    <w:rsid w:val="007F58C0"/>
    <w:rsid w:val="007F5DCA"/>
    <w:rsid w:val="007F65F7"/>
    <w:rsid w:val="007F674C"/>
    <w:rsid w:val="007F6935"/>
    <w:rsid w:val="007F6E4F"/>
    <w:rsid w:val="007F709E"/>
    <w:rsid w:val="007F7114"/>
    <w:rsid w:val="007F7738"/>
    <w:rsid w:val="007F7973"/>
    <w:rsid w:val="00800B00"/>
    <w:rsid w:val="008032F9"/>
    <w:rsid w:val="008033C4"/>
    <w:rsid w:val="00803EFB"/>
    <w:rsid w:val="0080420C"/>
    <w:rsid w:val="008043B3"/>
    <w:rsid w:val="00805359"/>
    <w:rsid w:val="008053C0"/>
    <w:rsid w:val="00805CD9"/>
    <w:rsid w:val="00806BB2"/>
    <w:rsid w:val="00807176"/>
    <w:rsid w:val="008071F6"/>
    <w:rsid w:val="00807564"/>
    <w:rsid w:val="008107F0"/>
    <w:rsid w:val="008109E9"/>
    <w:rsid w:val="00810BA0"/>
    <w:rsid w:val="0081165F"/>
    <w:rsid w:val="0081195A"/>
    <w:rsid w:val="0081223B"/>
    <w:rsid w:val="00812327"/>
    <w:rsid w:val="00812802"/>
    <w:rsid w:val="00812C97"/>
    <w:rsid w:val="0081310C"/>
    <w:rsid w:val="008132CC"/>
    <w:rsid w:val="008139A2"/>
    <w:rsid w:val="008145AC"/>
    <w:rsid w:val="00814790"/>
    <w:rsid w:val="0081489D"/>
    <w:rsid w:val="00814B9B"/>
    <w:rsid w:val="00814D21"/>
    <w:rsid w:val="008150D6"/>
    <w:rsid w:val="0081541E"/>
    <w:rsid w:val="00815690"/>
    <w:rsid w:val="00815816"/>
    <w:rsid w:val="00815EEE"/>
    <w:rsid w:val="00815F0A"/>
    <w:rsid w:val="00816290"/>
    <w:rsid w:val="008164CB"/>
    <w:rsid w:val="008164E1"/>
    <w:rsid w:val="00821012"/>
    <w:rsid w:val="008214AE"/>
    <w:rsid w:val="0082152F"/>
    <w:rsid w:val="008216AA"/>
    <w:rsid w:val="008228C7"/>
    <w:rsid w:val="00822934"/>
    <w:rsid w:val="0082297B"/>
    <w:rsid w:val="00822D29"/>
    <w:rsid w:val="00822DD0"/>
    <w:rsid w:val="00822E49"/>
    <w:rsid w:val="00822F01"/>
    <w:rsid w:val="008235A0"/>
    <w:rsid w:val="0082368E"/>
    <w:rsid w:val="00823A7B"/>
    <w:rsid w:val="00823D5F"/>
    <w:rsid w:val="00823F2A"/>
    <w:rsid w:val="0082430C"/>
    <w:rsid w:val="00824712"/>
    <w:rsid w:val="0082530C"/>
    <w:rsid w:val="00825C08"/>
    <w:rsid w:val="00826561"/>
    <w:rsid w:val="008268A8"/>
    <w:rsid w:val="00826FFE"/>
    <w:rsid w:val="00827041"/>
    <w:rsid w:val="00827168"/>
    <w:rsid w:val="00827181"/>
    <w:rsid w:val="008278FB"/>
    <w:rsid w:val="00827F53"/>
    <w:rsid w:val="00827FD6"/>
    <w:rsid w:val="00830111"/>
    <w:rsid w:val="008302BC"/>
    <w:rsid w:val="0083136C"/>
    <w:rsid w:val="008314BA"/>
    <w:rsid w:val="00831B1F"/>
    <w:rsid w:val="00832760"/>
    <w:rsid w:val="0083306C"/>
    <w:rsid w:val="00833E0A"/>
    <w:rsid w:val="00834160"/>
    <w:rsid w:val="008345AC"/>
    <w:rsid w:val="00834B78"/>
    <w:rsid w:val="00834B7C"/>
    <w:rsid w:val="00835033"/>
    <w:rsid w:val="008351FA"/>
    <w:rsid w:val="00835334"/>
    <w:rsid w:val="0083556F"/>
    <w:rsid w:val="008357DA"/>
    <w:rsid w:val="0083585E"/>
    <w:rsid w:val="00835EF1"/>
    <w:rsid w:val="00836CA4"/>
    <w:rsid w:val="00836D97"/>
    <w:rsid w:val="00836DCA"/>
    <w:rsid w:val="00837348"/>
    <w:rsid w:val="0083739D"/>
    <w:rsid w:val="008377BC"/>
    <w:rsid w:val="00837A08"/>
    <w:rsid w:val="0084006C"/>
    <w:rsid w:val="008409C5"/>
    <w:rsid w:val="00840CFD"/>
    <w:rsid w:val="00841121"/>
    <w:rsid w:val="008418C5"/>
    <w:rsid w:val="00841F5D"/>
    <w:rsid w:val="00841FEA"/>
    <w:rsid w:val="0084294F"/>
    <w:rsid w:val="00842AC9"/>
    <w:rsid w:val="00842EA2"/>
    <w:rsid w:val="00843344"/>
    <w:rsid w:val="00843745"/>
    <w:rsid w:val="00843838"/>
    <w:rsid w:val="00843B20"/>
    <w:rsid w:val="00843D4C"/>
    <w:rsid w:val="00843E7C"/>
    <w:rsid w:val="008446C5"/>
    <w:rsid w:val="00844D5C"/>
    <w:rsid w:val="00845282"/>
    <w:rsid w:val="008459E7"/>
    <w:rsid w:val="00845AE4"/>
    <w:rsid w:val="008460F2"/>
    <w:rsid w:val="008467B5"/>
    <w:rsid w:val="0084708F"/>
    <w:rsid w:val="00847394"/>
    <w:rsid w:val="008474CD"/>
    <w:rsid w:val="008475F7"/>
    <w:rsid w:val="008479EC"/>
    <w:rsid w:val="008502C3"/>
    <w:rsid w:val="008503E1"/>
    <w:rsid w:val="0085077E"/>
    <w:rsid w:val="0085087E"/>
    <w:rsid w:val="00850C31"/>
    <w:rsid w:val="00850EBC"/>
    <w:rsid w:val="00850F82"/>
    <w:rsid w:val="008512C0"/>
    <w:rsid w:val="00851321"/>
    <w:rsid w:val="008513CE"/>
    <w:rsid w:val="008514A5"/>
    <w:rsid w:val="00851B26"/>
    <w:rsid w:val="008528E9"/>
    <w:rsid w:val="008532A9"/>
    <w:rsid w:val="008535DB"/>
    <w:rsid w:val="00853611"/>
    <w:rsid w:val="00854345"/>
    <w:rsid w:val="008544F7"/>
    <w:rsid w:val="00855282"/>
    <w:rsid w:val="0085557D"/>
    <w:rsid w:val="008557D1"/>
    <w:rsid w:val="00855C20"/>
    <w:rsid w:val="00855F72"/>
    <w:rsid w:val="00856419"/>
    <w:rsid w:val="0085676C"/>
    <w:rsid w:val="00856AEF"/>
    <w:rsid w:val="008572D9"/>
    <w:rsid w:val="008572F0"/>
    <w:rsid w:val="008576A4"/>
    <w:rsid w:val="00857E52"/>
    <w:rsid w:val="008601B3"/>
    <w:rsid w:val="00860B14"/>
    <w:rsid w:val="00861381"/>
    <w:rsid w:val="00861EB4"/>
    <w:rsid w:val="008622E9"/>
    <w:rsid w:val="00862BC7"/>
    <w:rsid w:val="00862CF3"/>
    <w:rsid w:val="00863765"/>
    <w:rsid w:val="008638CA"/>
    <w:rsid w:val="00863C37"/>
    <w:rsid w:val="00863E2E"/>
    <w:rsid w:val="00863E66"/>
    <w:rsid w:val="00863EEA"/>
    <w:rsid w:val="008646CD"/>
    <w:rsid w:val="0086493F"/>
    <w:rsid w:val="00864AA6"/>
    <w:rsid w:val="00864AB1"/>
    <w:rsid w:val="00865567"/>
    <w:rsid w:val="00865FF5"/>
    <w:rsid w:val="0086684A"/>
    <w:rsid w:val="00866918"/>
    <w:rsid w:val="00867095"/>
    <w:rsid w:val="00867769"/>
    <w:rsid w:val="0087042A"/>
    <w:rsid w:val="008708B9"/>
    <w:rsid w:val="00870F8E"/>
    <w:rsid w:val="00871345"/>
    <w:rsid w:val="00871589"/>
    <w:rsid w:val="00872106"/>
    <w:rsid w:val="0087248A"/>
    <w:rsid w:val="00872549"/>
    <w:rsid w:val="00872DD4"/>
    <w:rsid w:val="00872F1C"/>
    <w:rsid w:val="00872F24"/>
    <w:rsid w:val="0087370B"/>
    <w:rsid w:val="00873CAA"/>
    <w:rsid w:val="00874293"/>
    <w:rsid w:val="0087435A"/>
    <w:rsid w:val="0087495A"/>
    <w:rsid w:val="00874CDE"/>
    <w:rsid w:val="00874F06"/>
    <w:rsid w:val="00875251"/>
    <w:rsid w:val="008756B0"/>
    <w:rsid w:val="00875B1E"/>
    <w:rsid w:val="00875EBA"/>
    <w:rsid w:val="0087642A"/>
    <w:rsid w:val="00876923"/>
    <w:rsid w:val="00876BC5"/>
    <w:rsid w:val="00876E81"/>
    <w:rsid w:val="00876F07"/>
    <w:rsid w:val="00876FB5"/>
    <w:rsid w:val="008770E4"/>
    <w:rsid w:val="00877E9E"/>
    <w:rsid w:val="00880298"/>
    <w:rsid w:val="00880424"/>
    <w:rsid w:val="00880EA0"/>
    <w:rsid w:val="00881132"/>
    <w:rsid w:val="00881474"/>
    <w:rsid w:val="00881541"/>
    <w:rsid w:val="00881801"/>
    <w:rsid w:val="00881DA7"/>
    <w:rsid w:val="00882A43"/>
    <w:rsid w:val="00884209"/>
    <w:rsid w:val="008845ED"/>
    <w:rsid w:val="008849A4"/>
    <w:rsid w:val="008854AF"/>
    <w:rsid w:val="00885753"/>
    <w:rsid w:val="00885D7B"/>
    <w:rsid w:val="00886710"/>
    <w:rsid w:val="00886EB5"/>
    <w:rsid w:val="0088759F"/>
    <w:rsid w:val="00887C13"/>
    <w:rsid w:val="00890604"/>
    <w:rsid w:val="00891207"/>
    <w:rsid w:val="0089172D"/>
    <w:rsid w:val="00891DCE"/>
    <w:rsid w:val="0089217A"/>
    <w:rsid w:val="0089298A"/>
    <w:rsid w:val="00892F06"/>
    <w:rsid w:val="00893AF1"/>
    <w:rsid w:val="00893D11"/>
    <w:rsid w:val="00893EB4"/>
    <w:rsid w:val="0089419A"/>
    <w:rsid w:val="00894431"/>
    <w:rsid w:val="008944EE"/>
    <w:rsid w:val="008947FA"/>
    <w:rsid w:val="008954E1"/>
    <w:rsid w:val="00895596"/>
    <w:rsid w:val="0089583F"/>
    <w:rsid w:val="00895BCD"/>
    <w:rsid w:val="00895D46"/>
    <w:rsid w:val="008966E1"/>
    <w:rsid w:val="00896911"/>
    <w:rsid w:val="008975B3"/>
    <w:rsid w:val="008977C1"/>
    <w:rsid w:val="00897E8C"/>
    <w:rsid w:val="008A0823"/>
    <w:rsid w:val="008A2626"/>
    <w:rsid w:val="008A30F4"/>
    <w:rsid w:val="008A343F"/>
    <w:rsid w:val="008A3585"/>
    <w:rsid w:val="008A3B34"/>
    <w:rsid w:val="008A403C"/>
    <w:rsid w:val="008A432F"/>
    <w:rsid w:val="008A48A7"/>
    <w:rsid w:val="008A4A59"/>
    <w:rsid w:val="008A4B49"/>
    <w:rsid w:val="008A4DF5"/>
    <w:rsid w:val="008A4E90"/>
    <w:rsid w:val="008A5523"/>
    <w:rsid w:val="008A5777"/>
    <w:rsid w:val="008A5C35"/>
    <w:rsid w:val="008A5C4A"/>
    <w:rsid w:val="008A5E47"/>
    <w:rsid w:val="008A6357"/>
    <w:rsid w:val="008A643C"/>
    <w:rsid w:val="008A6CB1"/>
    <w:rsid w:val="008A7007"/>
    <w:rsid w:val="008A785F"/>
    <w:rsid w:val="008A7C1D"/>
    <w:rsid w:val="008A7D84"/>
    <w:rsid w:val="008B01C0"/>
    <w:rsid w:val="008B0355"/>
    <w:rsid w:val="008B04E3"/>
    <w:rsid w:val="008B0834"/>
    <w:rsid w:val="008B0C48"/>
    <w:rsid w:val="008B126E"/>
    <w:rsid w:val="008B14E6"/>
    <w:rsid w:val="008B152F"/>
    <w:rsid w:val="008B154E"/>
    <w:rsid w:val="008B1E50"/>
    <w:rsid w:val="008B22B5"/>
    <w:rsid w:val="008B28B0"/>
    <w:rsid w:val="008B2A83"/>
    <w:rsid w:val="008B2C8A"/>
    <w:rsid w:val="008B2D8E"/>
    <w:rsid w:val="008B338A"/>
    <w:rsid w:val="008B3AEE"/>
    <w:rsid w:val="008B3C70"/>
    <w:rsid w:val="008B3F83"/>
    <w:rsid w:val="008B4593"/>
    <w:rsid w:val="008B4EAF"/>
    <w:rsid w:val="008B4ECA"/>
    <w:rsid w:val="008B5123"/>
    <w:rsid w:val="008B5135"/>
    <w:rsid w:val="008B5FE1"/>
    <w:rsid w:val="008B6277"/>
    <w:rsid w:val="008B679F"/>
    <w:rsid w:val="008B6B44"/>
    <w:rsid w:val="008B73C5"/>
    <w:rsid w:val="008B77B6"/>
    <w:rsid w:val="008B78E5"/>
    <w:rsid w:val="008B7BC8"/>
    <w:rsid w:val="008B7CAC"/>
    <w:rsid w:val="008C02CD"/>
    <w:rsid w:val="008C047E"/>
    <w:rsid w:val="008C1595"/>
    <w:rsid w:val="008C1E1F"/>
    <w:rsid w:val="008C2298"/>
    <w:rsid w:val="008C233E"/>
    <w:rsid w:val="008C2354"/>
    <w:rsid w:val="008C26B1"/>
    <w:rsid w:val="008C2D23"/>
    <w:rsid w:val="008C3274"/>
    <w:rsid w:val="008C3B96"/>
    <w:rsid w:val="008C3F57"/>
    <w:rsid w:val="008C40E3"/>
    <w:rsid w:val="008C4150"/>
    <w:rsid w:val="008C418F"/>
    <w:rsid w:val="008C4EA0"/>
    <w:rsid w:val="008C55F1"/>
    <w:rsid w:val="008C5B9F"/>
    <w:rsid w:val="008C5BA1"/>
    <w:rsid w:val="008C5CC4"/>
    <w:rsid w:val="008C5E29"/>
    <w:rsid w:val="008C644E"/>
    <w:rsid w:val="008C6F55"/>
    <w:rsid w:val="008C700B"/>
    <w:rsid w:val="008C70F7"/>
    <w:rsid w:val="008C758A"/>
    <w:rsid w:val="008C7759"/>
    <w:rsid w:val="008C77CD"/>
    <w:rsid w:val="008C7AD8"/>
    <w:rsid w:val="008D0339"/>
    <w:rsid w:val="008D0360"/>
    <w:rsid w:val="008D06AC"/>
    <w:rsid w:val="008D0E41"/>
    <w:rsid w:val="008D179F"/>
    <w:rsid w:val="008D184C"/>
    <w:rsid w:val="008D1D25"/>
    <w:rsid w:val="008D1DDE"/>
    <w:rsid w:val="008D2338"/>
    <w:rsid w:val="008D3A8D"/>
    <w:rsid w:val="008D3DE3"/>
    <w:rsid w:val="008D3F64"/>
    <w:rsid w:val="008D4796"/>
    <w:rsid w:val="008D49E6"/>
    <w:rsid w:val="008D4A34"/>
    <w:rsid w:val="008D4BFF"/>
    <w:rsid w:val="008D500F"/>
    <w:rsid w:val="008D5E4B"/>
    <w:rsid w:val="008D6332"/>
    <w:rsid w:val="008D6931"/>
    <w:rsid w:val="008D6BEA"/>
    <w:rsid w:val="008D6D20"/>
    <w:rsid w:val="008D76A4"/>
    <w:rsid w:val="008D79DD"/>
    <w:rsid w:val="008E02BE"/>
    <w:rsid w:val="008E0BA1"/>
    <w:rsid w:val="008E0C33"/>
    <w:rsid w:val="008E1655"/>
    <w:rsid w:val="008E178C"/>
    <w:rsid w:val="008E1D76"/>
    <w:rsid w:val="008E27D6"/>
    <w:rsid w:val="008E28E6"/>
    <w:rsid w:val="008E2D4A"/>
    <w:rsid w:val="008E325C"/>
    <w:rsid w:val="008E3603"/>
    <w:rsid w:val="008E3C9A"/>
    <w:rsid w:val="008E454E"/>
    <w:rsid w:val="008E4668"/>
    <w:rsid w:val="008E4C35"/>
    <w:rsid w:val="008E4CD8"/>
    <w:rsid w:val="008E5324"/>
    <w:rsid w:val="008E5508"/>
    <w:rsid w:val="008E5E0B"/>
    <w:rsid w:val="008E5E5D"/>
    <w:rsid w:val="008E6492"/>
    <w:rsid w:val="008E64D0"/>
    <w:rsid w:val="008E6599"/>
    <w:rsid w:val="008E6C17"/>
    <w:rsid w:val="008E6F97"/>
    <w:rsid w:val="008E72CB"/>
    <w:rsid w:val="008E7548"/>
    <w:rsid w:val="008E7CBD"/>
    <w:rsid w:val="008F014B"/>
    <w:rsid w:val="008F043D"/>
    <w:rsid w:val="008F0A0B"/>
    <w:rsid w:val="008F152B"/>
    <w:rsid w:val="008F1DA4"/>
    <w:rsid w:val="008F2373"/>
    <w:rsid w:val="008F24A2"/>
    <w:rsid w:val="008F2A5E"/>
    <w:rsid w:val="008F2B62"/>
    <w:rsid w:val="008F335B"/>
    <w:rsid w:val="008F39A2"/>
    <w:rsid w:val="008F3B8A"/>
    <w:rsid w:val="008F3F44"/>
    <w:rsid w:val="008F4505"/>
    <w:rsid w:val="008F48F3"/>
    <w:rsid w:val="008F4C85"/>
    <w:rsid w:val="008F4DCB"/>
    <w:rsid w:val="008F526C"/>
    <w:rsid w:val="008F56BE"/>
    <w:rsid w:val="008F6245"/>
    <w:rsid w:val="008F7786"/>
    <w:rsid w:val="008F7ADB"/>
    <w:rsid w:val="008F7CAD"/>
    <w:rsid w:val="00900891"/>
    <w:rsid w:val="00900FDA"/>
    <w:rsid w:val="0090134C"/>
    <w:rsid w:val="009018BC"/>
    <w:rsid w:val="00901F51"/>
    <w:rsid w:val="009026FE"/>
    <w:rsid w:val="00902B19"/>
    <w:rsid w:val="00903C47"/>
    <w:rsid w:val="00903E43"/>
    <w:rsid w:val="00904041"/>
    <w:rsid w:val="00904504"/>
    <w:rsid w:val="00905403"/>
    <w:rsid w:val="00905689"/>
    <w:rsid w:val="00905B8A"/>
    <w:rsid w:val="0090604F"/>
    <w:rsid w:val="009061F0"/>
    <w:rsid w:val="0090623F"/>
    <w:rsid w:val="00906299"/>
    <w:rsid w:val="009062E5"/>
    <w:rsid w:val="0090631A"/>
    <w:rsid w:val="00906FC9"/>
    <w:rsid w:val="00907395"/>
    <w:rsid w:val="00907732"/>
    <w:rsid w:val="00907A04"/>
    <w:rsid w:val="00907AA0"/>
    <w:rsid w:val="00910514"/>
    <w:rsid w:val="00910B25"/>
    <w:rsid w:val="0091196A"/>
    <w:rsid w:val="00912151"/>
    <w:rsid w:val="0091219E"/>
    <w:rsid w:val="00912F37"/>
    <w:rsid w:val="00913A75"/>
    <w:rsid w:val="00914BBB"/>
    <w:rsid w:val="0091522A"/>
    <w:rsid w:val="009161DD"/>
    <w:rsid w:val="00916718"/>
    <w:rsid w:val="00916907"/>
    <w:rsid w:val="0091692A"/>
    <w:rsid w:val="00916F93"/>
    <w:rsid w:val="00920051"/>
    <w:rsid w:val="0092069A"/>
    <w:rsid w:val="00921CF9"/>
    <w:rsid w:val="009222B1"/>
    <w:rsid w:val="0092245A"/>
    <w:rsid w:val="00922B18"/>
    <w:rsid w:val="00922F99"/>
    <w:rsid w:val="009231DB"/>
    <w:rsid w:val="009231E6"/>
    <w:rsid w:val="00923A9F"/>
    <w:rsid w:val="00923DC7"/>
    <w:rsid w:val="00923F42"/>
    <w:rsid w:val="0092431E"/>
    <w:rsid w:val="00924874"/>
    <w:rsid w:val="00924AD3"/>
    <w:rsid w:val="00924F2B"/>
    <w:rsid w:val="0092517E"/>
    <w:rsid w:val="00925215"/>
    <w:rsid w:val="00926831"/>
    <w:rsid w:val="00926E88"/>
    <w:rsid w:val="0092709D"/>
    <w:rsid w:val="00927333"/>
    <w:rsid w:val="009273FB"/>
    <w:rsid w:val="00927706"/>
    <w:rsid w:val="009277EB"/>
    <w:rsid w:val="00927807"/>
    <w:rsid w:val="00927833"/>
    <w:rsid w:val="009279A0"/>
    <w:rsid w:val="00927A8B"/>
    <w:rsid w:val="00927FCA"/>
    <w:rsid w:val="0093075F"/>
    <w:rsid w:val="00930779"/>
    <w:rsid w:val="00930C01"/>
    <w:rsid w:val="00930DDD"/>
    <w:rsid w:val="00931666"/>
    <w:rsid w:val="00931777"/>
    <w:rsid w:val="00931966"/>
    <w:rsid w:val="0093198A"/>
    <w:rsid w:val="00931EBD"/>
    <w:rsid w:val="009322AE"/>
    <w:rsid w:val="009322D3"/>
    <w:rsid w:val="009325C0"/>
    <w:rsid w:val="0093268B"/>
    <w:rsid w:val="00932AC0"/>
    <w:rsid w:val="00932CC0"/>
    <w:rsid w:val="009334F9"/>
    <w:rsid w:val="00933979"/>
    <w:rsid w:val="00934033"/>
    <w:rsid w:val="0093404F"/>
    <w:rsid w:val="00934C94"/>
    <w:rsid w:val="00935021"/>
    <w:rsid w:val="009353B6"/>
    <w:rsid w:val="00936098"/>
    <w:rsid w:val="009360C2"/>
    <w:rsid w:val="00936379"/>
    <w:rsid w:val="00936969"/>
    <w:rsid w:val="009369B2"/>
    <w:rsid w:val="00936C08"/>
    <w:rsid w:val="00936F7D"/>
    <w:rsid w:val="00937415"/>
    <w:rsid w:val="009376C8"/>
    <w:rsid w:val="00937EDB"/>
    <w:rsid w:val="00940552"/>
    <w:rsid w:val="009406CC"/>
    <w:rsid w:val="00940785"/>
    <w:rsid w:val="0094081A"/>
    <w:rsid w:val="009414FE"/>
    <w:rsid w:val="0094157F"/>
    <w:rsid w:val="0094183D"/>
    <w:rsid w:val="00942B8F"/>
    <w:rsid w:val="009435FA"/>
    <w:rsid w:val="00943912"/>
    <w:rsid w:val="00943D15"/>
    <w:rsid w:val="00943FC3"/>
    <w:rsid w:val="0094429A"/>
    <w:rsid w:val="00945D6F"/>
    <w:rsid w:val="00946692"/>
    <w:rsid w:val="009467DB"/>
    <w:rsid w:val="00946869"/>
    <w:rsid w:val="00946F9C"/>
    <w:rsid w:val="00947029"/>
    <w:rsid w:val="009477A6"/>
    <w:rsid w:val="00947A6B"/>
    <w:rsid w:val="00947F99"/>
    <w:rsid w:val="0095038F"/>
    <w:rsid w:val="009505CF"/>
    <w:rsid w:val="0095080F"/>
    <w:rsid w:val="00950AF7"/>
    <w:rsid w:val="00951549"/>
    <w:rsid w:val="00951757"/>
    <w:rsid w:val="00951B1C"/>
    <w:rsid w:val="00951C69"/>
    <w:rsid w:val="00952071"/>
    <w:rsid w:val="00952A2C"/>
    <w:rsid w:val="0095323A"/>
    <w:rsid w:val="009535A9"/>
    <w:rsid w:val="009540C5"/>
    <w:rsid w:val="00954CED"/>
    <w:rsid w:val="00954E3C"/>
    <w:rsid w:val="009552E2"/>
    <w:rsid w:val="009559E3"/>
    <w:rsid w:val="00956477"/>
    <w:rsid w:val="00956500"/>
    <w:rsid w:val="009575A0"/>
    <w:rsid w:val="0095760F"/>
    <w:rsid w:val="0095791B"/>
    <w:rsid w:val="00957BA3"/>
    <w:rsid w:val="00957C2E"/>
    <w:rsid w:val="00957E8B"/>
    <w:rsid w:val="00957FD0"/>
    <w:rsid w:val="009605EB"/>
    <w:rsid w:val="009606B0"/>
    <w:rsid w:val="00961ABC"/>
    <w:rsid w:val="00961AF2"/>
    <w:rsid w:val="00961BCB"/>
    <w:rsid w:val="00962161"/>
    <w:rsid w:val="00962635"/>
    <w:rsid w:val="00962C92"/>
    <w:rsid w:val="00962CCE"/>
    <w:rsid w:val="00963175"/>
    <w:rsid w:val="0096356C"/>
    <w:rsid w:val="009635BD"/>
    <w:rsid w:val="00963645"/>
    <w:rsid w:val="00963A38"/>
    <w:rsid w:val="00963C33"/>
    <w:rsid w:val="009642EA"/>
    <w:rsid w:val="00964616"/>
    <w:rsid w:val="009647D0"/>
    <w:rsid w:val="0096513F"/>
    <w:rsid w:val="00965A04"/>
    <w:rsid w:val="00966420"/>
    <w:rsid w:val="00966B8D"/>
    <w:rsid w:val="00966E48"/>
    <w:rsid w:val="00967183"/>
    <w:rsid w:val="00967AC6"/>
    <w:rsid w:val="00967DD9"/>
    <w:rsid w:val="009710BD"/>
    <w:rsid w:val="0097113D"/>
    <w:rsid w:val="00971B0F"/>
    <w:rsid w:val="00971F95"/>
    <w:rsid w:val="009722BE"/>
    <w:rsid w:val="0097289C"/>
    <w:rsid w:val="0097305E"/>
    <w:rsid w:val="00973B8E"/>
    <w:rsid w:val="00975049"/>
    <w:rsid w:val="00975360"/>
    <w:rsid w:val="0097555E"/>
    <w:rsid w:val="00975916"/>
    <w:rsid w:val="00975C3D"/>
    <w:rsid w:val="00976058"/>
    <w:rsid w:val="0097676B"/>
    <w:rsid w:val="009771FF"/>
    <w:rsid w:val="009774F8"/>
    <w:rsid w:val="00977518"/>
    <w:rsid w:val="00977805"/>
    <w:rsid w:val="00977991"/>
    <w:rsid w:val="00977D18"/>
    <w:rsid w:val="009807EA"/>
    <w:rsid w:val="00980AC9"/>
    <w:rsid w:val="009811BE"/>
    <w:rsid w:val="00981352"/>
    <w:rsid w:val="00982667"/>
    <w:rsid w:val="00982861"/>
    <w:rsid w:val="00982C10"/>
    <w:rsid w:val="009830ED"/>
    <w:rsid w:val="009831EE"/>
    <w:rsid w:val="00983351"/>
    <w:rsid w:val="00983958"/>
    <w:rsid w:val="00984897"/>
    <w:rsid w:val="00984944"/>
    <w:rsid w:val="00984C65"/>
    <w:rsid w:val="00985110"/>
    <w:rsid w:val="00985D86"/>
    <w:rsid w:val="0098637E"/>
    <w:rsid w:val="0098641B"/>
    <w:rsid w:val="0098651C"/>
    <w:rsid w:val="009865A5"/>
    <w:rsid w:val="00986B35"/>
    <w:rsid w:val="00987218"/>
    <w:rsid w:val="009901C6"/>
    <w:rsid w:val="00990CD8"/>
    <w:rsid w:val="00990F7A"/>
    <w:rsid w:val="00991986"/>
    <w:rsid w:val="00991DCE"/>
    <w:rsid w:val="0099204A"/>
    <w:rsid w:val="0099230B"/>
    <w:rsid w:val="00992505"/>
    <w:rsid w:val="00992921"/>
    <w:rsid w:val="0099302E"/>
    <w:rsid w:val="009936C3"/>
    <w:rsid w:val="00994143"/>
    <w:rsid w:val="00994723"/>
    <w:rsid w:val="00994B26"/>
    <w:rsid w:val="00994E3C"/>
    <w:rsid w:val="009952BE"/>
    <w:rsid w:val="0099590F"/>
    <w:rsid w:val="00995941"/>
    <w:rsid w:val="00995BE0"/>
    <w:rsid w:val="00996053"/>
    <w:rsid w:val="0099613D"/>
    <w:rsid w:val="00996217"/>
    <w:rsid w:val="0099648F"/>
    <w:rsid w:val="0099665F"/>
    <w:rsid w:val="00996AC2"/>
    <w:rsid w:val="00996D23"/>
    <w:rsid w:val="00996EFE"/>
    <w:rsid w:val="00997524"/>
    <w:rsid w:val="0099779B"/>
    <w:rsid w:val="009978AD"/>
    <w:rsid w:val="00997D5B"/>
    <w:rsid w:val="00997FF6"/>
    <w:rsid w:val="009A00D3"/>
    <w:rsid w:val="009A0221"/>
    <w:rsid w:val="009A072C"/>
    <w:rsid w:val="009A08C3"/>
    <w:rsid w:val="009A154F"/>
    <w:rsid w:val="009A2030"/>
    <w:rsid w:val="009A2198"/>
    <w:rsid w:val="009A24CF"/>
    <w:rsid w:val="009A2860"/>
    <w:rsid w:val="009A2D52"/>
    <w:rsid w:val="009A2D94"/>
    <w:rsid w:val="009A2E5C"/>
    <w:rsid w:val="009A2F22"/>
    <w:rsid w:val="009A32BD"/>
    <w:rsid w:val="009A3C0B"/>
    <w:rsid w:val="009A3C67"/>
    <w:rsid w:val="009A45C2"/>
    <w:rsid w:val="009A56EF"/>
    <w:rsid w:val="009A6168"/>
    <w:rsid w:val="009A6470"/>
    <w:rsid w:val="009A69CE"/>
    <w:rsid w:val="009A6BC1"/>
    <w:rsid w:val="009A6EDC"/>
    <w:rsid w:val="009A7250"/>
    <w:rsid w:val="009A7BDF"/>
    <w:rsid w:val="009B0708"/>
    <w:rsid w:val="009B097E"/>
    <w:rsid w:val="009B12C7"/>
    <w:rsid w:val="009B12E1"/>
    <w:rsid w:val="009B1345"/>
    <w:rsid w:val="009B198C"/>
    <w:rsid w:val="009B1BCE"/>
    <w:rsid w:val="009B1C00"/>
    <w:rsid w:val="009B2204"/>
    <w:rsid w:val="009B2383"/>
    <w:rsid w:val="009B2395"/>
    <w:rsid w:val="009B2941"/>
    <w:rsid w:val="009B29BE"/>
    <w:rsid w:val="009B29D5"/>
    <w:rsid w:val="009B35A1"/>
    <w:rsid w:val="009B3C5A"/>
    <w:rsid w:val="009B3EC6"/>
    <w:rsid w:val="009B45F5"/>
    <w:rsid w:val="009B490C"/>
    <w:rsid w:val="009B52AF"/>
    <w:rsid w:val="009B54BB"/>
    <w:rsid w:val="009B60EE"/>
    <w:rsid w:val="009B621A"/>
    <w:rsid w:val="009B68DA"/>
    <w:rsid w:val="009B696A"/>
    <w:rsid w:val="009B6E94"/>
    <w:rsid w:val="009B73B4"/>
    <w:rsid w:val="009B7897"/>
    <w:rsid w:val="009B7ACB"/>
    <w:rsid w:val="009B7E26"/>
    <w:rsid w:val="009C06BF"/>
    <w:rsid w:val="009C0CF1"/>
    <w:rsid w:val="009C1112"/>
    <w:rsid w:val="009C1A53"/>
    <w:rsid w:val="009C1F6A"/>
    <w:rsid w:val="009C278B"/>
    <w:rsid w:val="009C2D1C"/>
    <w:rsid w:val="009C3533"/>
    <w:rsid w:val="009C3E9A"/>
    <w:rsid w:val="009C43E2"/>
    <w:rsid w:val="009C4E82"/>
    <w:rsid w:val="009C4F71"/>
    <w:rsid w:val="009C535A"/>
    <w:rsid w:val="009C556E"/>
    <w:rsid w:val="009C57B2"/>
    <w:rsid w:val="009C5911"/>
    <w:rsid w:val="009C5B41"/>
    <w:rsid w:val="009C5BA8"/>
    <w:rsid w:val="009C65C5"/>
    <w:rsid w:val="009C7678"/>
    <w:rsid w:val="009C78C8"/>
    <w:rsid w:val="009C7A99"/>
    <w:rsid w:val="009D08B3"/>
    <w:rsid w:val="009D0AAA"/>
    <w:rsid w:val="009D0CDC"/>
    <w:rsid w:val="009D0DAF"/>
    <w:rsid w:val="009D130E"/>
    <w:rsid w:val="009D1BD7"/>
    <w:rsid w:val="009D218F"/>
    <w:rsid w:val="009D2875"/>
    <w:rsid w:val="009D306A"/>
    <w:rsid w:val="009D3762"/>
    <w:rsid w:val="009D3FA4"/>
    <w:rsid w:val="009D4A03"/>
    <w:rsid w:val="009D564E"/>
    <w:rsid w:val="009D59FB"/>
    <w:rsid w:val="009D6556"/>
    <w:rsid w:val="009D727A"/>
    <w:rsid w:val="009D77CF"/>
    <w:rsid w:val="009D7B21"/>
    <w:rsid w:val="009D7E79"/>
    <w:rsid w:val="009E0030"/>
    <w:rsid w:val="009E04AD"/>
    <w:rsid w:val="009E09D2"/>
    <w:rsid w:val="009E10C6"/>
    <w:rsid w:val="009E1904"/>
    <w:rsid w:val="009E1AB4"/>
    <w:rsid w:val="009E1FD6"/>
    <w:rsid w:val="009E29CE"/>
    <w:rsid w:val="009E2AA4"/>
    <w:rsid w:val="009E2B32"/>
    <w:rsid w:val="009E2CFB"/>
    <w:rsid w:val="009E3E34"/>
    <w:rsid w:val="009E3E7B"/>
    <w:rsid w:val="009E40C5"/>
    <w:rsid w:val="009E447F"/>
    <w:rsid w:val="009E4484"/>
    <w:rsid w:val="009E4504"/>
    <w:rsid w:val="009E48EE"/>
    <w:rsid w:val="009E4EC4"/>
    <w:rsid w:val="009E62C1"/>
    <w:rsid w:val="009E659C"/>
    <w:rsid w:val="009E6B63"/>
    <w:rsid w:val="009E77C5"/>
    <w:rsid w:val="009E7A42"/>
    <w:rsid w:val="009E7D68"/>
    <w:rsid w:val="009F061A"/>
    <w:rsid w:val="009F0AE3"/>
    <w:rsid w:val="009F180F"/>
    <w:rsid w:val="009F1F19"/>
    <w:rsid w:val="009F2A91"/>
    <w:rsid w:val="009F2C2A"/>
    <w:rsid w:val="009F386A"/>
    <w:rsid w:val="009F47C8"/>
    <w:rsid w:val="009F4DDD"/>
    <w:rsid w:val="009F4F8A"/>
    <w:rsid w:val="009F5008"/>
    <w:rsid w:val="009F556C"/>
    <w:rsid w:val="009F58E3"/>
    <w:rsid w:val="009F68FC"/>
    <w:rsid w:val="009F6940"/>
    <w:rsid w:val="009F6A44"/>
    <w:rsid w:val="009F6F3F"/>
    <w:rsid w:val="009F713D"/>
    <w:rsid w:val="009F76FD"/>
    <w:rsid w:val="009F77AA"/>
    <w:rsid w:val="00A00104"/>
    <w:rsid w:val="00A00BDF"/>
    <w:rsid w:val="00A00E32"/>
    <w:rsid w:val="00A0108F"/>
    <w:rsid w:val="00A01188"/>
    <w:rsid w:val="00A01664"/>
    <w:rsid w:val="00A02158"/>
    <w:rsid w:val="00A023BC"/>
    <w:rsid w:val="00A02705"/>
    <w:rsid w:val="00A0272C"/>
    <w:rsid w:val="00A04099"/>
    <w:rsid w:val="00A04783"/>
    <w:rsid w:val="00A04E23"/>
    <w:rsid w:val="00A05CED"/>
    <w:rsid w:val="00A0614B"/>
    <w:rsid w:val="00A06746"/>
    <w:rsid w:val="00A06D96"/>
    <w:rsid w:val="00A06F31"/>
    <w:rsid w:val="00A07255"/>
    <w:rsid w:val="00A0772E"/>
    <w:rsid w:val="00A0781C"/>
    <w:rsid w:val="00A07906"/>
    <w:rsid w:val="00A079BE"/>
    <w:rsid w:val="00A07FAB"/>
    <w:rsid w:val="00A1040D"/>
    <w:rsid w:val="00A10DE7"/>
    <w:rsid w:val="00A1114A"/>
    <w:rsid w:val="00A1131F"/>
    <w:rsid w:val="00A11733"/>
    <w:rsid w:val="00A11796"/>
    <w:rsid w:val="00A129FB"/>
    <w:rsid w:val="00A12B25"/>
    <w:rsid w:val="00A135FA"/>
    <w:rsid w:val="00A1366B"/>
    <w:rsid w:val="00A1389B"/>
    <w:rsid w:val="00A13968"/>
    <w:rsid w:val="00A13DE1"/>
    <w:rsid w:val="00A143CA"/>
    <w:rsid w:val="00A15ECC"/>
    <w:rsid w:val="00A1635C"/>
    <w:rsid w:val="00A16518"/>
    <w:rsid w:val="00A1657B"/>
    <w:rsid w:val="00A1680C"/>
    <w:rsid w:val="00A16979"/>
    <w:rsid w:val="00A17036"/>
    <w:rsid w:val="00A170BD"/>
    <w:rsid w:val="00A170D4"/>
    <w:rsid w:val="00A1742E"/>
    <w:rsid w:val="00A20221"/>
    <w:rsid w:val="00A22579"/>
    <w:rsid w:val="00A227E6"/>
    <w:rsid w:val="00A22FAA"/>
    <w:rsid w:val="00A2352A"/>
    <w:rsid w:val="00A238B8"/>
    <w:rsid w:val="00A241CA"/>
    <w:rsid w:val="00A2441D"/>
    <w:rsid w:val="00A24B1B"/>
    <w:rsid w:val="00A2564A"/>
    <w:rsid w:val="00A25BDA"/>
    <w:rsid w:val="00A25E73"/>
    <w:rsid w:val="00A260E1"/>
    <w:rsid w:val="00A2665F"/>
    <w:rsid w:val="00A26F9A"/>
    <w:rsid w:val="00A270EF"/>
    <w:rsid w:val="00A274B6"/>
    <w:rsid w:val="00A27516"/>
    <w:rsid w:val="00A27AF0"/>
    <w:rsid w:val="00A27D1C"/>
    <w:rsid w:val="00A27D69"/>
    <w:rsid w:val="00A303CA"/>
    <w:rsid w:val="00A30521"/>
    <w:rsid w:val="00A306C1"/>
    <w:rsid w:val="00A30F10"/>
    <w:rsid w:val="00A314A0"/>
    <w:rsid w:val="00A318E2"/>
    <w:rsid w:val="00A31B23"/>
    <w:rsid w:val="00A31CEC"/>
    <w:rsid w:val="00A32029"/>
    <w:rsid w:val="00A32539"/>
    <w:rsid w:val="00A326E2"/>
    <w:rsid w:val="00A32D54"/>
    <w:rsid w:val="00A33424"/>
    <w:rsid w:val="00A33AC9"/>
    <w:rsid w:val="00A33B01"/>
    <w:rsid w:val="00A3451E"/>
    <w:rsid w:val="00A34815"/>
    <w:rsid w:val="00A35334"/>
    <w:rsid w:val="00A3577D"/>
    <w:rsid w:val="00A3580D"/>
    <w:rsid w:val="00A359B5"/>
    <w:rsid w:val="00A36664"/>
    <w:rsid w:val="00A36829"/>
    <w:rsid w:val="00A36BEB"/>
    <w:rsid w:val="00A36BF1"/>
    <w:rsid w:val="00A370D2"/>
    <w:rsid w:val="00A373F3"/>
    <w:rsid w:val="00A3762B"/>
    <w:rsid w:val="00A37DEE"/>
    <w:rsid w:val="00A40610"/>
    <w:rsid w:val="00A4085F"/>
    <w:rsid w:val="00A41533"/>
    <w:rsid w:val="00A4171C"/>
    <w:rsid w:val="00A4186F"/>
    <w:rsid w:val="00A41B9A"/>
    <w:rsid w:val="00A41F85"/>
    <w:rsid w:val="00A42165"/>
    <w:rsid w:val="00A421F3"/>
    <w:rsid w:val="00A42726"/>
    <w:rsid w:val="00A42F9A"/>
    <w:rsid w:val="00A43188"/>
    <w:rsid w:val="00A4366F"/>
    <w:rsid w:val="00A43C30"/>
    <w:rsid w:val="00A43CE1"/>
    <w:rsid w:val="00A4419C"/>
    <w:rsid w:val="00A44459"/>
    <w:rsid w:val="00A444E8"/>
    <w:rsid w:val="00A44831"/>
    <w:rsid w:val="00A44B26"/>
    <w:rsid w:val="00A456D1"/>
    <w:rsid w:val="00A45B7F"/>
    <w:rsid w:val="00A45FE4"/>
    <w:rsid w:val="00A46E3A"/>
    <w:rsid w:val="00A4776C"/>
    <w:rsid w:val="00A47C52"/>
    <w:rsid w:val="00A47EA2"/>
    <w:rsid w:val="00A5057C"/>
    <w:rsid w:val="00A509B6"/>
    <w:rsid w:val="00A50AF4"/>
    <w:rsid w:val="00A513C1"/>
    <w:rsid w:val="00A5152E"/>
    <w:rsid w:val="00A519E9"/>
    <w:rsid w:val="00A51E86"/>
    <w:rsid w:val="00A51ECD"/>
    <w:rsid w:val="00A51F48"/>
    <w:rsid w:val="00A52404"/>
    <w:rsid w:val="00A524D2"/>
    <w:rsid w:val="00A52BC4"/>
    <w:rsid w:val="00A52D7A"/>
    <w:rsid w:val="00A545FC"/>
    <w:rsid w:val="00A546E7"/>
    <w:rsid w:val="00A550F0"/>
    <w:rsid w:val="00A551EA"/>
    <w:rsid w:val="00A5572C"/>
    <w:rsid w:val="00A55730"/>
    <w:rsid w:val="00A55C8A"/>
    <w:rsid w:val="00A55FB8"/>
    <w:rsid w:val="00A561BF"/>
    <w:rsid w:val="00A572CC"/>
    <w:rsid w:val="00A57BDD"/>
    <w:rsid w:val="00A57E78"/>
    <w:rsid w:val="00A6094A"/>
    <w:rsid w:val="00A60B73"/>
    <w:rsid w:val="00A61636"/>
    <w:rsid w:val="00A62083"/>
    <w:rsid w:val="00A6217A"/>
    <w:rsid w:val="00A62802"/>
    <w:rsid w:val="00A62830"/>
    <w:rsid w:val="00A62870"/>
    <w:rsid w:val="00A62AC9"/>
    <w:rsid w:val="00A6328D"/>
    <w:rsid w:val="00A63C37"/>
    <w:rsid w:val="00A6423E"/>
    <w:rsid w:val="00A64CC6"/>
    <w:rsid w:val="00A64E3B"/>
    <w:rsid w:val="00A64EEC"/>
    <w:rsid w:val="00A65094"/>
    <w:rsid w:val="00A6514D"/>
    <w:rsid w:val="00A655E7"/>
    <w:rsid w:val="00A65CF4"/>
    <w:rsid w:val="00A66B45"/>
    <w:rsid w:val="00A66B53"/>
    <w:rsid w:val="00A66D7E"/>
    <w:rsid w:val="00A67B09"/>
    <w:rsid w:val="00A70004"/>
    <w:rsid w:val="00A700FF"/>
    <w:rsid w:val="00A70435"/>
    <w:rsid w:val="00A714A7"/>
    <w:rsid w:val="00A71BDE"/>
    <w:rsid w:val="00A72050"/>
    <w:rsid w:val="00A726FD"/>
    <w:rsid w:val="00A72752"/>
    <w:rsid w:val="00A72754"/>
    <w:rsid w:val="00A72BFC"/>
    <w:rsid w:val="00A7332E"/>
    <w:rsid w:val="00A739B7"/>
    <w:rsid w:val="00A74265"/>
    <w:rsid w:val="00A7489F"/>
    <w:rsid w:val="00A749A2"/>
    <w:rsid w:val="00A749CE"/>
    <w:rsid w:val="00A74A08"/>
    <w:rsid w:val="00A74CAD"/>
    <w:rsid w:val="00A75182"/>
    <w:rsid w:val="00A75C56"/>
    <w:rsid w:val="00A75C6E"/>
    <w:rsid w:val="00A7606C"/>
    <w:rsid w:val="00A7646D"/>
    <w:rsid w:val="00A76A50"/>
    <w:rsid w:val="00A76D44"/>
    <w:rsid w:val="00A77ABA"/>
    <w:rsid w:val="00A77BF1"/>
    <w:rsid w:val="00A803B9"/>
    <w:rsid w:val="00A80809"/>
    <w:rsid w:val="00A80883"/>
    <w:rsid w:val="00A80AFC"/>
    <w:rsid w:val="00A815B7"/>
    <w:rsid w:val="00A8172F"/>
    <w:rsid w:val="00A8191E"/>
    <w:rsid w:val="00A81950"/>
    <w:rsid w:val="00A819D7"/>
    <w:rsid w:val="00A81CF2"/>
    <w:rsid w:val="00A821C4"/>
    <w:rsid w:val="00A821F6"/>
    <w:rsid w:val="00A82F0F"/>
    <w:rsid w:val="00A8308D"/>
    <w:rsid w:val="00A83D91"/>
    <w:rsid w:val="00A84008"/>
    <w:rsid w:val="00A842A6"/>
    <w:rsid w:val="00A8445A"/>
    <w:rsid w:val="00A8487E"/>
    <w:rsid w:val="00A84897"/>
    <w:rsid w:val="00A8490B"/>
    <w:rsid w:val="00A84F0B"/>
    <w:rsid w:val="00A84F9C"/>
    <w:rsid w:val="00A8539F"/>
    <w:rsid w:val="00A855B4"/>
    <w:rsid w:val="00A858A0"/>
    <w:rsid w:val="00A858FB"/>
    <w:rsid w:val="00A85D3E"/>
    <w:rsid w:val="00A86A75"/>
    <w:rsid w:val="00A87372"/>
    <w:rsid w:val="00A873F6"/>
    <w:rsid w:val="00A87D6F"/>
    <w:rsid w:val="00A900BE"/>
    <w:rsid w:val="00A9035D"/>
    <w:rsid w:val="00A903C1"/>
    <w:rsid w:val="00A9056D"/>
    <w:rsid w:val="00A90982"/>
    <w:rsid w:val="00A91456"/>
    <w:rsid w:val="00A918DB"/>
    <w:rsid w:val="00A920E6"/>
    <w:rsid w:val="00A92AD6"/>
    <w:rsid w:val="00A9340B"/>
    <w:rsid w:val="00A935CF"/>
    <w:rsid w:val="00A93B09"/>
    <w:rsid w:val="00A93B19"/>
    <w:rsid w:val="00A94388"/>
    <w:rsid w:val="00A943DE"/>
    <w:rsid w:val="00A94A6D"/>
    <w:rsid w:val="00A94B7A"/>
    <w:rsid w:val="00A94C29"/>
    <w:rsid w:val="00A94DBE"/>
    <w:rsid w:val="00A94DCE"/>
    <w:rsid w:val="00A95F4D"/>
    <w:rsid w:val="00A96101"/>
    <w:rsid w:val="00A96574"/>
    <w:rsid w:val="00A965E1"/>
    <w:rsid w:val="00A970D6"/>
    <w:rsid w:val="00A9798C"/>
    <w:rsid w:val="00A97F00"/>
    <w:rsid w:val="00AA0008"/>
    <w:rsid w:val="00AA00D7"/>
    <w:rsid w:val="00AA01C5"/>
    <w:rsid w:val="00AA0206"/>
    <w:rsid w:val="00AA06E2"/>
    <w:rsid w:val="00AA1769"/>
    <w:rsid w:val="00AA17E1"/>
    <w:rsid w:val="00AA18AE"/>
    <w:rsid w:val="00AA19CB"/>
    <w:rsid w:val="00AA1A03"/>
    <w:rsid w:val="00AA23D4"/>
    <w:rsid w:val="00AA2438"/>
    <w:rsid w:val="00AA341D"/>
    <w:rsid w:val="00AA3589"/>
    <w:rsid w:val="00AA38AD"/>
    <w:rsid w:val="00AA4192"/>
    <w:rsid w:val="00AA42B5"/>
    <w:rsid w:val="00AA4570"/>
    <w:rsid w:val="00AA4DA3"/>
    <w:rsid w:val="00AA5A1A"/>
    <w:rsid w:val="00AA5FB1"/>
    <w:rsid w:val="00AA65BA"/>
    <w:rsid w:val="00AA6B1A"/>
    <w:rsid w:val="00AA6EF5"/>
    <w:rsid w:val="00AA70D6"/>
    <w:rsid w:val="00AA76FD"/>
    <w:rsid w:val="00AA7939"/>
    <w:rsid w:val="00AB0016"/>
    <w:rsid w:val="00AB0622"/>
    <w:rsid w:val="00AB0762"/>
    <w:rsid w:val="00AB07E6"/>
    <w:rsid w:val="00AB0A9B"/>
    <w:rsid w:val="00AB0DD9"/>
    <w:rsid w:val="00AB1AE5"/>
    <w:rsid w:val="00AB1AFC"/>
    <w:rsid w:val="00AB211D"/>
    <w:rsid w:val="00AB239A"/>
    <w:rsid w:val="00AB3456"/>
    <w:rsid w:val="00AB3928"/>
    <w:rsid w:val="00AB471B"/>
    <w:rsid w:val="00AB47F2"/>
    <w:rsid w:val="00AB4EAD"/>
    <w:rsid w:val="00AB5603"/>
    <w:rsid w:val="00AB5CE5"/>
    <w:rsid w:val="00AB66B9"/>
    <w:rsid w:val="00AB6B1F"/>
    <w:rsid w:val="00AB6D14"/>
    <w:rsid w:val="00AB75ED"/>
    <w:rsid w:val="00AB7D60"/>
    <w:rsid w:val="00AC0760"/>
    <w:rsid w:val="00AC08AC"/>
    <w:rsid w:val="00AC09A0"/>
    <w:rsid w:val="00AC0CB8"/>
    <w:rsid w:val="00AC0CFE"/>
    <w:rsid w:val="00AC1537"/>
    <w:rsid w:val="00AC1CBE"/>
    <w:rsid w:val="00AC1EE6"/>
    <w:rsid w:val="00AC20C2"/>
    <w:rsid w:val="00AC2442"/>
    <w:rsid w:val="00AC2E25"/>
    <w:rsid w:val="00AC30C3"/>
    <w:rsid w:val="00AC3167"/>
    <w:rsid w:val="00AC316D"/>
    <w:rsid w:val="00AC38FA"/>
    <w:rsid w:val="00AC3AFC"/>
    <w:rsid w:val="00AC3C1E"/>
    <w:rsid w:val="00AC4237"/>
    <w:rsid w:val="00AC4639"/>
    <w:rsid w:val="00AC495F"/>
    <w:rsid w:val="00AC4AF5"/>
    <w:rsid w:val="00AC516E"/>
    <w:rsid w:val="00AC51DF"/>
    <w:rsid w:val="00AC5497"/>
    <w:rsid w:val="00AC557B"/>
    <w:rsid w:val="00AC58EA"/>
    <w:rsid w:val="00AC62CE"/>
    <w:rsid w:val="00AC6713"/>
    <w:rsid w:val="00AC6733"/>
    <w:rsid w:val="00AC71C1"/>
    <w:rsid w:val="00AC720E"/>
    <w:rsid w:val="00AC7B38"/>
    <w:rsid w:val="00AC7FC1"/>
    <w:rsid w:val="00AD015F"/>
    <w:rsid w:val="00AD0CFC"/>
    <w:rsid w:val="00AD0E0B"/>
    <w:rsid w:val="00AD1213"/>
    <w:rsid w:val="00AD1F91"/>
    <w:rsid w:val="00AD20BE"/>
    <w:rsid w:val="00AD2892"/>
    <w:rsid w:val="00AD2CF8"/>
    <w:rsid w:val="00AD3D6A"/>
    <w:rsid w:val="00AD430A"/>
    <w:rsid w:val="00AD43E9"/>
    <w:rsid w:val="00AD44B1"/>
    <w:rsid w:val="00AD4A27"/>
    <w:rsid w:val="00AD4AA7"/>
    <w:rsid w:val="00AD5301"/>
    <w:rsid w:val="00AD560A"/>
    <w:rsid w:val="00AD59E1"/>
    <w:rsid w:val="00AD5EFD"/>
    <w:rsid w:val="00AD62C9"/>
    <w:rsid w:val="00AD66E2"/>
    <w:rsid w:val="00AD6805"/>
    <w:rsid w:val="00AD693E"/>
    <w:rsid w:val="00AD7190"/>
    <w:rsid w:val="00AD7598"/>
    <w:rsid w:val="00AD75EF"/>
    <w:rsid w:val="00AD7E37"/>
    <w:rsid w:val="00AE0389"/>
    <w:rsid w:val="00AE1F63"/>
    <w:rsid w:val="00AE216E"/>
    <w:rsid w:val="00AE21AA"/>
    <w:rsid w:val="00AE21FC"/>
    <w:rsid w:val="00AE242A"/>
    <w:rsid w:val="00AE27E6"/>
    <w:rsid w:val="00AE295B"/>
    <w:rsid w:val="00AE29F6"/>
    <w:rsid w:val="00AE2C32"/>
    <w:rsid w:val="00AE3075"/>
    <w:rsid w:val="00AE31A7"/>
    <w:rsid w:val="00AE3556"/>
    <w:rsid w:val="00AE3635"/>
    <w:rsid w:val="00AE39AE"/>
    <w:rsid w:val="00AE3F9B"/>
    <w:rsid w:val="00AE4785"/>
    <w:rsid w:val="00AE53DF"/>
    <w:rsid w:val="00AE5685"/>
    <w:rsid w:val="00AE5698"/>
    <w:rsid w:val="00AE578B"/>
    <w:rsid w:val="00AE620E"/>
    <w:rsid w:val="00AE7A8F"/>
    <w:rsid w:val="00AE7B21"/>
    <w:rsid w:val="00AE7CF7"/>
    <w:rsid w:val="00AF03D4"/>
    <w:rsid w:val="00AF05BA"/>
    <w:rsid w:val="00AF0C68"/>
    <w:rsid w:val="00AF1361"/>
    <w:rsid w:val="00AF16B1"/>
    <w:rsid w:val="00AF1739"/>
    <w:rsid w:val="00AF1A66"/>
    <w:rsid w:val="00AF1CDD"/>
    <w:rsid w:val="00AF20FA"/>
    <w:rsid w:val="00AF2136"/>
    <w:rsid w:val="00AF2210"/>
    <w:rsid w:val="00AF226C"/>
    <w:rsid w:val="00AF2825"/>
    <w:rsid w:val="00AF288D"/>
    <w:rsid w:val="00AF2BC7"/>
    <w:rsid w:val="00AF373F"/>
    <w:rsid w:val="00AF3EB5"/>
    <w:rsid w:val="00AF4396"/>
    <w:rsid w:val="00AF5A44"/>
    <w:rsid w:val="00AF61E6"/>
    <w:rsid w:val="00AF67B9"/>
    <w:rsid w:val="00AF6A19"/>
    <w:rsid w:val="00AF7172"/>
    <w:rsid w:val="00AF727D"/>
    <w:rsid w:val="00AF73A0"/>
    <w:rsid w:val="00AF7F01"/>
    <w:rsid w:val="00B001AC"/>
    <w:rsid w:val="00B00896"/>
    <w:rsid w:val="00B00899"/>
    <w:rsid w:val="00B009F8"/>
    <w:rsid w:val="00B01009"/>
    <w:rsid w:val="00B01219"/>
    <w:rsid w:val="00B01227"/>
    <w:rsid w:val="00B013FD"/>
    <w:rsid w:val="00B0173D"/>
    <w:rsid w:val="00B019AE"/>
    <w:rsid w:val="00B019EB"/>
    <w:rsid w:val="00B01B1A"/>
    <w:rsid w:val="00B01D92"/>
    <w:rsid w:val="00B023A5"/>
    <w:rsid w:val="00B023C8"/>
    <w:rsid w:val="00B0387B"/>
    <w:rsid w:val="00B0396F"/>
    <w:rsid w:val="00B039ED"/>
    <w:rsid w:val="00B03A05"/>
    <w:rsid w:val="00B03C6C"/>
    <w:rsid w:val="00B03E3C"/>
    <w:rsid w:val="00B04073"/>
    <w:rsid w:val="00B042AD"/>
    <w:rsid w:val="00B04757"/>
    <w:rsid w:val="00B04766"/>
    <w:rsid w:val="00B04BF0"/>
    <w:rsid w:val="00B050F7"/>
    <w:rsid w:val="00B052D6"/>
    <w:rsid w:val="00B05A62"/>
    <w:rsid w:val="00B061FA"/>
    <w:rsid w:val="00B06524"/>
    <w:rsid w:val="00B06FB8"/>
    <w:rsid w:val="00B07344"/>
    <w:rsid w:val="00B07468"/>
    <w:rsid w:val="00B07997"/>
    <w:rsid w:val="00B07F11"/>
    <w:rsid w:val="00B104CE"/>
    <w:rsid w:val="00B10588"/>
    <w:rsid w:val="00B10B88"/>
    <w:rsid w:val="00B10BBF"/>
    <w:rsid w:val="00B10F5D"/>
    <w:rsid w:val="00B10FF4"/>
    <w:rsid w:val="00B112B2"/>
    <w:rsid w:val="00B11465"/>
    <w:rsid w:val="00B115A1"/>
    <w:rsid w:val="00B119B6"/>
    <w:rsid w:val="00B119D8"/>
    <w:rsid w:val="00B11A52"/>
    <w:rsid w:val="00B12FE1"/>
    <w:rsid w:val="00B134D8"/>
    <w:rsid w:val="00B13C86"/>
    <w:rsid w:val="00B14089"/>
    <w:rsid w:val="00B14929"/>
    <w:rsid w:val="00B150B3"/>
    <w:rsid w:val="00B15612"/>
    <w:rsid w:val="00B156CF"/>
    <w:rsid w:val="00B1575A"/>
    <w:rsid w:val="00B1578B"/>
    <w:rsid w:val="00B15FC0"/>
    <w:rsid w:val="00B16A9A"/>
    <w:rsid w:val="00B17DC2"/>
    <w:rsid w:val="00B17FA7"/>
    <w:rsid w:val="00B20744"/>
    <w:rsid w:val="00B20ADB"/>
    <w:rsid w:val="00B20B6F"/>
    <w:rsid w:val="00B20D1B"/>
    <w:rsid w:val="00B211EC"/>
    <w:rsid w:val="00B2125C"/>
    <w:rsid w:val="00B21A61"/>
    <w:rsid w:val="00B21B11"/>
    <w:rsid w:val="00B22048"/>
    <w:rsid w:val="00B22139"/>
    <w:rsid w:val="00B2221B"/>
    <w:rsid w:val="00B22540"/>
    <w:rsid w:val="00B227E9"/>
    <w:rsid w:val="00B22B36"/>
    <w:rsid w:val="00B23768"/>
    <w:rsid w:val="00B239D7"/>
    <w:rsid w:val="00B23F04"/>
    <w:rsid w:val="00B245E5"/>
    <w:rsid w:val="00B24B94"/>
    <w:rsid w:val="00B24C28"/>
    <w:rsid w:val="00B24D55"/>
    <w:rsid w:val="00B25188"/>
    <w:rsid w:val="00B255BC"/>
    <w:rsid w:val="00B25A88"/>
    <w:rsid w:val="00B26C4D"/>
    <w:rsid w:val="00B274F7"/>
    <w:rsid w:val="00B27D9A"/>
    <w:rsid w:val="00B3018F"/>
    <w:rsid w:val="00B3089B"/>
    <w:rsid w:val="00B309DE"/>
    <w:rsid w:val="00B31156"/>
    <w:rsid w:val="00B311D2"/>
    <w:rsid w:val="00B3140D"/>
    <w:rsid w:val="00B31952"/>
    <w:rsid w:val="00B32003"/>
    <w:rsid w:val="00B3238F"/>
    <w:rsid w:val="00B3363C"/>
    <w:rsid w:val="00B3378C"/>
    <w:rsid w:val="00B33EFC"/>
    <w:rsid w:val="00B3424D"/>
    <w:rsid w:val="00B34927"/>
    <w:rsid w:val="00B34C80"/>
    <w:rsid w:val="00B355AA"/>
    <w:rsid w:val="00B35CD1"/>
    <w:rsid w:val="00B35DDD"/>
    <w:rsid w:val="00B3634C"/>
    <w:rsid w:val="00B36511"/>
    <w:rsid w:val="00B36643"/>
    <w:rsid w:val="00B37223"/>
    <w:rsid w:val="00B37A1E"/>
    <w:rsid w:val="00B37BDA"/>
    <w:rsid w:val="00B40D0F"/>
    <w:rsid w:val="00B41105"/>
    <w:rsid w:val="00B41624"/>
    <w:rsid w:val="00B41736"/>
    <w:rsid w:val="00B41D3B"/>
    <w:rsid w:val="00B42404"/>
    <w:rsid w:val="00B42ADD"/>
    <w:rsid w:val="00B42B1D"/>
    <w:rsid w:val="00B42B40"/>
    <w:rsid w:val="00B42C3B"/>
    <w:rsid w:val="00B42FD3"/>
    <w:rsid w:val="00B43134"/>
    <w:rsid w:val="00B4385E"/>
    <w:rsid w:val="00B438A5"/>
    <w:rsid w:val="00B44183"/>
    <w:rsid w:val="00B45987"/>
    <w:rsid w:val="00B45CB4"/>
    <w:rsid w:val="00B45D46"/>
    <w:rsid w:val="00B45FB3"/>
    <w:rsid w:val="00B461A6"/>
    <w:rsid w:val="00B463F9"/>
    <w:rsid w:val="00B46857"/>
    <w:rsid w:val="00B46985"/>
    <w:rsid w:val="00B46EA8"/>
    <w:rsid w:val="00B471AA"/>
    <w:rsid w:val="00B4722C"/>
    <w:rsid w:val="00B47232"/>
    <w:rsid w:val="00B47670"/>
    <w:rsid w:val="00B47C15"/>
    <w:rsid w:val="00B47F11"/>
    <w:rsid w:val="00B501BB"/>
    <w:rsid w:val="00B50584"/>
    <w:rsid w:val="00B505FC"/>
    <w:rsid w:val="00B51703"/>
    <w:rsid w:val="00B51D82"/>
    <w:rsid w:val="00B52437"/>
    <w:rsid w:val="00B52AFC"/>
    <w:rsid w:val="00B52B83"/>
    <w:rsid w:val="00B530E2"/>
    <w:rsid w:val="00B535D0"/>
    <w:rsid w:val="00B5361E"/>
    <w:rsid w:val="00B53862"/>
    <w:rsid w:val="00B53FE0"/>
    <w:rsid w:val="00B544F8"/>
    <w:rsid w:val="00B5452E"/>
    <w:rsid w:val="00B5534D"/>
    <w:rsid w:val="00B5535B"/>
    <w:rsid w:val="00B5564D"/>
    <w:rsid w:val="00B566FC"/>
    <w:rsid w:val="00B56CE1"/>
    <w:rsid w:val="00B57141"/>
    <w:rsid w:val="00B57265"/>
    <w:rsid w:val="00B57715"/>
    <w:rsid w:val="00B579E0"/>
    <w:rsid w:val="00B6056E"/>
    <w:rsid w:val="00B60819"/>
    <w:rsid w:val="00B60F07"/>
    <w:rsid w:val="00B611BA"/>
    <w:rsid w:val="00B613DB"/>
    <w:rsid w:val="00B62396"/>
    <w:rsid w:val="00B6271A"/>
    <w:rsid w:val="00B6279F"/>
    <w:rsid w:val="00B6308C"/>
    <w:rsid w:val="00B63C10"/>
    <w:rsid w:val="00B63D23"/>
    <w:rsid w:val="00B63EC0"/>
    <w:rsid w:val="00B6520B"/>
    <w:rsid w:val="00B65424"/>
    <w:rsid w:val="00B6596E"/>
    <w:rsid w:val="00B65A47"/>
    <w:rsid w:val="00B65E0D"/>
    <w:rsid w:val="00B66B0F"/>
    <w:rsid w:val="00B66CC0"/>
    <w:rsid w:val="00B678B1"/>
    <w:rsid w:val="00B67A89"/>
    <w:rsid w:val="00B67B5C"/>
    <w:rsid w:val="00B70586"/>
    <w:rsid w:val="00B709B5"/>
    <w:rsid w:val="00B70F33"/>
    <w:rsid w:val="00B71201"/>
    <w:rsid w:val="00B71393"/>
    <w:rsid w:val="00B71571"/>
    <w:rsid w:val="00B715E4"/>
    <w:rsid w:val="00B717DF"/>
    <w:rsid w:val="00B71D1F"/>
    <w:rsid w:val="00B71FC2"/>
    <w:rsid w:val="00B72443"/>
    <w:rsid w:val="00B728BB"/>
    <w:rsid w:val="00B73458"/>
    <w:rsid w:val="00B73655"/>
    <w:rsid w:val="00B73EE1"/>
    <w:rsid w:val="00B73F26"/>
    <w:rsid w:val="00B73FEA"/>
    <w:rsid w:val="00B7424A"/>
    <w:rsid w:val="00B7475B"/>
    <w:rsid w:val="00B748C1"/>
    <w:rsid w:val="00B74F5A"/>
    <w:rsid w:val="00B75257"/>
    <w:rsid w:val="00B752AF"/>
    <w:rsid w:val="00B75457"/>
    <w:rsid w:val="00B75618"/>
    <w:rsid w:val="00B756B0"/>
    <w:rsid w:val="00B75A22"/>
    <w:rsid w:val="00B75BBA"/>
    <w:rsid w:val="00B7610F"/>
    <w:rsid w:val="00B7619C"/>
    <w:rsid w:val="00B76378"/>
    <w:rsid w:val="00B767FE"/>
    <w:rsid w:val="00B77475"/>
    <w:rsid w:val="00B7773B"/>
    <w:rsid w:val="00B777AC"/>
    <w:rsid w:val="00B80923"/>
    <w:rsid w:val="00B809CF"/>
    <w:rsid w:val="00B80A36"/>
    <w:rsid w:val="00B815D7"/>
    <w:rsid w:val="00B81BBD"/>
    <w:rsid w:val="00B81E0F"/>
    <w:rsid w:val="00B823F7"/>
    <w:rsid w:val="00B82B08"/>
    <w:rsid w:val="00B82CF8"/>
    <w:rsid w:val="00B82D5C"/>
    <w:rsid w:val="00B82EC7"/>
    <w:rsid w:val="00B82ECE"/>
    <w:rsid w:val="00B82F0A"/>
    <w:rsid w:val="00B83139"/>
    <w:rsid w:val="00B83481"/>
    <w:rsid w:val="00B835BD"/>
    <w:rsid w:val="00B84697"/>
    <w:rsid w:val="00B84CCC"/>
    <w:rsid w:val="00B84F79"/>
    <w:rsid w:val="00B84FAE"/>
    <w:rsid w:val="00B85107"/>
    <w:rsid w:val="00B85FEC"/>
    <w:rsid w:val="00B863D9"/>
    <w:rsid w:val="00B86A45"/>
    <w:rsid w:val="00B86BF5"/>
    <w:rsid w:val="00B86D66"/>
    <w:rsid w:val="00B87C62"/>
    <w:rsid w:val="00B87C7B"/>
    <w:rsid w:val="00B90106"/>
    <w:rsid w:val="00B90DC5"/>
    <w:rsid w:val="00B91235"/>
    <w:rsid w:val="00B9184B"/>
    <w:rsid w:val="00B91F7D"/>
    <w:rsid w:val="00B9218F"/>
    <w:rsid w:val="00B922F3"/>
    <w:rsid w:val="00B92577"/>
    <w:rsid w:val="00B925CB"/>
    <w:rsid w:val="00B9261D"/>
    <w:rsid w:val="00B93D19"/>
    <w:rsid w:val="00B93E69"/>
    <w:rsid w:val="00B9406D"/>
    <w:rsid w:val="00B94BF7"/>
    <w:rsid w:val="00B950AF"/>
    <w:rsid w:val="00B95148"/>
    <w:rsid w:val="00B9529F"/>
    <w:rsid w:val="00B95795"/>
    <w:rsid w:val="00B96C58"/>
    <w:rsid w:val="00B96E18"/>
    <w:rsid w:val="00B96EF7"/>
    <w:rsid w:val="00B97174"/>
    <w:rsid w:val="00B971D3"/>
    <w:rsid w:val="00BA0392"/>
    <w:rsid w:val="00BA0534"/>
    <w:rsid w:val="00BA11FD"/>
    <w:rsid w:val="00BA127A"/>
    <w:rsid w:val="00BA1282"/>
    <w:rsid w:val="00BA1625"/>
    <w:rsid w:val="00BA1AC5"/>
    <w:rsid w:val="00BA1ADE"/>
    <w:rsid w:val="00BA1B1B"/>
    <w:rsid w:val="00BA204B"/>
    <w:rsid w:val="00BA215A"/>
    <w:rsid w:val="00BA243D"/>
    <w:rsid w:val="00BA2449"/>
    <w:rsid w:val="00BA2923"/>
    <w:rsid w:val="00BA296E"/>
    <w:rsid w:val="00BA3B55"/>
    <w:rsid w:val="00BA3EE8"/>
    <w:rsid w:val="00BA3FCA"/>
    <w:rsid w:val="00BA48A1"/>
    <w:rsid w:val="00BA499D"/>
    <w:rsid w:val="00BA4C84"/>
    <w:rsid w:val="00BA4DAF"/>
    <w:rsid w:val="00BA5308"/>
    <w:rsid w:val="00BA5457"/>
    <w:rsid w:val="00BA58FD"/>
    <w:rsid w:val="00BA7D3A"/>
    <w:rsid w:val="00BB0048"/>
    <w:rsid w:val="00BB0655"/>
    <w:rsid w:val="00BB083C"/>
    <w:rsid w:val="00BB132A"/>
    <w:rsid w:val="00BB182A"/>
    <w:rsid w:val="00BB1FEC"/>
    <w:rsid w:val="00BB248E"/>
    <w:rsid w:val="00BB2753"/>
    <w:rsid w:val="00BB287A"/>
    <w:rsid w:val="00BB2A0E"/>
    <w:rsid w:val="00BB2B53"/>
    <w:rsid w:val="00BB2CD0"/>
    <w:rsid w:val="00BB4255"/>
    <w:rsid w:val="00BB4604"/>
    <w:rsid w:val="00BB559D"/>
    <w:rsid w:val="00BB5C52"/>
    <w:rsid w:val="00BB5F5F"/>
    <w:rsid w:val="00BB5FAE"/>
    <w:rsid w:val="00BB6149"/>
    <w:rsid w:val="00BB61E7"/>
    <w:rsid w:val="00BB637C"/>
    <w:rsid w:val="00BB767E"/>
    <w:rsid w:val="00BB771B"/>
    <w:rsid w:val="00BB7A8C"/>
    <w:rsid w:val="00BB7E8F"/>
    <w:rsid w:val="00BC002B"/>
    <w:rsid w:val="00BC03B6"/>
    <w:rsid w:val="00BC0411"/>
    <w:rsid w:val="00BC0F69"/>
    <w:rsid w:val="00BC118C"/>
    <w:rsid w:val="00BC1AB5"/>
    <w:rsid w:val="00BC1BCC"/>
    <w:rsid w:val="00BC1F29"/>
    <w:rsid w:val="00BC21F0"/>
    <w:rsid w:val="00BC2210"/>
    <w:rsid w:val="00BC2283"/>
    <w:rsid w:val="00BC2505"/>
    <w:rsid w:val="00BC265A"/>
    <w:rsid w:val="00BC26B3"/>
    <w:rsid w:val="00BC2917"/>
    <w:rsid w:val="00BC2B87"/>
    <w:rsid w:val="00BC3888"/>
    <w:rsid w:val="00BC39E2"/>
    <w:rsid w:val="00BC3A71"/>
    <w:rsid w:val="00BC4880"/>
    <w:rsid w:val="00BC4AC3"/>
    <w:rsid w:val="00BC4B47"/>
    <w:rsid w:val="00BC4DD3"/>
    <w:rsid w:val="00BC5110"/>
    <w:rsid w:val="00BC5154"/>
    <w:rsid w:val="00BC573D"/>
    <w:rsid w:val="00BC5D68"/>
    <w:rsid w:val="00BC5ED0"/>
    <w:rsid w:val="00BC62E4"/>
    <w:rsid w:val="00BC6AC7"/>
    <w:rsid w:val="00BC6AED"/>
    <w:rsid w:val="00BC6E33"/>
    <w:rsid w:val="00BC713C"/>
    <w:rsid w:val="00BC7475"/>
    <w:rsid w:val="00BC7715"/>
    <w:rsid w:val="00BD001A"/>
    <w:rsid w:val="00BD024B"/>
    <w:rsid w:val="00BD0C47"/>
    <w:rsid w:val="00BD1346"/>
    <w:rsid w:val="00BD1FAE"/>
    <w:rsid w:val="00BD2096"/>
    <w:rsid w:val="00BD2162"/>
    <w:rsid w:val="00BD25A4"/>
    <w:rsid w:val="00BD2791"/>
    <w:rsid w:val="00BD2986"/>
    <w:rsid w:val="00BD2BEF"/>
    <w:rsid w:val="00BD2E1F"/>
    <w:rsid w:val="00BD366B"/>
    <w:rsid w:val="00BD3E26"/>
    <w:rsid w:val="00BD4319"/>
    <w:rsid w:val="00BD4B87"/>
    <w:rsid w:val="00BD5022"/>
    <w:rsid w:val="00BD533D"/>
    <w:rsid w:val="00BD5960"/>
    <w:rsid w:val="00BD5C02"/>
    <w:rsid w:val="00BD5D79"/>
    <w:rsid w:val="00BD68A1"/>
    <w:rsid w:val="00BD6CBB"/>
    <w:rsid w:val="00BD6CDB"/>
    <w:rsid w:val="00BD712D"/>
    <w:rsid w:val="00BD7355"/>
    <w:rsid w:val="00BD7CCA"/>
    <w:rsid w:val="00BD7E23"/>
    <w:rsid w:val="00BE0373"/>
    <w:rsid w:val="00BE0ACA"/>
    <w:rsid w:val="00BE0DEF"/>
    <w:rsid w:val="00BE1036"/>
    <w:rsid w:val="00BE1635"/>
    <w:rsid w:val="00BE269C"/>
    <w:rsid w:val="00BE2FB8"/>
    <w:rsid w:val="00BE2FBF"/>
    <w:rsid w:val="00BE352D"/>
    <w:rsid w:val="00BE43E6"/>
    <w:rsid w:val="00BE46C0"/>
    <w:rsid w:val="00BE4F69"/>
    <w:rsid w:val="00BE5495"/>
    <w:rsid w:val="00BE5720"/>
    <w:rsid w:val="00BE589E"/>
    <w:rsid w:val="00BE6055"/>
    <w:rsid w:val="00BE7C7C"/>
    <w:rsid w:val="00BE7E12"/>
    <w:rsid w:val="00BF0225"/>
    <w:rsid w:val="00BF04E7"/>
    <w:rsid w:val="00BF0568"/>
    <w:rsid w:val="00BF0778"/>
    <w:rsid w:val="00BF0D3F"/>
    <w:rsid w:val="00BF10EA"/>
    <w:rsid w:val="00BF12F8"/>
    <w:rsid w:val="00BF191C"/>
    <w:rsid w:val="00BF2518"/>
    <w:rsid w:val="00BF3576"/>
    <w:rsid w:val="00BF488D"/>
    <w:rsid w:val="00BF4B74"/>
    <w:rsid w:val="00BF4EAF"/>
    <w:rsid w:val="00BF52A6"/>
    <w:rsid w:val="00BF6955"/>
    <w:rsid w:val="00BF6E1C"/>
    <w:rsid w:val="00BF71CC"/>
    <w:rsid w:val="00BF72BB"/>
    <w:rsid w:val="00BF798F"/>
    <w:rsid w:val="00BF7BD7"/>
    <w:rsid w:val="00BF7F50"/>
    <w:rsid w:val="00C00C68"/>
    <w:rsid w:val="00C0100E"/>
    <w:rsid w:val="00C0144E"/>
    <w:rsid w:val="00C02747"/>
    <w:rsid w:val="00C0296E"/>
    <w:rsid w:val="00C02D3B"/>
    <w:rsid w:val="00C03653"/>
    <w:rsid w:val="00C0375C"/>
    <w:rsid w:val="00C0480C"/>
    <w:rsid w:val="00C04C73"/>
    <w:rsid w:val="00C04FEC"/>
    <w:rsid w:val="00C0526B"/>
    <w:rsid w:val="00C05936"/>
    <w:rsid w:val="00C05DE1"/>
    <w:rsid w:val="00C06410"/>
    <w:rsid w:val="00C0669E"/>
    <w:rsid w:val="00C06B07"/>
    <w:rsid w:val="00C06CC3"/>
    <w:rsid w:val="00C07AE3"/>
    <w:rsid w:val="00C07B90"/>
    <w:rsid w:val="00C07E1D"/>
    <w:rsid w:val="00C10093"/>
    <w:rsid w:val="00C10094"/>
    <w:rsid w:val="00C10330"/>
    <w:rsid w:val="00C10DA1"/>
    <w:rsid w:val="00C10DA5"/>
    <w:rsid w:val="00C10DA7"/>
    <w:rsid w:val="00C11003"/>
    <w:rsid w:val="00C11238"/>
    <w:rsid w:val="00C11250"/>
    <w:rsid w:val="00C114A5"/>
    <w:rsid w:val="00C11D68"/>
    <w:rsid w:val="00C12C81"/>
    <w:rsid w:val="00C132E2"/>
    <w:rsid w:val="00C1382F"/>
    <w:rsid w:val="00C13882"/>
    <w:rsid w:val="00C13883"/>
    <w:rsid w:val="00C13891"/>
    <w:rsid w:val="00C13AE5"/>
    <w:rsid w:val="00C13F54"/>
    <w:rsid w:val="00C13FB3"/>
    <w:rsid w:val="00C13FDB"/>
    <w:rsid w:val="00C14004"/>
    <w:rsid w:val="00C1452C"/>
    <w:rsid w:val="00C14547"/>
    <w:rsid w:val="00C14903"/>
    <w:rsid w:val="00C1533F"/>
    <w:rsid w:val="00C1537E"/>
    <w:rsid w:val="00C157D3"/>
    <w:rsid w:val="00C1613C"/>
    <w:rsid w:val="00C16555"/>
    <w:rsid w:val="00C16CAC"/>
    <w:rsid w:val="00C170D2"/>
    <w:rsid w:val="00C177A1"/>
    <w:rsid w:val="00C17C65"/>
    <w:rsid w:val="00C17E40"/>
    <w:rsid w:val="00C17EFF"/>
    <w:rsid w:val="00C20346"/>
    <w:rsid w:val="00C210F9"/>
    <w:rsid w:val="00C21760"/>
    <w:rsid w:val="00C21BEB"/>
    <w:rsid w:val="00C220B6"/>
    <w:rsid w:val="00C2240C"/>
    <w:rsid w:val="00C22742"/>
    <w:rsid w:val="00C2280C"/>
    <w:rsid w:val="00C2297E"/>
    <w:rsid w:val="00C22F62"/>
    <w:rsid w:val="00C23277"/>
    <w:rsid w:val="00C23321"/>
    <w:rsid w:val="00C23934"/>
    <w:rsid w:val="00C23E94"/>
    <w:rsid w:val="00C24194"/>
    <w:rsid w:val="00C24FC2"/>
    <w:rsid w:val="00C25CFE"/>
    <w:rsid w:val="00C2620F"/>
    <w:rsid w:val="00C262B7"/>
    <w:rsid w:val="00C2632E"/>
    <w:rsid w:val="00C263E7"/>
    <w:rsid w:val="00C2719A"/>
    <w:rsid w:val="00C279AC"/>
    <w:rsid w:val="00C30001"/>
    <w:rsid w:val="00C30130"/>
    <w:rsid w:val="00C305F2"/>
    <w:rsid w:val="00C30630"/>
    <w:rsid w:val="00C306A6"/>
    <w:rsid w:val="00C3085B"/>
    <w:rsid w:val="00C30D2A"/>
    <w:rsid w:val="00C30DC9"/>
    <w:rsid w:val="00C3128E"/>
    <w:rsid w:val="00C319D1"/>
    <w:rsid w:val="00C31F3F"/>
    <w:rsid w:val="00C32C1B"/>
    <w:rsid w:val="00C32CBB"/>
    <w:rsid w:val="00C33163"/>
    <w:rsid w:val="00C332FF"/>
    <w:rsid w:val="00C33F6C"/>
    <w:rsid w:val="00C34288"/>
    <w:rsid w:val="00C34C21"/>
    <w:rsid w:val="00C34D8C"/>
    <w:rsid w:val="00C3540A"/>
    <w:rsid w:val="00C354BB"/>
    <w:rsid w:val="00C35683"/>
    <w:rsid w:val="00C35817"/>
    <w:rsid w:val="00C36246"/>
    <w:rsid w:val="00C36FC4"/>
    <w:rsid w:val="00C379AC"/>
    <w:rsid w:val="00C37BF8"/>
    <w:rsid w:val="00C37F7B"/>
    <w:rsid w:val="00C4025C"/>
    <w:rsid w:val="00C40877"/>
    <w:rsid w:val="00C40B9C"/>
    <w:rsid w:val="00C41A5B"/>
    <w:rsid w:val="00C41BA7"/>
    <w:rsid w:val="00C42651"/>
    <w:rsid w:val="00C42A93"/>
    <w:rsid w:val="00C43339"/>
    <w:rsid w:val="00C433FD"/>
    <w:rsid w:val="00C43C01"/>
    <w:rsid w:val="00C43E18"/>
    <w:rsid w:val="00C44830"/>
    <w:rsid w:val="00C44A66"/>
    <w:rsid w:val="00C44E38"/>
    <w:rsid w:val="00C44F1C"/>
    <w:rsid w:val="00C44FBA"/>
    <w:rsid w:val="00C454AA"/>
    <w:rsid w:val="00C454E4"/>
    <w:rsid w:val="00C457C9"/>
    <w:rsid w:val="00C45C24"/>
    <w:rsid w:val="00C45E8A"/>
    <w:rsid w:val="00C461F2"/>
    <w:rsid w:val="00C468C0"/>
    <w:rsid w:val="00C47003"/>
    <w:rsid w:val="00C50744"/>
    <w:rsid w:val="00C509D0"/>
    <w:rsid w:val="00C50ABC"/>
    <w:rsid w:val="00C5146C"/>
    <w:rsid w:val="00C51B8A"/>
    <w:rsid w:val="00C51EF0"/>
    <w:rsid w:val="00C522DF"/>
    <w:rsid w:val="00C5288E"/>
    <w:rsid w:val="00C52AB8"/>
    <w:rsid w:val="00C52AE2"/>
    <w:rsid w:val="00C5323D"/>
    <w:rsid w:val="00C538D2"/>
    <w:rsid w:val="00C5461C"/>
    <w:rsid w:val="00C546F6"/>
    <w:rsid w:val="00C54751"/>
    <w:rsid w:val="00C5478B"/>
    <w:rsid w:val="00C549C2"/>
    <w:rsid w:val="00C54D64"/>
    <w:rsid w:val="00C56A80"/>
    <w:rsid w:val="00C56B0A"/>
    <w:rsid w:val="00C57035"/>
    <w:rsid w:val="00C571C7"/>
    <w:rsid w:val="00C5785C"/>
    <w:rsid w:val="00C60871"/>
    <w:rsid w:val="00C61256"/>
    <w:rsid w:val="00C612AB"/>
    <w:rsid w:val="00C616A1"/>
    <w:rsid w:val="00C61894"/>
    <w:rsid w:val="00C61FFC"/>
    <w:rsid w:val="00C62F74"/>
    <w:rsid w:val="00C632B1"/>
    <w:rsid w:val="00C63743"/>
    <w:rsid w:val="00C63996"/>
    <w:rsid w:val="00C63BE5"/>
    <w:rsid w:val="00C63EAE"/>
    <w:rsid w:val="00C63F8A"/>
    <w:rsid w:val="00C64E18"/>
    <w:rsid w:val="00C64F6F"/>
    <w:rsid w:val="00C653CB"/>
    <w:rsid w:val="00C65B73"/>
    <w:rsid w:val="00C65EF8"/>
    <w:rsid w:val="00C66B9C"/>
    <w:rsid w:val="00C6735C"/>
    <w:rsid w:val="00C678F5"/>
    <w:rsid w:val="00C67915"/>
    <w:rsid w:val="00C67B49"/>
    <w:rsid w:val="00C70629"/>
    <w:rsid w:val="00C70F17"/>
    <w:rsid w:val="00C71D9F"/>
    <w:rsid w:val="00C71F09"/>
    <w:rsid w:val="00C72198"/>
    <w:rsid w:val="00C724BA"/>
    <w:rsid w:val="00C72571"/>
    <w:rsid w:val="00C7257A"/>
    <w:rsid w:val="00C7298F"/>
    <w:rsid w:val="00C73E17"/>
    <w:rsid w:val="00C73F63"/>
    <w:rsid w:val="00C74B5C"/>
    <w:rsid w:val="00C74E13"/>
    <w:rsid w:val="00C74E56"/>
    <w:rsid w:val="00C754B2"/>
    <w:rsid w:val="00C75E7F"/>
    <w:rsid w:val="00C7622B"/>
    <w:rsid w:val="00C763A4"/>
    <w:rsid w:val="00C76DB6"/>
    <w:rsid w:val="00C76E53"/>
    <w:rsid w:val="00C76FEE"/>
    <w:rsid w:val="00C77E0B"/>
    <w:rsid w:val="00C77F1E"/>
    <w:rsid w:val="00C80160"/>
    <w:rsid w:val="00C801D0"/>
    <w:rsid w:val="00C8064C"/>
    <w:rsid w:val="00C80739"/>
    <w:rsid w:val="00C80DB2"/>
    <w:rsid w:val="00C8101F"/>
    <w:rsid w:val="00C817DF"/>
    <w:rsid w:val="00C81BF7"/>
    <w:rsid w:val="00C8259C"/>
    <w:rsid w:val="00C826EF"/>
    <w:rsid w:val="00C82B0E"/>
    <w:rsid w:val="00C82E6D"/>
    <w:rsid w:val="00C83108"/>
    <w:rsid w:val="00C83E64"/>
    <w:rsid w:val="00C83FBE"/>
    <w:rsid w:val="00C84B65"/>
    <w:rsid w:val="00C84E31"/>
    <w:rsid w:val="00C8768D"/>
    <w:rsid w:val="00C879E7"/>
    <w:rsid w:val="00C87F26"/>
    <w:rsid w:val="00C919D8"/>
    <w:rsid w:val="00C91E29"/>
    <w:rsid w:val="00C93095"/>
    <w:rsid w:val="00C93425"/>
    <w:rsid w:val="00C93841"/>
    <w:rsid w:val="00C93E28"/>
    <w:rsid w:val="00C94D58"/>
    <w:rsid w:val="00C94FC7"/>
    <w:rsid w:val="00C95021"/>
    <w:rsid w:val="00C95237"/>
    <w:rsid w:val="00C95E6E"/>
    <w:rsid w:val="00C96252"/>
    <w:rsid w:val="00C9650E"/>
    <w:rsid w:val="00C96BE3"/>
    <w:rsid w:val="00C96E51"/>
    <w:rsid w:val="00CA0828"/>
    <w:rsid w:val="00CA090C"/>
    <w:rsid w:val="00CA1A6C"/>
    <w:rsid w:val="00CA1A97"/>
    <w:rsid w:val="00CA1FB3"/>
    <w:rsid w:val="00CA2261"/>
    <w:rsid w:val="00CA23A2"/>
    <w:rsid w:val="00CA2534"/>
    <w:rsid w:val="00CA2D90"/>
    <w:rsid w:val="00CA3EAA"/>
    <w:rsid w:val="00CA4FFD"/>
    <w:rsid w:val="00CA51C7"/>
    <w:rsid w:val="00CA534A"/>
    <w:rsid w:val="00CA5865"/>
    <w:rsid w:val="00CA64FA"/>
    <w:rsid w:val="00CA67FD"/>
    <w:rsid w:val="00CA6BF3"/>
    <w:rsid w:val="00CA6CBD"/>
    <w:rsid w:val="00CA704F"/>
    <w:rsid w:val="00CA731E"/>
    <w:rsid w:val="00CA75E5"/>
    <w:rsid w:val="00CA75ED"/>
    <w:rsid w:val="00CA77B8"/>
    <w:rsid w:val="00CA7C1A"/>
    <w:rsid w:val="00CA7FCF"/>
    <w:rsid w:val="00CB009F"/>
    <w:rsid w:val="00CB05DB"/>
    <w:rsid w:val="00CB07B4"/>
    <w:rsid w:val="00CB0F61"/>
    <w:rsid w:val="00CB10B8"/>
    <w:rsid w:val="00CB1D8A"/>
    <w:rsid w:val="00CB1EBE"/>
    <w:rsid w:val="00CB25C1"/>
    <w:rsid w:val="00CB2862"/>
    <w:rsid w:val="00CB2CDA"/>
    <w:rsid w:val="00CB306F"/>
    <w:rsid w:val="00CB4432"/>
    <w:rsid w:val="00CB4AB7"/>
    <w:rsid w:val="00CB4B03"/>
    <w:rsid w:val="00CB4CB9"/>
    <w:rsid w:val="00CB4E05"/>
    <w:rsid w:val="00CB4FD8"/>
    <w:rsid w:val="00CB55B7"/>
    <w:rsid w:val="00CB57C7"/>
    <w:rsid w:val="00CB5BEE"/>
    <w:rsid w:val="00CB5DAC"/>
    <w:rsid w:val="00CB6065"/>
    <w:rsid w:val="00CB60A0"/>
    <w:rsid w:val="00CB60E5"/>
    <w:rsid w:val="00CB6DE3"/>
    <w:rsid w:val="00CB6F49"/>
    <w:rsid w:val="00CB74D7"/>
    <w:rsid w:val="00CB7713"/>
    <w:rsid w:val="00CB7B03"/>
    <w:rsid w:val="00CB7F72"/>
    <w:rsid w:val="00CC03C6"/>
    <w:rsid w:val="00CC1A9B"/>
    <w:rsid w:val="00CC234D"/>
    <w:rsid w:val="00CC2CDF"/>
    <w:rsid w:val="00CC348D"/>
    <w:rsid w:val="00CC38F5"/>
    <w:rsid w:val="00CC3950"/>
    <w:rsid w:val="00CC4393"/>
    <w:rsid w:val="00CC4D76"/>
    <w:rsid w:val="00CC51C7"/>
    <w:rsid w:val="00CC5585"/>
    <w:rsid w:val="00CC5AAC"/>
    <w:rsid w:val="00CC62C9"/>
    <w:rsid w:val="00CC6708"/>
    <w:rsid w:val="00CC6BF3"/>
    <w:rsid w:val="00CC725F"/>
    <w:rsid w:val="00CC7605"/>
    <w:rsid w:val="00CD01EE"/>
    <w:rsid w:val="00CD064E"/>
    <w:rsid w:val="00CD07A6"/>
    <w:rsid w:val="00CD0FD6"/>
    <w:rsid w:val="00CD18C8"/>
    <w:rsid w:val="00CD1A8D"/>
    <w:rsid w:val="00CD1D37"/>
    <w:rsid w:val="00CD21B0"/>
    <w:rsid w:val="00CD236A"/>
    <w:rsid w:val="00CD292E"/>
    <w:rsid w:val="00CD2AC1"/>
    <w:rsid w:val="00CD2BB9"/>
    <w:rsid w:val="00CD2FD4"/>
    <w:rsid w:val="00CD3136"/>
    <w:rsid w:val="00CD3521"/>
    <w:rsid w:val="00CD38A8"/>
    <w:rsid w:val="00CD3C11"/>
    <w:rsid w:val="00CD3EA1"/>
    <w:rsid w:val="00CD4288"/>
    <w:rsid w:val="00CD491E"/>
    <w:rsid w:val="00CD4A31"/>
    <w:rsid w:val="00CD59A7"/>
    <w:rsid w:val="00CD5E2E"/>
    <w:rsid w:val="00CD64F2"/>
    <w:rsid w:val="00CD68B9"/>
    <w:rsid w:val="00CD6C4D"/>
    <w:rsid w:val="00CD7110"/>
    <w:rsid w:val="00CD7299"/>
    <w:rsid w:val="00CD783A"/>
    <w:rsid w:val="00CD7D2E"/>
    <w:rsid w:val="00CD7DEC"/>
    <w:rsid w:val="00CD7E7A"/>
    <w:rsid w:val="00CE019C"/>
    <w:rsid w:val="00CE022F"/>
    <w:rsid w:val="00CE028E"/>
    <w:rsid w:val="00CE0528"/>
    <w:rsid w:val="00CE0955"/>
    <w:rsid w:val="00CE0A80"/>
    <w:rsid w:val="00CE0C98"/>
    <w:rsid w:val="00CE1878"/>
    <w:rsid w:val="00CE27B9"/>
    <w:rsid w:val="00CE28BC"/>
    <w:rsid w:val="00CE2A37"/>
    <w:rsid w:val="00CE2CEA"/>
    <w:rsid w:val="00CE3793"/>
    <w:rsid w:val="00CE3900"/>
    <w:rsid w:val="00CE3A76"/>
    <w:rsid w:val="00CE4520"/>
    <w:rsid w:val="00CE4944"/>
    <w:rsid w:val="00CE4A53"/>
    <w:rsid w:val="00CE4E33"/>
    <w:rsid w:val="00CE536E"/>
    <w:rsid w:val="00CE5D3B"/>
    <w:rsid w:val="00CE5F4D"/>
    <w:rsid w:val="00CE61A7"/>
    <w:rsid w:val="00CE663D"/>
    <w:rsid w:val="00CE738D"/>
    <w:rsid w:val="00CE761A"/>
    <w:rsid w:val="00CE7869"/>
    <w:rsid w:val="00CE7B88"/>
    <w:rsid w:val="00CF022A"/>
    <w:rsid w:val="00CF10CC"/>
    <w:rsid w:val="00CF12DF"/>
    <w:rsid w:val="00CF14E7"/>
    <w:rsid w:val="00CF1935"/>
    <w:rsid w:val="00CF1E44"/>
    <w:rsid w:val="00CF255E"/>
    <w:rsid w:val="00CF26B3"/>
    <w:rsid w:val="00CF2961"/>
    <w:rsid w:val="00CF2A83"/>
    <w:rsid w:val="00CF30BF"/>
    <w:rsid w:val="00CF322D"/>
    <w:rsid w:val="00CF3C98"/>
    <w:rsid w:val="00CF404E"/>
    <w:rsid w:val="00CF441F"/>
    <w:rsid w:val="00CF44CF"/>
    <w:rsid w:val="00CF4CB1"/>
    <w:rsid w:val="00CF4F8E"/>
    <w:rsid w:val="00CF54EA"/>
    <w:rsid w:val="00CF5517"/>
    <w:rsid w:val="00CF58D6"/>
    <w:rsid w:val="00CF61F2"/>
    <w:rsid w:val="00CF63BA"/>
    <w:rsid w:val="00CF640F"/>
    <w:rsid w:val="00CF6417"/>
    <w:rsid w:val="00CF6529"/>
    <w:rsid w:val="00CF67FA"/>
    <w:rsid w:val="00CF692C"/>
    <w:rsid w:val="00CF6C3A"/>
    <w:rsid w:val="00CF712E"/>
    <w:rsid w:val="00CF7175"/>
    <w:rsid w:val="00CF7476"/>
    <w:rsid w:val="00CF7DD7"/>
    <w:rsid w:val="00CF7F2E"/>
    <w:rsid w:val="00D00234"/>
    <w:rsid w:val="00D00634"/>
    <w:rsid w:val="00D00DC7"/>
    <w:rsid w:val="00D00E08"/>
    <w:rsid w:val="00D01431"/>
    <w:rsid w:val="00D0160C"/>
    <w:rsid w:val="00D029A7"/>
    <w:rsid w:val="00D02A90"/>
    <w:rsid w:val="00D02C1D"/>
    <w:rsid w:val="00D0308F"/>
    <w:rsid w:val="00D0406D"/>
    <w:rsid w:val="00D04070"/>
    <w:rsid w:val="00D04237"/>
    <w:rsid w:val="00D04485"/>
    <w:rsid w:val="00D0452A"/>
    <w:rsid w:val="00D04667"/>
    <w:rsid w:val="00D04E47"/>
    <w:rsid w:val="00D04EDC"/>
    <w:rsid w:val="00D0565F"/>
    <w:rsid w:val="00D0573B"/>
    <w:rsid w:val="00D05DD6"/>
    <w:rsid w:val="00D060ED"/>
    <w:rsid w:val="00D0644A"/>
    <w:rsid w:val="00D06657"/>
    <w:rsid w:val="00D06707"/>
    <w:rsid w:val="00D06B21"/>
    <w:rsid w:val="00D06B51"/>
    <w:rsid w:val="00D07233"/>
    <w:rsid w:val="00D07255"/>
    <w:rsid w:val="00D0727F"/>
    <w:rsid w:val="00D1005C"/>
    <w:rsid w:val="00D105C9"/>
    <w:rsid w:val="00D10DAA"/>
    <w:rsid w:val="00D11985"/>
    <w:rsid w:val="00D11D06"/>
    <w:rsid w:val="00D12BE5"/>
    <w:rsid w:val="00D12E93"/>
    <w:rsid w:val="00D138A4"/>
    <w:rsid w:val="00D140A6"/>
    <w:rsid w:val="00D14434"/>
    <w:rsid w:val="00D144FB"/>
    <w:rsid w:val="00D14585"/>
    <w:rsid w:val="00D145DC"/>
    <w:rsid w:val="00D146C1"/>
    <w:rsid w:val="00D146C4"/>
    <w:rsid w:val="00D146FA"/>
    <w:rsid w:val="00D14A2F"/>
    <w:rsid w:val="00D14ACF"/>
    <w:rsid w:val="00D14CAD"/>
    <w:rsid w:val="00D15087"/>
    <w:rsid w:val="00D150B2"/>
    <w:rsid w:val="00D154F1"/>
    <w:rsid w:val="00D15C8F"/>
    <w:rsid w:val="00D15DD5"/>
    <w:rsid w:val="00D164C1"/>
    <w:rsid w:val="00D16611"/>
    <w:rsid w:val="00D170B3"/>
    <w:rsid w:val="00D175A9"/>
    <w:rsid w:val="00D178EA"/>
    <w:rsid w:val="00D17976"/>
    <w:rsid w:val="00D17D87"/>
    <w:rsid w:val="00D17E69"/>
    <w:rsid w:val="00D17E72"/>
    <w:rsid w:val="00D17F97"/>
    <w:rsid w:val="00D20491"/>
    <w:rsid w:val="00D20537"/>
    <w:rsid w:val="00D20649"/>
    <w:rsid w:val="00D2095F"/>
    <w:rsid w:val="00D20A38"/>
    <w:rsid w:val="00D20A6C"/>
    <w:rsid w:val="00D20C0C"/>
    <w:rsid w:val="00D20CA8"/>
    <w:rsid w:val="00D21493"/>
    <w:rsid w:val="00D21F88"/>
    <w:rsid w:val="00D227EE"/>
    <w:rsid w:val="00D22ACD"/>
    <w:rsid w:val="00D23A0A"/>
    <w:rsid w:val="00D23E1C"/>
    <w:rsid w:val="00D24236"/>
    <w:rsid w:val="00D24277"/>
    <w:rsid w:val="00D2446B"/>
    <w:rsid w:val="00D245FA"/>
    <w:rsid w:val="00D2498D"/>
    <w:rsid w:val="00D25349"/>
    <w:rsid w:val="00D25C5C"/>
    <w:rsid w:val="00D260A4"/>
    <w:rsid w:val="00D26644"/>
    <w:rsid w:val="00D26F2D"/>
    <w:rsid w:val="00D26F96"/>
    <w:rsid w:val="00D27647"/>
    <w:rsid w:val="00D30324"/>
    <w:rsid w:val="00D30D3D"/>
    <w:rsid w:val="00D30ED6"/>
    <w:rsid w:val="00D30FB6"/>
    <w:rsid w:val="00D3105C"/>
    <w:rsid w:val="00D3109B"/>
    <w:rsid w:val="00D310FB"/>
    <w:rsid w:val="00D31497"/>
    <w:rsid w:val="00D31DF4"/>
    <w:rsid w:val="00D31F81"/>
    <w:rsid w:val="00D31F9D"/>
    <w:rsid w:val="00D323F0"/>
    <w:rsid w:val="00D334C4"/>
    <w:rsid w:val="00D33768"/>
    <w:rsid w:val="00D338D7"/>
    <w:rsid w:val="00D33F81"/>
    <w:rsid w:val="00D341C8"/>
    <w:rsid w:val="00D342B9"/>
    <w:rsid w:val="00D345DB"/>
    <w:rsid w:val="00D34D20"/>
    <w:rsid w:val="00D3576C"/>
    <w:rsid w:val="00D357EF"/>
    <w:rsid w:val="00D35B99"/>
    <w:rsid w:val="00D35CCA"/>
    <w:rsid w:val="00D3644D"/>
    <w:rsid w:val="00D36905"/>
    <w:rsid w:val="00D36D26"/>
    <w:rsid w:val="00D36D36"/>
    <w:rsid w:val="00D36E0C"/>
    <w:rsid w:val="00D37B10"/>
    <w:rsid w:val="00D37EDE"/>
    <w:rsid w:val="00D4033D"/>
    <w:rsid w:val="00D4034E"/>
    <w:rsid w:val="00D40866"/>
    <w:rsid w:val="00D40A9F"/>
    <w:rsid w:val="00D40DA1"/>
    <w:rsid w:val="00D40E73"/>
    <w:rsid w:val="00D41071"/>
    <w:rsid w:val="00D415D3"/>
    <w:rsid w:val="00D416C7"/>
    <w:rsid w:val="00D41762"/>
    <w:rsid w:val="00D419B7"/>
    <w:rsid w:val="00D41C0D"/>
    <w:rsid w:val="00D41C11"/>
    <w:rsid w:val="00D424B1"/>
    <w:rsid w:val="00D43779"/>
    <w:rsid w:val="00D44A5C"/>
    <w:rsid w:val="00D45BDF"/>
    <w:rsid w:val="00D46011"/>
    <w:rsid w:val="00D46A0F"/>
    <w:rsid w:val="00D473E0"/>
    <w:rsid w:val="00D474A9"/>
    <w:rsid w:val="00D47DD1"/>
    <w:rsid w:val="00D47DF7"/>
    <w:rsid w:val="00D5003B"/>
    <w:rsid w:val="00D50726"/>
    <w:rsid w:val="00D50B51"/>
    <w:rsid w:val="00D50CB7"/>
    <w:rsid w:val="00D50F5F"/>
    <w:rsid w:val="00D51693"/>
    <w:rsid w:val="00D520E8"/>
    <w:rsid w:val="00D52343"/>
    <w:rsid w:val="00D52BF5"/>
    <w:rsid w:val="00D5348C"/>
    <w:rsid w:val="00D54624"/>
    <w:rsid w:val="00D54ADB"/>
    <w:rsid w:val="00D54F4C"/>
    <w:rsid w:val="00D55292"/>
    <w:rsid w:val="00D55C70"/>
    <w:rsid w:val="00D55DFC"/>
    <w:rsid w:val="00D56074"/>
    <w:rsid w:val="00D5609E"/>
    <w:rsid w:val="00D56636"/>
    <w:rsid w:val="00D56C7E"/>
    <w:rsid w:val="00D57297"/>
    <w:rsid w:val="00D576B6"/>
    <w:rsid w:val="00D57745"/>
    <w:rsid w:val="00D57B24"/>
    <w:rsid w:val="00D57C54"/>
    <w:rsid w:val="00D601B3"/>
    <w:rsid w:val="00D60729"/>
    <w:rsid w:val="00D60D72"/>
    <w:rsid w:val="00D612CF"/>
    <w:rsid w:val="00D614F8"/>
    <w:rsid w:val="00D615B6"/>
    <w:rsid w:val="00D6180E"/>
    <w:rsid w:val="00D6328B"/>
    <w:rsid w:val="00D63584"/>
    <w:rsid w:val="00D637C5"/>
    <w:rsid w:val="00D63A26"/>
    <w:rsid w:val="00D64071"/>
    <w:rsid w:val="00D64450"/>
    <w:rsid w:val="00D64458"/>
    <w:rsid w:val="00D6484F"/>
    <w:rsid w:val="00D64EE2"/>
    <w:rsid w:val="00D650FE"/>
    <w:rsid w:val="00D65211"/>
    <w:rsid w:val="00D659DE"/>
    <w:rsid w:val="00D659E4"/>
    <w:rsid w:val="00D65C4A"/>
    <w:rsid w:val="00D65EEB"/>
    <w:rsid w:val="00D6607F"/>
    <w:rsid w:val="00D67255"/>
    <w:rsid w:val="00D67678"/>
    <w:rsid w:val="00D676D4"/>
    <w:rsid w:val="00D67A16"/>
    <w:rsid w:val="00D67C91"/>
    <w:rsid w:val="00D67CB7"/>
    <w:rsid w:val="00D67DD4"/>
    <w:rsid w:val="00D67F46"/>
    <w:rsid w:val="00D705A4"/>
    <w:rsid w:val="00D705E3"/>
    <w:rsid w:val="00D70688"/>
    <w:rsid w:val="00D70F02"/>
    <w:rsid w:val="00D711C5"/>
    <w:rsid w:val="00D711FA"/>
    <w:rsid w:val="00D71EA5"/>
    <w:rsid w:val="00D7238D"/>
    <w:rsid w:val="00D727CF"/>
    <w:rsid w:val="00D72A3D"/>
    <w:rsid w:val="00D72E36"/>
    <w:rsid w:val="00D72EFB"/>
    <w:rsid w:val="00D7302C"/>
    <w:rsid w:val="00D7330C"/>
    <w:rsid w:val="00D7354E"/>
    <w:rsid w:val="00D73861"/>
    <w:rsid w:val="00D742C4"/>
    <w:rsid w:val="00D7441E"/>
    <w:rsid w:val="00D74582"/>
    <w:rsid w:val="00D74C46"/>
    <w:rsid w:val="00D74C74"/>
    <w:rsid w:val="00D74CFE"/>
    <w:rsid w:val="00D74D4A"/>
    <w:rsid w:val="00D74D4B"/>
    <w:rsid w:val="00D74DF5"/>
    <w:rsid w:val="00D75242"/>
    <w:rsid w:val="00D754B8"/>
    <w:rsid w:val="00D75B47"/>
    <w:rsid w:val="00D76A07"/>
    <w:rsid w:val="00D76C75"/>
    <w:rsid w:val="00D770A8"/>
    <w:rsid w:val="00D7738C"/>
    <w:rsid w:val="00D77CB2"/>
    <w:rsid w:val="00D808CC"/>
    <w:rsid w:val="00D80E18"/>
    <w:rsid w:val="00D80E34"/>
    <w:rsid w:val="00D80EAC"/>
    <w:rsid w:val="00D810E0"/>
    <w:rsid w:val="00D8152D"/>
    <w:rsid w:val="00D817D3"/>
    <w:rsid w:val="00D8189E"/>
    <w:rsid w:val="00D82107"/>
    <w:rsid w:val="00D8251A"/>
    <w:rsid w:val="00D8251B"/>
    <w:rsid w:val="00D83411"/>
    <w:rsid w:val="00D8345A"/>
    <w:rsid w:val="00D83645"/>
    <w:rsid w:val="00D836C7"/>
    <w:rsid w:val="00D84403"/>
    <w:rsid w:val="00D8496B"/>
    <w:rsid w:val="00D84980"/>
    <w:rsid w:val="00D84A5D"/>
    <w:rsid w:val="00D84A76"/>
    <w:rsid w:val="00D84DBD"/>
    <w:rsid w:val="00D84EC9"/>
    <w:rsid w:val="00D85310"/>
    <w:rsid w:val="00D853BF"/>
    <w:rsid w:val="00D85DC3"/>
    <w:rsid w:val="00D85E56"/>
    <w:rsid w:val="00D85F7F"/>
    <w:rsid w:val="00D86154"/>
    <w:rsid w:val="00D8616D"/>
    <w:rsid w:val="00D86239"/>
    <w:rsid w:val="00D86677"/>
    <w:rsid w:val="00D86A2A"/>
    <w:rsid w:val="00D86A2F"/>
    <w:rsid w:val="00D8714D"/>
    <w:rsid w:val="00D87CDC"/>
    <w:rsid w:val="00D904EB"/>
    <w:rsid w:val="00D90605"/>
    <w:rsid w:val="00D90DE7"/>
    <w:rsid w:val="00D9196A"/>
    <w:rsid w:val="00D91A43"/>
    <w:rsid w:val="00D91FE9"/>
    <w:rsid w:val="00D920EA"/>
    <w:rsid w:val="00D9221E"/>
    <w:rsid w:val="00D92CCD"/>
    <w:rsid w:val="00D938D3"/>
    <w:rsid w:val="00D93B40"/>
    <w:rsid w:val="00D93EC9"/>
    <w:rsid w:val="00D9417D"/>
    <w:rsid w:val="00D942E5"/>
    <w:rsid w:val="00D947C8"/>
    <w:rsid w:val="00D947FC"/>
    <w:rsid w:val="00D949CD"/>
    <w:rsid w:val="00D95B96"/>
    <w:rsid w:val="00D96076"/>
    <w:rsid w:val="00D964A2"/>
    <w:rsid w:val="00D9658C"/>
    <w:rsid w:val="00D96A91"/>
    <w:rsid w:val="00D96B3A"/>
    <w:rsid w:val="00D96DA2"/>
    <w:rsid w:val="00D9731D"/>
    <w:rsid w:val="00DA0188"/>
    <w:rsid w:val="00DA0205"/>
    <w:rsid w:val="00DA0249"/>
    <w:rsid w:val="00DA0451"/>
    <w:rsid w:val="00DA056F"/>
    <w:rsid w:val="00DA0DA1"/>
    <w:rsid w:val="00DA0FDD"/>
    <w:rsid w:val="00DA1F90"/>
    <w:rsid w:val="00DA28CF"/>
    <w:rsid w:val="00DA34EF"/>
    <w:rsid w:val="00DA38EF"/>
    <w:rsid w:val="00DA39C2"/>
    <w:rsid w:val="00DA3FD1"/>
    <w:rsid w:val="00DA48B9"/>
    <w:rsid w:val="00DA4931"/>
    <w:rsid w:val="00DA4A94"/>
    <w:rsid w:val="00DA52A6"/>
    <w:rsid w:val="00DA558D"/>
    <w:rsid w:val="00DA638C"/>
    <w:rsid w:val="00DA6A71"/>
    <w:rsid w:val="00DA6BAD"/>
    <w:rsid w:val="00DA6C6D"/>
    <w:rsid w:val="00DA7396"/>
    <w:rsid w:val="00DA7C7F"/>
    <w:rsid w:val="00DB0127"/>
    <w:rsid w:val="00DB0475"/>
    <w:rsid w:val="00DB049A"/>
    <w:rsid w:val="00DB05A1"/>
    <w:rsid w:val="00DB08BB"/>
    <w:rsid w:val="00DB0D47"/>
    <w:rsid w:val="00DB17A5"/>
    <w:rsid w:val="00DB3C47"/>
    <w:rsid w:val="00DB4368"/>
    <w:rsid w:val="00DB45C5"/>
    <w:rsid w:val="00DB4A3C"/>
    <w:rsid w:val="00DB4C35"/>
    <w:rsid w:val="00DB51A7"/>
    <w:rsid w:val="00DB5639"/>
    <w:rsid w:val="00DB5972"/>
    <w:rsid w:val="00DB68AC"/>
    <w:rsid w:val="00DB72D8"/>
    <w:rsid w:val="00DB73D5"/>
    <w:rsid w:val="00DB7521"/>
    <w:rsid w:val="00DC017A"/>
    <w:rsid w:val="00DC04D0"/>
    <w:rsid w:val="00DC0779"/>
    <w:rsid w:val="00DC0E40"/>
    <w:rsid w:val="00DC106C"/>
    <w:rsid w:val="00DC141E"/>
    <w:rsid w:val="00DC1720"/>
    <w:rsid w:val="00DC210C"/>
    <w:rsid w:val="00DC2194"/>
    <w:rsid w:val="00DC2FAD"/>
    <w:rsid w:val="00DC38D0"/>
    <w:rsid w:val="00DC394B"/>
    <w:rsid w:val="00DC3D92"/>
    <w:rsid w:val="00DC3EAC"/>
    <w:rsid w:val="00DC47FE"/>
    <w:rsid w:val="00DC4D69"/>
    <w:rsid w:val="00DC5096"/>
    <w:rsid w:val="00DC5E3F"/>
    <w:rsid w:val="00DC5EEC"/>
    <w:rsid w:val="00DC652A"/>
    <w:rsid w:val="00DC6DCB"/>
    <w:rsid w:val="00DC6FE5"/>
    <w:rsid w:val="00DC70C3"/>
    <w:rsid w:val="00DC74D5"/>
    <w:rsid w:val="00DC7A52"/>
    <w:rsid w:val="00DC7A90"/>
    <w:rsid w:val="00DC7EF8"/>
    <w:rsid w:val="00DD006D"/>
    <w:rsid w:val="00DD00D0"/>
    <w:rsid w:val="00DD1317"/>
    <w:rsid w:val="00DD2333"/>
    <w:rsid w:val="00DD2F43"/>
    <w:rsid w:val="00DD414A"/>
    <w:rsid w:val="00DD44EB"/>
    <w:rsid w:val="00DD4F68"/>
    <w:rsid w:val="00DD51F0"/>
    <w:rsid w:val="00DD58E2"/>
    <w:rsid w:val="00DD5BAB"/>
    <w:rsid w:val="00DD70FA"/>
    <w:rsid w:val="00DD71D7"/>
    <w:rsid w:val="00DD747D"/>
    <w:rsid w:val="00DD7AB6"/>
    <w:rsid w:val="00DD7D7B"/>
    <w:rsid w:val="00DD7F6B"/>
    <w:rsid w:val="00DE04EF"/>
    <w:rsid w:val="00DE0D32"/>
    <w:rsid w:val="00DE1D9F"/>
    <w:rsid w:val="00DE2C86"/>
    <w:rsid w:val="00DE3A2A"/>
    <w:rsid w:val="00DE3EB0"/>
    <w:rsid w:val="00DE3ED6"/>
    <w:rsid w:val="00DE3F9D"/>
    <w:rsid w:val="00DE41A2"/>
    <w:rsid w:val="00DE4407"/>
    <w:rsid w:val="00DE4630"/>
    <w:rsid w:val="00DE47A9"/>
    <w:rsid w:val="00DE4826"/>
    <w:rsid w:val="00DE4B4C"/>
    <w:rsid w:val="00DE4C67"/>
    <w:rsid w:val="00DE4E3F"/>
    <w:rsid w:val="00DE5071"/>
    <w:rsid w:val="00DE59BD"/>
    <w:rsid w:val="00DE5F2E"/>
    <w:rsid w:val="00DE6CC2"/>
    <w:rsid w:val="00DE6D64"/>
    <w:rsid w:val="00DE7548"/>
    <w:rsid w:val="00DE769D"/>
    <w:rsid w:val="00DE79DC"/>
    <w:rsid w:val="00DE7A9D"/>
    <w:rsid w:val="00DE7C08"/>
    <w:rsid w:val="00DE7E0B"/>
    <w:rsid w:val="00DF06E3"/>
    <w:rsid w:val="00DF0703"/>
    <w:rsid w:val="00DF1029"/>
    <w:rsid w:val="00DF1038"/>
    <w:rsid w:val="00DF10DA"/>
    <w:rsid w:val="00DF160C"/>
    <w:rsid w:val="00DF176E"/>
    <w:rsid w:val="00DF19AA"/>
    <w:rsid w:val="00DF1AF3"/>
    <w:rsid w:val="00DF25FE"/>
    <w:rsid w:val="00DF2A78"/>
    <w:rsid w:val="00DF2BEB"/>
    <w:rsid w:val="00DF2D47"/>
    <w:rsid w:val="00DF2E0D"/>
    <w:rsid w:val="00DF2F31"/>
    <w:rsid w:val="00DF31D4"/>
    <w:rsid w:val="00DF331D"/>
    <w:rsid w:val="00DF3907"/>
    <w:rsid w:val="00DF4435"/>
    <w:rsid w:val="00DF4446"/>
    <w:rsid w:val="00DF5212"/>
    <w:rsid w:val="00DF5239"/>
    <w:rsid w:val="00DF5502"/>
    <w:rsid w:val="00DF5AE3"/>
    <w:rsid w:val="00DF6D66"/>
    <w:rsid w:val="00DF7216"/>
    <w:rsid w:val="00DF735C"/>
    <w:rsid w:val="00DF7BE2"/>
    <w:rsid w:val="00E00572"/>
    <w:rsid w:val="00E00F7D"/>
    <w:rsid w:val="00E013B1"/>
    <w:rsid w:val="00E01AE6"/>
    <w:rsid w:val="00E01CE2"/>
    <w:rsid w:val="00E01CFD"/>
    <w:rsid w:val="00E02057"/>
    <w:rsid w:val="00E020A6"/>
    <w:rsid w:val="00E0244D"/>
    <w:rsid w:val="00E02AF7"/>
    <w:rsid w:val="00E03278"/>
    <w:rsid w:val="00E03397"/>
    <w:rsid w:val="00E03666"/>
    <w:rsid w:val="00E039F7"/>
    <w:rsid w:val="00E045F4"/>
    <w:rsid w:val="00E04BC3"/>
    <w:rsid w:val="00E04EA5"/>
    <w:rsid w:val="00E050FA"/>
    <w:rsid w:val="00E0557F"/>
    <w:rsid w:val="00E05B83"/>
    <w:rsid w:val="00E060CA"/>
    <w:rsid w:val="00E063E5"/>
    <w:rsid w:val="00E068F0"/>
    <w:rsid w:val="00E069DF"/>
    <w:rsid w:val="00E06D7D"/>
    <w:rsid w:val="00E07247"/>
    <w:rsid w:val="00E0765D"/>
    <w:rsid w:val="00E07B10"/>
    <w:rsid w:val="00E07F93"/>
    <w:rsid w:val="00E07FE7"/>
    <w:rsid w:val="00E103B6"/>
    <w:rsid w:val="00E105B2"/>
    <w:rsid w:val="00E10838"/>
    <w:rsid w:val="00E112F0"/>
    <w:rsid w:val="00E11783"/>
    <w:rsid w:val="00E11C92"/>
    <w:rsid w:val="00E11E76"/>
    <w:rsid w:val="00E122FD"/>
    <w:rsid w:val="00E1324B"/>
    <w:rsid w:val="00E13287"/>
    <w:rsid w:val="00E13636"/>
    <w:rsid w:val="00E13DA7"/>
    <w:rsid w:val="00E13F5A"/>
    <w:rsid w:val="00E14370"/>
    <w:rsid w:val="00E14B08"/>
    <w:rsid w:val="00E15659"/>
    <w:rsid w:val="00E15829"/>
    <w:rsid w:val="00E15C4C"/>
    <w:rsid w:val="00E15F77"/>
    <w:rsid w:val="00E16A72"/>
    <w:rsid w:val="00E16DC6"/>
    <w:rsid w:val="00E16EA1"/>
    <w:rsid w:val="00E171FC"/>
    <w:rsid w:val="00E17342"/>
    <w:rsid w:val="00E2101B"/>
    <w:rsid w:val="00E210E5"/>
    <w:rsid w:val="00E21273"/>
    <w:rsid w:val="00E220DE"/>
    <w:rsid w:val="00E223C8"/>
    <w:rsid w:val="00E225DA"/>
    <w:rsid w:val="00E229B8"/>
    <w:rsid w:val="00E2382C"/>
    <w:rsid w:val="00E23A85"/>
    <w:rsid w:val="00E2430B"/>
    <w:rsid w:val="00E24796"/>
    <w:rsid w:val="00E247BB"/>
    <w:rsid w:val="00E24AC3"/>
    <w:rsid w:val="00E24BB5"/>
    <w:rsid w:val="00E24BF7"/>
    <w:rsid w:val="00E24E49"/>
    <w:rsid w:val="00E24F85"/>
    <w:rsid w:val="00E26E25"/>
    <w:rsid w:val="00E26ED6"/>
    <w:rsid w:val="00E271B9"/>
    <w:rsid w:val="00E27FC2"/>
    <w:rsid w:val="00E3024D"/>
    <w:rsid w:val="00E30ACE"/>
    <w:rsid w:val="00E30E2F"/>
    <w:rsid w:val="00E310C7"/>
    <w:rsid w:val="00E31645"/>
    <w:rsid w:val="00E31737"/>
    <w:rsid w:val="00E31AC6"/>
    <w:rsid w:val="00E31EB8"/>
    <w:rsid w:val="00E321D6"/>
    <w:rsid w:val="00E33173"/>
    <w:rsid w:val="00E3377D"/>
    <w:rsid w:val="00E3400D"/>
    <w:rsid w:val="00E340D5"/>
    <w:rsid w:val="00E34AA4"/>
    <w:rsid w:val="00E35105"/>
    <w:rsid w:val="00E35670"/>
    <w:rsid w:val="00E35A36"/>
    <w:rsid w:val="00E35BCB"/>
    <w:rsid w:val="00E370EA"/>
    <w:rsid w:val="00E37CD5"/>
    <w:rsid w:val="00E37CDD"/>
    <w:rsid w:val="00E37F80"/>
    <w:rsid w:val="00E40AB1"/>
    <w:rsid w:val="00E40C44"/>
    <w:rsid w:val="00E41218"/>
    <w:rsid w:val="00E41ED5"/>
    <w:rsid w:val="00E42889"/>
    <w:rsid w:val="00E42931"/>
    <w:rsid w:val="00E42F58"/>
    <w:rsid w:val="00E43006"/>
    <w:rsid w:val="00E43B1D"/>
    <w:rsid w:val="00E43E38"/>
    <w:rsid w:val="00E4429C"/>
    <w:rsid w:val="00E442CB"/>
    <w:rsid w:val="00E44407"/>
    <w:rsid w:val="00E44FB9"/>
    <w:rsid w:val="00E45601"/>
    <w:rsid w:val="00E4579D"/>
    <w:rsid w:val="00E460DF"/>
    <w:rsid w:val="00E4637F"/>
    <w:rsid w:val="00E46430"/>
    <w:rsid w:val="00E46448"/>
    <w:rsid w:val="00E46EE9"/>
    <w:rsid w:val="00E470C2"/>
    <w:rsid w:val="00E47359"/>
    <w:rsid w:val="00E4744B"/>
    <w:rsid w:val="00E47765"/>
    <w:rsid w:val="00E47A57"/>
    <w:rsid w:val="00E47FCE"/>
    <w:rsid w:val="00E50048"/>
    <w:rsid w:val="00E507A1"/>
    <w:rsid w:val="00E50D01"/>
    <w:rsid w:val="00E515C3"/>
    <w:rsid w:val="00E519FB"/>
    <w:rsid w:val="00E52403"/>
    <w:rsid w:val="00E53290"/>
    <w:rsid w:val="00E54005"/>
    <w:rsid w:val="00E5449B"/>
    <w:rsid w:val="00E544C9"/>
    <w:rsid w:val="00E546AC"/>
    <w:rsid w:val="00E546FF"/>
    <w:rsid w:val="00E55189"/>
    <w:rsid w:val="00E55750"/>
    <w:rsid w:val="00E55A4B"/>
    <w:rsid w:val="00E55CEB"/>
    <w:rsid w:val="00E5657B"/>
    <w:rsid w:val="00E567F7"/>
    <w:rsid w:val="00E568F4"/>
    <w:rsid w:val="00E56966"/>
    <w:rsid w:val="00E57008"/>
    <w:rsid w:val="00E57686"/>
    <w:rsid w:val="00E578D2"/>
    <w:rsid w:val="00E57DB8"/>
    <w:rsid w:val="00E57E20"/>
    <w:rsid w:val="00E60E07"/>
    <w:rsid w:val="00E60EB3"/>
    <w:rsid w:val="00E613B1"/>
    <w:rsid w:val="00E617E5"/>
    <w:rsid w:val="00E6228A"/>
    <w:rsid w:val="00E6247A"/>
    <w:rsid w:val="00E626A4"/>
    <w:rsid w:val="00E63114"/>
    <w:rsid w:val="00E632EB"/>
    <w:rsid w:val="00E633B2"/>
    <w:rsid w:val="00E6363A"/>
    <w:rsid w:val="00E63653"/>
    <w:rsid w:val="00E63FDA"/>
    <w:rsid w:val="00E641E5"/>
    <w:rsid w:val="00E64F18"/>
    <w:rsid w:val="00E650CB"/>
    <w:rsid w:val="00E663AF"/>
    <w:rsid w:val="00E66C98"/>
    <w:rsid w:val="00E67852"/>
    <w:rsid w:val="00E6795E"/>
    <w:rsid w:val="00E6796E"/>
    <w:rsid w:val="00E67C4F"/>
    <w:rsid w:val="00E70127"/>
    <w:rsid w:val="00E7036D"/>
    <w:rsid w:val="00E70CD6"/>
    <w:rsid w:val="00E71E6D"/>
    <w:rsid w:val="00E71F2F"/>
    <w:rsid w:val="00E71F9C"/>
    <w:rsid w:val="00E71FDD"/>
    <w:rsid w:val="00E7203F"/>
    <w:rsid w:val="00E721B4"/>
    <w:rsid w:val="00E721CE"/>
    <w:rsid w:val="00E72379"/>
    <w:rsid w:val="00E72CE8"/>
    <w:rsid w:val="00E73416"/>
    <w:rsid w:val="00E73466"/>
    <w:rsid w:val="00E74B9B"/>
    <w:rsid w:val="00E74B9D"/>
    <w:rsid w:val="00E74CD9"/>
    <w:rsid w:val="00E74D1E"/>
    <w:rsid w:val="00E75894"/>
    <w:rsid w:val="00E75CDB"/>
    <w:rsid w:val="00E7673B"/>
    <w:rsid w:val="00E76B79"/>
    <w:rsid w:val="00E771B9"/>
    <w:rsid w:val="00E77562"/>
    <w:rsid w:val="00E775CD"/>
    <w:rsid w:val="00E778AF"/>
    <w:rsid w:val="00E779F3"/>
    <w:rsid w:val="00E77FC8"/>
    <w:rsid w:val="00E80DE0"/>
    <w:rsid w:val="00E8142A"/>
    <w:rsid w:val="00E81C85"/>
    <w:rsid w:val="00E83796"/>
    <w:rsid w:val="00E837BA"/>
    <w:rsid w:val="00E83849"/>
    <w:rsid w:val="00E83E3D"/>
    <w:rsid w:val="00E8404A"/>
    <w:rsid w:val="00E8429B"/>
    <w:rsid w:val="00E84514"/>
    <w:rsid w:val="00E846CE"/>
    <w:rsid w:val="00E846DC"/>
    <w:rsid w:val="00E84852"/>
    <w:rsid w:val="00E84AAC"/>
    <w:rsid w:val="00E850B8"/>
    <w:rsid w:val="00E85A56"/>
    <w:rsid w:val="00E85F45"/>
    <w:rsid w:val="00E8667A"/>
    <w:rsid w:val="00E86972"/>
    <w:rsid w:val="00E873B9"/>
    <w:rsid w:val="00E8747B"/>
    <w:rsid w:val="00E874EC"/>
    <w:rsid w:val="00E90B0A"/>
    <w:rsid w:val="00E91505"/>
    <w:rsid w:val="00E919A8"/>
    <w:rsid w:val="00E92175"/>
    <w:rsid w:val="00E92A10"/>
    <w:rsid w:val="00E9428A"/>
    <w:rsid w:val="00E94B67"/>
    <w:rsid w:val="00E95229"/>
    <w:rsid w:val="00E95FD7"/>
    <w:rsid w:val="00E965D3"/>
    <w:rsid w:val="00E96753"/>
    <w:rsid w:val="00E96E31"/>
    <w:rsid w:val="00E973D6"/>
    <w:rsid w:val="00E97C11"/>
    <w:rsid w:val="00EA0694"/>
    <w:rsid w:val="00EA08A2"/>
    <w:rsid w:val="00EA08F9"/>
    <w:rsid w:val="00EA0D29"/>
    <w:rsid w:val="00EA1894"/>
    <w:rsid w:val="00EA18DA"/>
    <w:rsid w:val="00EA1CB7"/>
    <w:rsid w:val="00EA1DC1"/>
    <w:rsid w:val="00EA2657"/>
    <w:rsid w:val="00EA3A68"/>
    <w:rsid w:val="00EA3ACC"/>
    <w:rsid w:val="00EA3F0D"/>
    <w:rsid w:val="00EA40E1"/>
    <w:rsid w:val="00EA44DF"/>
    <w:rsid w:val="00EA4501"/>
    <w:rsid w:val="00EA4AE4"/>
    <w:rsid w:val="00EA5191"/>
    <w:rsid w:val="00EA529D"/>
    <w:rsid w:val="00EA52D8"/>
    <w:rsid w:val="00EA55AD"/>
    <w:rsid w:val="00EA590E"/>
    <w:rsid w:val="00EA5B6E"/>
    <w:rsid w:val="00EA61A2"/>
    <w:rsid w:val="00EA646A"/>
    <w:rsid w:val="00EA6982"/>
    <w:rsid w:val="00EA6C54"/>
    <w:rsid w:val="00EA6DC6"/>
    <w:rsid w:val="00EA7078"/>
    <w:rsid w:val="00EA7836"/>
    <w:rsid w:val="00EA7D69"/>
    <w:rsid w:val="00EB0114"/>
    <w:rsid w:val="00EB016F"/>
    <w:rsid w:val="00EB0217"/>
    <w:rsid w:val="00EB0751"/>
    <w:rsid w:val="00EB0A02"/>
    <w:rsid w:val="00EB0CE3"/>
    <w:rsid w:val="00EB0EA8"/>
    <w:rsid w:val="00EB1253"/>
    <w:rsid w:val="00EB1508"/>
    <w:rsid w:val="00EB29D6"/>
    <w:rsid w:val="00EB2CEE"/>
    <w:rsid w:val="00EB3098"/>
    <w:rsid w:val="00EB3267"/>
    <w:rsid w:val="00EB326F"/>
    <w:rsid w:val="00EB35F5"/>
    <w:rsid w:val="00EB362E"/>
    <w:rsid w:val="00EB3A48"/>
    <w:rsid w:val="00EB3C28"/>
    <w:rsid w:val="00EB4B38"/>
    <w:rsid w:val="00EB526A"/>
    <w:rsid w:val="00EB54CC"/>
    <w:rsid w:val="00EB5F24"/>
    <w:rsid w:val="00EB5FBC"/>
    <w:rsid w:val="00EB61D4"/>
    <w:rsid w:val="00EB6463"/>
    <w:rsid w:val="00EB6597"/>
    <w:rsid w:val="00EB6751"/>
    <w:rsid w:val="00EB69D5"/>
    <w:rsid w:val="00EB6B72"/>
    <w:rsid w:val="00EB73D4"/>
    <w:rsid w:val="00EB73D5"/>
    <w:rsid w:val="00EB7583"/>
    <w:rsid w:val="00EC05B6"/>
    <w:rsid w:val="00EC0918"/>
    <w:rsid w:val="00EC0E7F"/>
    <w:rsid w:val="00EC1161"/>
    <w:rsid w:val="00EC16BC"/>
    <w:rsid w:val="00EC1A56"/>
    <w:rsid w:val="00EC1B57"/>
    <w:rsid w:val="00EC1ED7"/>
    <w:rsid w:val="00EC2E75"/>
    <w:rsid w:val="00EC31F8"/>
    <w:rsid w:val="00EC343D"/>
    <w:rsid w:val="00EC36E5"/>
    <w:rsid w:val="00EC3EC2"/>
    <w:rsid w:val="00EC5760"/>
    <w:rsid w:val="00EC57AB"/>
    <w:rsid w:val="00EC58AF"/>
    <w:rsid w:val="00EC58F2"/>
    <w:rsid w:val="00EC5E59"/>
    <w:rsid w:val="00EC6BBB"/>
    <w:rsid w:val="00EC6CA3"/>
    <w:rsid w:val="00EC6E5A"/>
    <w:rsid w:val="00EC72D2"/>
    <w:rsid w:val="00EC7473"/>
    <w:rsid w:val="00EC7787"/>
    <w:rsid w:val="00ED08D6"/>
    <w:rsid w:val="00ED08DA"/>
    <w:rsid w:val="00ED0FB6"/>
    <w:rsid w:val="00ED1282"/>
    <w:rsid w:val="00ED19A9"/>
    <w:rsid w:val="00ED1AD4"/>
    <w:rsid w:val="00ED1FD2"/>
    <w:rsid w:val="00ED28E8"/>
    <w:rsid w:val="00ED336B"/>
    <w:rsid w:val="00ED38FB"/>
    <w:rsid w:val="00ED4172"/>
    <w:rsid w:val="00ED41DC"/>
    <w:rsid w:val="00ED4A89"/>
    <w:rsid w:val="00ED4B15"/>
    <w:rsid w:val="00ED4CAB"/>
    <w:rsid w:val="00ED4E75"/>
    <w:rsid w:val="00ED50D1"/>
    <w:rsid w:val="00ED54D2"/>
    <w:rsid w:val="00ED56AC"/>
    <w:rsid w:val="00ED59C4"/>
    <w:rsid w:val="00ED59E0"/>
    <w:rsid w:val="00ED6346"/>
    <w:rsid w:val="00ED78C7"/>
    <w:rsid w:val="00EE06AE"/>
    <w:rsid w:val="00EE0AB7"/>
    <w:rsid w:val="00EE11CB"/>
    <w:rsid w:val="00EE11D2"/>
    <w:rsid w:val="00EE1764"/>
    <w:rsid w:val="00EE1B65"/>
    <w:rsid w:val="00EE1ED4"/>
    <w:rsid w:val="00EE2044"/>
    <w:rsid w:val="00EE32E1"/>
    <w:rsid w:val="00EE337F"/>
    <w:rsid w:val="00EE373E"/>
    <w:rsid w:val="00EE38A4"/>
    <w:rsid w:val="00EE445C"/>
    <w:rsid w:val="00EE4DD4"/>
    <w:rsid w:val="00EE5632"/>
    <w:rsid w:val="00EE5939"/>
    <w:rsid w:val="00EE5B65"/>
    <w:rsid w:val="00EE5B89"/>
    <w:rsid w:val="00EE5F28"/>
    <w:rsid w:val="00EE618F"/>
    <w:rsid w:val="00EE64FF"/>
    <w:rsid w:val="00EE667E"/>
    <w:rsid w:val="00EE7570"/>
    <w:rsid w:val="00EE7F39"/>
    <w:rsid w:val="00EF0015"/>
    <w:rsid w:val="00EF03BA"/>
    <w:rsid w:val="00EF06A6"/>
    <w:rsid w:val="00EF0952"/>
    <w:rsid w:val="00EF1299"/>
    <w:rsid w:val="00EF13E2"/>
    <w:rsid w:val="00EF1D23"/>
    <w:rsid w:val="00EF2044"/>
    <w:rsid w:val="00EF28B6"/>
    <w:rsid w:val="00EF2B4E"/>
    <w:rsid w:val="00EF36BC"/>
    <w:rsid w:val="00EF39B0"/>
    <w:rsid w:val="00EF3BD6"/>
    <w:rsid w:val="00EF4335"/>
    <w:rsid w:val="00EF50B7"/>
    <w:rsid w:val="00EF5301"/>
    <w:rsid w:val="00EF5853"/>
    <w:rsid w:val="00EF5BE1"/>
    <w:rsid w:val="00EF5D8F"/>
    <w:rsid w:val="00EF6330"/>
    <w:rsid w:val="00EF63C0"/>
    <w:rsid w:val="00EF6C3D"/>
    <w:rsid w:val="00EF6FA9"/>
    <w:rsid w:val="00EF7232"/>
    <w:rsid w:val="00EF7734"/>
    <w:rsid w:val="00EF789A"/>
    <w:rsid w:val="00EF7D14"/>
    <w:rsid w:val="00F009B2"/>
    <w:rsid w:val="00F011B4"/>
    <w:rsid w:val="00F02559"/>
    <w:rsid w:val="00F026F3"/>
    <w:rsid w:val="00F0287E"/>
    <w:rsid w:val="00F03038"/>
    <w:rsid w:val="00F03380"/>
    <w:rsid w:val="00F034C8"/>
    <w:rsid w:val="00F037D1"/>
    <w:rsid w:val="00F03ECA"/>
    <w:rsid w:val="00F04A73"/>
    <w:rsid w:val="00F04C3C"/>
    <w:rsid w:val="00F04F7A"/>
    <w:rsid w:val="00F07A47"/>
    <w:rsid w:val="00F101C0"/>
    <w:rsid w:val="00F10417"/>
    <w:rsid w:val="00F105E6"/>
    <w:rsid w:val="00F10C29"/>
    <w:rsid w:val="00F10EDA"/>
    <w:rsid w:val="00F11030"/>
    <w:rsid w:val="00F11176"/>
    <w:rsid w:val="00F1129E"/>
    <w:rsid w:val="00F11463"/>
    <w:rsid w:val="00F114DE"/>
    <w:rsid w:val="00F116ED"/>
    <w:rsid w:val="00F12585"/>
    <w:rsid w:val="00F12874"/>
    <w:rsid w:val="00F12B92"/>
    <w:rsid w:val="00F1309E"/>
    <w:rsid w:val="00F13345"/>
    <w:rsid w:val="00F1405C"/>
    <w:rsid w:val="00F140FC"/>
    <w:rsid w:val="00F14C2D"/>
    <w:rsid w:val="00F14D0D"/>
    <w:rsid w:val="00F15180"/>
    <w:rsid w:val="00F157C5"/>
    <w:rsid w:val="00F15DCC"/>
    <w:rsid w:val="00F160CB"/>
    <w:rsid w:val="00F1641B"/>
    <w:rsid w:val="00F166D2"/>
    <w:rsid w:val="00F16F89"/>
    <w:rsid w:val="00F17159"/>
    <w:rsid w:val="00F1717B"/>
    <w:rsid w:val="00F17C80"/>
    <w:rsid w:val="00F17ED5"/>
    <w:rsid w:val="00F20F88"/>
    <w:rsid w:val="00F21284"/>
    <w:rsid w:val="00F2130E"/>
    <w:rsid w:val="00F2173B"/>
    <w:rsid w:val="00F219A6"/>
    <w:rsid w:val="00F21EDF"/>
    <w:rsid w:val="00F22552"/>
    <w:rsid w:val="00F227B3"/>
    <w:rsid w:val="00F22C6C"/>
    <w:rsid w:val="00F234FE"/>
    <w:rsid w:val="00F23AD1"/>
    <w:rsid w:val="00F23BE7"/>
    <w:rsid w:val="00F241E1"/>
    <w:rsid w:val="00F24FFB"/>
    <w:rsid w:val="00F25163"/>
    <w:rsid w:val="00F25239"/>
    <w:rsid w:val="00F256B0"/>
    <w:rsid w:val="00F256F4"/>
    <w:rsid w:val="00F25955"/>
    <w:rsid w:val="00F26894"/>
    <w:rsid w:val="00F26EBA"/>
    <w:rsid w:val="00F2733D"/>
    <w:rsid w:val="00F273B2"/>
    <w:rsid w:val="00F27C98"/>
    <w:rsid w:val="00F27D8D"/>
    <w:rsid w:val="00F30819"/>
    <w:rsid w:val="00F309EA"/>
    <w:rsid w:val="00F310DC"/>
    <w:rsid w:val="00F31264"/>
    <w:rsid w:val="00F31655"/>
    <w:rsid w:val="00F31B80"/>
    <w:rsid w:val="00F31ED8"/>
    <w:rsid w:val="00F31F6D"/>
    <w:rsid w:val="00F32353"/>
    <w:rsid w:val="00F32652"/>
    <w:rsid w:val="00F326C1"/>
    <w:rsid w:val="00F32A06"/>
    <w:rsid w:val="00F32E23"/>
    <w:rsid w:val="00F336E3"/>
    <w:rsid w:val="00F34553"/>
    <w:rsid w:val="00F34744"/>
    <w:rsid w:val="00F34B91"/>
    <w:rsid w:val="00F34E48"/>
    <w:rsid w:val="00F350DD"/>
    <w:rsid w:val="00F3590E"/>
    <w:rsid w:val="00F35AFF"/>
    <w:rsid w:val="00F35F49"/>
    <w:rsid w:val="00F3663D"/>
    <w:rsid w:val="00F37C85"/>
    <w:rsid w:val="00F40FDD"/>
    <w:rsid w:val="00F412BB"/>
    <w:rsid w:val="00F41395"/>
    <w:rsid w:val="00F41699"/>
    <w:rsid w:val="00F416BF"/>
    <w:rsid w:val="00F4172B"/>
    <w:rsid w:val="00F41D9C"/>
    <w:rsid w:val="00F42176"/>
    <w:rsid w:val="00F4346C"/>
    <w:rsid w:val="00F4468F"/>
    <w:rsid w:val="00F4493C"/>
    <w:rsid w:val="00F44E73"/>
    <w:rsid w:val="00F44FCF"/>
    <w:rsid w:val="00F45A6E"/>
    <w:rsid w:val="00F4601D"/>
    <w:rsid w:val="00F460CB"/>
    <w:rsid w:val="00F466C4"/>
    <w:rsid w:val="00F46DF7"/>
    <w:rsid w:val="00F46F95"/>
    <w:rsid w:val="00F476DB"/>
    <w:rsid w:val="00F47AE6"/>
    <w:rsid w:val="00F47B3F"/>
    <w:rsid w:val="00F51656"/>
    <w:rsid w:val="00F5169C"/>
    <w:rsid w:val="00F519BF"/>
    <w:rsid w:val="00F51D32"/>
    <w:rsid w:val="00F525BA"/>
    <w:rsid w:val="00F52745"/>
    <w:rsid w:val="00F528B8"/>
    <w:rsid w:val="00F52AC9"/>
    <w:rsid w:val="00F52C18"/>
    <w:rsid w:val="00F52E3F"/>
    <w:rsid w:val="00F52FB9"/>
    <w:rsid w:val="00F533E3"/>
    <w:rsid w:val="00F53C90"/>
    <w:rsid w:val="00F53DC1"/>
    <w:rsid w:val="00F53E5F"/>
    <w:rsid w:val="00F542F5"/>
    <w:rsid w:val="00F547EA"/>
    <w:rsid w:val="00F549CB"/>
    <w:rsid w:val="00F5571B"/>
    <w:rsid w:val="00F5574B"/>
    <w:rsid w:val="00F55867"/>
    <w:rsid w:val="00F55B80"/>
    <w:rsid w:val="00F55FA9"/>
    <w:rsid w:val="00F56890"/>
    <w:rsid w:val="00F56AF3"/>
    <w:rsid w:val="00F56E4D"/>
    <w:rsid w:val="00F5769F"/>
    <w:rsid w:val="00F57A15"/>
    <w:rsid w:val="00F57EC6"/>
    <w:rsid w:val="00F60149"/>
    <w:rsid w:val="00F613E7"/>
    <w:rsid w:val="00F6193D"/>
    <w:rsid w:val="00F625BE"/>
    <w:rsid w:val="00F62861"/>
    <w:rsid w:val="00F62CA0"/>
    <w:rsid w:val="00F63380"/>
    <w:rsid w:val="00F635B0"/>
    <w:rsid w:val="00F63A14"/>
    <w:rsid w:val="00F63B55"/>
    <w:rsid w:val="00F63F85"/>
    <w:rsid w:val="00F64A59"/>
    <w:rsid w:val="00F64E08"/>
    <w:rsid w:val="00F654E5"/>
    <w:rsid w:val="00F65777"/>
    <w:rsid w:val="00F658D1"/>
    <w:rsid w:val="00F65EC1"/>
    <w:rsid w:val="00F66240"/>
    <w:rsid w:val="00F66263"/>
    <w:rsid w:val="00F665AD"/>
    <w:rsid w:val="00F666CC"/>
    <w:rsid w:val="00F669BA"/>
    <w:rsid w:val="00F66D39"/>
    <w:rsid w:val="00F6738F"/>
    <w:rsid w:val="00F70227"/>
    <w:rsid w:val="00F70352"/>
    <w:rsid w:val="00F70A3F"/>
    <w:rsid w:val="00F70E14"/>
    <w:rsid w:val="00F70EE3"/>
    <w:rsid w:val="00F713AE"/>
    <w:rsid w:val="00F715AA"/>
    <w:rsid w:val="00F719E3"/>
    <w:rsid w:val="00F71A24"/>
    <w:rsid w:val="00F71B11"/>
    <w:rsid w:val="00F71BB7"/>
    <w:rsid w:val="00F71CAC"/>
    <w:rsid w:val="00F7209B"/>
    <w:rsid w:val="00F73472"/>
    <w:rsid w:val="00F7366C"/>
    <w:rsid w:val="00F73F47"/>
    <w:rsid w:val="00F7487D"/>
    <w:rsid w:val="00F74953"/>
    <w:rsid w:val="00F74B9D"/>
    <w:rsid w:val="00F76C84"/>
    <w:rsid w:val="00F76EFA"/>
    <w:rsid w:val="00F7717F"/>
    <w:rsid w:val="00F77583"/>
    <w:rsid w:val="00F776B2"/>
    <w:rsid w:val="00F805F2"/>
    <w:rsid w:val="00F8068B"/>
    <w:rsid w:val="00F80C70"/>
    <w:rsid w:val="00F80FC6"/>
    <w:rsid w:val="00F81646"/>
    <w:rsid w:val="00F81969"/>
    <w:rsid w:val="00F81EEF"/>
    <w:rsid w:val="00F8228C"/>
    <w:rsid w:val="00F827D5"/>
    <w:rsid w:val="00F82B30"/>
    <w:rsid w:val="00F83050"/>
    <w:rsid w:val="00F83378"/>
    <w:rsid w:val="00F83644"/>
    <w:rsid w:val="00F84711"/>
    <w:rsid w:val="00F84A37"/>
    <w:rsid w:val="00F84C9E"/>
    <w:rsid w:val="00F8509B"/>
    <w:rsid w:val="00F851E4"/>
    <w:rsid w:val="00F85634"/>
    <w:rsid w:val="00F856AB"/>
    <w:rsid w:val="00F860CC"/>
    <w:rsid w:val="00F86193"/>
    <w:rsid w:val="00F8619E"/>
    <w:rsid w:val="00F863A3"/>
    <w:rsid w:val="00F8643C"/>
    <w:rsid w:val="00F86504"/>
    <w:rsid w:val="00F86808"/>
    <w:rsid w:val="00F8688E"/>
    <w:rsid w:val="00F87DC4"/>
    <w:rsid w:val="00F87E6A"/>
    <w:rsid w:val="00F90325"/>
    <w:rsid w:val="00F909E1"/>
    <w:rsid w:val="00F912ED"/>
    <w:rsid w:val="00F914C1"/>
    <w:rsid w:val="00F9170D"/>
    <w:rsid w:val="00F91E5A"/>
    <w:rsid w:val="00F91F39"/>
    <w:rsid w:val="00F92402"/>
    <w:rsid w:val="00F92842"/>
    <w:rsid w:val="00F92C2F"/>
    <w:rsid w:val="00F93AAD"/>
    <w:rsid w:val="00F93C46"/>
    <w:rsid w:val="00F943A7"/>
    <w:rsid w:val="00F94727"/>
    <w:rsid w:val="00F94B41"/>
    <w:rsid w:val="00F94B99"/>
    <w:rsid w:val="00F94F5E"/>
    <w:rsid w:val="00F95930"/>
    <w:rsid w:val="00F95D50"/>
    <w:rsid w:val="00F95E13"/>
    <w:rsid w:val="00F965A7"/>
    <w:rsid w:val="00F9781D"/>
    <w:rsid w:val="00F97CC3"/>
    <w:rsid w:val="00F97FD7"/>
    <w:rsid w:val="00FA0164"/>
    <w:rsid w:val="00FA07AE"/>
    <w:rsid w:val="00FA09CB"/>
    <w:rsid w:val="00FA18FC"/>
    <w:rsid w:val="00FA243C"/>
    <w:rsid w:val="00FA2471"/>
    <w:rsid w:val="00FA24B6"/>
    <w:rsid w:val="00FA26C1"/>
    <w:rsid w:val="00FA27E0"/>
    <w:rsid w:val="00FA2D9E"/>
    <w:rsid w:val="00FA2DF9"/>
    <w:rsid w:val="00FA328E"/>
    <w:rsid w:val="00FA3B06"/>
    <w:rsid w:val="00FA3D9B"/>
    <w:rsid w:val="00FA516E"/>
    <w:rsid w:val="00FA51B2"/>
    <w:rsid w:val="00FA64A4"/>
    <w:rsid w:val="00FA743B"/>
    <w:rsid w:val="00FA7686"/>
    <w:rsid w:val="00FB0166"/>
    <w:rsid w:val="00FB0260"/>
    <w:rsid w:val="00FB10B3"/>
    <w:rsid w:val="00FB137A"/>
    <w:rsid w:val="00FB20EB"/>
    <w:rsid w:val="00FB2E1D"/>
    <w:rsid w:val="00FB3BA1"/>
    <w:rsid w:val="00FB3CA9"/>
    <w:rsid w:val="00FB4038"/>
    <w:rsid w:val="00FB40B5"/>
    <w:rsid w:val="00FB4AD6"/>
    <w:rsid w:val="00FB514B"/>
    <w:rsid w:val="00FB5195"/>
    <w:rsid w:val="00FB580A"/>
    <w:rsid w:val="00FB5D4D"/>
    <w:rsid w:val="00FB6B91"/>
    <w:rsid w:val="00FB6D65"/>
    <w:rsid w:val="00FB72BE"/>
    <w:rsid w:val="00FB7EA4"/>
    <w:rsid w:val="00FC0373"/>
    <w:rsid w:val="00FC0AC1"/>
    <w:rsid w:val="00FC0CAD"/>
    <w:rsid w:val="00FC0CE5"/>
    <w:rsid w:val="00FC191E"/>
    <w:rsid w:val="00FC1DE0"/>
    <w:rsid w:val="00FC216B"/>
    <w:rsid w:val="00FC2A5E"/>
    <w:rsid w:val="00FC314F"/>
    <w:rsid w:val="00FC31B9"/>
    <w:rsid w:val="00FC36F6"/>
    <w:rsid w:val="00FC3CBC"/>
    <w:rsid w:val="00FC3E01"/>
    <w:rsid w:val="00FC4080"/>
    <w:rsid w:val="00FC4506"/>
    <w:rsid w:val="00FC450F"/>
    <w:rsid w:val="00FC4C5E"/>
    <w:rsid w:val="00FC4D42"/>
    <w:rsid w:val="00FC5721"/>
    <w:rsid w:val="00FC5A17"/>
    <w:rsid w:val="00FC5B29"/>
    <w:rsid w:val="00FC64E1"/>
    <w:rsid w:val="00FC67E0"/>
    <w:rsid w:val="00FC6839"/>
    <w:rsid w:val="00FC6AE6"/>
    <w:rsid w:val="00FC7029"/>
    <w:rsid w:val="00FC77E1"/>
    <w:rsid w:val="00FC780F"/>
    <w:rsid w:val="00FC7AAF"/>
    <w:rsid w:val="00FC7B38"/>
    <w:rsid w:val="00FC7B70"/>
    <w:rsid w:val="00FD04FE"/>
    <w:rsid w:val="00FD0950"/>
    <w:rsid w:val="00FD0D19"/>
    <w:rsid w:val="00FD10FA"/>
    <w:rsid w:val="00FD2302"/>
    <w:rsid w:val="00FD268C"/>
    <w:rsid w:val="00FD2A64"/>
    <w:rsid w:val="00FD2CBE"/>
    <w:rsid w:val="00FD3E07"/>
    <w:rsid w:val="00FD4294"/>
    <w:rsid w:val="00FD4419"/>
    <w:rsid w:val="00FD45AE"/>
    <w:rsid w:val="00FD49B0"/>
    <w:rsid w:val="00FD4F59"/>
    <w:rsid w:val="00FD6A3E"/>
    <w:rsid w:val="00FD6CEC"/>
    <w:rsid w:val="00FD6F90"/>
    <w:rsid w:val="00FD7560"/>
    <w:rsid w:val="00FD78E9"/>
    <w:rsid w:val="00FE056C"/>
    <w:rsid w:val="00FE05FD"/>
    <w:rsid w:val="00FE083A"/>
    <w:rsid w:val="00FE0BA2"/>
    <w:rsid w:val="00FE0C3E"/>
    <w:rsid w:val="00FE12FA"/>
    <w:rsid w:val="00FE146D"/>
    <w:rsid w:val="00FE1E28"/>
    <w:rsid w:val="00FE1FDD"/>
    <w:rsid w:val="00FE220C"/>
    <w:rsid w:val="00FE2638"/>
    <w:rsid w:val="00FE2E10"/>
    <w:rsid w:val="00FE2F00"/>
    <w:rsid w:val="00FE2FB3"/>
    <w:rsid w:val="00FE33F3"/>
    <w:rsid w:val="00FE385A"/>
    <w:rsid w:val="00FE4B14"/>
    <w:rsid w:val="00FE4B3D"/>
    <w:rsid w:val="00FE4CC5"/>
    <w:rsid w:val="00FE5C51"/>
    <w:rsid w:val="00FE5EFD"/>
    <w:rsid w:val="00FE6D99"/>
    <w:rsid w:val="00FE7BA1"/>
    <w:rsid w:val="00FE7C91"/>
    <w:rsid w:val="00FF001F"/>
    <w:rsid w:val="00FF0229"/>
    <w:rsid w:val="00FF03D4"/>
    <w:rsid w:val="00FF03E1"/>
    <w:rsid w:val="00FF053C"/>
    <w:rsid w:val="00FF0772"/>
    <w:rsid w:val="00FF0C09"/>
    <w:rsid w:val="00FF108C"/>
    <w:rsid w:val="00FF1210"/>
    <w:rsid w:val="00FF1C12"/>
    <w:rsid w:val="00FF2150"/>
    <w:rsid w:val="00FF2592"/>
    <w:rsid w:val="00FF2FDF"/>
    <w:rsid w:val="00FF30C2"/>
    <w:rsid w:val="00FF3485"/>
    <w:rsid w:val="00FF3B75"/>
    <w:rsid w:val="00FF3D2D"/>
    <w:rsid w:val="00FF3D92"/>
    <w:rsid w:val="00FF3E4D"/>
    <w:rsid w:val="00FF4011"/>
    <w:rsid w:val="00FF4834"/>
    <w:rsid w:val="00FF4955"/>
    <w:rsid w:val="00FF5067"/>
    <w:rsid w:val="00FF527D"/>
    <w:rsid w:val="00FF546E"/>
    <w:rsid w:val="00FF55C6"/>
    <w:rsid w:val="00FF591E"/>
    <w:rsid w:val="00FF5CD9"/>
    <w:rsid w:val="00FF655A"/>
    <w:rsid w:val="00FF67D6"/>
    <w:rsid w:val="00FF7676"/>
    <w:rsid w:val="00FF7A81"/>
    <w:rsid w:val="00FF7C91"/>
    <w:rsid w:val="00FF7DE2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539AA1B"/>
  <w15:chartTrackingRefBased/>
  <w15:docId w15:val="{4149DCAD-C218-483E-92A8-89050544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E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D323F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323F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</w:rPr>
  </w:style>
  <w:style w:type="paragraph" w:styleId="Heading9">
    <w:name w:val="heading 9"/>
    <w:basedOn w:val="Normal"/>
    <w:next w:val="Normal"/>
    <w:link w:val="Heading9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23F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323F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323F0"/>
    <w:rPr>
      <w:rFonts w:cs="Times New Roman"/>
      <w:b/>
      <w:bCs/>
    </w:rPr>
  </w:style>
  <w:style w:type="paragraph" w:styleId="ListBullet">
    <w:name w:val="List Bullet"/>
    <w:basedOn w:val="Normal"/>
    <w:rsid w:val="00D323F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323F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323F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323F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323F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323F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323F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323F0"/>
    <w:pPr>
      <w:ind w:left="284"/>
    </w:pPr>
  </w:style>
  <w:style w:type="paragraph" w:customStyle="1" w:styleId="AAFrameAddress">
    <w:name w:val="AA Frame Address"/>
    <w:basedOn w:val="Heading1"/>
    <w:uiPriority w:val="99"/>
    <w:rsid w:val="00D323F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323F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323F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323F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323F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323F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323F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323F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323F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323F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323F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323F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323F0"/>
    <w:pPr>
      <w:ind w:left="2552" w:hanging="284"/>
    </w:pPr>
  </w:style>
  <w:style w:type="paragraph" w:styleId="TOC2">
    <w:name w:val="toc 2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323F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323F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323F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323F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323F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323F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323F0"/>
    <w:pPr>
      <w:ind w:left="567" w:hanging="567"/>
    </w:pPr>
  </w:style>
  <w:style w:type="paragraph" w:styleId="ListBullet5">
    <w:name w:val="List Bullet 5"/>
    <w:basedOn w:val="Normal"/>
    <w:uiPriority w:val="99"/>
    <w:rsid w:val="00D323F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323F0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D323F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323F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323F0"/>
    <w:pPr>
      <w:ind w:left="284" w:firstLine="284"/>
    </w:pPr>
  </w:style>
  <w:style w:type="character" w:styleId="Strong">
    <w:name w:val="Strong"/>
    <w:uiPriority w:val="99"/>
    <w:qFormat/>
    <w:rsid w:val="00D323F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323F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323F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323F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323F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323F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D323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323F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323F0"/>
    <w:pPr>
      <w:framePr w:h="443" w:wrap="around" w:y="8223"/>
    </w:pPr>
  </w:style>
  <w:style w:type="paragraph" w:customStyle="1" w:styleId="a">
    <w:name w:val="¢éÍ¤ÇÒÁ"/>
    <w:basedOn w:val="Normal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323F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323F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323F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323F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323F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323F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323F0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520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</w:pPr>
    <w:rPr>
      <w:b/>
      <w:bCs/>
      <w:i/>
      <w:iCs/>
      <w:sz w:val="32"/>
      <w:szCs w:val="32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AA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17F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B5D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???????"/>
    <w:basedOn w:val="Normal"/>
    <w:uiPriority w:val="99"/>
    <w:rsid w:val="00FF2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uiPriority w:val="99"/>
    <w:rsid w:val="00833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734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D85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516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thaiDistribute"/>
    </w:pPr>
    <w:rPr>
      <w:sz w:val="20"/>
      <w:szCs w:val="20"/>
      <w:lang w:eastAsia="en-GB"/>
    </w:rPr>
  </w:style>
  <w:style w:type="character" w:customStyle="1" w:styleId="AccPolicyalternativeChar">
    <w:name w:val="Acc Policy alternative Char"/>
    <w:link w:val="AccPolicyalternative"/>
    <w:rsid w:val="0055161E"/>
    <w:rPr>
      <w:lang w:eastAsia="en-GB"/>
    </w:rPr>
  </w:style>
  <w:style w:type="paragraph" w:customStyle="1" w:styleId="Default">
    <w:name w:val="Default"/>
    <w:rsid w:val="00355D8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BC2917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3979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1E5FF5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B86D6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B86D66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86D66"/>
    <w:rPr>
      <w:rFonts w:ascii="Arial" w:hAnsi="Arial" w:cs="Cordia New"/>
      <w:szCs w:val="23"/>
    </w:rPr>
  </w:style>
  <w:style w:type="character" w:customStyle="1" w:styleId="ListParagraphChar">
    <w:name w:val="List Paragraph Char"/>
    <w:link w:val="ListParagraph"/>
    <w:uiPriority w:val="34"/>
    <w:rsid w:val="007461FE"/>
    <w:rPr>
      <w:rFonts w:ascii="Arial" w:hAnsi="Arial"/>
      <w:sz w:val="18"/>
      <w:szCs w:val="22"/>
    </w:rPr>
  </w:style>
  <w:style w:type="character" w:customStyle="1" w:styleId="Heading8Char">
    <w:name w:val="Heading 8 Char"/>
    <w:link w:val="Heading8"/>
    <w:rsid w:val="00E73416"/>
    <w:rPr>
      <w:rFonts w:cs="EucrosiaUPC"/>
      <w:sz w:val="30"/>
      <w:szCs w:val="30"/>
    </w:rPr>
  </w:style>
  <w:style w:type="paragraph" w:styleId="NoSpacing">
    <w:name w:val="No Spacing"/>
    <w:uiPriority w:val="1"/>
    <w:qFormat/>
    <w:rsid w:val="005E2D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75107"/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751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60412B"/>
    <w:rPr>
      <w:rFonts w:cs="Times New Roman"/>
      <w:b/>
      <w:bCs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0412B"/>
    <w:rPr>
      <w:rFonts w:cs="Times New Roman"/>
      <w:b/>
      <w:bCs/>
    </w:rPr>
  </w:style>
  <w:style w:type="character" w:customStyle="1" w:styleId="Heading3Char">
    <w:name w:val="Heading 3 Char"/>
    <w:link w:val="Heading3"/>
    <w:rsid w:val="0060412B"/>
    <w:rPr>
      <w:rFonts w:cs="Times New Roman"/>
      <w:i/>
      <w:iCs/>
    </w:rPr>
  </w:style>
  <w:style w:type="character" w:customStyle="1" w:styleId="Heading4Char">
    <w:name w:val="Heading 4 Char"/>
    <w:link w:val="Heading4"/>
    <w:rsid w:val="0060412B"/>
    <w:rPr>
      <w:rFonts w:cs="Times New Roman"/>
      <w:b/>
      <w:bCs/>
    </w:rPr>
  </w:style>
  <w:style w:type="character" w:customStyle="1" w:styleId="Heading5Char">
    <w:name w:val="Heading 5 Char"/>
    <w:link w:val="Heading5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60412B"/>
    <w:rPr>
      <w:rFonts w:ascii="Times New Roman" w:hAnsi="Times New Roman" w:cs="EucrosiaUPC"/>
      <w:b/>
      <w:bCs/>
    </w:rPr>
  </w:style>
  <w:style w:type="character" w:customStyle="1" w:styleId="Heading7Char">
    <w:name w:val="Heading 7 Char"/>
    <w:link w:val="Heading7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60412B"/>
    <w:rPr>
      <w:rFonts w:ascii="Times New Roman" w:hAnsi="Times New Roman" w:cs="EucrosiaUPC"/>
      <w:b/>
      <w:bCs/>
    </w:rPr>
  </w:style>
  <w:style w:type="character" w:customStyle="1" w:styleId="BodyTextFirstIndentChar">
    <w:name w:val="Body Text First Indent Char"/>
    <w:link w:val="BodyTextFirstIndent"/>
    <w:uiPriority w:val="99"/>
    <w:rsid w:val="0060412B"/>
  </w:style>
  <w:style w:type="character" w:customStyle="1" w:styleId="BodyTextIndentChar">
    <w:name w:val="Body Text Indent Char"/>
    <w:aliases w:val="i Char"/>
    <w:link w:val="BodyTextIndent"/>
    <w:rsid w:val="0060412B"/>
  </w:style>
  <w:style w:type="character" w:customStyle="1" w:styleId="BodyTextFirstIndent2Char">
    <w:name w:val="Body Text First Indent 2 Char"/>
    <w:link w:val="BodyTextFirstIndent2"/>
    <w:uiPriority w:val="99"/>
    <w:rsid w:val="0060412B"/>
  </w:style>
  <w:style w:type="character" w:customStyle="1" w:styleId="BodyText2Char">
    <w:name w:val="Body Text 2 Char"/>
    <w:link w:val="BodyText2"/>
    <w:rsid w:val="0060412B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60412B"/>
    <w:rPr>
      <w:sz w:val="32"/>
      <w:szCs w:val="32"/>
    </w:rPr>
  </w:style>
  <w:style w:type="character" w:customStyle="1" w:styleId="BalloonTextChar">
    <w:name w:val="Balloon Text Char"/>
    <w:link w:val="BalloonText"/>
    <w:semiHidden/>
    <w:rsid w:val="0060412B"/>
    <w:rPr>
      <w:rFonts w:ascii="Tahoma" w:hAnsi="Tahoma" w:cs="Tahoma"/>
      <w:sz w:val="16"/>
      <w:szCs w:val="16"/>
    </w:rPr>
  </w:style>
  <w:style w:type="paragraph" w:customStyle="1" w:styleId="a3">
    <w:name w:val="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0412B"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rsid w:val="0060412B"/>
    <w:rPr>
      <w:rFonts w:ascii="Arial" w:hAnsi="Arial" w:cs="Cordia New"/>
      <w:b/>
      <w:bCs/>
      <w:sz w:val="20"/>
      <w:szCs w:val="23"/>
    </w:rPr>
  </w:style>
  <w:style w:type="paragraph" w:styleId="Revision">
    <w:name w:val="Revision"/>
    <w:hidden/>
    <w:uiPriority w:val="99"/>
    <w:semiHidden/>
    <w:rsid w:val="0060412B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60412B"/>
    <w:rPr>
      <w:rFonts w:ascii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aliases w:val="fr"/>
    <w:semiHidden/>
    <w:unhideWhenUsed/>
    <w:rsid w:val="0060412B"/>
    <w:rPr>
      <w:vertAlign w:val="superscript"/>
    </w:rPr>
  </w:style>
  <w:style w:type="character" w:customStyle="1" w:styleId="AccPolicyHeadingChar">
    <w:name w:val="Acc Policy Heading Char"/>
    <w:link w:val="AccPolicyHeading"/>
    <w:rsid w:val="0060412B"/>
    <w:rPr>
      <w:b/>
      <w:bCs/>
      <w:i/>
      <w:iCs/>
      <w:sz w:val="32"/>
      <w:szCs w:val="32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0412B"/>
    <w:rPr>
      <w:rFonts w:ascii="Times New Roman" w:hAnsi="Times New Roman"/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ineptnormalitalicheading">
    <w:name w:val="nine pt normal italic heading"/>
    <w:aliases w:val="9nit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 w:val="1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rsid w:val="0060412B"/>
    <w:rPr>
      <w:rFonts w:ascii="Arial" w:hAnsi="Arial"/>
      <w:sz w:val="18"/>
      <w:szCs w:val="22"/>
    </w:rPr>
  </w:style>
  <w:style w:type="character" w:customStyle="1" w:styleId="Heading4Char1">
    <w:name w:val="Heading 4 Char1"/>
    <w:rsid w:val="0060412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60412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0412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60412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60412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60412B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60412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60412B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4">
    <w:name w:val="?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0412B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uiPriority w:val="99"/>
    <w:rsid w:val="0060412B"/>
    <w:rPr>
      <w:szCs w:val="38"/>
    </w:rPr>
  </w:style>
  <w:style w:type="character" w:customStyle="1" w:styleId="BodyTextIndent2Char1">
    <w:name w:val="Body Text Indent 2 Char1"/>
    <w:link w:val="BodyTextIndent2"/>
    <w:uiPriority w:val="99"/>
    <w:rsid w:val="0060412B"/>
    <w:rPr>
      <w:rFonts w:ascii="Times New Roman" w:hAnsi="Times New Roman" w:cs="EucrosiaUPC"/>
    </w:rPr>
  </w:style>
  <w:style w:type="paragraph" w:styleId="Signature">
    <w:name w:val="Signature"/>
    <w:basedOn w:val="Normal"/>
    <w:link w:val="SignatureChar1"/>
    <w:rsid w:val="0060412B"/>
    <w:pPr>
      <w:spacing w:line="240" w:lineRule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rsid w:val="0060412B"/>
    <w:rPr>
      <w:szCs w:val="38"/>
    </w:rPr>
  </w:style>
  <w:style w:type="character" w:customStyle="1" w:styleId="SignatureChar1">
    <w:name w:val="Signature Char1"/>
    <w:link w:val="Signature"/>
    <w:rsid w:val="0060412B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041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0412B"/>
    <w:pPr>
      <w:spacing w:after="0"/>
    </w:pPr>
  </w:style>
  <w:style w:type="paragraph" w:customStyle="1" w:styleId="acctdividends">
    <w:name w:val="acct dividends"/>
    <w:aliases w:val="a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0412B"/>
    <w:pPr>
      <w:spacing w:after="0"/>
    </w:pPr>
  </w:style>
  <w:style w:type="paragraph" w:customStyle="1" w:styleId="acctindent">
    <w:name w:val="acct indent"/>
    <w:aliases w:val="ai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041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041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041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041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04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0412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04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0412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60412B"/>
    <w:pPr>
      <w:spacing w:after="0"/>
    </w:pPr>
  </w:style>
  <w:style w:type="paragraph" w:customStyle="1" w:styleId="List1a">
    <w:name w:val="List 1a"/>
    <w:aliases w:val="1a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0412B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6041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1">
    <w:name w:val="Macro Text Char1"/>
    <w:semiHidden/>
    <w:rsid w:val="0060412B"/>
    <w:rPr>
      <w:rFonts w:ascii="Courier New" w:hAnsi="Courier New"/>
      <w:sz w:val="20"/>
      <w:szCs w:val="25"/>
    </w:rPr>
  </w:style>
  <w:style w:type="paragraph" w:customStyle="1" w:styleId="zcompanyname">
    <w:name w:val="zcompany name"/>
    <w:aliases w:val="cn"/>
    <w:basedOn w:val="Normal"/>
    <w:rsid w:val="006041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0412B"/>
  </w:style>
  <w:style w:type="paragraph" w:customStyle="1" w:styleId="zreportaddinfo">
    <w:name w:val="zreport addinfo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041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04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04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0412B"/>
    <w:rPr>
      <w:b/>
      <w:bCs/>
    </w:rPr>
  </w:style>
  <w:style w:type="paragraph" w:customStyle="1" w:styleId="nineptbodytext">
    <w:name w:val="nine pt body text"/>
    <w:aliases w:val="9bt"/>
    <w:basedOn w:val="nineptnormal"/>
    <w:rsid w:val="0060412B"/>
    <w:pPr>
      <w:spacing w:after="220"/>
    </w:pPr>
  </w:style>
  <w:style w:type="paragraph" w:customStyle="1" w:styleId="nineptnormal">
    <w:name w:val="nine pt normal"/>
    <w:aliases w:val="9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0412B"/>
    <w:pPr>
      <w:jc w:val="center"/>
    </w:pPr>
  </w:style>
  <w:style w:type="paragraph" w:customStyle="1" w:styleId="heading">
    <w:name w:val="heading"/>
    <w:aliases w:val="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04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0412B"/>
  </w:style>
  <w:style w:type="paragraph" w:customStyle="1" w:styleId="nineptheadingcentredbold">
    <w:name w:val="nine pt heading centred bold"/>
    <w:aliases w:val="9hc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04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04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0412B"/>
    <w:rPr>
      <w:b/>
    </w:rPr>
  </w:style>
  <w:style w:type="paragraph" w:customStyle="1" w:styleId="nineptcolumntab1">
    <w:name w:val="nine pt column tab1"/>
    <w:aliases w:val="a91"/>
    <w:basedOn w:val="nineptnormal"/>
    <w:rsid w:val="0060412B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60412B"/>
    <w:pPr>
      <w:jc w:val="center"/>
    </w:pPr>
  </w:style>
  <w:style w:type="paragraph" w:customStyle="1" w:styleId="Normalheading">
    <w:name w:val="Normal heading"/>
    <w:aliases w:val="n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0412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04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04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04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04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04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04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04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041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0412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604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0412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604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04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04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0412B"/>
    <w:pPr>
      <w:spacing w:after="0"/>
    </w:pPr>
  </w:style>
  <w:style w:type="paragraph" w:customStyle="1" w:styleId="smallreturn">
    <w:name w:val="small return"/>
    <w:aliases w:val="sr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04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604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04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0412B"/>
    <w:pPr>
      <w:spacing w:after="0"/>
    </w:pPr>
  </w:style>
  <w:style w:type="paragraph" w:customStyle="1" w:styleId="blockbullet">
    <w:name w:val="block bullet"/>
    <w:aliases w:val="bb"/>
    <w:basedOn w:val="block"/>
    <w:rsid w:val="0060412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04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0412B"/>
    <w:pPr>
      <w:spacing w:after="0"/>
    </w:pPr>
  </w:style>
  <w:style w:type="paragraph" w:customStyle="1" w:styleId="eightptnormal">
    <w:name w:val="eight pt normal"/>
    <w:aliases w:val="8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04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04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04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04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604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04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04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04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0412B"/>
    <w:pPr>
      <w:spacing w:after="0"/>
    </w:pPr>
  </w:style>
  <w:style w:type="paragraph" w:customStyle="1" w:styleId="eightptblock">
    <w:name w:val="eight pt block"/>
    <w:aliases w:val="8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04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04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04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0412B"/>
    <w:pPr>
      <w:spacing w:after="0"/>
    </w:pPr>
  </w:style>
  <w:style w:type="paragraph" w:customStyle="1" w:styleId="blockindent">
    <w:name w:val="block indent"/>
    <w:aliases w:val="bi"/>
    <w:basedOn w:val="block"/>
    <w:rsid w:val="0060412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60412B"/>
    <w:pPr>
      <w:jc w:val="center"/>
    </w:pPr>
  </w:style>
  <w:style w:type="paragraph" w:customStyle="1" w:styleId="nineptcol">
    <w:name w:val="nine pt %col"/>
    <w:aliases w:val="9%"/>
    <w:basedOn w:val="nineptnormal"/>
    <w:rsid w:val="00604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04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04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04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04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04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04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04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04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04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04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04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04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04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04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0412B"/>
    <w:pPr>
      <w:spacing w:after="80"/>
    </w:pPr>
  </w:style>
  <w:style w:type="paragraph" w:customStyle="1" w:styleId="nineptratecol">
    <w:name w:val="nine pt rate col"/>
    <w:aliases w:val="a9r"/>
    <w:basedOn w:val="nineptnormal"/>
    <w:rsid w:val="00604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04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04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04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04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04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04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04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04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04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04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0412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604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04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04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04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04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04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04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0412B"/>
    <w:pPr>
      <w:spacing w:after="80"/>
    </w:pPr>
  </w:style>
  <w:style w:type="paragraph" w:customStyle="1" w:styleId="blockbullet2">
    <w:name w:val="block bullet 2"/>
    <w:aliases w:val="bb2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04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041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0412B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041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semiHidden/>
    <w:rsid w:val="0060412B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rsid w:val="0060412B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60412B"/>
    <w:pPr>
      <w:ind w:left="720" w:hanging="360"/>
    </w:pPr>
    <w:rPr>
      <w:rFonts w:ascii="Arial" w:hAnsi="Arial"/>
      <w:sz w:val="18"/>
      <w:szCs w:val="18"/>
    </w:rPr>
  </w:style>
  <w:style w:type="paragraph" w:styleId="ListContinue2">
    <w:name w:val="List Continue 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0412B"/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60412B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6041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6041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0412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60412B"/>
    <w:rPr>
      <w:sz w:val="29"/>
      <w:szCs w:val="29"/>
    </w:rPr>
  </w:style>
  <w:style w:type="character" w:customStyle="1" w:styleId="shorttext">
    <w:name w:val="short_text"/>
    <w:uiPriority w:val="99"/>
    <w:rsid w:val="0060412B"/>
  </w:style>
  <w:style w:type="character" w:customStyle="1" w:styleId="hps">
    <w:name w:val="hps"/>
    <w:uiPriority w:val="99"/>
    <w:rsid w:val="0060412B"/>
    <w:rPr>
      <w:rFonts w:cs="Times New Roman"/>
    </w:rPr>
  </w:style>
  <w:style w:type="character" w:customStyle="1" w:styleId="gt-icon-text1">
    <w:name w:val="gt-icon-text1"/>
    <w:uiPriority w:val="99"/>
    <w:rsid w:val="0060412B"/>
    <w:rPr>
      <w:rFonts w:cs="Times New Roman"/>
    </w:rPr>
  </w:style>
  <w:style w:type="character" w:customStyle="1" w:styleId="longtext">
    <w:name w:val="long_text"/>
    <w:uiPriority w:val="99"/>
    <w:rsid w:val="0060412B"/>
    <w:rPr>
      <w:rFonts w:cs="Times New Roman"/>
    </w:rPr>
  </w:style>
  <w:style w:type="character" w:customStyle="1" w:styleId="CharChar22">
    <w:name w:val="Char Char22"/>
    <w:rsid w:val="006041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412B"/>
  </w:style>
  <w:style w:type="character" w:styleId="Emphasis">
    <w:name w:val="Emphasis"/>
    <w:uiPriority w:val="20"/>
    <w:qFormat/>
    <w:rsid w:val="0060412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412B"/>
  </w:style>
  <w:style w:type="character" w:styleId="Hyperlink">
    <w:name w:val="Hyperlink"/>
    <w:uiPriority w:val="99"/>
    <w:unhideWhenUsed/>
    <w:rsid w:val="006041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412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0412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fontstyle01">
    <w:name w:val="fontstyle01"/>
    <w:rsid w:val="0060412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412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04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4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4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412B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0412B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0412B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0412B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60412B"/>
  </w:style>
  <w:style w:type="paragraph" w:customStyle="1" w:styleId="TableParagraph">
    <w:name w:val="Table Paragraph"/>
    <w:basedOn w:val="Normal"/>
    <w:uiPriority w:val="1"/>
    <w:qFormat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0412B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0412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604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60412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60412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60412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60412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50E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B31C8-96A9-4B25-9E8A-4EF5F26F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624</TotalTime>
  <Pages>1</Pages>
  <Words>9951</Words>
  <Characters>56723</Characters>
  <Application>Microsoft Office Word</Application>
  <DocSecurity>0</DocSecurity>
  <Lines>472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กระเบื้องกระดาษไทย จำกัด</vt:lpstr>
    </vt:vector>
  </TitlesOfParts>
  <Company>KPMG</Company>
  <LinksUpToDate>false</LinksUpToDate>
  <CharactersWithSpaces>66541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กระเบื้องกระดาษไทย จำกัด</dc:title>
  <dc:subject/>
  <dc:creator>tadsong_h22</dc:creator>
  <cp:keywords/>
  <dc:description/>
  <cp:lastModifiedBy>Tattita Onsook</cp:lastModifiedBy>
  <cp:revision>289</cp:revision>
  <cp:lastPrinted>2023-03-20T01:53:00Z</cp:lastPrinted>
  <dcterms:created xsi:type="dcterms:W3CDTF">2024-02-02T04:05:00Z</dcterms:created>
  <dcterms:modified xsi:type="dcterms:W3CDTF">2024-02-14T02:10:00Z</dcterms:modified>
</cp:coreProperties>
</file>