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EA7BF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62E1E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1C405C0" w14:textId="77777777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781D49D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6A70564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869509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6104D96" w14:textId="77777777" w:rsidR="003E20DC" w:rsidRPr="00565505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A7D7319" w14:textId="0DB2F19E" w:rsidR="003E20DC" w:rsidRDefault="003E20DC" w:rsidP="003E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5842C42" w14:textId="11D410E8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0F995027" w14:textId="1284491A" w:rsidR="003E20DC" w:rsidRDefault="003E20DC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166E3C5D" w14:textId="77777777" w:rsidR="00D703B3" w:rsidRDefault="00D703B3" w:rsidP="00D703B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bookmarkEnd w:id="0"/>
      <w:r>
        <w:rPr>
          <w:rFonts w:ascii="Angsana New" w:hAnsi="Angsana New" w:hint="cs"/>
          <w:b/>
          <w:bCs/>
          <w:sz w:val="52"/>
          <w:szCs w:val="52"/>
          <w:cs/>
        </w:rPr>
        <w:t>บริษัทเอสซีจี เดคคอร์ จำกัด (มหาชน)</w:t>
      </w:r>
    </w:p>
    <w:p w14:paraId="1E0E709D" w14:textId="77777777" w:rsidR="00D703B3" w:rsidRDefault="00D703B3" w:rsidP="00D703B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>(เดิมชื่อ บริษัทเอสซีจี ผลิตภัณฑ์ก่อสร้าง จำกัด)</w:t>
      </w:r>
    </w:p>
    <w:p w14:paraId="66D5506C" w14:textId="3B87C15B" w:rsidR="00D615B6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42403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3D80CE4" w14:textId="77777777" w:rsidR="00942403" w:rsidRPr="00BC2171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207B34E0" w14:textId="5BE3B50F" w:rsidR="00D615B6" w:rsidRPr="00BC2171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0E56BA">
        <w:rPr>
          <w:rFonts w:ascii="Angsana New" w:hAnsi="Angsana New"/>
          <w:sz w:val="32"/>
          <w:szCs w:val="32"/>
          <w:cs/>
        </w:rPr>
        <w:t>งบการเงิน</w:t>
      </w:r>
      <w:r w:rsidR="00100B54" w:rsidRPr="000E56BA">
        <w:rPr>
          <w:rFonts w:ascii="Angsana New" w:hAnsi="Angsana New" w:hint="cs"/>
          <w:sz w:val="32"/>
          <w:szCs w:val="32"/>
          <w:cs/>
        </w:rPr>
        <w:t>รวม</w:t>
      </w:r>
      <w:r w:rsidR="00ED5CC7" w:rsidRPr="000E56B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A62C3E" w:rsidRPr="000E56BA">
        <w:rPr>
          <w:rFonts w:ascii="Angsana New" w:hAnsi="Angsana New"/>
          <w:sz w:val="32"/>
          <w:szCs w:val="32"/>
          <w:cs/>
        </w:rPr>
        <w:t xml:space="preserve"> </w:t>
      </w:r>
      <w:r w:rsidR="00983307" w:rsidRPr="000E56BA">
        <w:rPr>
          <w:rFonts w:ascii="Angsana New" w:hAnsi="Angsana New"/>
          <w:sz w:val="32"/>
          <w:szCs w:val="32"/>
        </w:rPr>
        <w:t>31</w:t>
      </w:r>
      <w:r w:rsidR="00A62C3E" w:rsidRPr="000E56BA">
        <w:rPr>
          <w:rFonts w:ascii="Angsana New" w:hAnsi="Angsana New"/>
          <w:sz w:val="32"/>
          <w:szCs w:val="32"/>
          <w:cs/>
        </w:rPr>
        <w:t xml:space="preserve"> </w:t>
      </w:r>
      <w:r w:rsidR="00ED5CC7" w:rsidRPr="000E56BA">
        <w:rPr>
          <w:rFonts w:ascii="Angsana New" w:hAnsi="Angsana New"/>
          <w:sz w:val="32"/>
          <w:szCs w:val="32"/>
          <w:cs/>
        </w:rPr>
        <w:t>ธันวาคม</w:t>
      </w:r>
      <w:r w:rsidR="00A62C3E" w:rsidRPr="000E56BA">
        <w:rPr>
          <w:rFonts w:ascii="Angsana New" w:hAnsi="Angsana New"/>
          <w:sz w:val="32"/>
          <w:szCs w:val="32"/>
          <w:cs/>
        </w:rPr>
        <w:t xml:space="preserve"> </w:t>
      </w:r>
      <w:r w:rsidR="00983307" w:rsidRPr="000E56BA">
        <w:rPr>
          <w:rFonts w:ascii="Angsana New" w:hAnsi="Angsana New"/>
          <w:sz w:val="32"/>
          <w:szCs w:val="32"/>
        </w:rPr>
        <w:t>256</w:t>
      </w:r>
      <w:r w:rsidR="00D703B3" w:rsidRPr="000E56BA">
        <w:rPr>
          <w:rFonts w:ascii="Angsana New" w:hAnsi="Angsana New"/>
          <w:sz w:val="32"/>
          <w:szCs w:val="32"/>
        </w:rPr>
        <w:t>6</w:t>
      </w:r>
    </w:p>
    <w:p w14:paraId="31A82F98" w14:textId="77777777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1C36B93B" w14:textId="77777777" w:rsidR="00461FB5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7A6CCC32" w14:textId="77777777" w:rsidR="00FF6685" w:rsidRPr="00BC2171" w:rsidRDefault="00FF668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E28A1C" w14:textId="5DAE016B" w:rsidR="00461FB5" w:rsidRPr="00BC2171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FD91609" w14:textId="77777777" w:rsidR="0066743F" w:rsidRPr="00100B54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</w:p>
    <w:p w14:paraId="662F2425" w14:textId="77777777" w:rsidR="0066743F" w:rsidRPr="00BC2171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BC2171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BC2171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127238C7" w14:textId="77777777" w:rsidR="00D615B6" w:rsidRPr="00D703B3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42F8DE12" w14:textId="2C6899A8" w:rsidR="00E06D4E" w:rsidRPr="00D703B3" w:rsidRDefault="00E06D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43DB7B5A" w14:textId="561803CF" w:rsidR="00D2391B" w:rsidRPr="00D703B3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72570D6A" w14:textId="7DA73E42" w:rsidR="00D2391B" w:rsidRPr="00D703B3" w:rsidRDefault="00D2391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140C6B28" w14:textId="3B7796B4" w:rsidR="009B734E" w:rsidRPr="00D703B3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75DD4191" w14:textId="1B3E131C" w:rsidR="009B734E" w:rsidRDefault="009B734E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376FEC0B" w14:textId="77777777" w:rsidR="00D703B3" w:rsidRPr="00D703B3" w:rsidRDefault="00D703B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40"/>
          <w:szCs w:val="40"/>
        </w:rPr>
      </w:pPr>
    </w:p>
    <w:p w14:paraId="5CA4BEE8" w14:textId="77777777" w:rsidR="00D615B6" w:rsidRPr="00081FF0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081FF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373CB19C" w14:textId="77777777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u w:val="single"/>
        </w:rPr>
      </w:pPr>
    </w:p>
    <w:p w14:paraId="2E7673A8" w14:textId="4879C5CA" w:rsidR="00D615B6" w:rsidRPr="00081FF0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81FF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081FF0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0A7227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="00D703B3">
        <w:rPr>
          <w:rFonts w:ascii="Angsana New" w:hAnsi="Angsana New" w:hint="cs"/>
          <w:b/>
          <w:bCs/>
          <w:sz w:val="30"/>
          <w:szCs w:val="30"/>
          <w:cs/>
        </w:rPr>
        <w:t>บริษัทเอสซีจี เดคคอร์ จำกัด (มหาชน) (เดิมชื่อ บริษัทเอสซีจี ผลิตภัณฑ์ก่อสร้าง จำกัด)</w:t>
      </w:r>
    </w:p>
    <w:p w14:paraId="113FC089" w14:textId="77777777" w:rsidR="00D615B6" w:rsidRPr="00081FF0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5CA0CB4" w14:textId="77777777" w:rsidR="00EA7470" w:rsidRPr="00081FF0" w:rsidRDefault="00EA7470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81FF0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8511628" w14:textId="77777777" w:rsidR="008370FC" w:rsidRPr="008370FC" w:rsidRDefault="008370FC" w:rsidP="008370FC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356336D" w14:textId="79880F91" w:rsidR="00EA7470" w:rsidRPr="000E56BA" w:rsidRDefault="00EA7470" w:rsidP="0083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703B3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ข้าพเจ้าได้ตรวจสอบงบการเงิน</w:t>
      </w:r>
      <w:r w:rsidR="007A3925" w:rsidRPr="00D703B3">
        <w:rPr>
          <w:rFonts w:ascii="Angsana New" w:eastAsia="Calibri" w:hAnsi="Angsana New"/>
          <w:spacing w:val="-2"/>
          <w:sz w:val="30"/>
          <w:szCs w:val="30"/>
          <w:cs/>
        </w:rPr>
        <w:t>รวม</w:t>
      </w:r>
      <w:r w:rsidRPr="00D703B3">
        <w:rPr>
          <w:rFonts w:ascii="Angsana New" w:eastAsia="Calibri" w:hAnsi="Angsana New"/>
          <w:spacing w:val="-2"/>
          <w:sz w:val="30"/>
          <w:szCs w:val="30"/>
          <w:cs/>
        </w:rPr>
        <w:t>ของ</w:t>
      </w:r>
      <w:r w:rsidR="00D703B3" w:rsidRPr="00D703B3">
        <w:rPr>
          <w:rFonts w:ascii="Angsana New" w:eastAsia="Calibri" w:hAnsi="Angsana New"/>
          <w:spacing w:val="-2"/>
          <w:sz w:val="30"/>
          <w:szCs w:val="30"/>
          <w:cs/>
        </w:rPr>
        <w:t>บริษัทเอสซีจี เดคคอร์ จำกัด (มหาชน) (เดิมชื่อ บริษัทเอสซีจี ผลิตภัณฑ์ก่อสร้างจำกัด)</w:t>
      </w:r>
      <w:r w:rsidR="00D703B3">
        <w:rPr>
          <w:rFonts w:ascii="Angsana New" w:eastAsia="Calibri" w:hAnsi="Angsana New"/>
          <w:sz w:val="30"/>
          <w:szCs w:val="30"/>
          <w:cs/>
        </w:rPr>
        <w:t xml:space="preserve"> </w:t>
      </w:r>
      <w:r w:rsidR="00100B54" w:rsidRPr="00C3005B">
        <w:rPr>
          <w:rFonts w:ascii="Angsana New" w:eastAsia="Calibri" w:hAnsi="Angsana New"/>
          <w:sz w:val="30"/>
          <w:szCs w:val="30"/>
          <w:cs/>
        </w:rPr>
        <w:t>และบริษัทย่อย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(</w:t>
      </w:r>
      <w:r w:rsidRPr="00C3005B">
        <w:rPr>
          <w:rFonts w:ascii="Angsana New" w:hAnsi="Angsana New" w:hint="cs"/>
          <w:sz w:val="30"/>
          <w:szCs w:val="30"/>
          <w:cs/>
        </w:rPr>
        <w:t>“</w:t>
      </w:r>
      <w:r w:rsidR="00100B54" w:rsidRPr="00C3005B">
        <w:rPr>
          <w:rFonts w:ascii="Angsana New" w:hAnsi="Angsana New" w:hint="cs"/>
          <w:sz w:val="30"/>
          <w:szCs w:val="30"/>
          <w:cs/>
        </w:rPr>
        <w:t>กลุ่ม</w:t>
      </w:r>
      <w:r w:rsidRPr="00C3005B">
        <w:rPr>
          <w:rFonts w:ascii="Angsana New" w:hAnsi="Angsana New"/>
          <w:sz w:val="30"/>
          <w:szCs w:val="30"/>
          <w:cs/>
        </w:rPr>
        <w:t>บริษัท</w:t>
      </w:r>
      <w:r w:rsidRPr="00C3005B">
        <w:rPr>
          <w:rFonts w:ascii="Angsana New" w:hAnsi="Angsana New" w:hint="cs"/>
          <w:sz w:val="30"/>
          <w:szCs w:val="30"/>
          <w:cs/>
        </w:rPr>
        <w:t>”</w:t>
      </w:r>
      <w:r w:rsidRPr="00C3005B">
        <w:rPr>
          <w:rFonts w:ascii="Angsana New" w:hAnsi="Angsana New"/>
          <w:sz w:val="30"/>
          <w:szCs w:val="30"/>
          <w:cs/>
        </w:rPr>
        <w:t>)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="00100B54" w:rsidRPr="00C3005B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C3005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983307" w:rsidRPr="00C3005B">
        <w:rPr>
          <w:rFonts w:ascii="Angsana New" w:eastAsia="Calibri" w:hAnsi="Angsana New"/>
          <w:sz w:val="30"/>
          <w:szCs w:val="30"/>
        </w:rPr>
        <w:t>31</w:t>
      </w:r>
      <w:r w:rsidR="005924E9" w:rsidRPr="00C300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983307" w:rsidRPr="000E56BA">
        <w:rPr>
          <w:rFonts w:ascii="Angsana New" w:eastAsia="Calibri" w:hAnsi="Angsana New"/>
          <w:sz w:val="30"/>
          <w:szCs w:val="30"/>
        </w:rPr>
        <w:t>256</w:t>
      </w:r>
      <w:r w:rsidR="00D703B3" w:rsidRPr="000E56BA">
        <w:rPr>
          <w:rFonts w:ascii="Angsana New" w:eastAsia="Calibri" w:hAnsi="Angsana New"/>
          <w:sz w:val="30"/>
          <w:szCs w:val="30"/>
        </w:rPr>
        <w:t>6</w:t>
      </w:r>
      <w:r w:rsidR="00100B54" w:rsidRPr="000E56B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>งบกำไรขาดทุน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60EBF" w:rsidRPr="000E56BA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>งบกำไรขาดทุนเบ็ดเสร็จ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 และงบกระแสเงินสด</w:t>
      </w:r>
      <w:r w:rsidR="005C1E7B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 xml:space="preserve"> สำหรับปีสิ้นสุดวัน</w:t>
      </w:r>
      <w:r w:rsidR="00560EBF" w:rsidRPr="000E56BA">
        <w:rPr>
          <w:rFonts w:ascii="Angsana New" w:eastAsia="Calibri" w:hAnsi="Angsana New" w:hint="cs"/>
          <w:sz w:val="30"/>
          <w:szCs w:val="30"/>
          <w:cs/>
        </w:rPr>
        <w:t>เดียวกัน</w:t>
      </w:r>
      <w:r w:rsidR="00453C8C" w:rsidRPr="000E56BA">
        <w:rPr>
          <w:rFonts w:ascii="Angsana New" w:eastAsia="Calibri" w:hAnsi="Angsana New"/>
          <w:sz w:val="30"/>
          <w:szCs w:val="30"/>
          <w:cs/>
        </w:rPr>
        <w:t xml:space="preserve"> </w:t>
      </w:r>
      <w:r w:rsidR="005924E9" w:rsidRPr="000E56BA">
        <w:rPr>
          <w:rFonts w:ascii="Angsana New" w:eastAsia="Calibri" w:hAnsi="Angsana New"/>
          <w:sz w:val="30"/>
          <w:szCs w:val="30"/>
          <w:cs/>
        </w:rPr>
        <w:t>รวมถึงหมายเหตุประกอบงบการเงิน</w:t>
      </w:r>
      <w:r w:rsidR="00560EBF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="005924E9" w:rsidRPr="000E56B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0E56BA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0E56BA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0E56BA">
        <w:rPr>
          <w:rFonts w:ascii="Angsana New" w:hAnsi="Angsana New"/>
          <w:sz w:val="30"/>
          <w:szCs w:val="30"/>
          <w:cs/>
        </w:rPr>
        <w:t>ญ</w:t>
      </w:r>
      <w:r w:rsidRPr="000E56BA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5CFFB4DD" w14:textId="77777777" w:rsidR="00EA7470" w:rsidRPr="000E56BA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614CB1B" w14:textId="5041741F" w:rsidR="00EA7470" w:rsidRPr="00560EBF" w:rsidRDefault="00EA7470" w:rsidP="0008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0E56BA">
        <w:rPr>
          <w:rFonts w:ascii="Angsana New" w:eastAsia="Calibri" w:hAnsi="Angsana New"/>
          <w:sz w:val="30"/>
          <w:szCs w:val="30"/>
          <w:cs/>
        </w:rPr>
        <w:t>ข้าพเจ้าเห็นว่า</w:t>
      </w:r>
      <w:r w:rsidR="00A62C3E" w:rsidRPr="000E56B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56BA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7A3925" w:rsidRPr="000E56BA">
        <w:rPr>
          <w:rFonts w:ascii="Angsana New" w:eastAsia="Calibri" w:hAnsi="Angsana New" w:hint="cs"/>
          <w:sz w:val="30"/>
          <w:szCs w:val="30"/>
          <w:cs/>
        </w:rPr>
        <w:t>รวม</w:t>
      </w:r>
      <w:r w:rsidRPr="000E56BA">
        <w:rPr>
          <w:rFonts w:ascii="Angsana New" w:hAnsi="Angsana New"/>
          <w:sz w:val="30"/>
          <w:szCs w:val="30"/>
          <w:cs/>
        </w:rPr>
        <w:t>ข้างต้น</w:t>
      </w:r>
      <w:r w:rsidRPr="000E56BA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="00A31877">
        <w:rPr>
          <w:rFonts w:ascii="Angsana New" w:eastAsia="Calibri" w:hAnsi="Angsana New" w:hint="cs"/>
          <w:sz w:val="30"/>
          <w:szCs w:val="30"/>
          <w:cs/>
        </w:rPr>
        <w:t>รวม</w:t>
      </w:r>
      <w:bookmarkStart w:id="3" w:name="_GoBack"/>
      <w:bookmarkEnd w:id="3"/>
      <w:r w:rsidRPr="000E56BA">
        <w:rPr>
          <w:rFonts w:ascii="Angsana New" w:hAnsi="Angsana New"/>
          <w:sz w:val="30"/>
          <w:szCs w:val="30"/>
          <w:cs/>
        </w:rPr>
        <w:t>ของ</w:t>
      </w:r>
      <w:r w:rsidR="007A3925" w:rsidRPr="000E56BA">
        <w:rPr>
          <w:rFonts w:ascii="Angsana New" w:hAnsi="Angsana New"/>
          <w:sz w:val="30"/>
          <w:szCs w:val="30"/>
          <w:cs/>
        </w:rPr>
        <w:t>กลุ่ม</w:t>
      </w:r>
      <w:r w:rsidRPr="000E56BA">
        <w:rPr>
          <w:rFonts w:ascii="Angsana New" w:hAnsi="Angsana New"/>
          <w:sz w:val="30"/>
          <w:szCs w:val="30"/>
          <w:cs/>
        </w:rPr>
        <w:t>บริษัท</w:t>
      </w:r>
      <w:r w:rsidR="00A62C3E" w:rsidRPr="000E56BA">
        <w:rPr>
          <w:rFonts w:ascii="Angsana New" w:hAnsi="Angsana New"/>
          <w:sz w:val="30"/>
          <w:szCs w:val="30"/>
          <w:cs/>
        </w:rPr>
        <w:t xml:space="preserve"> </w:t>
      </w:r>
      <w:r w:rsidRPr="000E56BA">
        <w:rPr>
          <w:rFonts w:ascii="Angsana New" w:hAnsi="Angsana New"/>
          <w:sz w:val="30"/>
          <w:szCs w:val="30"/>
          <w:cs/>
        </w:rPr>
        <w:t>ณ</w:t>
      </w:r>
      <w:r w:rsidR="00A62C3E" w:rsidRPr="000E56BA">
        <w:rPr>
          <w:rFonts w:ascii="Angsana New" w:hAnsi="Angsana New"/>
          <w:sz w:val="30"/>
          <w:szCs w:val="30"/>
          <w:cs/>
        </w:rPr>
        <w:t xml:space="preserve"> </w:t>
      </w:r>
      <w:r w:rsidRPr="000E56BA">
        <w:rPr>
          <w:rFonts w:ascii="Angsana New" w:hAnsi="Angsana New"/>
          <w:sz w:val="30"/>
          <w:szCs w:val="30"/>
          <w:cs/>
        </w:rPr>
        <w:t>วันที่</w:t>
      </w:r>
      <w:r w:rsidR="00A62C3E" w:rsidRPr="000E56BA">
        <w:rPr>
          <w:rFonts w:ascii="Angsana New" w:hAnsi="Angsana New"/>
          <w:sz w:val="30"/>
          <w:szCs w:val="30"/>
          <w:cs/>
        </w:rPr>
        <w:t xml:space="preserve"> </w:t>
      </w:r>
      <w:r w:rsidR="00983307" w:rsidRPr="000E56BA">
        <w:rPr>
          <w:rFonts w:ascii="Angsana New" w:hAnsi="Angsana New"/>
          <w:sz w:val="30"/>
          <w:szCs w:val="30"/>
        </w:rPr>
        <w:t>31</w:t>
      </w:r>
      <w:r w:rsidR="00A62C3E" w:rsidRPr="000E56BA">
        <w:rPr>
          <w:rFonts w:ascii="Angsana New" w:hAnsi="Angsana New"/>
          <w:sz w:val="30"/>
          <w:szCs w:val="30"/>
          <w:cs/>
        </w:rPr>
        <w:t xml:space="preserve"> </w:t>
      </w:r>
      <w:r w:rsidRPr="000E56BA">
        <w:rPr>
          <w:rFonts w:ascii="Angsana New" w:hAnsi="Angsana New"/>
          <w:sz w:val="30"/>
          <w:szCs w:val="30"/>
          <w:cs/>
        </w:rPr>
        <w:t>ธันวาคม</w:t>
      </w:r>
      <w:r w:rsidR="00A62C3E" w:rsidRPr="000E56BA">
        <w:rPr>
          <w:rFonts w:ascii="Angsana New" w:hAnsi="Angsana New"/>
          <w:sz w:val="30"/>
          <w:szCs w:val="30"/>
          <w:cs/>
        </w:rPr>
        <w:t xml:space="preserve"> </w:t>
      </w:r>
      <w:r w:rsidR="00983307" w:rsidRPr="000E56BA">
        <w:rPr>
          <w:rFonts w:ascii="Angsana New" w:hAnsi="Angsana New"/>
          <w:sz w:val="30"/>
          <w:szCs w:val="30"/>
        </w:rPr>
        <w:t>256</w:t>
      </w:r>
      <w:r w:rsidR="00D703B3" w:rsidRPr="000E56BA">
        <w:rPr>
          <w:rFonts w:ascii="Angsana New" w:hAnsi="Angsana New"/>
          <w:sz w:val="30"/>
          <w:szCs w:val="30"/>
        </w:rPr>
        <w:t>6</w:t>
      </w:r>
      <w:r w:rsidR="00A62C3E" w:rsidRPr="000E56BA">
        <w:rPr>
          <w:rFonts w:ascii="Angsana New" w:hAnsi="Angsana New"/>
          <w:sz w:val="30"/>
          <w:szCs w:val="30"/>
          <w:cs/>
        </w:rPr>
        <w:t xml:space="preserve"> </w:t>
      </w:r>
      <w:r w:rsidRPr="000E56BA">
        <w:rPr>
          <w:rFonts w:ascii="Angsana New" w:hAnsi="Angsana New"/>
          <w:sz w:val="30"/>
          <w:szCs w:val="30"/>
          <w:cs/>
        </w:rPr>
        <w:t>ผล</w:t>
      </w:r>
      <w:r w:rsidRPr="00560EBF">
        <w:rPr>
          <w:rFonts w:ascii="Angsana New" w:hAnsi="Angsana New"/>
          <w:sz w:val="30"/>
          <w:szCs w:val="30"/>
          <w:cs/>
        </w:rPr>
        <w:t>การดำเนินงาน</w:t>
      </w:r>
      <w:r w:rsidR="005C1E7B" w:rsidRPr="00560EBF">
        <w:rPr>
          <w:rFonts w:ascii="Angsana New" w:hAnsi="Angsana New" w:hint="cs"/>
          <w:sz w:val="30"/>
          <w:szCs w:val="30"/>
          <w:cs/>
        </w:rPr>
        <w:t>รวม</w:t>
      </w:r>
      <w:r w:rsidR="005924E9" w:rsidRPr="00560EBF">
        <w:rPr>
          <w:rFonts w:ascii="Angsana New" w:hAnsi="Angsana New"/>
          <w:sz w:val="30"/>
          <w:szCs w:val="30"/>
          <w:cs/>
        </w:rPr>
        <w:t>และ</w:t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กระแสเงินสด</w:t>
      </w:r>
      <w:r w:rsidR="005C1E7B" w:rsidRPr="00560EBF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A62C3E" w:rsidRPr="00560EBF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60EBF">
        <w:rPr>
          <w:rFonts w:ascii="Angsana New" w:eastAsia="Calibri" w:hAnsi="Angsana New"/>
          <w:spacing w:val="-2"/>
          <w:sz w:val="30"/>
          <w:szCs w:val="30"/>
          <w:cs/>
        </w:rPr>
        <w:t>สำหรับปีสิ้นสุด</w:t>
      </w:r>
      <w:r w:rsidR="00560EBF" w:rsidRPr="00560EBF">
        <w:rPr>
          <w:rFonts w:ascii="Angsana New" w:eastAsia="Calibri" w:hAnsi="Angsana New"/>
          <w:spacing w:val="-2"/>
          <w:sz w:val="30"/>
          <w:szCs w:val="30"/>
          <w:cs/>
        </w:rPr>
        <w:t>วันเดียวกัน</w:t>
      </w:r>
      <w:r w:rsidR="005C1E7B" w:rsidRPr="00560EBF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60EBF">
        <w:rPr>
          <w:rFonts w:ascii="Angsana New" w:eastAsia="Calibri" w:hAnsi="Angsana New"/>
          <w:spacing w:val="-2"/>
          <w:sz w:val="30"/>
          <w:szCs w:val="30"/>
          <w:cs/>
        </w:rPr>
        <w:t>โดยถูกต้องตามที่ควรในสาระสำคัญ</w:t>
      </w:r>
      <w:r w:rsidR="005924E9" w:rsidRPr="00560EBF">
        <w:rPr>
          <w:rFonts w:ascii="Angsana New" w:eastAsia="Calibri" w:hAnsi="Angsana New" w:hint="cs"/>
          <w:spacing w:val="-2"/>
          <w:sz w:val="30"/>
          <w:szCs w:val="30"/>
          <w:cs/>
        </w:rPr>
        <w:t>ตาม</w:t>
      </w:r>
      <w:r w:rsidR="005924E9" w:rsidRPr="00560EBF">
        <w:rPr>
          <w:rFonts w:ascii="Angsana New" w:eastAsia="Calibri" w:hAnsi="Angsana New"/>
          <w:spacing w:val="-2"/>
          <w:sz w:val="30"/>
          <w:szCs w:val="30"/>
          <w:cs/>
        </w:rPr>
        <w:t>มาตรฐานการรายงานทางการเงิน</w:t>
      </w:r>
    </w:p>
    <w:p w14:paraId="68650738" w14:textId="25E44DAC" w:rsidR="005924E9" w:rsidRPr="006253BF" w:rsidRDefault="005924E9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E9714E6" w14:textId="77777777" w:rsidR="00D2391B" w:rsidRPr="006253BF" w:rsidRDefault="00D2391B" w:rsidP="00D2391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253BF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509AA86" w14:textId="77777777" w:rsidR="00D2391B" w:rsidRPr="006253BF" w:rsidRDefault="00D2391B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EDFB0F8" w14:textId="2AEC84B2" w:rsidR="00D2391B" w:rsidRPr="008370FC" w:rsidRDefault="00D2391B" w:rsidP="00081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8370FC">
        <w:rPr>
          <w:rFonts w:ascii="Angsana New" w:eastAsia="Calibri" w:hAnsi="Angsana New"/>
          <w:spacing w:val="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370FC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370FC">
        <w:rPr>
          <w:rFonts w:ascii="Angsana New" w:eastAsia="Calibri" w:hAnsi="Angsana New"/>
          <w:spacing w:val="-6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370FC"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Pr="008370FC">
        <w:rPr>
          <w:rFonts w:ascii="Angsana New" w:eastAsia="Calibri" w:hAnsi="Angsana New"/>
          <w:spacing w:val="-6"/>
          <w:sz w:val="30"/>
          <w:szCs w:val="30"/>
          <w:cs/>
        </w:rPr>
        <w:t>บริษัทตาม</w:t>
      </w:r>
      <w:r w:rsidR="00453C8C" w:rsidRPr="008370FC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453C8C" w:rsidRPr="008370FC">
        <w:rPr>
          <w:rFonts w:ascii="Angsana New" w:eastAsia="Calibri" w:hAnsi="Angsana New"/>
          <w:spacing w:val="-6"/>
          <w:sz w:val="30"/>
          <w:szCs w:val="30"/>
          <w:cs/>
        </w:rPr>
        <w:t>ที่กำหนดโดยสภาวิชาชีพบัญชี</w:t>
      </w:r>
      <w:r w:rsidR="00453C8C" w:rsidRPr="006253BF">
        <w:rPr>
          <w:rFonts w:ascii="Angsana New" w:eastAsia="Calibri" w:hAnsi="Angsana New"/>
          <w:sz w:val="30"/>
          <w:szCs w:val="30"/>
          <w:cs/>
        </w:rPr>
        <w:t xml:space="preserve"> </w:t>
      </w:r>
      <w:r w:rsidR="00453C8C" w:rsidRPr="008370FC">
        <w:rPr>
          <w:rFonts w:ascii="Angsana New" w:eastAsia="Calibri" w:hAnsi="Angsana New"/>
          <w:spacing w:val="2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8370FC">
        <w:rPr>
          <w:rFonts w:ascii="Angsana New" w:eastAsia="Calibri" w:hAnsi="Angsana New"/>
          <w:spacing w:val="2"/>
          <w:sz w:val="30"/>
          <w:szCs w:val="30"/>
          <w:cs/>
        </w:rPr>
        <w:t>ในส่วนที่เกี่ยวข้องกับการตรวจสอบงบการเงิน</w:t>
      </w:r>
      <w:r w:rsidRPr="008370FC">
        <w:rPr>
          <w:rFonts w:ascii="Angsana New" w:eastAsia="Calibri" w:hAnsi="Angsana New" w:hint="cs"/>
          <w:spacing w:val="2"/>
          <w:sz w:val="30"/>
          <w:szCs w:val="30"/>
          <w:cs/>
        </w:rPr>
        <w:t>รวม</w:t>
      </w:r>
      <w:r w:rsidRPr="008370FC">
        <w:rPr>
          <w:rFonts w:ascii="Angsana New" w:eastAsia="Calibri" w:hAnsi="Angsana New"/>
          <w:spacing w:val="2"/>
          <w:sz w:val="30"/>
          <w:szCs w:val="30"/>
          <w:cs/>
        </w:rPr>
        <w:t>และข้าพเจ้า</w:t>
      </w:r>
      <w:r w:rsidRPr="008370FC">
        <w:rPr>
          <w:rFonts w:ascii="Angsana New" w:eastAsia="Calibri" w:hAnsi="Angsana New"/>
          <w:spacing w:val="-4"/>
          <w:sz w:val="30"/>
          <w:szCs w:val="30"/>
          <w:cs/>
        </w:rPr>
        <w:t xml:space="preserve">ได้ปฏิบัติตามความรับผิดชอบด้านจรรยาบรรณอื่นๆ </w:t>
      </w:r>
      <w:r w:rsidR="00453C8C" w:rsidRPr="008370FC">
        <w:rPr>
          <w:rFonts w:ascii="Angsana New" w:eastAsia="Calibri" w:hAnsi="Angsana New"/>
          <w:spacing w:val="-4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370FC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EE3EC7" w14:textId="51CC1966" w:rsidR="00D703B3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  <w:r>
        <w:rPr>
          <w:rFonts w:ascii="Angsana New" w:hAnsi="Angsana New" w:cs="Angsana New"/>
          <w:sz w:val="20"/>
          <w:szCs w:val="20"/>
          <w:cs/>
          <w:lang w:val="en-US"/>
        </w:rPr>
        <w:br w:type="page"/>
      </w:r>
    </w:p>
    <w:p w14:paraId="24EF6237" w14:textId="77777777" w:rsidR="00720D7C" w:rsidRDefault="00720D7C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highlight w:val="cyan"/>
        </w:rPr>
      </w:pPr>
    </w:p>
    <w:p w14:paraId="31EE2D2E" w14:textId="1F8DFB53" w:rsidR="00D703B3" w:rsidRPr="000322A3" w:rsidRDefault="00D703B3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322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9480040" w14:textId="77777777" w:rsidR="00D703B3" w:rsidRPr="000322A3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A3E561D" w14:textId="77777777" w:rsidR="00D703B3" w:rsidRPr="000322A3" w:rsidRDefault="00D703B3" w:rsidP="00D703B3">
      <w:pPr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Pr="000322A3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ุ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0322A3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7A0F6BD" w14:textId="28E950F7" w:rsidR="00D703B3" w:rsidRPr="006B7AEC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highlight w:val="cy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653"/>
      </w:tblGrid>
      <w:tr w:rsidR="00D703B3" w:rsidRPr="006B7AEC" w14:paraId="3D2EE307" w14:textId="77777777" w:rsidTr="000C5D2E">
        <w:tc>
          <w:tcPr>
            <w:tcW w:w="9738" w:type="dxa"/>
            <w:gridSpan w:val="2"/>
            <w:shd w:val="clear" w:color="auto" w:fill="auto"/>
          </w:tcPr>
          <w:p w14:paraId="2320D242" w14:textId="77777777" w:rsidR="00D703B3" w:rsidRPr="000322A3" w:rsidRDefault="00D703B3" w:rsidP="000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22A3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</w:p>
        </w:tc>
      </w:tr>
      <w:tr w:rsidR="00D703B3" w:rsidRPr="006B7AEC" w14:paraId="0168E4A9" w14:textId="77777777" w:rsidTr="000C5D2E">
        <w:tc>
          <w:tcPr>
            <w:tcW w:w="9738" w:type="dxa"/>
            <w:gridSpan w:val="2"/>
            <w:shd w:val="clear" w:color="auto" w:fill="auto"/>
          </w:tcPr>
          <w:p w14:paraId="4AC84E19" w14:textId="371A0E11" w:rsidR="00D703B3" w:rsidRPr="000322A3" w:rsidRDefault="00D703B3" w:rsidP="009F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6E9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9F6E9C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9F6E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F6E9C" w:rsidRPr="009F6E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9F6E9C" w:rsidRPr="009F6E9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9F6E9C" w:rsidRPr="009F6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9F6E9C" w:rsidRPr="009F6E9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9F6E9C"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F6E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F6E9C">
              <w:rPr>
                <w:rFonts w:ascii="Angsana New" w:hAnsi="Angsana New" w:hint="cs"/>
                <w:sz w:val="30"/>
                <w:szCs w:val="30"/>
                <w:cs/>
              </w:rPr>
              <w:t xml:space="preserve">และ ข้อ </w:t>
            </w:r>
            <w:r w:rsidR="009F6E9C" w:rsidRPr="009F6E9C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703B3" w:rsidRPr="006B7AEC" w14:paraId="108F65EF" w14:textId="77777777" w:rsidTr="000C5D2E">
        <w:tc>
          <w:tcPr>
            <w:tcW w:w="4878" w:type="dxa"/>
            <w:shd w:val="clear" w:color="auto" w:fill="auto"/>
          </w:tcPr>
          <w:p w14:paraId="3018D720" w14:textId="77777777" w:rsidR="00D703B3" w:rsidRPr="000322A3" w:rsidRDefault="00D703B3" w:rsidP="000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0322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401B527" w14:textId="77777777" w:rsidR="00D703B3" w:rsidRPr="000322A3" w:rsidRDefault="00D703B3" w:rsidP="000C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22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0322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322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703B3" w:rsidRPr="00894E6B" w14:paraId="6532FB6C" w14:textId="77777777" w:rsidTr="000C5D2E">
        <w:tc>
          <w:tcPr>
            <w:tcW w:w="4878" w:type="dxa"/>
            <w:shd w:val="clear" w:color="auto" w:fill="auto"/>
          </w:tcPr>
          <w:p w14:paraId="68464C00" w14:textId="16957967" w:rsidR="00D703B3" w:rsidRPr="000322A3" w:rsidRDefault="00D703B3" w:rsidP="000C5D2E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ความเสี่ยงจากการดำเนินธุรกิจ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 xml:space="preserve"> 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ทั้งจากปัจจัยภายในและ</w:t>
            </w:r>
            <w:r w:rsidRPr="000322A3">
              <w:rPr>
                <w:rFonts w:ascii="Angsana New" w:eastAsia="Calibri" w:hAnsi="Angsana New" w:cs="Angsana New" w:hint="cs"/>
                <w:spacing w:val="18"/>
                <w:cs/>
                <w:lang w:val="en-US"/>
              </w:rPr>
              <w:t>ภายนอกกิจการ ทำให้ผู้บริหารให้ความสำคัญกับ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การทดสอบการด้อยค่าของค่าความนิยมที่ได้มาจากการ</w:t>
            </w:r>
            <w:r w:rsidRPr="000322A3">
              <w:rPr>
                <w:rFonts w:ascii="Angsana New" w:eastAsia="Calibri" w:hAnsi="Angsana New" w:cs="Angsana New"/>
                <w:lang w:val="en-US"/>
              </w:rPr>
              <w:br/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ซื้อธุรกิจ ประกอบกับ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>มาตรฐานการรายงานทางการเงิน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กำหนดให้กลุ่มบริษัท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>ต้องทดสอบการด้อยค่าของค่าความนิยมซึ่งเกิดจากการซื้อธุรกิจเป็นประจำทุกปีหรือ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หาก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 xml:space="preserve">มีข้อบ่งชี้ของการด้อยค่า 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ซึ่งเรื่องดังกล่าว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</w:t>
            </w: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0322A3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พร้อม</w:t>
            </w:r>
            <w:r w:rsidRPr="000322A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 xml:space="preserve">กับอัตราการเติบโตที่คาดการณ์ไว้ </w:t>
            </w:r>
            <w:r w:rsidRPr="000322A3">
              <w:rPr>
                <w:rFonts w:ascii="Angsana New" w:eastAsia="Calibri" w:hAnsi="Angsana New" w:cs="Angsana New" w:hint="cs"/>
                <w:spacing w:val="-8"/>
                <w:cs/>
                <w:lang w:val="en-US"/>
              </w:rPr>
              <w:t>และ</w:t>
            </w:r>
            <w:r w:rsidRPr="000322A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อัตราคิดลดที่ใช้สำหรับ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 xml:space="preserve">แต่ละหน่วยสินทรัพย์ที่ก่อให้เกิดเงินสด 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ดังนั้น ข้าพเจ้า</w:t>
            </w:r>
            <w:r w:rsidRPr="000322A3">
              <w:rPr>
                <w:rFonts w:ascii="Angsana New" w:eastAsia="Calibri" w:hAnsi="Angsana New" w:cs="Angsana New" w:hint="cs"/>
                <w:spacing w:val="-10"/>
                <w:cs/>
                <w:lang w:val="en-US"/>
              </w:rPr>
              <w:t>จึงเห็นว่าเรื่องดังกล่าวเป็นเรื่องสำคัญ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  <w:p w14:paraId="6BDE9575" w14:textId="77777777" w:rsidR="00D703B3" w:rsidRPr="000322A3" w:rsidRDefault="00D703B3" w:rsidP="000C5D2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14:paraId="55189433" w14:textId="77777777" w:rsidR="00D703B3" w:rsidRPr="000322A3" w:rsidRDefault="00D703B3" w:rsidP="000C5D2E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วิธีการตรวจสอบของข้าพเจ้ารวมถึง</w:t>
            </w:r>
          </w:p>
          <w:p w14:paraId="2AFA5B8B" w14:textId="77777777" w:rsidR="00D703B3" w:rsidRPr="000322A3" w:rsidRDefault="00D703B3" w:rsidP="00D703B3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ทำความเข้าใจแผนการดำเนินงาน การระบุหน่วยสินทรัพย์ที่ก่อให้เกิดเงินสด 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กระบวนการทดสอบการด้อยค่าและการคำนวณมูลค่าที่คาดว่าจะได้รับคืนที่จัดทำโดยผู้บริหาร</w:t>
            </w:r>
          </w:p>
          <w:p w14:paraId="6196B65D" w14:textId="77777777" w:rsidR="00D703B3" w:rsidRPr="000322A3" w:rsidRDefault="00D703B3" w:rsidP="00D703B3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ประเมินความเหมาะสมในการระบุหน่วยสินทรัพย์ที่</w:t>
            </w:r>
            <w:r w:rsidRPr="000322A3">
              <w:rPr>
                <w:rFonts w:ascii="Angsana New" w:eastAsia="Calibri" w:hAnsi="Angsana New" w:cs="Angsana New" w:hint="cs"/>
                <w:spacing w:val="-6"/>
                <w:cs/>
                <w:lang w:val="en-US"/>
              </w:rPr>
              <w:t>ก่อให้เกิดเงินสดที่เกี่ยวข้องกับค่าความนิยมของผู้บริหาร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 xml:space="preserve"> รวมถึงประเมินความสมเหตุสมผลของ</w:t>
            </w: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ข้อสมมติที่สำคัญที่ใช้ในการประมาณการกระแสเงินสด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ที่จะได้รับใน</w:t>
            </w: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อนาคตคิดลดเป็นมูลค่าปัจจุบัน ได้แก่ ประมาณการกระแสเงินสดในอนาคต อัตราการเติบโตในระยะยาวและอัตราคิดลด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 xml:space="preserve"> โดยอ้างอิงถึงภาวการณ์ของตลาด </w:t>
            </w: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สภาพแวดล้อมการดำเนินงาน ความรู้เกี่ยวกับอุตสาหกรรม และ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 xml:space="preserve">ข้อมูลอื่นที่ได้รับระหว่างการตรวจสอบ </w:t>
            </w: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และพิจารณาความส</w:t>
            </w: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 xml:space="preserve">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 </w:t>
            </w:r>
          </w:p>
          <w:p w14:paraId="6DDF09F0" w14:textId="7F5F1139" w:rsidR="00D703B3" w:rsidRPr="000322A3" w:rsidRDefault="00D703B3" w:rsidP="00D703B3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ประเมินความเหมาะสมของแบบจำลองการวัดมูลค่าและทดสอบความถูกต้องของการคำนวณมูลค่าที่คาดว่าจะได้รับคืนและการด้อยค่า</w:t>
            </w:r>
          </w:p>
          <w:p w14:paraId="208D3B91" w14:textId="77777777" w:rsidR="00D703B3" w:rsidRPr="000322A3" w:rsidRDefault="00D703B3" w:rsidP="00D703B3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322A3">
              <w:rPr>
                <w:rFonts w:ascii="Angsana New" w:eastAsia="Calibri" w:hAnsi="Angsana New" w:cs="Angsana New" w:hint="cs"/>
                <w:cs/>
                <w:lang w:val="en-US"/>
              </w:rPr>
              <w:t>พิจารณา</w:t>
            </w:r>
            <w:r w:rsidRPr="000322A3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9D3CB1B" w14:textId="6D238733" w:rsidR="00D703B3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70698CE" w14:textId="77777777" w:rsidR="00D703B3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9039635" w14:textId="77777777" w:rsidR="00720D7C" w:rsidRDefault="00720D7C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i/>
          <w:iCs/>
          <w:color w:val="000000" w:themeColor="text1"/>
          <w:sz w:val="30"/>
          <w:szCs w:val="30"/>
          <w:highlight w:val="yellow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4673"/>
      </w:tblGrid>
      <w:tr w:rsidR="00720D7C" w:rsidRPr="00894E6B" w14:paraId="6A12538A" w14:textId="77777777" w:rsidTr="009C5EB7">
        <w:tc>
          <w:tcPr>
            <w:tcW w:w="9821" w:type="dxa"/>
            <w:gridSpan w:val="2"/>
            <w:shd w:val="clear" w:color="auto" w:fill="auto"/>
          </w:tcPr>
          <w:p w14:paraId="0E97A144" w14:textId="77777777" w:rsidR="00720D7C" w:rsidRPr="00720D7C" w:rsidRDefault="00720D7C" w:rsidP="009C5E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32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มูลค่าของสินค้าคงเหลือ </w:t>
            </w:r>
          </w:p>
        </w:tc>
      </w:tr>
      <w:tr w:rsidR="00720D7C" w:rsidRPr="00894E6B" w14:paraId="314487E4" w14:textId="77777777" w:rsidTr="009C5EB7">
        <w:tc>
          <w:tcPr>
            <w:tcW w:w="9821" w:type="dxa"/>
            <w:gridSpan w:val="2"/>
            <w:shd w:val="clear" w:color="auto" w:fill="auto"/>
          </w:tcPr>
          <w:p w14:paraId="5C1BCAEB" w14:textId="274AEE35" w:rsidR="00720D7C" w:rsidRPr="00720D7C" w:rsidRDefault="00720D7C" w:rsidP="009F6E9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F6E9C" w:rsidRPr="009F6E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9F6E9C" w:rsidRPr="009F6E9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9F6E9C" w:rsidRPr="009F6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ฉ</w:t>
            </w:r>
            <w:r w:rsidR="009F6E9C" w:rsidRPr="009F6E9C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F6E9C" w:rsidRPr="009F6E9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6E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720D7C" w:rsidRPr="00894E6B" w14:paraId="524E239E" w14:textId="77777777" w:rsidTr="009C5EB7">
        <w:tc>
          <w:tcPr>
            <w:tcW w:w="5148" w:type="dxa"/>
            <w:shd w:val="clear" w:color="auto" w:fill="auto"/>
          </w:tcPr>
          <w:p w14:paraId="2D1E0C99" w14:textId="77777777" w:rsidR="00720D7C" w:rsidRPr="000322A3" w:rsidRDefault="00720D7C" w:rsidP="009C5E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2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3" w:type="dxa"/>
            <w:shd w:val="clear" w:color="auto" w:fill="auto"/>
          </w:tcPr>
          <w:p w14:paraId="74D60A18" w14:textId="77777777" w:rsidR="00720D7C" w:rsidRPr="000322A3" w:rsidRDefault="00720D7C" w:rsidP="009C5E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2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20D7C" w:rsidRPr="005B575B" w14:paraId="507EC3AE" w14:textId="77777777" w:rsidTr="009C5EB7">
        <w:tc>
          <w:tcPr>
            <w:tcW w:w="5148" w:type="dxa"/>
            <w:shd w:val="clear" w:color="auto" w:fill="auto"/>
          </w:tcPr>
          <w:p w14:paraId="1AB949A1" w14:textId="53DB1665" w:rsidR="00720D7C" w:rsidRPr="000322A3" w:rsidRDefault="00720D7C" w:rsidP="009C5EB7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2A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สินค้าคงเหลือหลักของกลุ่มบริษัทเป็นสินค้าที่มีการแข่งขันสูง ดังนั้นราคาขายจึงขึ้นอยู่กับสภาวการณ์แข่งขันของตลาด นอกจากนี้มีสินค้าคงเหลือบางรายการที่ไม่เคลื่อนไหวนาน ส่งผลให้ไม่สามารถขายได้ในราคาที่คาดไว้ นโยบายการบัญชีของกลุ่มบริษัทมีการตั้งค่าเผื่อการลดลงของมูลค่าของสินค้าคงเหลือ โดยการ</w:t>
            </w:r>
            <w:r w:rsidRPr="000322A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เปรียบเทียบต้นทุนสินค้าคงเหลือกับมูลค่าสุทธิที่</w:t>
            </w:r>
            <w:r w:rsidRPr="000322A3">
              <w:rPr>
                <w:rFonts w:asciiTheme="majorBidi" w:hAnsiTheme="majorBidi" w:cstheme="majorBidi"/>
                <w:sz w:val="30"/>
                <w:szCs w:val="30"/>
                <w:cs/>
              </w:rPr>
              <w:t>จะได้รับและพิจารณาประมาณการการลดมูลค่าของสินค้าคงเหลือ การประมาณการดังกล่าวต้องใช้ดุลยพินิจอย่างมากของผู้บริหาร ดังนั้น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73" w:type="dxa"/>
            <w:shd w:val="clear" w:color="auto" w:fill="auto"/>
          </w:tcPr>
          <w:p w14:paraId="514A682C" w14:textId="77777777" w:rsidR="00720D7C" w:rsidRPr="000322A3" w:rsidRDefault="00720D7C" w:rsidP="009C5EB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2A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วิธีการตรวจสอบของข้าพเจ้าได้รวมถึง</w:t>
            </w:r>
          </w:p>
          <w:p w14:paraId="2E8B5327" w14:textId="16F711C3" w:rsidR="00720D7C" w:rsidRPr="000322A3" w:rsidRDefault="00720D7C" w:rsidP="00720D7C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Theme="majorBidi" w:hAnsiTheme="majorBidi" w:cs="Angsana New"/>
                <w:cs/>
              </w:rPr>
            </w:pPr>
            <w:r w:rsidRPr="000322A3">
              <w:rPr>
                <w:rFonts w:asciiTheme="majorBidi" w:eastAsia="Calibri" w:hAnsiTheme="majorBidi" w:cstheme="majorBidi"/>
                <w:cs/>
                <w:lang w:val="en-US"/>
              </w:rPr>
              <w:t>สอบถามผู้บริหาร</w:t>
            </w:r>
            <w:r w:rsidRPr="000322A3">
              <w:rPr>
                <w:rFonts w:ascii="Angsana New" w:eastAsia="Calibri" w:hAnsi="Angsana New" w:cs="Angsana New"/>
                <w:cs/>
                <w:lang w:val="en-US"/>
              </w:rPr>
              <w:t>ซึ่งเป็นผู้รับผิดชอบในเรื่องดังกล่าว</w:t>
            </w:r>
            <w:r w:rsidRPr="000322A3">
              <w:rPr>
                <w:rFonts w:asciiTheme="majorBidi" w:eastAsia="Calibri" w:hAnsiTheme="majorBidi" w:cstheme="majorBidi"/>
                <w:cs/>
                <w:lang w:val="en-US"/>
              </w:rPr>
              <w:t xml:space="preserve"> เพื่อให้ได้มาซึ่งความเข้าใจในนโยบายของกลุ่มบริษัทเกี่ยวกับการประมาณการการลดมูลค่าของสินค้าคงเหลือ และพิจารณาความเหมาะสมของนโยบายดังกล่าว</w:t>
            </w:r>
          </w:p>
          <w:p w14:paraId="3201B99D" w14:textId="77777777" w:rsidR="00720D7C" w:rsidRPr="000322A3" w:rsidRDefault="00720D7C" w:rsidP="00720D7C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Theme="majorBidi" w:hAnsiTheme="majorBidi" w:cs="Angsana New"/>
                <w:cs/>
              </w:rPr>
            </w:pPr>
            <w:r w:rsidRPr="000322A3">
              <w:rPr>
                <w:rFonts w:asciiTheme="majorBidi" w:eastAsia="Calibri" w:hAnsiTheme="majorBidi" w:cstheme="majorBidi"/>
                <w:cs/>
              </w:rPr>
              <w:t>ทดสอบรายงานอายุของสินค้าคงเหลือ โดยสุ่มทดสอบกับเอกสารประกอบการบันทึกรายการเพื่อประเมินว่ารายงานดังกล่าวได้จัดประเภทสินค้าคงเหลือในแต่ละช่วงอายุอย่างเหมาะสม ตลอดจนทดสอบการคำนวณประมาณการการลดมูลค่าของสินค้าคงเหลือว่ามีความสอดคล้องกับนโยบายดังกล่าว</w:t>
            </w:r>
          </w:p>
          <w:p w14:paraId="073A8997" w14:textId="77777777" w:rsidR="00720D7C" w:rsidRPr="000322A3" w:rsidRDefault="00720D7C" w:rsidP="00720D7C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Theme="majorBidi" w:eastAsia="Calibri" w:hAnsiTheme="majorBidi" w:cs="Angsana New"/>
                <w:cs/>
              </w:rPr>
            </w:pPr>
            <w:r w:rsidRPr="000322A3">
              <w:rPr>
                <w:rFonts w:asciiTheme="majorBidi" w:eastAsia="Calibri" w:hAnsiTheme="majorBidi" w:cstheme="majorBidi"/>
                <w:cs/>
              </w:rPr>
              <w:t xml:space="preserve">สุ่มเลือกตัวอย่างรายการเพื่อทดสอบราคาขายและค่าใช้จ่ายที่เกี่ยวข้องในการขายภายหลังวันสิ้นปีกับเอกสารที่เกี่ยวข้อง รวมถึงทดสอบการคำนวณมูลค่าสุทธิที่จะได้รับ  </w:t>
            </w:r>
          </w:p>
          <w:p w14:paraId="6BBD1941" w14:textId="77777777" w:rsidR="00720D7C" w:rsidRPr="000322A3" w:rsidRDefault="00720D7C" w:rsidP="00720D7C">
            <w:pPr>
              <w:pStyle w:val="a2"/>
              <w:widowControl w:val="0"/>
              <w:numPr>
                <w:ilvl w:val="0"/>
                <w:numId w:val="32"/>
              </w:numPr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0322A3">
              <w:rPr>
                <w:rFonts w:asciiTheme="majorBidi" w:eastAsia="Calibri" w:hAnsiTheme="majorBidi" w:cstheme="majorBidi"/>
                <w:cs/>
                <w:lang w:val="en-US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F5CA0B3" w14:textId="77777777" w:rsidR="00720D7C" w:rsidRPr="00720D7C" w:rsidRDefault="00720D7C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i/>
          <w:iCs/>
          <w:color w:val="000000" w:themeColor="text1"/>
          <w:sz w:val="30"/>
          <w:szCs w:val="30"/>
          <w:highlight w:val="yellow"/>
        </w:rPr>
      </w:pPr>
    </w:p>
    <w:p w14:paraId="3963C04C" w14:textId="51D94ADB" w:rsidR="000322A3" w:rsidRPr="002B2FA4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trike/>
          <w:color w:val="000000" w:themeColor="text1"/>
          <w:sz w:val="20"/>
          <w:szCs w:val="20"/>
          <w:highlight w:val="yellow"/>
          <w:lang w:val="en-US"/>
        </w:rPr>
      </w:pPr>
    </w:p>
    <w:p w14:paraId="69F8D65F" w14:textId="249DD4BC" w:rsidR="006253BF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55F6F348" w14:textId="2FCA52C7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7FD6590E" w14:textId="6EFE018E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18E8F83" w14:textId="7903E5F9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59A7B11" w14:textId="101575C8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2542FE8" w14:textId="2C09B3A2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B3D16E9" w14:textId="77777777" w:rsidR="000322A3" w:rsidRDefault="000322A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25D9199A" w14:textId="77777777" w:rsidR="00720D7C" w:rsidRDefault="00720D7C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highlight w:val="cyan"/>
        </w:rPr>
      </w:pPr>
    </w:p>
    <w:p w14:paraId="704D21D7" w14:textId="77777777" w:rsidR="00720D7C" w:rsidRDefault="00720D7C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highlight w:val="cyan"/>
        </w:rPr>
      </w:pPr>
    </w:p>
    <w:p w14:paraId="69413D61" w14:textId="77777777" w:rsidR="00720D7C" w:rsidRDefault="00720D7C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highlight w:val="cyan"/>
        </w:rPr>
      </w:pPr>
    </w:p>
    <w:p w14:paraId="586C309D" w14:textId="77777777" w:rsidR="00720D7C" w:rsidRDefault="00720D7C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highlight w:val="cyan"/>
        </w:rPr>
      </w:pPr>
    </w:p>
    <w:p w14:paraId="2FBBA156" w14:textId="77777777" w:rsidR="000322A3" w:rsidRDefault="000322A3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highlight w:val="cyan"/>
        </w:rPr>
      </w:pPr>
    </w:p>
    <w:p w14:paraId="60F247EA" w14:textId="32D4FB5B" w:rsidR="00D703B3" w:rsidRPr="000322A3" w:rsidRDefault="00D703B3" w:rsidP="00D703B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322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49BDD744" w14:textId="77777777" w:rsidR="00D703B3" w:rsidRPr="000322A3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12F81DD4" w14:textId="77777777" w:rsidR="00D703B3" w:rsidRPr="000322A3" w:rsidRDefault="00D703B3" w:rsidP="00D703B3">
      <w:pPr>
        <w:tabs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22A3">
        <w:rPr>
          <w:rFonts w:asciiTheme="majorBidi" w:eastAsia="Calibri" w:hAnsiTheme="majorBidi" w:cstheme="majorBidi"/>
          <w:spacing w:val="-8"/>
          <w:sz w:val="30"/>
          <w:szCs w:val="30"/>
          <w:cs/>
        </w:rPr>
        <w:t>ผู้บริหารเป็นผู้รับผิดชอบต่อข้อมูลอื่น</w:t>
      </w:r>
      <w:r w:rsidRPr="000322A3">
        <w:rPr>
          <w:rFonts w:asciiTheme="majorBidi" w:eastAsia="Calibri" w:hAnsiTheme="majorBidi"/>
          <w:spacing w:val="-8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322A3">
        <w:rPr>
          <w:rFonts w:asciiTheme="majorBidi" w:eastAsia="Calibri" w:hAnsiTheme="majorBidi"/>
          <w:spacing w:val="-8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แต่ไม่รวมถึงงบการเงิน</w:t>
      </w:r>
      <w:r w:rsidRPr="000322A3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39D047D" w14:textId="77777777" w:rsidR="00D703B3" w:rsidRPr="000322A3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9C20B46" w14:textId="77777777" w:rsidR="00D703B3" w:rsidRPr="000322A3" w:rsidRDefault="00D703B3" w:rsidP="00D703B3">
      <w:pPr>
        <w:tabs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22A3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0322A3">
        <w:rPr>
          <w:rFonts w:asciiTheme="majorBidi" w:hAnsiTheme="majorBidi" w:cstheme="majorBidi"/>
          <w:sz w:val="30"/>
          <w:szCs w:val="30"/>
          <w:cs/>
        </w:rPr>
        <w:t>รวม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0322A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4374A6E" w14:textId="77777777" w:rsidR="00D703B3" w:rsidRPr="000322A3" w:rsidRDefault="00D703B3" w:rsidP="00D703B3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82F3B2C" w14:textId="6E8BD9CA" w:rsidR="00D703B3" w:rsidRPr="00DB0C09" w:rsidRDefault="00D703B3" w:rsidP="00D703B3">
      <w:pPr>
        <w:tabs>
          <w:tab w:val="left" w:pos="56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322A3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คือ</w:t>
      </w:r>
      <w:r w:rsidRPr="000322A3">
        <w:rPr>
          <w:rFonts w:asciiTheme="majorBidi" w:eastAsia="Calibri" w:hAnsiTheme="majorBidi"/>
          <w:spacing w:val="-2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การอ่านข้อมูลอื่นและพิจารณาว่าข้อมูลอื่น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มีความขัดแย้งที่มีสาระสำคัญกับงบการเงิน</w:t>
      </w:r>
      <w:r w:rsidRPr="000322A3">
        <w:rPr>
          <w:rFonts w:asciiTheme="majorBidi" w:hAnsiTheme="majorBidi" w:cstheme="majorBidi"/>
          <w:sz w:val="30"/>
          <w:szCs w:val="30"/>
          <w:cs/>
        </w:rPr>
        <w:t>รวม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322A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หรือปรากฏว่า</w:t>
      </w:r>
      <w:r w:rsidRPr="000322A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</w:t>
      </w:r>
      <w:r w:rsidRPr="000322A3">
        <w:rPr>
          <w:rFonts w:asciiTheme="majorBidi" w:eastAsia="Calibri" w:hAnsiTheme="majorBidi" w:cstheme="majorBidi"/>
          <w:sz w:val="30"/>
          <w:szCs w:val="30"/>
          <w:cs/>
        </w:rPr>
        <w:t>มีเรื่องดังกล่าวที่ต้องรายงาน</w:t>
      </w:r>
    </w:p>
    <w:p w14:paraId="18391549" w14:textId="77777777" w:rsidR="00D703B3" w:rsidRPr="00521619" w:rsidRDefault="00D703B3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9724561" w14:textId="3D53F887" w:rsidR="00EA7470" w:rsidRPr="00521619" w:rsidRDefault="00EA7470" w:rsidP="00C3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i/>
          <w:iCs/>
          <w:sz w:val="30"/>
          <w:szCs w:val="30"/>
          <w:cs/>
        </w:rPr>
      </w:pPr>
      <w:r w:rsidRPr="0052161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C50272">
        <w:rPr>
          <w:rFonts w:ascii="Angsana New" w:eastAsia="Calibri" w:hAnsi="Angsana New" w:hint="cs"/>
          <w:i/>
          <w:iCs/>
          <w:sz w:val="30"/>
          <w:szCs w:val="30"/>
          <w:cs/>
        </w:rPr>
        <w:t>และผู้มีหน้าที่ในการกำกับดูแลต่องบการเงินรวม</w:t>
      </w:r>
    </w:p>
    <w:p w14:paraId="7FDC5D98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1F819B27" w14:textId="220D4F4F" w:rsidR="00E474DC" w:rsidRPr="00521619" w:rsidRDefault="00EA7470" w:rsidP="004C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21619">
        <w:rPr>
          <w:rFonts w:ascii="Angsana New" w:eastAsia="Calibri" w:hAnsi="Angsana New"/>
          <w:spacing w:val="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D2391B" w:rsidRPr="00521619">
        <w:rPr>
          <w:rFonts w:ascii="Angsana New" w:eastAsia="Calibri" w:hAnsi="Angsana New" w:hint="cs"/>
          <w:spacing w:val="6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pacing w:val="6"/>
          <w:sz w:val="30"/>
          <w:szCs w:val="30"/>
          <w:cs/>
        </w:rPr>
        <w:t>เหล่านี้โดยถูกต้องตามที่ควร</w:t>
      </w:r>
      <w:r w:rsidR="004B221C" w:rsidRPr="00521619">
        <w:rPr>
          <w:rFonts w:ascii="Angsana New" w:eastAsia="Calibri" w:hAnsi="Angsana New"/>
          <w:spacing w:val="6"/>
          <w:sz w:val="30"/>
          <w:szCs w:val="30"/>
          <w:cs/>
        </w:rPr>
        <w:t>ตามมาตรฐาน</w:t>
      </w:r>
      <w:r w:rsidR="004B221C" w:rsidRPr="00521619">
        <w:rPr>
          <w:rFonts w:ascii="Angsana New" w:eastAsia="Calibri" w:hAnsi="Angsana New"/>
          <w:spacing w:val="2"/>
          <w:sz w:val="30"/>
          <w:szCs w:val="30"/>
          <w:cs/>
        </w:rPr>
        <w:t>การรายงานทางการเงิน</w:t>
      </w:r>
      <w:r w:rsidR="00A62C3E" w:rsidRPr="00521619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2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521619">
        <w:rPr>
          <w:rFonts w:ascii="Angsana New" w:eastAsia="Calibri" w:hAnsi="Angsana New"/>
          <w:sz w:val="30"/>
          <w:szCs w:val="30"/>
          <w:cs/>
        </w:rPr>
        <w:t>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54BA3" w14:textId="77777777" w:rsidR="00E474DC" w:rsidRPr="00521619" w:rsidRDefault="00E474DC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F3EE2E7" w14:textId="4EF5B47C" w:rsidR="00EA7470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521619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(</w:t>
      </w:r>
      <w:r w:rsidRPr="00521619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521619">
        <w:rPr>
          <w:rFonts w:ascii="Angsana New" w:eastAsia="Calibri" w:hAnsi="Angsana New"/>
          <w:sz w:val="30"/>
          <w:szCs w:val="30"/>
          <w:cs/>
        </w:rPr>
        <w:t>)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62C3E" w:rsidRPr="00521619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91B"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บริษัท</w:t>
      </w:r>
      <w:r w:rsidR="00A62C3E" w:rsidRPr="0052161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</w:t>
      </w:r>
      <w:r w:rsidR="00A62C3E" w:rsidRPr="00521619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 w:hint="cs"/>
          <w:spacing w:val="-4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541E1638" w14:textId="77777777" w:rsidR="00C50272" w:rsidRPr="00B374CC" w:rsidRDefault="00C50272" w:rsidP="00B374CC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319CC84" w14:textId="3BDB1886" w:rsidR="00C50272" w:rsidRPr="00B374CC" w:rsidRDefault="00C50272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B374CC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7FBBDD3" w14:textId="4991E2A2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4A0C53FE" w14:textId="71FD0E29" w:rsidR="00EA7470" w:rsidRPr="00521619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52161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03015E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55FF1E99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3745BFEE" w14:textId="759FC309" w:rsidR="00EA7470" w:rsidRPr="00521619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Pr="00521619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52161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3015E">
        <w:rPr>
          <w:rFonts w:ascii="Angsana New" w:hAnsi="Angsana New" w:hint="cs"/>
          <w:sz w:val="30"/>
          <w:szCs w:val="30"/>
          <w:cs/>
        </w:rPr>
        <w:t>รวม</w:t>
      </w:r>
      <w:r w:rsidRPr="00521619">
        <w:rPr>
          <w:rFonts w:ascii="Angsana New" w:hAnsi="Angsana New"/>
          <w:sz w:val="30"/>
          <w:szCs w:val="30"/>
          <w:cs/>
        </w:rPr>
        <w:t>เหล่านี้</w:t>
      </w:r>
    </w:p>
    <w:p w14:paraId="09E0D9F7" w14:textId="6425F7B6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0ED6F4D7" w14:textId="77777777" w:rsidR="00720D7C" w:rsidRDefault="00720D7C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C29095F" w14:textId="77777777" w:rsidR="00720D7C" w:rsidRDefault="00720D7C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2169DAB" w14:textId="5CC0D144" w:rsidR="00EA7470" w:rsidRDefault="00EA7470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A62C3E" w:rsidRPr="00521619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-2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521619">
        <w:rPr>
          <w:rFonts w:ascii="Angsana New" w:eastAsia="Calibri" w:hAnsi="Angsana New"/>
          <w:sz w:val="30"/>
          <w:szCs w:val="30"/>
          <w:cs/>
        </w:rPr>
        <w:t>วิชาชีพตลอดการตรวจสอบ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การปฏิบัติงานของข้าพเจ้ารวมถึง</w:t>
      </w:r>
    </w:p>
    <w:p w14:paraId="5DB3E8FC" w14:textId="77777777" w:rsidR="007A3925" w:rsidRPr="00521619" w:rsidRDefault="007A3925" w:rsidP="005A6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31AD2403" w14:textId="77777777" w:rsidR="00EA7470" w:rsidRDefault="00EA7470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รวม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การปลอมแปลงเอกสาร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หลักฐาน</w:t>
      </w:r>
      <w:r w:rsidR="00A62C3E" w:rsidRPr="00521619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การตั้งใจละเว้นการแสดงข้อมูล</w:t>
      </w:r>
      <w:r w:rsidR="00A62C3E" w:rsidRPr="00521619">
        <w:rPr>
          <w:rFonts w:ascii="Angsana New" w:eastAsia="Calibri" w:hAnsi="Angsana New"/>
          <w:spacing w:val="8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pacing w:val="8"/>
          <w:sz w:val="30"/>
          <w:szCs w:val="30"/>
          <w:cs/>
        </w:rPr>
        <w:t>การแสดงข้อมูลที่ไม่ตรงตามข้อเท็จจริงหรือการแทรกแซง</w:t>
      </w:r>
      <w:r w:rsidRPr="00521619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521619">
        <w:rPr>
          <w:rFonts w:ascii="Angsana New" w:hAnsi="Angsana New"/>
          <w:sz w:val="30"/>
          <w:szCs w:val="30"/>
          <w:cs/>
        </w:rPr>
        <w:t>ายใน</w:t>
      </w:r>
    </w:p>
    <w:p w14:paraId="5A4B5FE1" w14:textId="5D535529" w:rsidR="00EA7470" w:rsidRPr="00521619" w:rsidRDefault="00EA7470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ที่เกี่ยวข้องกับ</w:t>
      </w:r>
      <w:r w:rsidR="003A3D89" w:rsidRPr="00521619">
        <w:rPr>
          <w:rFonts w:ascii="Angsana New" w:eastAsia="Calibri" w:hAnsi="Angsana New" w:hint="cs"/>
          <w:sz w:val="30"/>
          <w:szCs w:val="30"/>
          <w:cs/>
        </w:rPr>
        <w:t>การ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ตรวจ</w:t>
      </w:r>
      <w:r w:rsidR="003A3D89" w:rsidRPr="00521619">
        <w:rPr>
          <w:rFonts w:ascii="Angsana New" w:eastAsia="Calibri" w:hAnsi="Angsana New" w:hint="cs"/>
          <w:sz w:val="30"/>
          <w:szCs w:val="30"/>
          <w:cs/>
        </w:rPr>
        <w:t>สอบ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เพื่อออกแบบวิธีการตรวจสอบ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ที่</w:t>
      </w:r>
      <w:r w:rsidR="00966A62" w:rsidRPr="00521619">
        <w:rPr>
          <w:rFonts w:ascii="Angsana New" w:eastAsia="Calibri" w:hAnsi="Angsana New" w:hint="cs"/>
          <w:sz w:val="30"/>
          <w:szCs w:val="30"/>
          <w:cs/>
        </w:rPr>
        <w:t>เ</w:t>
      </w:r>
      <w:r w:rsidRPr="00521619">
        <w:rPr>
          <w:rFonts w:ascii="Angsana New" w:eastAsia="Calibri" w:hAnsi="Angsana New"/>
          <w:sz w:val="30"/>
          <w:szCs w:val="30"/>
          <w:cs/>
        </w:rPr>
        <w:t>หมาะสมกับสถานการณ์</w:t>
      </w:r>
      <w:r w:rsidR="00A62C3E" w:rsidRPr="0052161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1619">
        <w:rPr>
          <w:rFonts w:ascii="Angsana New" w:eastAsia="Calibri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2391B" w:rsidRPr="00521619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521619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04745D54" w14:textId="44295122" w:rsidR="00E00619" w:rsidRPr="00521619" w:rsidRDefault="00EA7470" w:rsidP="00E0061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CA423D" w:rsidRPr="00521619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521619">
        <w:rPr>
          <w:rFonts w:ascii="Angsana New" w:eastAsia="Calibri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</w:t>
      </w:r>
      <w:r w:rsidRPr="00521619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</w:t>
      </w:r>
      <w:r w:rsidR="00CA423D" w:rsidRPr="00521619">
        <w:rPr>
          <w:rFonts w:ascii="Angsana New" w:hAnsi="Angsana New" w:hint="cs"/>
          <w:sz w:val="30"/>
          <w:szCs w:val="30"/>
          <w:cs/>
        </w:rPr>
        <w:t>ขึ้น</w:t>
      </w:r>
      <w:r w:rsidRPr="00521619">
        <w:rPr>
          <w:rFonts w:ascii="Angsana New" w:hAnsi="Angsana New"/>
          <w:sz w:val="30"/>
          <w:szCs w:val="30"/>
          <w:cs/>
        </w:rPr>
        <w:t>โดยผู้บริหาร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</w:p>
    <w:p w14:paraId="7F2D1E01" w14:textId="5A1F64B4" w:rsidR="00985477" w:rsidRPr="00C3005B" w:rsidRDefault="00EA7470" w:rsidP="00F10D26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21619">
        <w:rPr>
          <w:rFonts w:ascii="Angsana New" w:hAnsi="Angsana New"/>
          <w:spacing w:val="2"/>
          <w:sz w:val="30"/>
          <w:szCs w:val="30"/>
          <w:cs/>
        </w:rPr>
        <w:t>หลักฐานการสอบบัญชีที่ได้รับ</w:t>
      </w:r>
      <w:r w:rsidR="00A62C3E" w:rsidRPr="0052161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</w:t>
      </w:r>
      <w:r w:rsidRPr="00C3005B">
        <w:rPr>
          <w:rFonts w:ascii="Angsana New" w:hAnsi="Angsana New"/>
          <w:spacing w:val="2"/>
          <w:sz w:val="30"/>
          <w:szCs w:val="30"/>
          <w:cs/>
        </w:rPr>
        <w:t>ความสามารถของ</w:t>
      </w:r>
      <w:r w:rsidR="007A3925" w:rsidRPr="00C3005B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C3005B">
        <w:rPr>
          <w:rFonts w:ascii="Angsana New" w:hAnsi="Angsana New"/>
          <w:spacing w:val="2"/>
          <w:sz w:val="30"/>
          <w:szCs w:val="30"/>
          <w:cs/>
        </w:rPr>
        <w:t>บริษัทในการดำเนินงานต่อเนื่องหรือไม่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="00DA7B8B" w:rsidRPr="00C3005B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ข้าพเจ้าโดยให้ข้อสังเกตถึงการเปิดเผยข้อมูลในงบการเงิน</w:t>
      </w:r>
      <w:r w:rsidR="00D2391B" w:rsidRPr="00C3005B">
        <w:rPr>
          <w:rFonts w:ascii="Angsana New" w:hAnsi="Angsana New" w:hint="cs"/>
          <w:spacing w:val="4"/>
          <w:sz w:val="30"/>
          <w:szCs w:val="30"/>
          <w:cs/>
        </w:rPr>
        <w:t>รวม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ที่เกี่ยวข้อง</w:t>
      </w:r>
      <w:r w:rsidR="00A62C3E" w:rsidRPr="00C3005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4"/>
          <w:sz w:val="30"/>
          <w:szCs w:val="30"/>
          <w:cs/>
        </w:rPr>
        <w:t>หรือถ้าการเปิดเผย</w:t>
      </w:r>
      <w:r w:rsidR="00DA7B8B" w:rsidRPr="00C3005B">
        <w:rPr>
          <w:rFonts w:ascii="Angsana New" w:hAnsi="Angsana New"/>
          <w:spacing w:val="4"/>
          <w:sz w:val="30"/>
          <w:szCs w:val="30"/>
          <w:cs/>
        </w:rPr>
        <w:t>ข้อมูล</w:t>
      </w:r>
      <w:r w:rsidRPr="00C3005B">
        <w:rPr>
          <w:rFonts w:ascii="Angsana New" w:hAnsi="Angsana New"/>
          <w:spacing w:val="4"/>
          <w:sz w:val="30"/>
          <w:szCs w:val="30"/>
          <w:cs/>
        </w:rPr>
        <w:t>ดังกล่าว</w:t>
      </w:r>
      <w:r w:rsidRPr="00C3005B">
        <w:rPr>
          <w:rFonts w:ascii="Angsana New" w:hAnsi="Angsana New"/>
          <w:spacing w:val="6"/>
          <w:sz w:val="30"/>
          <w:szCs w:val="30"/>
          <w:cs/>
        </w:rPr>
        <w:t>ไม่เพียงพอ</w:t>
      </w:r>
      <w:r w:rsidR="00A62C3E" w:rsidRPr="00C300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6"/>
          <w:sz w:val="30"/>
          <w:szCs w:val="30"/>
          <w:cs/>
        </w:rPr>
        <w:t>ความเห็นของข้าพเจ้าจะเปลี่ยนแปลงไป</w:t>
      </w:r>
      <w:r w:rsidR="00A62C3E" w:rsidRPr="00C3005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pacing w:val="6"/>
          <w:sz w:val="30"/>
          <w:szCs w:val="30"/>
          <w:cs/>
        </w:rPr>
        <w:t>ข้อสรุปของข้าพเจ้าขึ้นอยู่กับหลักฐานการสอบบัญชี</w:t>
      </w:r>
      <w:r w:rsidRPr="00C3005B">
        <w:rPr>
          <w:rFonts w:ascii="Angsana New" w:hAnsi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อย่างไรก็ตาม</w:t>
      </w:r>
      <w:r w:rsidR="00A62C3E" w:rsidRPr="00C3005B">
        <w:rPr>
          <w:rFonts w:ascii="Angsana New" w:hAnsi="Angsana New"/>
          <w:sz w:val="30"/>
          <w:szCs w:val="30"/>
          <w:cs/>
        </w:rPr>
        <w:t xml:space="preserve"> </w:t>
      </w:r>
      <w:r w:rsidRPr="00C3005B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7A3925" w:rsidRPr="00C3005B">
        <w:rPr>
          <w:rFonts w:ascii="Angsana New" w:hAnsi="Angsana New"/>
          <w:sz w:val="30"/>
          <w:szCs w:val="30"/>
          <w:cs/>
        </w:rPr>
        <w:t>กลุ่ม</w:t>
      </w:r>
      <w:r w:rsidRPr="00C3005B">
        <w:rPr>
          <w:rFonts w:ascii="Angsana New" w:hAnsi="Angsana New" w:hint="cs"/>
          <w:sz w:val="30"/>
          <w:szCs w:val="30"/>
          <w:cs/>
        </w:rPr>
        <w:t>บริษัท</w:t>
      </w:r>
      <w:r w:rsidRPr="00C3005B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00E4F8F0" w14:textId="65F6406F" w:rsidR="00EA7470" w:rsidRPr="00521619" w:rsidRDefault="00985477" w:rsidP="00EA7470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 w:hint="cs"/>
          <w:spacing w:val="-2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2391B" w:rsidRPr="00521619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โดยรวม</w:t>
      </w:r>
      <w:r w:rsidR="00A62C3E" w:rsidRPr="0052161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รวมถึงการเปิดเผย</w:t>
      </w:r>
      <w:r w:rsidR="00DA7B8B" w:rsidRPr="00521619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521619">
        <w:rPr>
          <w:rFonts w:ascii="Angsana New" w:hAnsi="Angsana New" w:hint="cs"/>
          <w:spacing w:val="-2"/>
          <w:sz w:val="30"/>
          <w:szCs w:val="30"/>
          <w:cs/>
        </w:rPr>
        <w:t>ว่างบการเงิน</w:t>
      </w:r>
      <w:r w:rsidR="00D2391B" w:rsidRPr="00521619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521619">
        <w:rPr>
          <w:rFonts w:ascii="Angsana New" w:hAnsi="Angsana New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A7B8B" w:rsidRPr="00521619">
        <w:rPr>
          <w:rFonts w:ascii="Angsana New" w:hAnsi="Angsana New"/>
          <w:sz w:val="30"/>
          <w:szCs w:val="30"/>
          <w:cs/>
        </w:rPr>
        <w:t>หรือไม่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</w:p>
    <w:p w14:paraId="3312BE56" w14:textId="10E44558" w:rsidR="00D2391B" w:rsidRPr="00521619" w:rsidRDefault="00D2391B" w:rsidP="0052161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แนวทางการควบคุมดูแล</w:t>
      </w:r>
      <w:r w:rsidRPr="005216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และการปฏิบัติงานตรวจสอบกลุ่มบริษัท</w:t>
      </w:r>
      <w:r w:rsidRPr="0052161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521619">
        <w:rPr>
          <w:rFonts w:ascii="Angsana New" w:hAnsi="Angsana New" w:hint="cs"/>
          <w:spacing w:val="6"/>
          <w:sz w:val="30"/>
          <w:szCs w:val="30"/>
          <w:cs/>
        </w:rPr>
        <w:t>ข้าพเจ้าเป็นผู้รับผิดชอบแต่เพียงผู้เดียว</w:t>
      </w:r>
      <w:r w:rsidRPr="00521619">
        <w:rPr>
          <w:rFonts w:ascii="Angsana New" w:hAnsi="Angsana New" w:hint="cs"/>
          <w:sz w:val="30"/>
          <w:szCs w:val="30"/>
          <w:cs/>
        </w:rPr>
        <w:t>ต่อความเห็นของข้าพเจ้า</w:t>
      </w:r>
    </w:p>
    <w:p w14:paraId="5276F46B" w14:textId="77777777" w:rsidR="00EB0C60" w:rsidRDefault="00EB0C60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A09081" w14:textId="53BCCDA6" w:rsidR="00893084" w:rsidRDefault="00893084" w:rsidP="00893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15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5DB4513" w14:textId="7FCC2150" w:rsidR="0003015E" w:rsidRPr="00720D7C" w:rsidRDefault="0003015E" w:rsidP="00720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8EB708" w14:textId="77777777" w:rsidR="006B7AEC" w:rsidRPr="000322A3" w:rsidRDefault="006B7AEC" w:rsidP="006B7AEC">
      <w:pPr>
        <w:jc w:val="thaiDistribute"/>
        <w:rPr>
          <w:rFonts w:ascii="Angsana New" w:hAnsi="Angsana New"/>
          <w:sz w:val="30"/>
          <w:szCs w:val="30"/>
        </w:rPr>
      </w:pPr>
      <w:r w:rsidRPr="000322A3">
        <w:rPr>
          <w:rFonts w:ascii="Angsana New" w:hAnsi="Angsana New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0322A3">
        <w:rPr>
          <w:rFonts w:ascii="Angsana New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0322A3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Pr="000322A3">
        <w:rPr>
          <w:rFonts w:ascii="Angsana New" w:eastAsia="Calibri" w:hAnsi="Angsana New" w:hint="cs"/>
          <w:sz w:val="30"/>
          <w:szCs w:val="30"/>
          <w:cs/>
        </w:rPr>
        <w:t>และ</w:t>
      </w:r>
      <w:r w:rsidRPr="000322A3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A1066C7" w14:textId="77777777" w:rsidR="006B7AEC" w:rsidRPr="000322A3" w:rsidRDefault="006B7AEC" w:rsidP="006B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-4"/>
          <w:sz w:val="30"/>
          <w:szCs w:val="30"/>
          <w:rtl/>
          <w:cs/>
        </w:rPr>
      </w:pPr>
    </w:p>
    <w:p w14:paraId="4243B4F6" w14:textId="77777777" w:rsidR="006B7AEC" w:rsidRPr="006C53A0" w:rsidRDefault="006B7AEC" w:rsidP="006B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322A3">
        <w:rPr>
          <w:rFonts w:ascii="Angsana New" w:hAnsi="Angsana New"/>
          <w:spacing w:val="8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0322A3">
        <w:rPr>
          <w:rFonts w:ascii="Angsana New" w:hAnsi="Angsana New"/>
          <w:sz w:val="30"/>
          <w:szCs w:val="30"/>
          <w:cs/>
        </w:rPr>
        <w:t>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322A3">
        <w:rPr>
          <w:rFonts w:ascii="Angsana New" w:hAnsi="Angsana New" w:hint="cs"/>
          <w:sz w:val="30"/>
          <w:szCs w:val="30"/>
          <w:cs/>
        </w:rPr>
        <w:t xml:space="preserve"> </w:t>
      </w:r>
      <w:r w:rsidRPr="000322A3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22722BE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2B146CF7" w14:textId="77777777" w:rsidR="002A6BE3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70B1C936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F811ACB" w14:textId="77777777" w:rsidR="002B2ACF" w:rsidRPr="00521619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cyan"/>
          <w:rtl/>
          <w:cs/>
        </w:rPr>
      </w:pPr>
    </w:p>
    <w:p w14:paraId="5CAD94E7" w14:textId="03EDB89A" w:rsidR="00EA7470" w:rsidRPr="00521619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521619">
        <w:rPr>
          <w:rFonts w:ascii="Angsana New" w:eastAsia="Calibri" w:hAnsi="Angsana New"/>
          <w:sz w:val="30"/>
          <w:szCs w:val="30"/>
          <w:cs/>
        </w:rPr>
        <w:t>(</w:t>
      </w:r>
      <w:r w:rsidR="006B7AEC" w:rsidRPr="006B7AEC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521619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6FF01F5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521619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521619">
        <w:rPr>
          <w:rFonts w:ascii="Angsana New" w:hAnsi="Angsana New" w:hint="cs"/>
          <w:sz w:val="30"/>
          <w:szCs w:val="30"/>
          <w:cs/>
        </w:rPr>
        <w:t xml:space="preserve"> </w:t>
      </w:r>
      <w:r w:rsidR="006B7AEC">
        <w:rPr>
          <w:rFonts w:ascii="Angsana New" w:hAnsi="Angsana New"/>
          <w:sz w:val="30"/>
          <w:szCs w:val="30"/>
        </w:rPr>
        <w:t xml:space="preserve">10996 </w:t>
      </w:r>
    </w:p>
    <w:p w14:paraId="34921D42" w14:textId="77777777" w:rsidR="00EA7470" w:rsidRPr="00521619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0"/>
          <w:szCs w:val="20"/>
          <w:lang w:val="en-US"/>
        </w:rPr>
      </w:pPr>
    </w:p>
    <w:p w14:paraId="647930B6" w14:textId="4E4895F0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บริษัทเคพีเอ็มจี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ภูมิไชย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521619">
        <w:rPr>
          <w:rFonts w:ascii="Angsana New" w:hAnsi="Angsana New"/>
          <w:sz w:val="30"/>
          <w:szCs w:val="30"/>
          <w:cs/>
        </w:rPr>
        <w:t xml:space="preserve"> </w:t>
      </w:r>
      <w:r w:rsidRPr="00521619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521619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2161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0146276A" w:rsidR="003D4541" w:rsidRPr="00521619" w:rsidRDefault="006B7AE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081FF0" w:rsidRPr="00521619">
        <w:rPr>
          <w:rFonts w:ascii="Angsana New" w:hAnsi="Angsana New"/>
          <w:sz w:val="30"/>
          <w:szCs w:val="30"/>
          <w:cs/>
        </w:rPr>
        <w:t xml:space="preserve"> </w:t>
      </w:r>
      <w:r w:rsidR="00983307" w:rsidRPr="0052161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</w:p>
    <w:sectPr w:rsidR="003D4541" w:rsidRPr="00521619" w:rsidSect="00560EBF">
      <w:footerReference w:type="default" r:id="rId17"/>
      <w:footerReference w:type="first" r:id="rId18"/>
      <w:pgSz w:w="11909" w:h="16834" w:code="9"/>
      <w:pgMar w:top="1701" w:right="1304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21988" w14:textId="77777777" w:rsidR="00E13186" w:rsidRDefault="00E13186">
      <w:r>
        <w:separator/>
      </w:r>
    </w:p>
  </w:endnote>
  <w:endnote w:type="continuationSeparator" w:id="0">
    <w:p w14:paraId="061E5FE6" w14:textId="77777777" w:rsidR="00E13186" w:rsidRDefault="00E1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28BAD" w14:textId="77777777" w:rsidR="000E56BA" w:rsidRDefault="000E56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743B0A17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B5756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834125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14:paraId="2C2C4764" w14:textId="752E624E" w:rsidR="00D60298" w:rsidRPr="00560EBF" w:rsidRDefault="00D60298" w:rsidP="00E83AC4">
        <w:pPr>
          <w:pStyle w:val="Footer"/>
          <w:jc w:val="center"/>
          <w:rPr>
            <w:color w:val="FFFFFF" w:themeColor="background1"/>
          </w:rPr>
        </w:pP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begin"/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 PAGE   \</w:instrText>
        </w:r>
        <w:r w:rsidRPr="00560EBF">
          <w:rPr>
            <w:rFonts w:asciiTheme="majorBidi" w:hAnsiTheme="majorBidi"/>
            <w:color w:val="FFFFFF" w:themeColor="background1"/>
            <w:sz w:val="30"/>
            <w:szCs w:val="30"/>
            <w:cs/>
          </w:rPr>
          <w:instrText xml:space="preserve">*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instrText xml:space="preserve">MERGEFORMAT </w:instrText>
        </w:r>
        <w:r w:rsidRPr="00560EBF">
          <w:rPr>
            <w:rFonts w:asciiTheme="majorBidi" w:hAnsiTheme="majorBidi" w:cstheme="majorBidi"/>
            <w:color w:val="FFFFFF" w:themeColor="background1"/>
            <w:sz w:val="30"/>
            <w:szCs w:val="30"/>
          </w:rPr>
          <w:fldChar w:fldCharType="separate"/>
        </w:r>
        <w:r w:rsidR="004B5756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t>1</w:t>
        </w:r>
        <w:r w:rsidRPr="00560EBF">
          <w:rPr>
            <w:rFonts w:asciiTheme="majorBidi" w:hAnsiTheme="majorBidi" w:cstheme="majorBidi"/>
            <w:noProof/>
            <w:color w:val="FFFFFF" w:themeColor="background1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0AC7" w14:textId="77777777" w:rsidR="00E13186" w:rsidRDefault="00E13186">
      <w:r>
        <w:separator/>
      </w:r>
    </w:p>
  </w:footnote>
  <w:footnote w:type="continuationSeparator" w:id="0">
    <w:p w14:paraId="63CC8FCD" w14:textId="77777777" w:rsidR="00E13186" w:rsidRDefault="00E13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9D1C7" w14:textId="77777777" w:rsidR="000E56BA" w:rsidRDefault="000E5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EFB6A" w14:textId="2EF1ABD5" w:rsidR="00FA6050" w:rsidRDefault="00FA6050">
    <w:pPr>
      <w:pStyle w:val="Header"/>
    </w:pPr>
  </w:p>
  <w:p w14:paraId="0859D47D" w14:textId="77777777" w:rsidR="00D703B3" w:rsidRDefault="00D703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792C045E" w:rsidR="00142A39" w:rsidRDefault="00142A39" w:rsidP="001B7832">
    <w:pPr>
      <w:pStyle w:val="Header"/>
    </w:pPr>
  </w:p>
  <w:p w14:paraId="28B0869B" w14:textId="77777777" w:rsidR="001B7832" w:rsidRDefault="001B7832" w:rsidP="001B7832">
    <w:pPr>
      <w:pStyle w:val="Header"/>
    </w:pPr>
  </w:p>
  <w:p w14:paraId="04CEC086" w14:textId="77777777" w:rsidR="00142A39" w:rsidRPr="00E00619" w:rsidRDefault="00142A39" w:rsidP="001B7832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DD0D2D"/>
    <w:multiLevelType w:val="singleLevel"/>
    <w:tmpl w:val="F02203BA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</w:abstractNum>
  <w:abstractNum w:abstractNumId="17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03D53"/>
    <w:multiLevelType w:val="singleLevel"/>
    <w:tmpl w:val="D8CA68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8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5"/>
  </w:num>
  <w:num w:numId="13">
    <w:abstractNumId w:val="29"/>
  </w:num>
  <w:num w:numId="14">
    <w:abstractNumId w:val="20"/>
  </w:num>
  <w:num w:numId="15">
    <w:abstractNumId w:val="24"/>
  </w:num>
  <w:num w:numId="16">
    <w:abstractNumId w:val="22"/>
  </w:num>
  <w:num w:numId="17">
    <w:abstractNumId w:val="14"/>
  </w:num>
  <w:num w:numId="18">
    <w:abstractNumId w:val="31"/>
  </w:num>
  <w:num w:numId="19">
    <w:abstractNumId w:val="11"/>
  </w:num>
  <w:num w:numId="20">
    <w:abstractNumId w:val="12"/>
  </w:num>
  <w:num w:numId="21">
    <w:abstractNumId w:val="18"/>
  </w:num>
  <w:num w:numId="22">
    <w:abstractNumId w:val="25"/>
  </w:num>
  <w:num w:numId="23">
    <w:abstractNumId w:val="28"/>
  </w:num>
  <w:num w:numId="24">
    <w:abstractNumId w:val="13"/>
  </w:num>
  <w:num w:numId="25">
    <w:abstractNumId w:val="30"/>
  </w:num>
  <w:num w:numId="26">
    <w:abstractNumId w:val="21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7"/>
  </w:num>
  <w:num w:numId="29">
    <w:abstractNumId w:val="19"/>
  </w:num>
  <w:num w:numId="30">
    <w:abstractNumId w:val="26"/>
  </w:num>
  <w:num w:numId="31">
    <w:abstractNumId w:val="16"/>
  </w:num>
  <w:num w:numId="32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2A3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F7B"/>
    <w:rsid w:val="00084279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227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6BA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2FA4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5F0"/>
    <w:rsid w:val="003116E2"/>
    <w:rsid w:val="003125F2"/>
    <w:rsid w:val="003148FE"/>
    <w:rsid w:val="00316026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15E5"/>
    <w:rsid w:val="00382AE3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462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756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C03"/>
    <w:rsid w:val="004C2D6B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9D0"/>
    <w:rsid w:val="00551E4F"/>
    <w:rsid w:val="00554A65"/>
    <w:rsid w:val="00556901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4C5"/>
    <w:rsid w:val="005E672F"/>
    <w:rsid w:val="005E70F0"/>
    <w:rsid w:val="005F12A5"/>
    <w:rsid w:val="005F169D"/>
    <w:rsid w:val="005F2687"/>
    <w:rsid w:val="005F2C90"/>
    <w:rsid w:val="005F369F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AEC"/>
    <w:rsid w:val="006B7BCE"/>
    <w:rsid w:val="006C001B"/>
    <w:rsid w:val="006C067F"/>
    <w:rsid w:val="006C0E37"/>
    <w:rsid w:val="006C136C"/>
    <w:rsid w:val="006C16BE"/>
    <w:rsid w:val="006C1907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BBC"/>
    <w:rsid w:val="0071725E"/>
    <w:rsid w:val="007203F8"/>
    <w:rsid w:val="00720D7C"/>
    <w:rsid w:val="007220B5"/>
    <w:rsid w:val="00722F90"/>
    <w:rsid w:val="0072301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A80"/>
    <w:rsid w:val="00745CBB"/>
    <w:rsid w:val="00745F09"/>
    <w:rsid w:val="00746024"/>
    <w:rsid w:val="00746220"/>
    <w:rsid w:val="007467FC"/>
    <w:rsid w:val="00746958"/>
    <w:rsid w:val="00747388"/>
    <w:rsid w:val="007473C4"/>
    <w:rsid w:val="00750BB6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5786"/>
    <w:rsid w:val="007E62A2"/>
    <w:rsid w:val="007E65C5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E2F"/>
    <w:rsid w:val="008B2850"/>
    <w:rsid w:val="008B2C72"/>
    <w:rsid w:val="008B2C8A"/>
    <w:rsid w:val="008B367B"/>
    <w:rsid w:val="008B3A82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22B"/>
    <w:rsid w:val="0097645A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6E9C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1877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1DBA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10CC"/>
    <w:rsid w:val="00C51ECA"/>
    <w:rsid w:val="00C53209"/>
    <w:rsid w:val="00C54040"/>
    <w:rsid w:val="00C55524"/>
    <w:rsid w:val="00C558D0"/>
    <w:rsid w:val="00C55A4C"/>
    <w:rsid w:val="00C55C35"/>
    <w:rsid w:val="00C56228"/>
    <w:rsid w:val="00C56E1C"/>
    <w:rsid w:val="00C5785C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3ADA"/>
    <w:rsid w:val="00D53EBE"/>
    <w:rsid w:val="00D55AD4"/>
    <w:rsid w:val="00D55DFC"/>
    <w:rsid w:val="00D55F16"/>
    <w:rsid w:val="00D564CA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FA5"/>
    <w:rsid w:val="00D66673"/>
    <w:rsid w:val="00D66A5E"/>
    <w:rsid w:val="00D66CB6"/>
    <w:rsid w:val="00D67152"/>
    <w:rsid w:val="00D677D9"/>
    <w:rsid w:val="00D703B3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D30"/>
    <w:rsid w:val="00D745D0"/>
    <w:rsid w:val="00D74C46"/>
    <w:rsid w:val="00D76860"/>
    <w:rsid w:val="00D770A8"/>
    <w:rsid w:val="00D77AE8"/>
    <w:rsid w:val="00D80AEA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186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F9A7BA1F3634681947900C0DE0004" ma:contentTypeVersion="6" ma:contentTypeDescription="Create a new document." ma:contentTypeScope="" ma:versionID="704922c8bee53b8300a2d2e5484bb8c3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6f30fa4002f72c2f1f268c6a8e029183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B972D-3986-40E8-97F3-ED0B84A8B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7E1227-D7EF-45E8-96A5-D031ED038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F39F2C-E2A6-4AB0-A940-C817D4387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103</TotalTime>
  <Pages>7</Pages>
  <Words>2219</Words>
  <Characters>8696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cp:lastModifiedBy>Pornpun Praserttamai</cp:lastModifiedBy>
  <cp:revision>27</cp:revision>
  <cp:lastPrinted>2023-03-22T04:50:00Z</cp:lastPrinted>
  <dcterms:created xsi:type="dcterms:W3CDTF">2023-03-13T16:34:00Z</dcterms:created>
  <dcterms:modified xsi:type="dcterms:W3CDTF">2024-02-09T03:58:00Z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0x010100F7BF9A7BA1F3634681947900C0DE0004</vt:lpwstr>
  </property>
</Properties>
</file>