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E2C5" w14:textId="6228CD3D" w:rsidR="000B4C87" w:rsidRPr="007813BB" w:rsidRDefault="00D26547" w:rsidP="006C4614">
      <w:pPr>
        <w:pStyle w:val="Heading3"/>
        <w:rPr>
          <w:rFonts w:cs="Angsana New"/>
          <w:szCs w:val="22"/>
        </w:rPr>
      </w:pPr>
      <w:bookmarkStart w:id="0" w:name="Title"/>
      <w:r>
        <w:rPr>
          <w:rFonts w:cs="Angsana New"/>
          <w:szCs w:val="22"/>
        </w:rPr>
        <w:t xml:space="preserve"> </w:t>
      </w:r>
    </w:p>
    <w:p w14:paraId="22406303" w14:textId="77777777" w:rsidR="00FF32DB" w:rsidRPr="00FF32DB" w:rsidRDefault="00FF32DB" w:rsidP="00FF32DB">
      <w:pPr>
        <w:rPr>
          <w:cs/>
        </w:rPr>
      </w:pPr>
    </w:p>
    <w:p w14:paraId="5E2489F7" w14:textId="77777777" w:rsidR="000B4C87" w:rsidRPr="00305FDD" w:rsidRDefault="00D51D71" w:rsidP="00D5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ACD9FDF" w14:textId="77777777" w:rsidR="000B4C87" w:rsidRPr="00305FDD" w:rsidRDefault="00D4552D" w:rsidP="00D45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D7B115D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C17D27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Pr="00C17D27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C2F28"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="00CC2F28" w:rsidRPr="00C17D2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5561771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02CE313B" w14:textId="51DDCB0E" w:rsidR="00C054AD" w:rsidRPr="00C17D27" w:rsidRDefault="00C054AD" w:rsidP="00787A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360"/>
          <w:tab w:val="center" w:pos="4825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C5BE4" w:rsidRPr="00C17D2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87AFE" w:rsidRPr="00C17D2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1794B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91A08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B435C8E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428F4D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E805409" w14:textId="77777777" w:rsidR="00C9443A" w:rsidRPr="00C17D27" w:rsidRDefault="00C9443A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C24E005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DB2F84F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5ECB60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51027C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7D1B83B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3959436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63C13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9F866E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98F5793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B1F5EB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8672D8" w:rsidRPr="00C17D27" w:rsidSect="00D562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6D819B26" w14:textId="77777777" w:rsidR="0040437F" w:rsidRPr="00C17D27" w:rsidRDefault="0040437F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</w:p>
    <w:p w14:paraId="2029E6A2" w14:textId="77777777" w:rsidR="00155E64" w:rsidRPr="00320C6C" w:rsidRDefault="00155E64" w:rsidP="00155E64">
      <w:pPr>
        <w:rPr>
          <w:sz w:val="24"/>
          <w:szCs w:val="24"/>
        </w:rPr>
      </w:pPr>
    </w:p>
    <w:p w14:paraId="0281A900" w14:textId="77777777" w:rsidR="00155E64" w:rsidRPr="00320C6C" w:rsidRDefault="00155E64" w:rsidP="00155E64">
      <w:pPr>
        <w:rPr>
          <w:sz w:val="24"/>
          <w:szCs w:val="24"/>
        </w:rPr>
      </w:pPr>
    </w:p>
    <w:p w14:paraId="70F04D29" w14:textId="77777777" w:rsidR="00E63C72" w:rsidRPr="00320C6C" w:rsidRDefault="00E63C72" w:rsidP="00155E64">
      <w:pPr>
        <w:rPr>
          <w:sz w:val="24"/>
          <w:szCs w:val="24"/>
        </w:rPr>
      </w:pPr>
    </w:p>
    <w:p w14:paraId="4DCD0BAA" w14:textId="77777777" w:rsidR="003054A4" w:rsidRPr="00C17D27" w:rsidRDefault="003054A4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C17D27">
        <w:rPr>
          <w:rFonts w:ascii="Angsana New" w:hAnsi="Angsana New" w:cs="Angsana New"/>
          <w:cs/>
        </w:rPr>
        <w:t>รายงาน</w:t>
      </w:r>
      <w:r w:rsidR="00086048" w:rsidRPr="00C17D27">
        <w:rPr>
          <w:rFonts w:ascii="Angsana New" w:hAnsi="Angsana New" w:cs="Angsana New" w:hint="cs"/>
          <w:cs/>
        </w:rPr>
        <w:t>ของ</w:t>
      </w: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4E45622E" w14:textId="77777777" w:rsidR="003054A4" w:rsidRPr="00646488" w:rsidRDefault="003054A4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6D46E5A" w14:textId="77777777" w:rsidR="003054A4" w:rsidRPr="00C17D27" w:rsidRDefault="003054A4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086048" w:rsidRPr="00C17D27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C17D27">
        <w:rPr>
          <w:rFonts w:ascii="Angsana New" w:hAnsi="Angsana New"/>
          <w:b/>
          <w:bCs/>
          <w:sz w:val="30"/>
          <w:szCs w:val="30"/>
          <w:cs/>
        </w:rPr>
        <w:t>บริษัท หาดทิพย์ จำกัด (มหาชน)</w:t>
      </w:r>
    </w:p>
    <w:p w14:paraId="2E9A6543" w14:textId="77777777" w:rsidR="003C2491" w:rsidRPr="00646488" w:rsidRDefault="003C249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42B8AC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577495C" w14:textId="2245C601" w:rsidR="003A63CE" w:rsidRPr="00C17D27" w:rsidRDefault="003A63CE" w:rsidP="003A63C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หาดทิพย์ จำกัด (มหาชน) และบริษัทย่อย </w:t>
      </w:r>
      <w:r w:rsidR="004F7219" w:rsidRPr="00C17D27">
        <w:rPr>
          <w:rFonts w:ascii="Angsana New" w:eastAsia="Calibri" w:hAnsi="Angsana New"/>
          <w:sz w:val="30"/>
          <w:szCs w:val="30"/>
        </w:rPr>
        <w:t xml:space="preserve"> 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(กลุ่มบริษัท)</w:t>
      </w:r>
      <w:r w:rsidRPr="00C17D2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และของเฉพาะบริษัท หาดทิพย์ จำกัด (มหาชน) (บริษัท) ตามลำดับ ซึ่งประกอบด้วยงบแสดงฐานะการเงินรวม</w:t>
      </w:r>
      <w:r w:rsidRPr="00C17D27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ธันวาคม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E91A08">
        <w:rPr>
          <w:rFonts w:ascii="Angsana New" w:eastAsia="Calibri" w:hAnsi="Angsana New"/>
          <w:sz w:val="30"/>
          <w:szCs w:val="30"/>
        </w:rPr>
        <w:t>6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Pr="00C17D27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17D27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17D27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17D27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C17D27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0C462544" w14:textId="77777777" w:rsidR="003A63CE" w:rsidRPr="00646488" w:rsidRDefault="003A63CE" w:rsidP="003A63CE">
      <w:pPr>
        <w:pStyle w:val="Heading8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7A10692E" w14:textId="00E4082A" w:rsidR="003A63CE" w:rsidRPr="00C17D27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วันที่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E91A08">
        <w:rPr>
          <w:rFonts w:ascii="Angsana New" w:eastAsia="Calibri" w:hAnsi="Angsana New"/>
          <w:sz w:val="30"/>
          <w:szCs w:val="30"/>
        </w:rPr>
        <w:t>6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C9347E"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2A014DA" w14:textId="77777777" w:rsidR="003A63CE" w:rsidRPr="00646488" w:rsidRDefault="003A63CE" w:rsidP="003A63C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324CD4E0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8F5B82" w14:textId="77777777" w:rsidR="003A63CE" w:rsidRPr="00646488" w:rsidRDefault="003A63CE" w:rsidP="003A63CE">
      <w:pPr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14:paraId="1B2159F2" w14:textId="558E7998" w:rsidR="00E91A08" w:rsidRDefault="00E91A0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</w:t>
      </w:r>
      <w:r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การตรวจสอบงบการเงิน</w:t>
      </w:r>
      <w:r w:rsidR="002E6D3D"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359C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E6D3D" w:rsidRPr="005359C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359C3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5359C3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1A0CDC" w:rsidRPr="005359C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359C3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157B01" w:rsidRPr="005359C3">
        <w:rPr>
          <w:rFonts w:ascii="Angsana New" w:hAnsi="Angsana New" w:cs="Angsana New"/>
          <w:sz w:val="30"/>
          <w:szCs w:val="30"/>
        </w:rPr>
        <w:t xml:space="preserve"> </w:t>
      </w:r>
      <w:r w:rsidRPr="005359C3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BB40E7" w14:textId="7217F76C" w:rsidR="00686427" w:rsidRDefault="0064648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/>
      </w:r>
    </w:p>
    <w:p w14:paraId="1584304B" w14:textId="77777777" w:rsidR="00646488" w:rsidRDefault="0064648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6E4FF9A0" w14:textId="31BAAFD0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D287267" w14:textId="77777777" w:rsidR="003A63CE" w:rsidRPr="00FE3B56" w:rsidRDefault="003A63CE" w:rsidP="003A63CE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3B995E2" w14:textId="55DB9D8D" w:rsidR="003A63CE" w:rsidRPr="005359C3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เรื่อง</w:t>
      </w:r>
      <w:r w:rsidRPr="005359C3">
        <w:rPr>
          <w:rFonts w:ascii="Angsana New" w:eastAsia="Calibri" w:hAnsi="Angsana New"/>
          <w:sz w:val="30"/>
          <w:szCs w:val="30"/>
          <w:cs/>
        </w:rPr>
        <w:t>สำคัญในการตรวจสอบคือเรื่องต่าง</w:t>
      </w:r>
      <w:r w:rsidR="00157B01" w:rsidRPr="005359C3">
        <w:rPr>
          <w:rFonts w:ascii="Angsana New" w:eastAsia="Calibri" w:hAnsi="Angsana New"/>
          <w:sz w:val="30"/>
          <w:szCs w:val="30"/>
        </w:rPr>
        <w:t xml:space="preserve"> </w:t>
      </w:r>
      <w:r w:rsidRPr="005359C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5359C3">
        <w:rPr>
          <w:rFonts w:ascii="Angsana New" w:hAnsi="Angsana New"/>
          <w:sz w:val="30"/>
          <w:szCs w:val="30"/>
          <w:cs/>
        </w:rPr>
        <w:t>ข้าพเจ้า</w:t>
      </w:r>
      <w:r w:rsidRPr="005359C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359C3">
        <w:rPr>
          <w:rFonts w:ascii="Angsana New" w:hAnsi="Angsana New"/>
          <w:sz w:val="30"/>
          <w:szCs w:val="30"/>
          <w:cs/>
        </w:rPr>
        <w:t>ข้าพเจ้า</w:t>
      </w:r>
      <w:r w:rsidRPr="005359C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B7EF58" w14:textId="77777777" w:rsidR="00F337B6" w:rsidRPr="005359C3" w:rsidRDefault="00F337B6" w:rsidP="003A63CE">
      <w:pPr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3D37CE" w:rsidRPr="005359C3" w14:paraId="27647C68" w14:textId="77777777" w:rsidTr="00D51E78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865E08D" w14:textId="77777777" w:rsidR="003D37CE" w:rsidRPr="005359C3" w:rsidRDefault="003D37CE" w:rsidP="00D51E7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359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="00643211" w:rsidRPr="005359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ค้างจ่าย</w:t>
            </w:r>
          </w:p>
        </w:tc>
      </w:tr>
      <w:tr w:rsidR="003D37CE" w:rsidRPr="005359C3" w14:paraId="4C30EDC8" w14:textId="77777777" w:rsidTr="00D51E78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55056CEF" w14:textId="30DF1987" w:rsidR="003D37CE" w:rsidRPr="005359C3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59C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97493C" w:rsidRPr="005359C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5766C8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5BE4" w:rsidRPr="005359C3">
              <w:rPr>
                <w:rFonts w:ascii="Angsana New" w:hAnsi="Angsana New"/>
                <w:sz w:val="30"/>
                <w:szCs w:val="30"/>
              </w:rPr>
              <w:t>1</w:t>
            </w:r>
            <w:r w:rsidR="004E4A99" w:rsidRPr="005359C3">
              <w:rPr>
                <w:rFonts w:ascii="Angsana New" w:hAnsi="Angsana New"/>
                <w:sz w:val="30"/>
                <w:szCs w:val="30"/>
              </w:rPr>
              <w:t>4</w:t>
            </w:r>
            <w:r w:rsidR="001A0CDC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CDC" w:rsidRPr="005359C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3D37CE" w:rsidRPr="00C17D27" w14:paraId="56C6502F" w14:textId="77777777" w:rsidTr="00D51E78">
        <w:trPr>
          <w:tblHeader/>
        </w:trPr>
        <w:tc>
          <w:tcPr>
            <w:tcW w:w="4675" w:type="dxa"/>
            <w:shd w:val="clear" w:color="auto" w:fill="auto"/>
          </w:tcPr>
          <w:p w14:paraId="0C1EED26" w14:textId="77777777" w:rsidR="003D37CE" w:rsidRPr="005359C3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97C75F7" w14:textId="77777777" w:rsidR="003D37CE" w:rsidRPr="00C17D27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="00550767"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37CE" w:rsidRPr="00C17D27" w14:paraId="34ADC558" w14:textId="77777777" w:rsidTr="00D51E78">
        <w:trPr>
          <w:trHeight w:val="4366"/>
        </w:trPr>
        <w:tc>
          <w:tcPr>
            <w:tcW w:w="4675" w:type="dxa"/>
            <w:shd w:val="clear" w:color="auto" w:fill="auto"/>
          </w:tcPr>
          <w:p w14:paraId="10FEF18B" w14:textId="77777777" w:rsidR="003D37CE" w:rsidRPr="00C17D27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F852C80" w14:textId="047D95CF" w:rsidR="00A66994" w:rsidRPr="00C17D27" w:rsidRDefault="00A66994" w:rsidP="00D51E78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จากสภาวะการแข่งขันที่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สูง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ทำให้กลุ่มบริษัทมีการส่งเสริมการขายมากขึ้นแล</w:t>
            </w:r>
            <w:r w:rsidR="003B1361"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ะมีกิจกรรมทางการตลาดที่หลากหลาย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เพื่อรักษาส่วนแบ่งการตลาด รายได้จาก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การขายผ่านช่องทาง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ร้านค้าส่งค้าปลีกสมัยใหม่มี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การให้ผลตอบแทนจากการขาย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หลายรูปแบบ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เช่น ส่วนลด </w:t>
            </w:r>
            <w:r w:rsidR="00055329" w:rsidRPr="00C17D2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เงินคืน ค่าใช้จ่าย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สนับสนุน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ทางการตลาดและการส่งเสริมการขาย เนื่องจากความหลากหลายของเงื่อนไขทางการตลาดตามสัญญา ทำให้การประมาณการค่าใช้จ่ายในการให้ผลตอบแทนจากการขายนั้นมีความซับซ้อนและความไม่แน่นอนอันเนื่องมาจากสภาวะของตลาด ดังนั้น ข้าพเจ้าเห็นว่าเรื่องความครบถ้วนของการประมาณการส่วนลด เงินคืน ค่าใช้จ่ายการส่งเสริมการขายและการตลาดเป็นเรื่องสำคัญต่อการตรวจสอบของข้าพเจ้า</w:t>
            </w:r>
          </w:p>
          <w:p w14:paraId="5308FD85" w14:textId="77777777" w:rsidR="003D37CE" w:rsidRPr="00C17D27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F2BB0C" w14:textId="77777777" w:rsidR="003D37CE" w:rsidRPr="00C17D27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CFE8C21" w14:textId="77777777" w:rsidR="003D37CE" w:rsidRPr="00C17D27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C52C6D8" w14:textId="77777777" w:rsidR="003D37CE" w:rsidRPr="00C17D27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วิธีการตรวจสอบของข้าพเจ้าในการตอบสนองเรื่องดังกล่าวรวมถึง</w:t>
            </w:r>
          </w:p>
          <w:p w14:paraId="0EA34C3A" w14:textId="77777777" w:rsidR="003D37CE" w:rsidRPr="00C17D27" w:rsidRDefault="003D37CE" w:rsidP="00D51E7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E572072" w14:textId="7427766F" w:rsidR="0097493C" w:rsidRPr="00B5100E" w:rsidRDefault="003D37CE" w:rsidP="004F4FF4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B5100E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ำความเข้าใจเกี่ยว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  <w:r w:rsidR="009A5B2B" w:rsidRPr="00B5100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และทดสอบการควบคุมหลักที่</w:t>
            </w:r>
            <w:r w:rsidR="00C8700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เกี่ยวข้อง</w:t>
            </w:r>
            <w:r w:rsidRPr="00B5100E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A5B2B" w:rsidRPr="00B5100E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ซึ่งรวมทั้งการเข้าถึงและการจัดการแฟ้มรายการราคา</w:t>
            </w:r>
            <w:r w:rsidR="009A5B2B" w:rsidRPr="00B5100E">
              <w:rPr>
                <w:rFonts w:ascii="Angsana New" w:eastAsia="Calibri" w:hAnsi="Angsana New"/>
                <w:color w:val="000000"/>
                <w:sz w:val="30"/>
                <w:szCs w:val="30"/>
              </w:rPr>
              <w:t> </w:t>
            </w:r>
            <w:r w:rsidR="00C8700A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="009A5B2B" w:rsidRPr="00B5100E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การอนุมัติวงเงินการขาย</w:t>
            </w:r>
          </w:p>
          <w:p w14:paraId="6FDD0290" w14:textId="6E5C1241" w:rsidR="00BD5B6F" w:rsidRPr="00B5100E" w:rsidRDefault="00BD5B6F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3FB862B" w14:textId="77777777" w:rsidR="003D37CE" w:rsidRPr="00C17D27" w:rsidRDefault="003D37CE" w:rsidP="00D51E7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วิเคราะห์ความสัมพันธ์</w:t>
            </w:r>
            <w:r w:rsidR="00FE0012"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การเปลี่ยนแปลงของยอดขาย </w:t>
            </w:r>
            <w:r w:rsidR="00FE0012"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กับการเปลี่ยนแปลงของ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ส่วนลดขาย เงินคืน และค่าใช้จ่ายการส่งเสริมการขายและการตลาดที่เกิดขึ้นในแต่ละปี</w:t>
            </w:r>
          </w:p>
          <w:p w14:paraId="13570706" w14:textId="77777777" w:rsidR="003824DC" w:rsidRPr="00C17D27" w:rsidRDefault="003824DC" w:rsidP="00D51E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37EDB10B" w14:textId="77777777" w:rsidR="003D37CE" w:rsidRPr="00C17D27" w:rsidRDefault="003D37CE" w:rsidP="000752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77D62FB9" w14:textId="219903CE" w:rsidR="004208E7" w:rsidRPr="00C17D27" w:rsidRDefault="004208E7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4208E7" w:rsidRPr="00C17D27" w14:paraId="4B44A073" w14:textId="77777777" w:rsidTr="004208E7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EF1BF4B" w14:textId="74D0DAF2" w:rsidR="004208E7" w:rsidRPr="00C17D27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ความครบถ้วนของการประมาณการค่าใช้จ่ายการส่งเสริมการขายและการตลาด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ค้างจ่าย</w:t>
            </w:r>
          </w:p>
        </w:tc>
      </w:tr>
      <w:tr w:rsidR="004208E7" w:rsidRPr="00C17D27" w14:paraId="10D4AE51" w14:textId="77777777" w:rsidTr="004208E7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0C5415CA" w14:textId="6EA056C2" w:rsidR="004208E7" w:rsidRPr="005359C3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C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5359C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5359C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B80780" w:rsidRPr="005359C3">
              <w:rPr>
                <w:rFonts w:ascii="Angsana New" w:hAnsi="Angsana New"/>
                <w:sz w:val="30"/>
                <w:szCs w:val="30"/>
              </w:rPr>
              <w:t>4</w:t>
            </w:r>
            <w:r w:rsidR="001A0CDC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CDC" w:rsidRPr="005359C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4208E7" w:rsidRPr="00C17D27" w14:paraId="7CED9FBC" w14:textId="77777777" w:rsidTr="004208E7">
        <w:trPr>
          <w:tblHeader/>
        </w:trPr>
        <w:tc>
          <w:tcPr>
            <w:tcW w:w="4660" w:type="dxa"/>
            <w:shd w:val="clear" w:color="auto" w:fill="auto"/>
          </w:tcPr>
          <w:p w14:paraId="22CC2D87" w14:textId="77777777" w:rsidR="004208E7" w:rsidRPr="00C17D27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0DFB4E0A" w14:textId="77777777" w:rsidR="004208E7" w:rsidRPr="005359C3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5359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208E7" w:rsidRPr="00C17D27" w14:paraId="03AC62E5" w14:textId="77777777" w:rsidTr="004208E7">
        <w:trPr>
          <w:trHeight w:val="4366"/>
        </w:trPr>
        <w:tc>
          <w:tcPr>
            <w:tcW w:w="4660" w:type="dxa"/>
            <w:shd w:val="clear" w:color="auto" w:fill="auto"/>
          </w:tcPr>
          <w:p w14:paraId="4315E1CA" w14:textId="77777777" w:rsidR="004208E7" w:rsidRPr="00C17D27" w:rsidRDefault="004208E7" w:rsidP="001833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993FE" w14:textId="77777777" w:rsidR="004208E7" w:rsidRPr="00C17D27" w:rsidRDefault="004208E7" w:rsidP="004208E7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35" w:type="dxa"/>
            <w:shd w:val="clear" w:color="auto" w:fill="auto"/>
          </w:tcPr>
          <w:p w14:paraId="0E95785B" w14:textId="77777777" w:rsidR="004208E7" w:rsidRPr="00C17D27" w:rsidRDefault="004208E7" w:rsidP="001833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1736EFD0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พิจารณาถึงความสมเหตุสมผลของการคำนวณการตั้งค้างจ่ายในเรื่องดังกล่าว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โดยสุ่มทดสอบการคำนวณกับเงื่อนไขในสัญญาที่ทำกับร้านค้าส่งค้าปลีกสมัยใหม่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รวมถึงการพิจารณาความถูกต้องของการตั้งค้างจ่ายในอดีตที่ผ่านมา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โดยเปรียบเทียบกับค่าใช้จ่ายที่เกิดขึ้นจริง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 นอกจากนี้ข้าพเจ้ายังได้สุ่มทดสอบรายการค่าใช้จ่ายที่เกิดขึ้นจริงภายหลังวันสิ้นงวด โดยการตรวจกับเอกสารใบแจ้งหนี้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และเอกสารการจ่ายเงิน</w:t>
            </w:r>
          </w:p>
          <w:p w14:paraId="319AAD3E" w14:textId="77777777" w:rsidR="004208E7" w:rsidRPr="00C17D27" w:rsidRDefault="004208E7" w:rsidP="00183378">
            <w:pPr>
              <w:pStyle w:val="ListParagrap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5F50396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พิจารณาจำนวนเงินที่ถูกบันทึกว่าเหมาะสมตามรอบระยะเวลาหรือไม่ โดยการสุ่มตัวอย่างทดสอบการออกใบลดหนี้ และการรับใบแจ้งหนี้ที่เกิดในระหว่างก่อนและหลังรอบระยะเวลาบัญชี </w:t>
            </w:r>
          </w:p>
          <w:p w14:paraId="73973FB8" w14:textId="77777777" w:rsidR="004208E7" w:rsidRPr="00C17D27" w:rsidRDefault="004208E7" w:rsidP="00183378">
            <w:pPr>
              <w:pStyle w:val="ListParagraph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0C7478D2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สุ่มทดสอบรายการส่งเสริมการขายจากตารางกิจกรรมในช่วงสิ้นรอบระยะเวลาบัญชีและพิจารณาค่า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ใช้จ่ายการส่งเสริมการขายและการตลาด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ที่ถูก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บันทึกว่าเหมาะสม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ตามรอบระยะเวลาหรือไม่</w:t>
            </w:r>
          </w:p>
          <w:p w14:paraId="6B4BD73E" w14:textId="77777777" w:rsidR="004208E7" w:rsidRPr="00C17D27" w:rsidRDefault="004208E7" w:rsidP="00183378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78D6640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6698817C" w14:textId="77777777" w:rsidR="004208E7" w:rsidRPr="00C17D27" w:rsidRDefault="004208E7" w:rsidP="001833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155B531F" w14:textId="20870BA3" w:rsidR="00BD5B6F" w:rsidRPr="00C17D27" w:rsidRDefault="00BD5B6F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p w14:paraId="70AD01D4" w14:textId="0CB84C7F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82C1781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</w:rPr>
      </w:pPr>
    </w:p>
    <w:p w14:paraId="0E8E8283" w14:textId="518CF8B5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ผู้บริหารเป็นผู้รับผิดชอบต่อข้อมูลอื่น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แต่ไม่รวมถึงงบการเงินรวมและ</w:t>
      </w:r>
      <w:r w:rsidR="00DF2BC1"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br/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งบการเงินเฉพาะกิจการและรายงานของผู้สอบบัญชีที่อยู่ในรายงานนั้น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19C7B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</w:p>
    <w:p w14:paraId="69ECCD93" w14:textId="79AD039E" w:rsidR="00FE3B56" w:rsidRDefault="003A63CE" w:rsidP="00FE3B5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="00FE3B56">
        <w:rPr>
          <w:rFonts w:ascii="Angsana New" w:eastAsia="Calibri" w:hAnsi="Angsana New"/>
          <w:color w:val="000000"/>
          <w:spacing w:val="-12"/>
        </w:rPr>
        <w:br w:type="page"/>
      </w:r>
    </w:p>
    <w:p w14:paraId="2E3B8E20" w14:textId="77777777" w:rsidR="005A6CEC" w:rsidRPr="00C17D27" w:rsidRDefault="003A63CE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 xml:space="preserve">รวมและงบการเงินเฉพาะกิจการ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คือการอ่าน</w:t>
      </w:r>
      <w:r w:rsidRPr="00C17D27">
        <w:rPr>
          <w:rFonts w:ascii="Angsana New" w:eastAsia="Calibri" w:hAnsi="Angsana New" w:hint="cs"/>
          <w:spacing w:val="-12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17D27">
        <w:rPr>
          <w:rFonts w:ascii="Angsana New" w:eastAsia="Calibri" w:hAnsi="Angsana New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อันเป็นสาระสำคัญหรือไม่</w:t>
      </w:r>
    </w:p>
    <w:p w14:paraId="44BDDFFD" w14:textId="77777777" w:rsidR="005A6CEC" w:rsidRPr="00C17D27" w:rsidRDefault="005A6CEC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</w:p>
    <w:p w14:paraId="5CD62FA3" w14:textId="3DC8359F" w:rsidR="00775951" w:rsidRPr="00C17D27" w:rsidRDefault="00775951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F2C8F" w14:textId="77777777" w:rsidR="008B646F" w:rsidRPr="00C17D27" w:rsidRDefault="008B646F" w:rsidP="003A63CE">
      <w:pPr>
        <w:pStyle w:val="Default"/>
        <w:jc w:val="thaiDistribute"/>
        <w:rPr>
          <w:rFonts w:ascii="Angsana New" w:hAnsi="Angsana New" w:cs="Angsana New"/>
          <w:color w:val="auto"/>
          <w:spacing w:val="-4"/>
        </w:rPr>
      </w:pPr>
    </w:p>
    <w:p w14:paraId="629D1209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รวมและงบการเงินเฉพาะกิจการ</w:t>
      </w:r>
    </w:p>
    <w:p w14:paraId="3EC9C3ED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5D6E411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C357E8" w14:textId="77777777" w:rsidR="008B646F" w:rsidRPr="00C17D27" w:rsidRDefault="008B646F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104F9A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ในการจัดทำงบการเงิน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(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ตามความเหมาะสม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)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CA852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62606B" w14:textId="3C97669B" w:rsidR="003A63CE" w:rsidRPr="00C17D27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79436C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07198E0A" w14:textId="734DFC1A" w:rsidR="003A63CE" w:rsidRPr="00C17D27" w:rsidRDefault="003A63CE" w:rsidP="003A63CE">
      <w:pPr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</w:p>
    <w:p w14:paraId="7A6ACCB4" w14:textId="77777777" w:rsidR="003A63CE" w:rsidRPr="00C17D27" w:rsidRDefault="003A63CE" w:rsidP="003A63CE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3C02A2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F3DFAC3" w14:textId="151D6881" w:rsidR="00ED422C" w:rsidRPr="00C17D27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7D27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43EE373" w14:textId="7BD5EA14" w:rsidR="00ED422C" w:rsidRPr="00C17D27" w:rsidRDefault="00ED4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  <w:cs/>
        </w:rPr>
      </w:pPr>
    </w:p>
    <w:p w14:paraId="11872CA9" w14:textId="77777777" w:rsidR="004208E7" w:rsidRPr="00C17D27" w:rsidRDefault="004208E7" w:rsidP="00B708A0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168A0B4" w14:textId="52B0E304" w:rsidR="00FE3B56" w:rsidRDefault="00FE3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</w:rPr>
        <w:br w:type="page"/>
      </w:r>
    </w:p>
    <w:p w14:paraId="74A4D7EB" w14:textId="17C66FFD" w:rsidR="003A63CE" w:rsidRPr="00C17D27" w:rsidRDefault="003A63CE" w:rsidP="00B708A0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2FC49BB" w14:textId="591100F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646F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7D27">
        <w:rPr>
          <w:rFonts w:ascii="Angsana New" w:hAnsi="Angsana New"/>
          <w:spacing w:val="-4"/>
          <w:sz w:val="30"/>
          <w:szCs w:val="30"/>
          <w:cs/>
        </w:rPr>
        <w:t>ายใน</w:t>
      </w:r>
    </w:p>
    <w:p w14:paraId="53A57269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7D2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</w:t>
      </w:r>
    </w:p>
    <w:p w14:paraId="0D22FA24" w14:textId="76BAEF7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7D2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E3024F" w14:textId="0B402E24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17D2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C17D27">
        <w:rPr>
          <w:rFonts w:ascii="Angsana New" w:hAnsi="Angsana New" w:hint="cs"/>
          <w:sz w:val="30"/>
          <w:szCs w:val="30"/>
          <w:cs/>
        </w:rPr>
        <w:t xml:space="preserve">        </w:t>
      </w:r>
      <w:r w:rsidRPr="00C17D27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D43EE" w:rsidRPr="00C17D2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5D43EE" w:rsidRPr="00C17D27">
        <w:rPr>
          <w:rFonts w:ascii="Angsana New" w:hAnsi="Angsana New"/>
          <w:sz w:val="30"/>
          <w:szCs w:val="30"/>
          <w:cs/>
        </w:rPr>
        <w:t>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="005D43EE" w:rsidRPr="00C17D2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5D43EE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17D27">
        <w:rPr>
          <w:rFonts w:ascii="Angsana New" w:hAnsi="Angsana New" w:hint="cs"/>
          <w:sz w:val="30"/>
          <w:szCs w:val="30"/>
          <w:cs/>
        </w:rPr>
        <w:t>กลุ่ม</w:t>
      </w:r>
      <w:r w:rsidRPr="00C17D27">
        <w:rPr>
          <w:rFonts w:ascii="Angsana New" w:eastAsia="Calibri" w:hAnsi="Angsana New" w:hint="cs"/>
          <w:sz w:val="30"/>
          <w:szCs w:val="30"/>
          <w:cs/>
        </w:rPr>
        <w:t>บริษัทและ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CDC5243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D43EE" w:rsidRPr="00C17D27">
        <w:rPr>
          <w:rFonts w:ascii="Angsana New" w:hAnsi="Angsana New" w:hint="cs"/>
          <w:sz w:val="30"/>
          <w:szCs w:val="30"/>
          <w:cs/>
        </w:rPr>
        <w:t>หรือไม่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   </w:t>
      </w:r>
    </w:p>
    <w:p w14:paraId="3B4CABB5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ได้</w:t>
      </w:r>
      <w:r w:rsidRPr="00C17D27">
        <w:rPr>
          <w:rFonts w:ascii="Angsana New" w:eastAsia="Calibri" w:hAnsi="Angsana New" w:hint="cs"/>
          <w:sz w:val="30"/>
          <w:szCs w:val="30"/>
          <w:cs/>
        </w:rPr>
        <w:t>รับ</w:t>
      </w:r>
      <w:r w:rsidRPr="00C17D27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C17D27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7D27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</w:p>
    <w:p w14:paraId="076410A8" w14:textId="6B0B43EC" w:rsidR="00FE3B56" w:rsidRDefault="00FE3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7B824C27" w14:textId="775F0D9F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C17D2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7D27">
        <w:rPr>
          <w:rFonts w:ascii="Angsana New" w:hAnsi="Angsana New"/>
          <w:sz w:val="30"/>
          <w:szCs w:val="30"/>
          <w:cs/>
        </w:rPr>
        <w:t>งข้าพเจ้า</w:t>
      </w:r>
    </w:p>
    <w:p w14:paraId="149A9249" w14:textId="4C4DB264" w:rsidR="00226489" w:rsidRPr="00C17D27" w:rsidRDefault="00226489" w:rsidP="003A63CE">
      <w:pPr>
        <w:jc w:val="thaiDistribute"/>
        <w:rPr>
          <w:rFonts w:ascii="Angsana New" w:hAnsi="Angsana New"/>
          <w:sz w:val="30"/>
          <w:szCs w:val="30"/>
        </w:rPr>
      </w:pPr>
    </w:p>
    <w:p w14:paraId="2F28F81A" w14:textId="77777777" w:rsidR="00764210" w:rsidRPr="00C17D27" w:rsidRDefault="003A63CE" w:rsidP="00764210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64210" w:rsidRPr="00C17D27">
        <w:rPr>
          <w:rFonts w:ascii="Angsana New" w:eastAsia="Calibri" w:hAnsi="Angsana New" w:hint="cs"/>
          <w:sz w:val="30"/>
          <w:szCs w:val="30"/>
          <w:cs/>
        </w:rPr>
        <w:t>และ</w:t>
      </w:r>
      <w:r w:rsidR="00764210" w:rsidRPr="00C17D27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4941886" w14:textId="77777777" w:rsidR="00256268" w:rsidRPr="00C17D27" w:rsidRDefault="00256268" w:rsidP="003A63CE">
      <w:pPr>
        <w:jc w:val="thaiDistribute"/>
        <w:rPr>
          <w:rFonts w:ascii="Angsana New" w:hAnsi="Angsana New"/>
          <w:sz w:val="30"/>
          <w:szCs w:val="30"/>
        </w:rPr>
      </w:pPr>
    </w:p>
    <w:p w14:paraId="28F55EB8" w14:textId="08EAC860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C17D2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17D2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31E85" w:rsidRPr="00C17D27">
        <w:rPr>
          <w:rFonts w:ascii="Angsana New" w:hAnsi="Angsana New"/>
          <w:sz w:val="30"/>
          <w:szCs w:val="30"/>
        </w:rPr>
        <w:t xml:space="preserve">     </w:t>
      </w:r>
      <w:r w:rsidRPr="00C17D27">
        <w:rPr>
          <w:rFonts w:ascii="Angsana New" w:hAnsi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3F8006" w14:textId="77777777" w:rsidR="002308C6" w:rsidRPr="00C17D27" w:rsidRDefault="002308C6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71F5572" w14:textId="059F069B" w:rsidR="003A63CE" w:rsidRPr="00C17D27" w:rsidRDefault="003A63CE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0CD20F4" w14:textId="187616C5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5544D26" w14:textId="77777777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81DEC80" w14:textId="77777777" w:rsidR="003130C1" w:rsidRPr="00C17D27" w:rsidRDefault="003130C1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F06CE87" w14:textId="61053850" w:rsidR="002308C6" w:rsidRPr="00C17D27" w:rsidRDefault="00AE6E4F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(</w:t>
      </w:r>
      <w:r w:rsidR="00605ED8" w:rsidRPr="00C17D27">
        <w:rPr>
          <w:rFonts w:ascii="Angsana New" w:hAnsi="Angsana New" w:cs="Angsana New" w:hint="cs"/>
          <w:cs/>
        </w:rPr>
        <w:t>กฤติกา ก๋งเกิด</w:t>
      </w:r>
      <w:r w:rsidR="002308C6" w:rsidRPr="00C17D27">
        <w:rPr>
          <w:rFonts w:ascii="Angsana New" w:hAnsi="Angsana New" w:cs="Angsana New"/>
          <w:cs/>
        </w:rPr>
        <w:t>)</w:t>
      </w:r>
    </w:p>
    <w:p w14:paraId="732DFDB0" w14:textId="77777777" w:rsidR="002308C6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466A3176" w14:textId="1D1C7F93" w:rsidR="002308C6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C17D27">
        <w:rPr>
          <w:rFonts w:ascii="Angsana New" w:hAnsi="Angsana New" w:cs="Angsana New"/>
          <w:cs/>
        </w:rPr>
        <w:t xml:space="preserve">เลขทะเบียน </w:t>
      </w:r>
      <w:r w:rsidR="005C5BE4" w:rsidRPr="00C17D27">
        <w:rPr>
          <w:rFonts w:ascii="Angsana New" w:hAnsi="Angsana New" w:cs="Angsana New"/>
          <w:lang w:val="en-US"/>
        </w:rPr>
        <w:t>10</w:t>
      </w:r>
      <w:r w:rsidR="00605ED8" w:rsidRPr="00C17D27">
        <w:rPr>
          <w:rFonts w:ascii="Angsana New" w:hAnsi="Angsana New" w:cs="Angsana New"/>
          <w:lang w:val="en-US"/>
        </w:rPr>
        <w:t>634</w:t>
      </w:r>
    </w:p>
    <w:p w14:paraId="72F864B0" w14:textId="77777777" w:rsidR="003C2491" w:rsidRPr="00C17D27" w:rsidRDefault="003C2491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E3BB890" w14:textId="77777777" w:rsidR="002308C6" w:rsidRPr="00C17D27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3B05403" w14:textId="77777777" w:rsidR="006048E9" w:rsidRDefault="002308C6" w:rsidP="00604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C665EA" w14:textId="2C576FA8" w:rsidR="0035671A" w:rsidRPr="00C17D27" w:rsidRDefault="006048E9" w:rsidP="00604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D51E78" w:rsidRPr="00C17D27">
        <w:rPr>
          <w:rFonts w:ascii="Angsana New" w:hAnsi="Angsana New"/>
          <w:sz w:val="30"/>
          <w:szCs w:val="30"/>
        </w:rPr>
        <w:t xml:space="preserve"> </w:t>
      </w:r>
      <w:r w:rsidR="00D51E78" w:rsidRPr="00C17D2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51E78" w:rsidRPr="00C17D27">
        <w:rPr>
          <w:rFonts w:ascii="Angsana New" w:hAnsi="Angsana New"/>
          <w:sz w:val="30"/>
          <w:szCs w:val="30"/>
        </w:rPr>
        <w:t>256</w:t>
      </w:r>
      <w:r w:rsidR="00E91A08">
        <w:rPr>
          <w:rFonts w:ascii="Angsana New" w:hAnsi="Angsana New"/>
          <w:sz w:val="30"/>
          <w:szCs w:val="30"/>
        </w:rPr>
        <w:t>7</w:t>
      </w:r>
    </w:p>
    <w:p w14:paraId="36A47DAF" w14:textId="18160697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60786" w:rsidRPr="00F60786" w:rsidSect="00BE6C83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432" w:gutter="0"/>
      <w:paperSrc w:first="7" w:other="7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CD945" w14:textId="77777777" w:rsidR="002E4D7D" w:rsidRDefault="002E4D7D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DABDB3E" w14:textId="77777777" w:rsidR="002E4D7D" w:rsidRDefault="002E4D7D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6E6099D7" w14:textId="77777777" w:rsidR="002E4D7D" w:rsidRDefault="002E4D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057B" w14:textId="1100BFF6" w:rsidR="00033252" w:rsidRDefault="00033252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5C5BE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9B20A5" w14:textId="77777777" w:rsidR="00033252" w:rsidRDefault="00033252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ED0B2" w14:textId="3FF38DF5" w:rsidR="00033252" w:rsidRDefault="00033252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C5BE4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2E92E7B" w14:textId="0596DB34" w:rsidR="00033252" w:rsidRPr="00602E8C" w:rsidRDefault="00033252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884FEB">
      <w:rPr>
        <w:rFonts w:ascii="Angsana New" w:hAnsi="Angsana New"/>
        <w:noProof/>
        <w:sz w:val="30"/>
        <w:szCs w:val="30"/>
      </w:rPr>
      <w:t>1412080_2023 Dec_FSA_Haad Thip_TH_YE_6 (Audit report).docx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B9D3" w14:textId="77777777" w:rsidR="00BE6C83" w:rsidRPr="00BE6C83" w:rsidRDefault="00BE6C8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BE6C83">
      <w:rPr>
        <w:rFonts w:asciiTheme="majorBidi" w:hAnsiTheme="majorBidi" w:cstheme="majorBidi"/>
        <w:caps/>
        <w:sz w:val="30"/>
        <w:szCs w:val="30"/>
      </w:rPr>
      <w:fldChar w:fldCharType="begin"/>
    </w:r>
    <w:r w:rsidRPr="00BE6C83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BE6C83">
      <w:rPr>
        <w:rFonts w:asciiTheme="majorBidi" w:hAnsiTheme="majorBidi" w:cstheme="majorBidi"/>
        <w:caps/>
        <w:sz w:val="30"/>
        <w:szCs w:val="30"/>
      </w:rPr>
      <w:fldChar w:fldCharType="separate"/>
    </w:r>
    <w:r w:rsidRPr="00BE6C83">
      <w:rPr>
        <w:rFonts w:asciiTheme="majorBidi" w:hAnsiTheme="majorBidi" w:cstheme="majorBidi"/>
        <w:caps/>
        <w:noProof/>
        <w:sz w:val="30"/>
        <w:szCs w:val="30"/>
      </w:rPr>
      <w:t>2</w:t>
    </w:r>
    <w:r w:rsidRPr="00BE6C83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721AEFD2" w14:textId="0A24CA4D" w:rsidR="00FE3B56" w:rsidRPr="0079436C" w:rsidRDefault="00FE3B5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14480" w14:textId="77777777" w:rsidR="002E4D7D" w:rsidRDefault="002E4D7D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6B01BC9" w14:textId="77777777" w:rsidR="002E4D7D" w:rsidRDefault="002E4D7D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5183AEFA" w14:textId="77777777" w:rsidR="002E4D7D" w:rsidRDefault="002E4D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56DB" w14:textId="77777777" w:rsidR="00033252" w:rsidRPr="00D90C5B" w:rsidRDefault="00033252" w:rsidP="00C944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DBEE1FA" w14:textId="77777777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EF02C88" w14:textId="7BAC816F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 w:rsidR="005C5BE4"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E1B1A">
      <w:rPr>
        <w:rFonts w:ascii="Angsana New" w:hAnsi="Angsana New" w:cs="Angsana New"/>
      </w:rPr>
      <w:t>2547</w:t>
    </w:r>
  </w:p>
  <w:p w14:paraId="7EE928DB" w14:textId="77777777" w:rsidR="00033252" w:rsidRPr="00C9443A" w:rsidRDefault="00033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D22D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06B502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A5ACB17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82E287E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D43C45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218FC62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702DD" w14:textId="77777777" w:rsidR="00033252" w:rsidRPr="003C2491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26DF" w14:textId="010BE35A" w:rsidR="00FE3B56" w:rsidRDefault="00FE3B56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01D98DC" w14:textId="4A7E0D5C" w:rsidR="00FE3B56" w:rsidRDefault="00FE3B56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0D354C4" w14:textId="77777777" w:rsidR="00FE3B56" w:rsidRPr="00204BD2" w:rsidRDefault="00FE3B56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65075">
    <w:abstractNumId w:val="6"/>
  </w:num>
  <w:num w:numId="2" w16cid:durableId="475725899">
    <w:abstractNumId w:val="5"/>
  </w:num>
  <w:num w:numId="3" w16cid:durableId="2082756424">
    <w:abstractNumId w:val="9"/>
  </w:num>
  <w:num w:numId="4" w16cid:durableId="869418983">
    <w:abstractNumId w:val="7"/>
  </w:num>
  <w:num w:numId="5" w16cid:durableId="408620705">
    <w:abstractNumId w:val="8"/>
  </w:num>
  <w:num w:numId="6" w16cid:durableId="2027246913">
    <w:abstractNumId w:val="3"/>
  </w:num>
  <w:num w:numId="7" w16cid:durableId="1599437972">
    <w:abstractNumId w:val="2"/>
  </w:num>
  <w:num w:numId="8" w16cid:durableId="1201627284">
    <w:abstractNumId w:val="0"/>
  </w:num>
  <w:num w:numId="9" w16cid:durableId="787743103">
    <w:abstractNumId w:val="1"/>
  </w:num>
  <w:num w:numId="10" w16cid:durableId="1431701476">
    <w:abstractNumId w:val="4"/>
  </w:num>
  <w:num w:numId="11" w16cid:durableId="545915536">
    <w:abstractNumId w:val="17"/>
  </w:num>
  <w:num w:numId="12" w16cid:durableId="1274290012">
    <w:abstractNumId w:val="14"/>
  </w:num>
  <w:num w:numId="13" w16cid:durableId="858352858">
    <w:abstractNumId w:val="20"/>
  </w:num>
  <w:num w:numId="14" w16cid:durableId="1801069505">
    <w:abstractNumId w:val="15"/>
  </w:num>
  <w:num w:numId="15" w16cid:durableId="1566721471">
    <w:abstractNumId w:val="18"/>
  </w:num>
  <w:num w:numId="16" w16cid:durableId="1826583523">
    <w:abstractNumId w:val="19"/>
  </w:num>
  <w:num w:numId="17" w16cid:durableId="1813593300">
    <w:abstractNumId w:val="11"/>
  </w:num>
  <w:num w:numId="18" w16cid:durableId="1048338523">
    <w:abstractNumId w:val="12"/>
  </w:num>
  <w:num w:numId="19" w16cid:durableId="1439788263">
    <w:abstractNumId w:val="10"/>
  </w:num>
  <w:num w:numId="20" w16cid:durableId="1030495027">
    <w:abstractNumId w:val="16"/>
  </w:num>
  <w:num w:numId="21" w16cid:durableId="1312903572">
    <w:abstractNumId w:val="21"/>
  </w:num>
  <w:num w:numId="22" w16cid:durableId="1725836025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5DBE"/>
    <w:rsid w:val="000061BA"/>
    <w:rsid w:val="0000666C"/>
    <w:rsid w:val="000066D7"/>
    <w:rsid w:val="00006786"/>
    <w:rsid w:val="000067CA"/>
    <w:rsid w:val="000067CE"/>
    <w:rsid w:val="00006D44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CA"/>
    <w:rsid w:val="00011186"/>
    <w:rsid w:val="0001137C"/>
    <w:rsid w:val="000113D7"/>
    <w:rsid w:val="000113FF"/>
    <w:rsid w:val="000114F4"/>
    <w:rsid w:val="00011846"/>
    <w:rsid w:val="00011897"/>
    <w:rsid w:val="00011B48"/>
    <w:rsid w:val="00011B4F"/>
    <w:rsid w:val="00011B92"/>
    <w:rsid w:val="00011BFD"/>
    <w:rsid w:val="00011E96"/>
    <w:rsid w:val="00012014"/>
    <w:rsid w:val="000123F9"/>
    <w:rsid w:val="0001299F"/>
    <w:rsid w:val="00012DE0"/>
    <w:rsid w:val="00013026"/>
    <w:rsid w:val="00013175"/>
    <w:rsid w:val="00013322"/>
    <w:rsid w:val="000133E9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8B2"/>
    <w:rsid w:val="00022A62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78"/>
    <w:rsid w:val="00027581"/>
    <w:rsid w:val="000275DF"/>
    <w:rsid w:val="00027773"/>
    <w:rsid w:val="000277A8"/>
    <w:rsid w:val="00027A07"/>
    <w:rsid w:val="00027BCC"/>
    <w:rsid w:val="00027C61"/>
    <w:rsid w:val="00027D05"/>
    <w:rsid w:val="00027D98"/>
    <w:rsid w:val="00030062"/>
    <w:rsid w:val="0003018A"/>
    <w:rsid w:val="000301DB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A0"/>
    <w:rsid w:val="00034BFE"/>
    <w:rsid w:val="00034E79"/>
    <w:rsid w:val="0003512B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DA7"/>
    <w:rsid w:val="00043294"/>
    <w:rsid w:val="000433A6"/>
    <w:rsid w:val="000433E3"/>
    <w:rsid w:val="0004349E"/>
    <w:rsid w:val="00043799"/>
    <w:rsid w:val="00043843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E27"/>
    <w:rsid w:val="000451D5"/>
    <w:rsid w:val="0004528E"/>
    <w:rsid w:val="000456A0"/>
    <w:rsid w:val="000459D3"/>
    <w:rsid w:val="00045C32"/>
    <w:rsid w:val="00045C45"/>
    <w:rsid w:val="0004623E"/>
    <w:rsid w:val="00046414"/>
    <w:rsid w:val="000467D3"/>
    <w:rsid w:val="0004694B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90D"/>
    <w:rsid w:val="00061D04"/>
    <w:rsid w:val="00061D06"/>
    <w:rsid w:val="00061E51"/>
    <w:rsid w:val="00061ECB"/>
    <w:rsid w:val="00061FA8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4210"/>
    <w:rsid w:val="00064252"/>
    <w:rsid w:val="00064284"/>
    <w:rsid w:val="000643CD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2120"/>
    <w:rsid w:val="00072362"/>
    <w:rsid w:val="00072424"/>
    <w:rsid w:val="0007251D"/>
    <w:rsid w:val="00072618"/>
    <w:rsid w:val="00072628"/>
    <w:rsid w:val="000728DB"/>
    <w:rsid w:val="0007298E"/>
    <w:rsid w:val="000729E1"/>
    <w:rsid w:val="00072B29"/>
    <w:rsid w:val="00072C91"/>
    <w:rsid w:val="00072E90"/>
    <w:rsid w:val="000730E0"/>
    <w:rsid w:val="00073135"/>
    <w:rsid w:val="000731B5"/>
    <w:rsid w:val="00073205"/>
    <w:rsid w:val="00073313"/>
    <w:rsid w:val="0007340E"/>
    <w:rsid w:val="000737A1"/>
    <w:rsid w:val="00073946"/>
    <w:rsid w:val="00073D06"/>
    <w:rsid w:val="00073DAA"/>
    <w:rsid w:val="00073DF3"/>
    <w:rsid w:val="0007403F"/>
    <w:rsid w:val="0007404F"/>
    <w:rsid w:val="00074480"/>
    <w:rsid w:val="00074BCC"/>
    <w:rsid w:val="00074BCD"/>
    <w:rsid w:val="00074E48"/>
    <w:rsid w:val="00074FDE"/>
    <w:rsid w:val="000752D1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8AD"/>
    <w:rsid w:val="000A28EB"/>
    <w:rsid w:val="000A2983"/>
    <w:rsid w:val="000A2C18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938"/>
    <w:rsid w:val="000B7BB5"/>
    <w:rsid w:val="000B7C4B"/>
    <w:rsid w:val="000B7CA7"/>
    <w:rsid w:val="000B7F10"/>
    <w:rsid w:val="000B7F92"/>
    <w:rsid w:val="000C020D"/>
    <w:rsid w:val="000C0441"/>
    <w:rsid w:val="000C05FB"/>
    <w:rsid w:val="000C0635"/>
    <w:rsid w:val="000C0837"/>
    <w:rsid w:val="000C0C56"/>
    <w:rsid w:val="000C1002"/>
    <w:rsid w:val="000C1115"/>
    <w:rsid w:val="000C133B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942"/>
    <w:rsid w:val="000C4A6F"/>
    <w:rsid w:val="000C4B28"/>
    <w:rsid w:val="000C4CE3"/>
    <w:rsid w:val="000C5135"/>
    <w:rsid w:val="000C51D1"/>
    <w:rsid w:val="000C5501"/>
    <w:rsid w:val="000C56E9"/>
    <w:rsid w:val="000C5754"/>
    <w:rsid w:val="000C57F8"/>
    <w:rsid w:val="000C59D9"/>
    <w:rsid w:val="000C62AD"/>
    <w:rsid w:val="000C638B"/>
    <w:rsid w:val="000C644F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C1F"/>
    <w:rsid w:val="000F5153"/>
    <w:rsid w:val="000F52C3"/>
    <w:rsid w:val="000F52D9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E49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395"/>
    <w:rsid w:val="00123ACE"/>
    <w:rsid w:val="00123AE8"/>
    <w:rsid w:val="00123CF6"/>
    <w:rsid w:val="00123F8D"/>
    <w:rsid w:val="001240EC"/>
    <w:rsid w:val="00124107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D9A"/>
    <w:rsid w:val="00125E1A"/>
    <w:rsid w:val="00126108"/>
    <w:rsid w:val="00126214"/>
    <w:rsid w:val="00126219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301E"/>
    <w:rsid w:val="0014308A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621"/>
    <w:rsid w:val="00151D50"/>
    <w:rsid w:val="001520EB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CB"/>
    <w:rsid w:val="001550BD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6E0"/>
    <w:rsid w:val="00157B01"/>
    <w:rsid w:val="00157B0C"/>
    <w:rsid w:val="00157C4D"/>
    <w:rsid w:val="00157D6C"/>
    <w:rsid w:val="00157E12"/>
    <w:rsid w:val="00157E86"/>
    <w:rsid w:val="00160233"/>
    <w:rsid w:val="00160327"/>
    <w:rsid w:val="00160587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352"/>
    <w:rsid w:val="0016749D"/>
    <w:rsid w:val="00167674"/>
    <w:rsid w:val="0016779B"/>
    <w:rsid w:val="00167CB3"/>
    <w:rsid w:val="00167D8E"/>
    <w:rsid w:val="00167F0F"/>
    <w:rsid w:val="00170104"/>
    <w:rsid w:val="001702D1"/>
    <w:rsid w:val="001703B4"/>
    <w:rsid w:val="001707E4"/>
    <w:rsid w:val="00170860"/>
    <w:rsid w:val="00170980"/>
    <w:rsid w:val="00170D3E"/>
    <w:rsid w:val="00170F42"/>
    <w:rsid w:val="001711FC"/>
    <w:rsid w:val="0017149D"/>
    <w:rsid w:val="0017150B"/>
    <w:rsid w:val="00171E1D"/>
    <w:rsid w:val="00171E42"/>
    <w:rsid w:val="001720D9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A14"/>
    <w:rsid w:val="00176CAF"/>
    <w:rsid w:val="00176E99"/>
    <w:rsid w:val="00176F38"/>
    <w:rsid w:val="00176FB6"/>
    <w:rsid w:val="0017700B"/>
    <w:rsid w:val="0017712D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55"/>
    <w:rsid w:val="00184347"/>
    <w:rsid w:val="00184372"/>
    <w:rsid w:val="001845DC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5D5"/>
    <w:rsid w:val="00190653"/>
    <w:rsid w:val="001906D6"/>
    <w:rsid w:val="00190822"/>
    <w:rsid w:val="001908B3"/>
    <w:rsid w:val="001909C9"/>
    <w:rsid w:val="00190B8B"/>
    <w:rsid w:val="00190C22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33"/>
    <w:rsid w:val="00191CEF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F8E"/>
    <w:rsid w:val="00194364"/>
    <w:rsid w:val="00194650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CDC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E7E"/>
    <w:rsid w:val="001B6FB5"/>
    <w:rsid w:val="001B70FE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47"/>
    <w:rsid w:val="001D4E7D"/>
    <w:rsid w:val="001D4F67"/>
    <w:rsid w:val="001D50E1"/>
    <w:rsid w:val="001D5254"/>
    <w:rsid w:val="001D5340"/>
    <w:rsid w:val="001D5386"/>
    <w:rsid w:val="001D539E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2BD"/>
    <w:rsid w:val="001E0441"/>
    <w:rsid w:val="001E045F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E8C"/>
    <w:rsid w:val="001F011D"/>
    <w:rsid w:val="001F08DF"/>
    <w:rsid w:val="001F0B97"/>
    <w:rsid w:val="001F0D1C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74"/>
    <w:rsid w:val="001F6DA3"/>
    <w:rsid w:val="001F6E0B"/>
    <w:rsid w:val="001F6E7C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F0A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48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8FB"/>
    <w:rsid w:val="002331DB"/>
    <w:rsid w:val="00233358"/>
    <w:rsid w:val="00233372"/>
    <w:rsid w:val="00233444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11A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609A"/>
    <w:rsid w:val="002560B8"/>
    <w:rsid w:val="00256268"/>
    <w:rsid w:val="002564F3"/>
    <w:rsid w:val="00256526"/>
    <w:rsid w:val="0025658E"/>
    <w:rsid w:val="0025670C"/>
    <w:rsid w:val="00256840"/>
    <w:rsid w:val="002569D6"/>
    <w:rsid w:val="00256DB2"/>
    <w:rsid w:val="00257065"/>
    <w:rsid w:val="002570A3"/>
    <w:rsid w:val="002572A6"/>
    <w:rsid w:val="002574BA"/>
    <w:rsid w:val="0025759B"/>
    <w:rsid w:val="00257655"/>
    <w:rsid w:val="002576C0"/>
    <w:rsid w:val="0025780B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0F65"/>
    <w:rsid w:val="00261198"/>
    <w:rsid w:val="00261392"/>
    <w:rsid w:val="0026172C"/>
    <w:rsid w:val="002619FE"/>
    <w:rsid w:val="00261D26"/>
    <w:rsid w:val="00261DA4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73F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694"/>
    <w:rsid w:val="002818FF"/>
    <w:rsid w:val="00281907"/>
    <w:rsid w:val="00281B6F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616"/>
    <w:rsid w:val="002856D2"/>
    <w:rsid w:val="002856FC"/>
    <w:rsid w:val="00285703"/>
    <w:rsid w:val="00285A7D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10C"/>
    <w:rsid w:val="002A1167"/>
    <w:rsid w:val="002A122B"/>
    <w:rsid w:val="002A1472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AA1"/>
    <w:rsid w:val="002A429D"/>
    <w:rsid w:val="002A43FA"/>
    <w:rsid w:val="002A446F"/>
    <w:rsid w:val="002A4586"/>
    <w:rsid w:val="002A45F0"/>
    <w:rsid w:val="002A45FC"/>
    <w:rsid w:val="002A46E6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3C2"/>
    <w:rsid w:val="002C3498"/>
    <w:rsid w:val="002C34C1"/>
    <w:rsid w:val="002C34E2"/>
    <w:rsid w:val="002C37EE"/>
    <w:rsid w:val="002C3929"/>
    <w:rsid w:val="002C3A6E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980"/>
    <w:rsid w:val="002C4992"/>
    <w:rsid w:val="002C49BB"/>
    <w:rsid w:val="002C49CA"/>
    <w:rsid w:val="002C49EF"/>
    <w:rsid w:val="002C4B89"/>
    <w:rsid w:val="002C4D53"/>
    <w:rsid w:val="002C51D9"/>
    <w:rsid w:val="002C5C09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55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F6"/>
    <w:rsid w:val="002D5C31"/>
    <w:rsid w:val="002D5CC6"/>
    <w:rsid w:val="002D5D74"/>
    <w:rsid w:val="002D6071"/>
    <w:rsid w:val="002D60BB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4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C8F"/>
    <w:rsid w:val="002E4D7D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6D3D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840"/>
    <w:rsid w:val="002F4959"/>
    <w:rsid w:val="002F4A86"/>
    <w:rsid w:val="002F4BB9"/>
    <w:rsid w:val="002F4CBE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DB6"/>
    <w:rsid w:val="00302E92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216F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84B"/>
    <w:rsid w:val="00316AF5"/>
    <w:rsid w:val="00316B0A"/>
    <w:rsid w:val="00316BE6"/>
    <w:rsid w:val="00316D26"/>
    <w:rsid w:val="00316D46"/>
    <w:rsid w:val="00317475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C6C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346"/>
    <w:rsid w:val="0033240A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AD3"/>
    <w:rsid w:val="00341BBB"/>
    <w:rsid w:val="00341DC5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401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035"/>
    <w:rsid w:val="00357519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579"/>
    <w:rsid w:val="003617DB"/>
    <w:rsid w:val="00361969"/>
    <w:rsid w:val="00361BEE"/>
    <w:rsid w:val="00361CE3"/>
    <w:rsid w:val="00361EA8"/>
    <w:rsid w:val="003620BC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A5E"/>
    <w:rsid w:val="00365BF4"/>
    <w:rsid w:val="00365C82"/>
    <w:rsid w:val="00365D6D"/>
    <w:rsid w:val="003661CA"/>
    <w:rsid w:val="00366204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3F2"/>
    <w:rsid w:val="00373426"/>
    <w:rsid w:val="0037362A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BF8"/>
    <w:rsid w:val="00382C70"/>
    <w:rsid w:val="00382D1A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6B8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B74"/>
    <w:rsid w:val="00393DE9"/>
    <w:rsid w:val="00393F45"/>
    <w:rsid w:val="00394001"/>
    <w:rsid w:val="0039421A"/>
    <w:rsid w:val="00394354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238"/>
    <w:rsid w:val="003A2490"/>
    <w:rsid w:val="003A26C8"/>
    <w:rsid w:val="003A28CD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381"/>
    <w:rsid w:val="003B2491"/>
    <w:rsid w:val="003B27C9"/>
    <w:rsid w:val="003B27D1"/>
    <w:rsid w:val="003B280C"/>
    <w:rsid w:val="003B2C14"/>
    <w:rsid w:val="003B2C2B"/>
    <w:rsid w:val="003B2E8B"/>
    <w:rsid w:val="003B2EBC"/>
    <w:rsid w:val="003B31B6"/>
    <w:rsid w:val="003B32AE"/>
    <w:rsid w:val="003B32C3"/>
    <w:rsid w:val="003B33F7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93"/>
    <w:rsid w:val="003B56C9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01"/>
    <w:rsid w:val="003C44EA"/>
    <w:rsid w:val="003C47A1"/>
    <w:rsid w:val="003C4917"/>
    <w:rsid w:val="003C4B38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1"/>
    <w:rsid w:val="003D4109"/>
    <w:rsid w:val="003D4470"/>
    <w:rsid w:val="003D459D"/>
    <w:rsid w:val="003D4DFE"/>
    <w:rsid w:val="003D4F57"/>
    <w:rsid w:val="003D4FF8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56D"/>
    <w:rsid w:val="003E664C"/>
    <w:rsid w:val="003E666D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2035"/>
    <w:rsid w:val="003F205A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2EA"/>
    <w:rsid w:val="003F4585"/>
    <w:rsid w:val="003F461F"/>
    <w:rsid w:val="003F4738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41A0"/>
    <w:rsid w:val="004042E7"/>
    <w:rsid w:val="0040437F"/>
    <w:rsid w:val="00404394"/>
    <w:rsid w:val="00404D10"/>
    <w:rsid w:val="0040516D"/>
    <w:rsid w:val="004051D7"/>
    <w:rsid w:val="00405298"/>
    <w:rsid w:val="00405865"/>
    <w:rsid w:val="00405931"/>
    <w:rsid w:val="00405953"/>
    <w:rsid w:val="00405A0D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48"/>
    <w:rsid w:val="00410240"/>
    <w:rsid w:val="00410305"/>
    <w:rsid w:val="00410A92"/>
    <w:rsid w:val="00410B77"/>
    <w:rsid w:val="00410DB6"/>
    <w:rsid w:val="004111FA"/>
    <w:rsid w:val="0041167C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6026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A76"/>
    <w:rsid w:val="00423BA3"/>
    <w:rsid w:val="00423C14"/>
    <w:rsid w:val="00423DEB"/>
    <w:rsid w:val="00423FCF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89D"/>
    <w:rsid w:val="00430932"/>
    <w:rsid w:val="00430B1B"/>
    <w:rsid w:val="00430C7A"/>
    <w:rsid w:val="00430CCB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B6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F8A"/>
    <w:rsid w:val="0044708C"/>
    <w:rsid w:val="00447211"/>
    <w:rsid w:val="004475AE"/>
    <w:rsid w:val="00447627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30EC"/>
    <w:rsid w:val="00453478"/>
    <w:rsid w:val="0045350D"/>
    <w:rsid w:val="004535E6"/>
    <w:rsid w:val="0045392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3AD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DF"/>
    <w:rsid w:val="00463937"/>
    <w:rsid w:val="00463962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67C39"/>
    <w:rsid w:val="00470144"/>
    <w:rsid w:val="0047014C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814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28B"/>
    <w:rsid w:val="004756F3"/>
    <w:rsid w:val="00475721"/>
    <w:rsid w:val="004757DB"/>
    <w:rsid w:val="00475CE8"/>
    <w:rsid w:val="00475D7C"/>
    <w:rsid w:val="00475DD9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458"/>
    <w:rsid w:val="0048253D"/>
    <w:rsid w:val="0048259F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563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60"/>
    <w:rsid w:val="00491217"/>
    <w:rsid w:val="0049131C"/>
    <w:rsid w:val="0049136A"/>
    <w:rsid w:val="004913BC"/>
    <w:rsid w:val="00491474"/>
    <w:rsid w:val="004914B6"/>
    <w:rsid w:val="004915F5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85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BD"/>
    <w:rsid w:val="004B15C5"/>
    <w:rsid w:val="004B1699"/>
    <w:rsid w:val="004B16EA"/>
    <w:rsid w:val="004B1A06"/>
    <w:rsid w:val="004B1AF8"/>
    <w:rsid w:val="004B1B2E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3054"/>
    <w:rsid w:val="004B319A"/>
    <w:rsid w:val="004B3397"/>
    <w:rsid w:val="004B3453"/>
    <w:rsid w:val="004B34F0"/>
    <w:rsid w:val="004B3606"/>
    <w:rsid w:val="004B3661"/>
    <w:rsid w:val="004B3715"/>
    <w:rsid w:val="004B37A1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838"/>
    <w:rsid w:val="004B5865"/>
    <w:rsid w:val="004B5BCD"/>
    <w:rsid w:val="004B5C20"/>
    <w:rsid w:val="004B5D0F"/>
    <w:rsid w:val="004B5D3E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40E"/>
    <w:rsid w:val="004C05E7"/>
    <w:rsid w:val="004C0698"/>
    <w:rsid w:val="004C091E"/>
    <w:rsid w:val="004C0AD0"/>
    <w:rsid w:val="004C0B8A"/>
    <w:rsid w:val="004C0BC9"/>
    <w:rsid w:val="004C0C3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F1"/>
    <w:rsid w:val="004C4C38"/>
    <w:rsid w:val="004C4C84"/>
    <w:rsid w:val="004C4D0F"/>
    <w:rsid w:val="004C4D89"/>
    <w:rsid w:val="004C50DC"/>
    <w:rsid w:val="004C5121"/>
    <w:rsid w:val="004C55AC"/>
    <w:rsid w:val="004C595C"/>
    <w:rsid w:val="004C59D0"/>
    <w:rsid w:val="004C5B7E"/>
    <w:rsid w:val="004C5BAA"/>
    <w:rsid w:val="004C5D2B"/>
    <w:rsid w:val="004C5D3F"/>
    <w:rsid w:val="004C606A"/>
    <w:rsid w:val="004C6114"/>
    <w:rsid w:val="004C614E"/>
    <w:rsid w:val="004C67A5"/>
    <w:rsid w:val="004C6A1E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183"/>
    <w:rsid w:val="004D34A0"/>
    <w:rsid w:val="004D360D"/>
    <w:rsid w:val="004D36F4"/>
    <w:rsid w:val="004D3A86"/>
    <w:rsid w:val="004D3ABB"/>
    <w:rsid w:val="004D3AD5"/>
    <w:rsid w:val="004D3B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3D7"/>
    <w:rsid w:val="004D770E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491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49C"/>
    <w:rsid w:val="004F44FD"/>
    <w:rsid w:val="004F46FF"/>
    <w:rsid w:val="004F473A"/>
    <w:rsid w:val="004F4855"/>
    <w:rsid w:val="004F49B1"/>
    <w:rsid w:val="004F4A88"/>
    <w:rsid w:val="004F4EAD"/>
    <w:rsid w:val="004F4EC3"/>
    <w:rsid w:val="004F50A2"/>
    <w:rsid w:val="004F5151"/>
    <w:rsid w:val="004F52EB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30D"/>
    <w:rsid w:val="00502393"/>
    <w:rsid w:val="00502556"/>
    <w:rsid w:val="005025F0"/>
    <w:rsid w:val="00502610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C57"/>
    <w:rsid w:val="00507E3D"/>
    <w:rsid w:val="00507FB2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A51"/>
    <w:rsid w:val="00515D79"/>
    <w:rsid w:val="00515DB3"/>
    <w:rsid w:val="00515E3A"/>
    <w:rsid w:val="00515EBA"/>
    <w:rsid w:val="00515EFE"/>
    <w:rsid w:val="00515F33"/>
    <w:rsid w:val="00516023"/>
    <w:rsid w:val="00516626"/>
    <w:rsid w:val="00516A0E"/>
    <w:rsid w:val="00516DAB"/>
    <w:rsid w:val="00516EBE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A70"/>
    <w:rsid w:val="00522D86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9C3"/>
    <w:rsid w:val="00535A35"/>
    <w:rsid w:val="00535B32"/>
    <w:rsid w:val="00535C37"/>
    <w:rsid w:val="00535E1A"/>
    <w:rsid w:val="00535F8D"/>
    <w:rsid w:val="00536063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3316"/>
    <w:rsid w:val="00543494"/>
    <w:rsid w:val="00543582"/>
    <w:rsid w:val="005435C9"/>
    <w:rsid w:val="005437F2"/>
    <w:rsid w:val="00543868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D2"/>
    <w:rsid w:val="005458C4"/>
    <w:rsid w:val="005458CF"/>
    <w:rsid w:val="005459B2"/>
    <w:rsid w:val="00545AA1"/>
    <w:rsid w:val="00545D53"/>
    <w:rsid w:val="00545F37"/>
    <w:rsid w:val="00545FCC"/>
    <w:rsid w:val="005460B0"/>
    <w:rsid w:val="005460EE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5EE"/>
    <w:rsid w:val="0056560B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C31"/>
    <w:rsid w:val="00566EE2"/>
    <w:rsid w:val="00566EFB"/>
    <w:rsid w:val="00567099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D0"/>
    <w:rsid w:val="00573FDC"/>
    <w:rsid w:val="0057409C"/>
    <w:rsid w:val="00574157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ED3"/>
    <w:rsid w:val="00581F34"/>
    <w:rsid w:val="00581F53"/>
    <w:rsid w:val="00581F74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5196"/>
    <w:rsid w:val="0058546F"/>
    <w:rsid w:val="00585635"/>
    <w:rsid w:val="00585677"/>
    <w:rsid w:val="0058568C"/>
    <w:rsid w:val="005857A1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FC1"/>
    <w:rsid w:val="00594052"/>
    <w:rsid w:val="00594506"/>
    <w:rsid w:val="0059475C"/>
    <w:rsid w:val="005948D1"/>
    <w:rsid w:val="00594991"/>
    <w:rsid w:val="00594A1E"/>
    <w:rsid w:val="00594FD5"/>
    <w:rsid w:val="005952E4"/>
    <w:rsid w:val="00595306"/>
    <w:rsid w:val="0059534C"/>
    <w:rsid w:val="005956F3"/>
    <w:rsid w:val="005957A3"/>
    <w:rsid w:val="00595810"/>
    <w:rsid w:val="0059592C"/>
    <w:rsid w:val="00595A8C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C"/>
    <w:rsid w:val="005A331C"/>
    <w:rsid w:val="005A3437"/>
    <w:rsid w:val="005A345E"/>
    <w:rsid w:val="005A3832"/>
    <w:rsid w:val="005A3AB4"/>
    <w:rsid w:val="005A3D55"/>
    <w:rsid w:val="005A4016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226D"/>
    <w:rsid w:val="005B235F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77"/>
    <w:rsid w:val="005D06A9"/>
    <w:rsid w:val="005D070F"/>
    <w:rsid w:val="005D0898"/>
    <w:rsid w:val="005D0A39"/>
    <w:rsid w:val="005D0BF3"/>
    <w:rsid w:val="005D0CCC"/>
    <w:rsid w:val="005D0E23"/>
    <w:rsid w:val="005D0F64"/>
    <w:rsid w:val="005D10DA"/>
    <w:rsid w:val="005D12E6"/>
    <w:rsid w:val="005D148D"/>
    <w:rsid w:val="005D149A"/>
    <w:rsid w:val="005D15EF"/>
    <w:rsid w:val="005D1898"/>
    <w:rsid w:val="005D1993"/>
    <w:rsid w:val="005D1B06"/>
    <w:rsid w:val="005D1D21"/>
    <w:rsid w:val="005D1D8C"/>
    <w:rsid w:val="005D1FC7"/>
    <w:rsid w:val="005D22D2"/>
    <w:rsid w:val="005D23EB"/>
    <w:rsid w:val="005D255E"/>
    <w:rsid w:val="005D261B"/>
    <w:rsid w:val="005D277E"/>
    <w:rsid w:val="005D289A"/>
    <w:rsid w:val="005D2A8B"/>
    <w:rsid w:val="005D2AC0"/>
    <w:rsid w:val="005D2D51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3D5"/>
    <w:rsid w:val="005E53E4"/>
    <w:rsid w:val="005E5720"/>
    <w:rsid w:val="005E5842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4D4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8E9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B0D"/>
    <w:rsid w:val="00616C3A"/>
    <w:rsid w:val="00616D1A"/>
    <w:rsid w:val="00616DC7"/>
    <w:rsid w:val="0061716D"/>
    <w:rsid w:val="0061736B"/>
    <w:rsid w:val="006174F9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A6"/>
    <w:rsid w:val="006211CF"/>
    <w:rsid w:val="00621446"/>
    <w:rsid w:val="00621452"/>
    <w:rsid w:val="006214CC"/>
    <w:rsid w:val="006215E5"/>
    <w:rsid w:val="006215E8"/>
    <w:rsid w:val="006218DC"/>
    <w:rsid w:val="00621A05"/>
    <w:rsid w:val="00621B64"/>
    <w:rsid w:val="00621FB4"/>
    <w:rsid w:val="006222BB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257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A0"/>
    <w:rsid w:val="00626AE6"/>
    <w:rsid w:val="00626B8D"/>
    <w:rsid w:val="00626C17"/>
    <w:rsid w:val="00627976"/>
    <w:rsid w:val="00627D9C"/>
    <w:rsid w:val="00627F77"/>
    <w:rsid w:val="0063015E"/>
    <w:rsid w:val="006301B7"/>
    <w:rsid w:val="006304A8"/>
    <w:rsid w:val="0063054B"/>
    <w:rsid w:val="006306BE"/>
    <w:rsid w:val="006307E8"/>
    <w:rsid w:val="0063097F"/>
    <w:rsid w:val="00630AC3"/>
    <w:rsid w:val="00630D8A"/>
    <w:rsid w:val="00630FAB"/>
    <w:rsid w:val="0063101C"/>
    <w:rsid w:val="00631067"/>
    <w:rsid w:val="00631503"/>
    <w:rsid w:val="006316A0"/>
    <w:rsid w:val="006316BE"/>
    <w:rsid w:val="006317B7"/>
    <w:rsid w:val="006318EC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BF8"/>
    <w:rsid w:val="00646105"/>
    <w:rsid w:val="0064634E"/>
    <w:rsid w:val="00646406"/>
    <w:rsid w:val="00646488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D3"/>
    <w:rsid w:val="00650B80"/>
    <w:rsid w:val="00650C39"/>
    <w:rsid w:val="00650D67"/>
    <w:rsid w:val="00650FFE"/>
    <w:rsid w:val="006510A5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3000"/>
    <w:rsid w:val="00653033"/>
    <w:rsid w:val="0065346E"/>
    <w:rsid w:val="006534CD"/>
    <w:rsid w:val="006535B0"/>
    <w:rsid w:val="006536BF"/>
    <w:rsid w:val="0065376B"/>
    <w:rsid w:val="00653B03"/>
    <w:rsid w:val="00653B73"/>
    <w:rsid w:val="00653D55"/>
    <w:rsid w:val="00653D7D"/>
    <w:rsid w:val="00653FEC"/>
    <w:rsid w:val="006541C3"/>
    <w:rsid w:val="00654323"/>
    <w:rsid w:val="00654351"/>
    <w:rsid w:val="006544CA"/>
    <w:rsid w:val="00654736"/>
    <w:rsid w:val="006548A7"/>
    <w:rsid w:val="00654C0E"/>
    <w:rsid w:val="00654DFC"/>
    <w:rsid w:val="0065502D"/>
    <w:rsid w:val="00655393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5E27"/>
    <w:rsid w:val="00666177"/>
    <w:rsid w:val="006661AE"/>
    <w:rsid w:val="006661C9"/>
    <w:rsid w:val="00666273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6427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E"/>
    <w:rsid w:val="00691A71"/>
    <w:rsid w:val="00691C14"/>
    <w:rsid w:val="00691E18"/>
    <w:rsid w:val="00691EC9"/>
    <w:rsid w:val="00691F82"/>
    <w:rsid w:val="00691FBE"/>
    <w:rsid w:val="0069208A"/>
    <w:rsid w:val="00692151"/>
    <w:rsid w:val="006924DC"/>
    <w:rsid w:val="006925E8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B03"/>
    <w:rsid w:val="006A0C92"/>
    <w:rsid w:val="006A0D75"/>
    <w:rsid w:val="006A0FE9"/>
    <w:rsid w:val="006A102D"/>
    <w:rsid w:val="006A106C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35B"/>
    <w:rsid w:val="006A2445"/>
    <w:rsid w:val="006A26A9"/>
    <w:rsid w:val="006A27B2"/>
    <w:rsid w:val="006A2889"/>
    <w:rsid w:val="006A2AFB"/>
    <w:rsid w:val="006A2E80"/>
    <w:rsid w:val="006A308D"/>
    <w:rsid w:val="006A310C"/>
    <w:rsid w:val="006A324B"/>
    <w:rsid w:val="006A32B5"/>
    <w:rsid w:val="006A3355"/>
    <w:rsid w:val="006A3547"/>
    <w:rsid w:val="006A354C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BB"/>
    <w:rsid w:val="006A4705"/>
    <w:rsid w:val="006A48CC"/>
    <w:rsid w:val="006A498D"/>
    <w:rsid w:val="006A49A6"/>
    <w:rsid w:val="006A49CB"/>
    <w:rsid w:val="006A4B6A"/>
    <w:rsid w:val="006A4B8C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B01DC"/>
    <w:rsid w:val="006B0252"/>
    <w:rsid w:val="006B048A"/>
    <w:rsid w:val="006B04E4"/>
    <w:rsid w:val="006B0538"/>
    <w:rsid w:val="006B061A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521"/>
    <w:rsid w:val="006B1940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A20"/>
    <w:rsid w:val="006C0A4A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E8"/>
    <w:rsid w:val="006D309B"/>
    <w:rsid w:val="006D30C8"/>
    <w:rsid w:val="006D3182"/>
    <w:rsid w:val="006D318B"/>
    <w:rsid w:val="006D35E2"/>
    <w:rsid w:val="006D367A"/>
    <w:rsid w:val="006D36F0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FD2"/>
    <w:rsid w:val="006E301A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AB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632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5F3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E86"/>
    <w:rsid w:val="00723058"/>
    <w:rsid w:val="007232AA"/>
    <w:rsid w:val="00723417"/>
    <w:rsid w:val="007236E6"/>
    <w:rsid w:val="0072377C"/>
    <w:rsid w:val="00723CBA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D2"/>
    <w:rsid w:val="007260F6"/>
    <w:rsid w:val="00726161"/>
    <w:rsid w:val="007262D1"/>
    <w:rsid w:val="00726372"/>
    <w:rsid w:val="00726483"/>
    <w:rsid w:val="007264A8"/>
    <w:rsid w:val="007265FB"/>
    <w:rsid w:val="007266D7"/>
    <w:rsid w:val="00726D24"/>
    <w:rsid w:val="00726D9B"/>
    <w:rsid w:val="00727154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50DF"/>
    <w:rsid w:val="007351B6"/>
    <w:rsid w:val="0073538B"/>
    <w:rsid w:val="00735857"/>
    <w:rsid w:val="0073595F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2E7"/>
    <w:rsid w:val="00742467"/>
    <w:rsid w:val="00742512"/>
    <w:rsid w:val="00742677"/>
    <w:rsid w:val="00742812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A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0DAF"/>
    <w:rsid w:val="00771086"/>
    <w:rsid w:val="007719C2"/>
    <w:rsid w:val="00771C0B"/>
    <w:rsid w:val="00771D9E"/>
    <w:rsid w:val="00771E98"/>
    <w:rsid w:val="007723C5"/>
    <w:rsid w:val="00772437"/>
    <w:rsid w:val="00772A72"/>
    <w:rsid w:val="00772B2C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DBD"/>
    <w:rsid w:val="00776F60"/>
    <w:rsid w:val="00777123"/>
    <w:rsid w:val="0077715B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2B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3092"/>
    <w:rsid w:val="007A32B3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A42"/>
    <w:rsid w:val="007B0B0B"/>
    <w:rsid w:val="007B0C76"/>
    <w:rsid w:val="007B0D6C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A28"/>
    <w:rsid w:val="007B4DEE"/>
    <w:rsid w:val="007B4E9C"/>
    <w:rsid w:val="007B4EC9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36"/>
    <w:rsid w:val="007B7A7B"/>
    <w:rsid w:val="007B7B01"/>
    <w:rsid w:val="007B7B6F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D42"/>
    <w:rsid w:val="007C5DD0"/>
    <w:rsid w:val="007C5DD3"/>
    <w:rsid w:val="007C5F00"/>
    <w:rsid w:val="007C61A1"/>
    <w:rsid w:val="007C640C"/>
    <w:rsid w:val="007C6603"/>
    <w:rsid w:val="007C6A08"/>
    <w:rsid w:val="007C6BB5"/>
    <w:rsid w:val="007C6C1E"/>
    <w:rsid w:val="007C6C5F"/>
    <w:rsid w:val="007C6D24"/>
    <w:rsid w:val="007C6F92"/>
    <w:rsid w:val="007C704D"/>
    <w:rsid w:val="007C7106"/>
    <w:rsid w:val="007C711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0E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30B6"/>
    <w:rsid w:val="007E316F"/>
    <w:rsid w:val="007E329F"/>
    <w:rsid w:val="007E3682"/>
    <w:rsid w:val="007E3AE8"/>
    <w:rsid w:val="007E3B5B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A6"/>
    <w:rsid w:val="007E4FA4"/>
    <w:rsid w:val="007E5029"/>
    <w:rsid w:val="007E5094"/>
    <w:rsid w:val="007E51CF"/>
    <w:rsid w:val="007E5291"/>
    <w:rsid w:val="007E534B"/>
    <w:rsid w:val="007E5359"/>
    <w:rsid w:val="007E5587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71E9"/>
    <w:rsid w:val="007E7316"/>
    <w:rsid w:val="007E732D"/>
    <w:rsid w:val="007E77C1"/>
    <w:rsid w:val="007E7881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109F"/>
    <w:rsid w:val="008010AD"/>
    <w:rsid w:val="008013E9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83E"/>
    <w:rsid w:val="00805995"/>
    <w:rsid w:val="00805AD9"/>
    <w:rsid w:val="00805C92"/>
    <w:rsid w:val="00805F9E"/>
    <w:rsid w:val="008063AA"/>
    <w:rsid w:val="008065E6"/>
    <w:rsid w:val="008068AE"/>
    <w:rsid w:val="00806A19"/>
    <w:rsid w:val="00806E84"/>
    <w:rsid w:val="00806EB3"/>
    <w:rsid w:val="00806F07"/>
    <w:rsid w:val="00807243"/>
    <w:rsid w:val="00807246"/>
    <w:rsid w:val="008072B1"/>
    <w:rsid w:val="00807665"/>
    <w:rsid w:val="00807668"/>
    <w:rsid w:val="00807680"/>
    <w:rsid w:val="008078BD"/>
    <w:rsid w:val="00807A59"/>
    <w:rsid w:val="00807A61"/>
    <w:rsid w:val="00807E8A"/>
    <w:rsid w:val="00807F74"/>
    <w:rsid w:val="00807FAB"/>
    <w:rsid w:val="00810087"/>
    <w:rsid w:val="00810146"/>
    <w:rsid w:val="008102C9"/>
    <w:rsid w:val="00810344"/>
    <w:rsid w:val="00810642"/>
    <w:rsid w:val="0081066C"/>
    <w:rsid w:val="008106EE"/>
    <w:rsid w:val="008107F6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735"/>
    <w:rsid w:val="00811894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DBD"/>
    <w:rsid w:val="00822E13"/>
    <w:rsid w:val="00822EAE"/>
    <w:rsid w:val="00823116"/>
    <w:rsid w:val="0082324F"/>
    <w:rsid w:val="008232B3"/>
    <w:rsid w:val="008233A9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F1"/>
    <w:rsid w:val="00836B0E"/>
    <w:rsid w:val="00836D10"/>
    <w:rsid w:val="00836DE2"/>
    <w:rsid w:val="00836E55"/>
    <w:rsid w:val="00836EAB"/>
    <w:rsid w:val="00837233"/>
    <w:rsid w:val="008375F0"/>
    <w:rsid w:val="00837621"/>
    <w:rsid w:val="00837B8F"/>
    <w:rsid w:val="00837D6E"/>
    <w:rsid w:val="00837DC7"/>
    <w:rsid w:val="00837DFC"/>
    <w:rsid w:val="008401EA"/>
    <w:rsid w:val="008404BE"/>
    <w:rsid w:val="008404E6"/>
    <w:rsid w:val="008405BD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52E"/>
    <w:rsid w:val="0084374F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B46"/>
    <w:rsid w:val="00850C48"/>
    <w:rsid w:val="00850DC2"/>
    <w:rsid w:val="00850E28"/>
    <w:rsid w:val="00850EF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2F27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706"/>
    <w:rsid w:val="00855804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C28"/>
    <w:rsid w:val="00865E04"/>
    <w:rsid w:val="00866040"/>
    <w:rsid w:val="008661C1"/>
    <w:rsid w:val="008661F4"/>
    <w:rsid w:val="008665E7"/>
    <w:rsid w:val="008667A6"/>
    <w:rsid w:val="008667E4"/>
    <w:rsid w:val="00866AD1"/>
    <w:rsid w:val="00866DA2"/>
    <w:rsid w:val="00866DD6"/>
    <w:rsid w:val="00866F00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F0"/>
    <w:rsid w:val="00871C7E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6D7D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BC"/>
    <w:rsid w:val="0088075F"/>
    <w:rsid w:val="0088083F"/>
    <w:rsid w:val="00880849"/>
    <w:rsid w:val="00880AA7"/>
    <w:rsid w:val="00880C95"/>
    <w:rsid w:val="00880D64"/>
    <w:rsid w:val="00880DA2"/>
    <w:rsid w:val="00880E62"/>
    <w:rsid w:val="0088100C"/>
    <w:rsid w:val="00881186"/>
    <w:rsid w:val="008812C0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88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ED9"/>
    <w:rsid w:val="00884FEB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93"/>
    <w:rsid w:val="0088608A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3123"/>
    <w:rsid w:val="0089371B"/>
    <w:rsid w:val="00893906"/>
    <w:rsid w:val="008939BD"/>
    <w:rsid w:val="00893AA1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3C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DE8"/>
    <w:rsid w:val="008B222A"/>
    <w:rsid w:val="008B2267"/>
    <w:rsid w:val="008B2550"/>
    <w:rsid w:val="008B269E"/>
    <w:rsid w:val="008B2766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A68"/>
    <w:rsid w:val="008B3B01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7053"/>
    <w:rsid w:val="008C70FD"/>
    <w:rsid w:val="008C7611"/>
    <w:rsid w:val="008C77D1"/>
    <w:rsid w:val="008C7826"/>
    <w:rsid w:val="008C7BA4"/>
    <w:rsid w:val="008C7F55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68"/>
    <w:rsid w:val="008D22C7"/>
    <w:rsid w:val="008D265B"/>
    <w:rsid w:val="008D2804"/>
    <w:rsid w:val="008D291B"/>
    <w:rsid w:val="008D2C5A"/>
    <w:rsid w:val="008D2D09"/>
    <w:rsid w:val="008D2F4F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E01D0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3D5"/>
    <w:rsid w:val="009025CA"/>
    <w:rsid w:val="0090287F"/>
    <w:rsid w:val="00902D0C"/>
    <w:rsid w:val="00902F1C"/>
    <w:rsid w:val="00903060"/>
    <w:rsid w:val="00903130"/>
    <w:rsid w:val="00903240"/>
    <w:rsid w:val="009034D1"/>
    <w:rsid w:val="00903665"/>
    <w:rsid w:val="009036C4"/>
    <w:rsid w:val="00903BF2"/>
    <w:rsid w:val="00903F6A"/>
    <w:rsid w:val="00904316"/>
    <w:rsid w:val="00904369"/>
    <w:rsid w:val="009045CF"/>
    <w:rsid w:val="009047E6"/>
    <w:rsid w:val="00904938"/>
    <w:rsid w:val="00904AA5"/>
    <w:rsid w:val="00904B36"/>
    <w:rsid w:val="00904C9B"/>
    <w:rsid w:val="00904D8D"/>
    <w:rsid w:val="009050A5"/>
    <w:rsid w:val="009050DA"/>
    <w:rsid w:val="009053BC"/>
    <w:rsid w:val="009057DD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0F"/>
    <w:rsid w:val="00914D74"/>
    <w:rsid w:val="00914E22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0FB2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D8"/>
    <w:rsid w:val="0093602B"/>
    <w:rsid w:val="00936327"/>
    <w:rsid w:val="00936444"/>
    <w:rsid w:val="00936596"/>
    <w:rsid w:val="009365EC"/>
    <w:rsid w:val="009368D3"/>
    <w:rsid w:val="00936B78"/>
    <w:rsid w:val="00936C94"/>
    <w:rsid w:val="00936E0E"/>
    <w:rsid w:val="00936F62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545"/>
    <w:rsid w:val="00942A04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DF"/>
    <w:rsid w:val="00943549"/>
    <w:rsid w:val="0094355F"/>
    <w:rsid w:val="0094362F"/>
    <w:rsid w:val="0094368E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08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5A"/>
    <w:rsid w:val="009525B4"/>
    <w:rsid w:val="00952D3D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3E9"/>
    <w:rsid w:val="00955748"/>
    <w:rsid w:val="00955852"/>
    <w:rsid w:val="00955898"/>
    <w:rsid w:val="009559A8"/>
    <w:rsid w:val="00955A9F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371"/>
    <w:rsid w:val="009633F2"/>
    <w:rsid w:val="0096346B"/>
    <w:rsid w:val="00963667"/>
    <w:rsid w:val="00963717"/>
    <w:rsid w:val="0096379E"/>
    <w:rsid w:val="00963929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F1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965"/>
    <w:rsid w:val="00975995"/>
    <w:rsid w:val="00975B86"/>
    <w:rsid w:val="00975C37"/>
    <w:rsid w:val="00975F8E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6DE"/>
    <w:rsid w:val="009817AD"/>
    <w:rsid w:val="009817D6"/>
    <w:rsid w:val="00981841"/>
    <w:rsid w:val="00981E76"/>
    <w:rsid w:val="009820F5"/>
    <w:rsid w:val="00982121"/>
    <w:rsid w:val="009821F5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218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5E9"/>
    <w:rsid w:val="009A3657"/>
    <w:rsid w:val="009A37D7"/>
    <w:rsid w:val="009A39E4"/>
    <w:rsid w:val="009A3B0A"/>
    <w:rsid w:val="009A3BC9"/>
    <w:rsid w:val="009A3E51"/>
    <w:rsid w:val="009A3FD0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2B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3221"/>
    <w:rsid w:val="009C3224"/>
    <w:rsid w:val="009C337E"/>
    <w:rsid w:val="009C338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E7"/>
    <w:rsid w:val="009C4C82"/>
    <w:rsid w:val="009C4DB6"/>
    <w:rsid w:val="009C51A5"/>
    <w:rsid w:val="009C51AD"/>
    <w:rsid w:val="009C5393"/>
    <w:rsid w:val="009C55E5"/>
    <w:rsid w:val="009C5628"/>
    <w:rsid w:val="009C5647"/>
    <w:rsid w:val="009C5C3C"/>
    <w:rsid w:val="009C5D11"/>
    <w:rsid w:val="009C5D23"/>
    <w:rsid w:val="009C5E51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616"/>
    <w:rsid w:val="009D76BC"/>
    <w:rsid w:val="009D7709"/>
    <w:rsid w:val="009D7912"/>
    <w:rsid w:val="009D7B9B"/>
    <w:rsid w:val="009D7C5C"/>
    <w:rsid w:val="009D7D6C"/>
    <w:rsid w:val="009D7E48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E84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71"/>
    <w:rsid w:val="009E68DA"/>
    <w:rsid w:val="009E6D50"/>
    <w:rsid w:val="009E6FFA"/>
    <w:rsid w:val="009E7042"/>
    <w:rsid w:val="009E71FA"/>
    <w:rsid w:val="009E7266"/>
    <w:rsid w:val="009E7455"/>
    <w:rsid w:val="009E745D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A59"/>
    <w:rsid w:val="00A01A77"/>
    <w:rsid w:val="00A01B76"/>
    <w:rsid w:val="00A01C8B"/>
    <w:rsid w:val="00A01CD4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CF0"/>
    <w:rsid w:val="00A033B2"/>
    <w:rsid w:val="00A033BB"/>
    <w:rsid w:val="00A033F9"/>
    <w:rsid w:val="00A034A6"/>
    <w:rsid w:val="00A03693"/>
    <w:rsid w:val="00A036C6"/>
    <w:rsid w:val="00A0374C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EDB"/>
    <w:rsid w:val="00A06F77"/>
    <w:rsid w:val="00A071B9"/>
    <w:rsid w:val="00A071F3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581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4EB"/>
    <w:rsid w:val="00A2255B"/>
    <w:rsid w:val="00A225CF"/>
    <w:rsid w:val="00A227AE"/>
    <w:rsid w:val="00A229E0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5FF3"/>
    <w:rsid w:val="00A26048"/>
    <w:rsid w:val="00A260F4"/>
    <w:rsid w:val="00A26194"/>
    <w:rsid w:val="00A26195"/>
    <w:rsid w:val="00A262C7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01"/>
    <w:rsid w:val="00A33377"/>
    <w:rsid w:val="00A33751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6384"/>
    <w:rsid w:val="00A3639B"/>
    <w:rsid w:val="00A368FB"/>
    <w:rsid w:val="00A36904"/>
    <w:rsid w:val="00A36A4A"/>
    <w:rsid w:val="00A36C5F"/>
    <w:rsid w:val="00A36F2D"/>
    <w:rsid w:val="00A36F48"/>
    <w:rsid w:val="00A36FAE"/>
    <w:rsid w:val="00A372EF"/>
    <w:rsid w:val="00A37873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31"/>
    <w:rsid w:val="00A44343"/>
    <w:rsid w:val="00A44616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E15"/>
    <w:rsid w:val="00A46E58"/>
    <w:rsid w:val="00A46FFD"/>
    <w:rsid w:val="00A47458"/>
    <w:rsid w:val="00A474BD"/>
    <w:rsid w:val="00A474C3"/>
    <w:rsid w:val="00A4752B"/>
    <w:rsid w:val="00A4763D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F"/>
    <w:rsid w:val="00A55DDE"/>
    <w:rsid w:val="00A55FEB"/>
    <w:rsid w:val="00A561E0"/>
    <w:rsid w:val="00A562B6"/>
    <w:rsid w:val="00A562DA"/>
    <w:rsid w:val="00A56422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A26"/>
    <w:rsid w:val="00A62FBD"/>
    <w:rsid w:val="00A63058"/>
    <w:rsid w:val="00A631D8"/>
    <w:rsid w:val="00A6343F"/>
    <w:rsid w:val="00A6346B"/>
    <w:rsid w:val="00A63B9D"/>
    <w:rsid w:val="00A63BB0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4"/>
    <w:rsid w:val="00A75F2B"/>
    <w:rsid w:val="00A75F6D"/>
    <w:rsid w:val="00A7609F"/>
    <w:rsid w:val="00A761F8"/>
    <w:rsid w:val="00A76242"/>
    <w:rsid w:val="00A765AB"/>
    <w:rsid w:val="00A766AF"/>
    <w:rsid w:val="00A7691A"/>
    <w:rsid w:val="00A7691B"/>
    <w:rsid w:val="00A76AA9"/>
    <w:rsid w:val="00A76BDF"/>
    <w:rsid w:val="00A76BF9"/>
    <w:rsid w:val="00A76C71"/>
    <w:rsid w:val="00A76DB6"/>
    <w:rsid w:val="00A76F61"/>
    <w:rsid w:val="00A77031"/>
    <w:rsid w:val="00A77045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534"/>
    <w:rsid w:val="00A865F6"/>
    <w:rsid w:val="00A86667"/>
    <w:rsid w:val="00A8668D"/>
    <w:rsid w:val="00A86742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52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A13"/>
    <w:rsid w:val="00AB3B30"/>
    <w:rsid w:val="00AB3E65"/>
    <w:rsid w:val="00AB3EF3"/>
    <w:rsid w:val="00AB41EA"/>
    <w:rsid w:val="00AB42FE"/>
    <w:rsid w:val="00AB457A"/>
    <w:rsid w:val="00AB45E7"/>
    <w:rsid w:val="00AB46B4"/>
    <w:rsid w:val="00AB47BD"/>
    <w:rsid w:val="00AB494A"/>
    <w:rsid w:val="00AB4B22"/>
    <w:rsid w:val="00AB4CA9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25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13C"/>
    <w:rsid w:val="00AD12FD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5A"/>
    <w:rsid w:val="00AD3997"/>
    <w:rsid w:val="00AD3B1B"/>
    <w:rsid w:val="00AD3C0F"/>
    <w:rsid w:val="00AD3C59"/>
    <w:rsid w:val="00AD3CFA"/>
    <w:rsid w:val="00AD4136"/>
    <w:rsid w:val="00AD41FA"/>
    <w:rsid w:val="00AD4505"/>
    <w:rsid w:val="00AD4596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5C51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1CA"/>
    <w:rsid w:val="00AF0221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8A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4ECE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96"/>
    <w:rsid w:val="00B06962"/>
    <w:rsid w:val="00B06A82"/>
    <w:rsid w:val="00B06B65"/>
    <w:rsid w:val="00B06CB3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43F"/>
    <w:rsid w:val="00B115EA"/>
    <w:rsid w:val="00B11632"/>
    <w:rsid w:val="00B11908"/>
    <w:rsid w:val="00B11C2A"/>
    <w:rsid w:val="00B11C5C"/>
    <w:rsid w:val="00B11EF0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3276"/>
    <w:rsid w:val="00B1329A"/>
    <w:rsid w:val="00B1331B"/>
    <w:rsid w:val="00B13376"/>
    <w:rsid w:val="00B133F0"/>
    <w:rsid w:val="00B1349D"/>
    <w:rsid w:val="00B134C6"/>
    <w:rsid w:val="00B1350F"/>
    <w:rsid w:val="00B13746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434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A6F"/>
    <w:rsid w:val="00B20CA5"/>
    <w:rsid w:val="00B20CC1"/>
    <w:rsid w:val="00B20E73"/>
    <w:rsid w:val="00B20E81"/>
    <w:rsid w:val="00B21069"/>
    <w:rsid w:val="00B2109B"/>
    <w:rsid w:val="00B21146"/>
    <w:rsid w:val="00B2114E"/>
    <w:rsid w:val="00B215DC"/>
    <w:rsid w:val="00B215DE"/>
    <w:rsid w:val="00B2177A"/>
    <w:rsid w:val="00B21A80"/>
    <w:rsid w:val="00B21EFF"/>
    <w:rsid w:val="00B221D0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00E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310F"/>
    <w:rsid w:val="00B5316C"/>
    <w:rsid w:val="00B53619"/>
    <w:rsid w:val="00B53674"/>
    <w:rsid w:val="00B53750"/>
    <w:rsid w:val="00B53CAF"/>
    <w:rsid w:val="00B53E2E"/>
    <w:rsid w:val="00B5402C"/>
    <w:rsid w:val="00B544A7"/>
    <w:rsid w:val="00B5465A"/>
    <w:rsid w:val="00B5481F"/>
    <w:rsid w:val="00B54879"/>
    <w:rsid w:val="00B548BD"/>
    <w:rsid w:val="00B54B64"/>
    <w:rsid w:val="00B54CBF"/>
    <w:rsid w:val="00B55391"/>
    <w:rsid w:val="00B55568"/>
    <w:rsid w:val="00B557DE"/>
    <w:rsid w:val="00B55C94"/>
    <w:rsid w:val="00B55CA9"/>
    <w:rsid w:val="00B55CD4"/>
    <w:rsid w:val="00B55DAC"/>
    <w:rsid w:val="00B55FB2"/>
    <w:rsid w:val="00B560E6"/>
    <w:rsid w:val="00B56114"/>
    <w:rsid w:val="00B56256"/>
    <w:rsid w:val="00B56757"/>
    <w:rsid w:val="00B567C2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33"/>
    <w:rsid w:val="00B578B7"/>
    <w:rsid w:val="00B578E3"/>
    <w:rsid w:val="00B57BB6"/>
    <w:rsid w:val="00B57DA1"/>
    <w:rsid w:val="00B57E36"/>
    <w:rsid w:val="00B6004D"/>
    <w:rsid w:val="00B600F5"/>
    <w:rsid w:val="00B60407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A9"/>
    <w:rsid w:val="00B647EB"/>
    <w:rsid w:val="00B64862"/>
    <w:rsid w:val="00B64A06"/>
    <w:rsid w:val="00B64B1F"/>
    <w:rsid w:val="00B64C63"/>
    <w:rsid w:val="00B64CE0"/>
    <w:rsid w:val="00B64D54"/>
    <w:rsid w:val="00B64E95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43"/>
    <w:rsid w:val="00B80414"/>
    <w:rsid w:val="00B8057E"/>
    <w:rsid w:val="00B80780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76F"/>
    <w:rsid w:val="00B95813"/>
    <w:rsid w:val="00B9595F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6F08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4F1"/>
    <w:rsid w:val="00BB664B"/>
    <w:rsid w:val="00BB6A29"/>
    <w:rsid w:val="00BB6D86"/>
    <w:rsid w:val="00BB6DFA"/>
    <w:rsid w:val="00BB6EB5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980"/>
    <w:rsid w:val="00BD2A35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974"/>
    <w:rsid w:val="00BD4B84"/>
    <w:rsid w:val="00BD4E81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2B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EE9"/>
    <w:rsid w:val="00BE225B"/>
    <w:rsid w:val="00BE261C"/>
    <w:rsid w:val="00BE27BD"/>
    <w:rsid w:val="00BE2995"/>
    <w:rsid w:val="00BE2A39"/>
    <w:rsid w:val="00BE2B54"/>
    <w:rsid w:val="00BE2C81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BEA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C83"/>
    <w:rsid w:val="00BE6E62"/>
    <w:rsid w:val="00BE6E87"/>
    <w:rsid w:val="00BE6FDF"/>
    <w:rsid w:val="00BE7566"/>
    <w:rsid w:val="00BE76E7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2180"/>
    <w:rsid w:val="00BF2219"/>
    <w:rsid w:val="00BF280E"/>
    <w:rsid w:val="00BF2851"/>
    <w:rsid w:val="00BF2B48"/>
    <w:rsid w:val="00BF3024"/>
    <w:rsid w:val="00BF3050"/>
    <w:rsid w:val="00BF3301"/>
    <w:rsid w:val="00BF369D"/>
    <w:rsid w:val="00BF38D6"/>
    <w:rsid w:val="00BF39A0"/>
    <w:rsid w:val="00BF3A93"/>
    <w:rsid w:val="00BF3BCB"/>
    <w:rsid w:val="00BF3EDE"/>
    <w:rsid w:val="00BF42C0"/>
    <w:rsid w:val="00BF42C1"/>
    <w:rsid w:val="00BF4374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52"/>
    <w:rsid w:val="00BF7F6D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30A2"/>
    <w:rsid w:val="00C0322F"/>
    <w:rsid w:val="00C033BC"/>
    <w:rsid w:val="00C03519"/>
    <w:rsid w:val="00C0355E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4000"/>
    <w:rsid w:val="00C14107"/>
    <w:rsid w:val="00C142E5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514D"/>
    <w:rsid w:val="00C15352"/>
    <w:rsid w:val="00C15426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45"/>
    <w:rsid w:val="00C22E1D"/>
    <w:rsid w:val="00C230BE"/>
    <w:rsid w:val="00C23121"/>
    <w:rsid w:val="00C231C3"/>
    <w:rsid w:val="00C23232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231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7A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A"/>
    <w:rsid w:val="00C5684B"/>
    <w:rsid w:val="00C568B0"/>
    <w:rsid w:val="00C56AF7"/>
    <w:rsid w:val="00C56B0E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8D9"/>
    <w:rsid w:val="00C63924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20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D8"/>
    <w:rsid w:val="00C8700A"/>
    <w:rsid w:val="00C87089"/>
    <w:rsid w:val="00C8757B"/>
    <w:rsid w:val="00C875CD"/>
    <w:rsid w:val="00C879C0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766"/>
    <w:rsid w:val="00C91855"/>
    <w:rsid w:val="00C918C8"/>
    <w:rsid w:val="00C919D6"/>
    <w:rsid w:val="00C91DFF"/>
    <w:rsid w:val="00C91FF3"/>
    <w:rsid w:val="00C92142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29BE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8C0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1EE"/>
    <w:rsid w:val="00CB5231"/>
    <w:rsid w:val="00CB5332"/>
    <w:rsid w:val="00CB545F"/>
    <w:rsid w:val="00CB57F0"/>
    <w:rsid w:val="00CB581D"/>
    <w:rsid w:val="00CB5990"/>
    <w:rsid w:val="00CB5BD6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AA"/>
    <w:rsid w:val="00CC766D"/>
    <w:rsid w:val="00CC76C7"/>
    <w:rsid w:val="00CC7725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244"/>
    <w:rsid w:val="00CE4A52"/>
    <w:rsid w:val="00CE4A8F"/>
    <w:rsid w:val="00CE4FE5"/>
    <w:rsid w:val="00CE5039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A15"/>
    <w:rsid w:val="00D25AA6"/>
    <w:rsid w:val="00D25B80"/>
    <w:rsid w:val="00D25D96"/>
    <w:rsid w:val="00D25F0C"/>
    <w:rsid w:val="00D26113"/>
    <w:rsid w:val="00D2650D"/>
    <w:rsid w:val="00D26547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E5F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CA8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4CD"/>
    <w:rsid w:val="00D4694F"/>
    <w:rsid w:val="00D46983"/>
    <w:rsid w:val="00D469F6"/>
    <w:rsid w:val="00D46DF5"/>
    <w:rsid w:val="00D46E24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1E78"/>
    <w:rsid w:val="00D5245F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53"/>
    <w:rsid w:val="00D60F08"/>
    <w:rsid w:val="00D610A9"/>
    <w:rsid w:val="00D61377"/>
    <w:rsid w:val="00D61399"/>
    <w:rsid w:val="00D6154D"/>
    <w:rsid w:val="00D6199F"/>
    <w:rsid w:val="00D61A9A"/>
    <w:rsid w:val="00D61C2D"/>
    <w:rsid w:val="00D61FB4"/>
    <w:rsid w:val="00D62446"/>
    <w:rsid w:val="00D62645"/>
    <w:rsid w:val="00D6270F"/>
    <w:rsid w:val="00D62842"/>
    <w:rsid w:val="00D629BA"/>
    <w:rsid w:val="00D62A2A"/>
    <w:rsid w:val="00D62A9B"/>
    <w:rsid w:val="00D62B2F"/>
    <w:rsid w:val="00D62CC1"/>
    <w:rsid w:val="00D62D59"/>
    <w:rsid w:val="00D62D66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9BF"/>
    <w:rsid w:val="00D83BB2"/>
    <w:rsid w:val="00D83CFA"/>
    <w:rsid w:val="00D83D3D"/>
    <w:rsid w:val="00D83EBA"/>
    <w:rsid w:val="00D840A6"/>
    <w:rsid w:val="00D84449"/>
    <w:rsid w:val="00D844F7"/>
    <w:rsid w:val="00D847E5"/>
    <w:rsid w:val="00D848A3"/>
    <w:rsid w:val="00D849BC"/>
    <w:rsid w:val="00D84ACD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8C5"/>
    <w:rsid w:val="00D87962"/>
    <w:rsid w:val="00D87B50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B3"/>
    <w:rsid w:val="00D924E3"/>
    <w:rsid w:val="00D92511"/>
    <w:rsid w:val="00D92789"/>
    <w:rsid w:val="00D9286D"/>
    <w:rsid w:val="00D92CD0"/>
    <w:rsid w:val="00D92D0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A8"/>
    <w:rsid w:val="00D94DCB"/>
    <w:rsid w:val="00D94F6A"/>
    <w:rsid w:val="00D951B3"/>
    <w:rsid w:val="00D954FC"/>
    <w:rsid w:val="00D9556E"/>
    <w:rsid w:val="00D95683"/>
    <w:rsid w:val="00D959ED"/>
    <w:rsid w:val="00D95A2A"/>
    <w:rsid w:val="00D95A8E"/>
    <w:rsid w:val="00D95AA7"/>
    <w:rsid w:val="00D95AB9"/>
    <w:rsid w:val="00D964EE"/>
    <w:rsid w:val="00D965F8"/>
    <w:rsid w:val="00D96C46"/>
    <w:rsid w:val="00D96D15"/>
    <w:rsid w:val="00D96E0F"/>
    <w:rsid w:val="00D96EC9"/>
    <w:rsid w:val="00D971C9"/>
    <w:rsid w:val="00D97590"/>
    <w:rsid w:val="00D975ED"/>
    <w:rsid w:val="00D97655"/>
    <w:rsid w:val="00D97709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21F5"/>
    <w:rsid w:val="00DA22FA"/>
    <w:rsid w:val="00DA24EC"/>
    <w:rsid w:val="00DA24EF"/>
    <w:rsid w:val="00DA25E4"/>
    <w:rsid w:val="00DA2677"/>
    <w:rsid w:val="00DA27D2"/>
    <w:rsid w:val="00DA28F7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46"/>
    <w:rsid w:val="00DB60E2"/>
    <w:rsid w:val="00DB62B0"/>
    <w:rsid w:val="00DB62FF"/>
    <w:rsid w:val="00DB64D7"/>
    <w:rsid w:val="00DB66C7"/>
    <w:rsid w:val="00DB6795"/>
    <w:rsid w:val="00DB67D5"/>
    <w:rsid w:val="00DB6B24"/>
    <w:rsid w:val="00DB6BA7"/>
    <w:rsid w:val="00DB6FB9"/>
    <w:rsid w:val="00DB6FC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477"/>
    <w:rsid w:val="00DC0581"/>
    <w:rsid w:val="00DC05EF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C92"/>
    <w:rsid w:val="00DD1CE1"/>
    <w:rsid w:val="00DD1CE3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A28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3F0"/>
    <w:rsid w:val="00DF24DD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D91"/>
    <w:rsid w:val="00DF7D98"/>
    <w:rsid w:val="00E00000"/>
    <w:rsid w:val="00E0000E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40"/>
    <w:rsid w:val="00E15DEA"/>
    <w:rsid w:val="00E15E02"/>
    <w:rsid w:val="00E1615F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1D6"/>
    <w:rsid w:val="00E313C1"/>
    <w:rsid w:val="00E3158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51A"/>
    <w:rsid w:val="00E365CA"/>
    <w:rsid w:val="00E36800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AA"/>
    <w:rsid w:val="00E37A7D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B5F"/>
    <w:rsid w:val="00E44CE7"/>
    <w:rsid w:val="00E44DF5"/>
    <w:rsid w:val="00E44F3F"/>
    <w:rsid w:val="00E44FEB"/>
    <w:rsid w:val="00E45114"/>
    <w:rsid w:val="00E451C7"/>
    <w:rsid w:val="00E451DB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6A9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604"/>
    <w:rsid w:val="00E61665"/>
    <w:rsid w:val="00E616B9"/>
    <w:rsid w:val="00E616D6"/>
    <w:rsid w:val="00E617E8"/>
    <w:rsid w:val="00E617F1"/>
    <w:rsid w:val="00E61B33"/>
    <w:rsid w:val="00E61D32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B3"/>
    <w:rsid w:val="00E662BA"/>
    <w:rsid w:val="00E66514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F08"/>
    <w:rsid w:val="00E67FC6"/>
    <w:rsid w:val="00E702B8"/>
    <w:rsid w:val="00E705D0"/>
    <w:rsid w:val="00E70798"/>
    <w:rsid w:val="00E70916"/>
    <w:rsid w:val="00E71146"/>
    <w:rsid w:val="00E71461"/>
    <w:rsid w:val="00E7164D"/>
    <w:rsid w:val="00E71805"/>
    <w:rsid w:val="00E718CD"/>
    <w:rsid w:val="00E71E1F"/>
    <w:rsid w:val="00E71E4F"/>
    <w:rsid w:val="00E71F43"/>
    <w:rsid w:val="00E720D9"/>
    <w:rsid w:val="00E72413"/>
    <w:rsid w:val="00E72483"/>
    <w:rsid w:val="00E72617"/>
    <w:rsid w:val="00E72A22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C4"/>
    <w:rsid w:val="00E85439"/>
    <w:rsid w:val="00E85649"/>
    <w:rsid w:val="00E85DCC"/>
    <w:rsid w:val="00E86156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A08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F2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DA4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2CB"/>
    <w:rsid w:val="00EB32F0"/>
    <w:rsid w:val="00EB3331"/>
    <w:rsid w:val="00EB3359"/>
    <w:rsid w:val="00EB3399"/>
    <w:rsid w:val="00EB33AC"/>
    <w:rsid w:val="00EB33FF"/>
    <w:rsid w:val="00EB37C8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533"/>
    <w:rsid w:val="00EC0982"/>
    <w:rsid w:val="00EC0A46"/>
    <w:rsid w:val="00EC0CF3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6DC"/>
    <w:rsid w:val="00EC78D9"/>
    <w:rsid w:val="00EC78E3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023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704B"/>
    <w:rsid w:val="00ED7071"/>
    <w:rsid w:val="00ED7390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0CD"/>
    <w:rsid w:val="00EF0293"/>
    <w:rsid w:val="00EF0375"/>
    <w:rsid w:val="00EF05C0"/>
    <w:rsid w:val="00EF08C9"/>
    <w:rsid w:val="00EF09D3"/>
    <w:rsid w:val="00EF0A4C"/>
    <w:rsid w:val="00EF0A63"/>
    <w:rsid w:val="00EF0AAC"/>
    <w:rsid w:val="00EF0D18"/>
    <w:rsid w:val="00EF0D42"/>
    <w:rsid w:val="00EF14B3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8D2"/>
    <w:rsid w:val="00EF594B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67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E04"/>
    <w:rsid w:val="00F03FA8"/>
    <w:rsid w:val="00F04190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5768"/>
    <w:rsid w:val="00F058BB"/>
    <w:rsid w:val="00F05BFF"/>
    <w:rsid w:val="00F05C22"/>
    <w:rsid w:val="00F05EFE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3FB7"/>
    <w:rsid w:val="00F1406F"/>
    <w:rsid w:val="00F140FC"/>
    <w:rsid w:val="00F1415D"/>
    <w:rsid w:val="00F142CD"/>
    <w:rsid w:val="00F14832"/>
    <w:rsid w:val="00F1497F"/>
    <w:rsid w:val="00F149B7"/>
    <w:rsid w:val="00F14B2A"/>
    <w:rsid w:val="00F14BD8"/>
    <w:rsid w:val="00F1515A"/>
    <w:rsid w:val="00F154A7"/>
    <w:rsid w:val="00F154CC"/>
    <w:rsid w:val="00F155AB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14E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4F39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6F"/>
    <w:rsid w:val="00F329BF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37E47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22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AE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7F1"/>
    <w:rsid w:val="00F61913"/>
    <w:rsid w:val="00F61A2E"/>
    <w:rsid w:val="00F61A8F"/>
    <w:rsid w:val="00F61AD3"/>
    <w:rsid w:val="00F62172"/>
    <w:rsid w:val="00F621B5"/>
    <w:rsid w:val="00F623B8"/>
    <w:rsid w:val="00F6269E"/>
    <w:rsid w:val="00F62B6C"/>
    <w:rsid w:val="00F62D59"/>
    <w:rsid w:val="00F62F5C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45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618"/>
    <w:rsid w:val="00F71AD2"/>
    <w:rsid w:val="00F71B4B"/>
    <w:rsid w:val="00F71C06"/>
    <w:rsid w:val="00F71CBF"/>
    <w:rsid w:val="00F71D78"/>
    <w:rsid w:val="00F71E9A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D97"/>
    <w:rsid w:val="00F74F22"/>
    <w:rsid w:val="00F74F39"/>
    <w:rsid w:val="00F74FD4"/>
    <w:rsid w:val="00F74FF3"/>
    <w:rsid w:val="00F75056"/>
    <w:rsid w:val="00F7511B"/>
    <w:rsid w:val="00F752A5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5C"/>
    <w:rsid w:val="00F83DF4"/>
    <w:rsid w:val="00F83E32"/>
    <w:rsid w:val="00F840E1"/>
    <w:rsid w:val="00F84111"/>
    <w:rsid w:val="00F84424"/>
    <w:rsid w:val="00F84597"/>
    <w:rsid w:val="00F845CF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BC3"/>
    <w:rsid w:val="00F86BC9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BED"/>
    <w:rsid w:val="00F87DE7"/>
    <w:rsid w:val="00F9015F"/>
    <w:rsid w:val="00F9030E"/>
    <w:rsid w:val="00F9035D"/>
    <w:rsid w:val="00F90658"/>
    <w:rsid w:val="00F906D5"/>
    <w:rsid w:val="00F90A0A"/>
    <w:rsid w:val="00F90C95"/>
    <w:rsid w:val="00F90E1B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4F4"/>
    <w:rsid w:val="00F93620"/>
    <w:rsid w:val="00F9379B"/>
    <w:rsid w:val="00F93A34"/>
    <w:rsid w:val="00F93B3B"/>
    <w:rsid w:val="00F93E7E"/>
    <w:rsid w:val="00F93FD3"/>
    <w:rsid w:val="00F94177"/>
    <w:rsid w:val="00F9423D"/>
    <w:rsid w:val="00F9436B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60A"/>
    <w:rsid w:val="00FA0682"/>
    <w:rsid w:val="00FA06EB"/>
    <w:rsid w:val="00FA0700"/>
    <w:rsid w:val="00FA096C"/>
    <w:rsid w:val="00FA0AB7"/>
    <w:rsid w:val="00FA0B8A"/>
    <w:rsid w:val="00FA0B91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2E6E"/>
    <w:rsid w:val="00FA30B1"/>
    <w:rsid w:val="00FA31DE"/>
    <w:rsid w:val="00FA328F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18D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84C"/>
    <w:rsid w:val="00FC18EF"/>
    <w:rsid w:val="00FC1A46"/>
    <w:rsid w:val="00FC1A7C"/>
    <w:rsid w:val="00FC1A7F"/>
    <w:rsid w:val="00FC1ACB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018"/>
    <w:rsid w:val="00FC3140"/>
    <w:rsid w:val="00FC36DD"/>
    <w:rsid w:val="00FC3941"/>
    <w:rsid w:val="00FC3CA9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638A"/>
    <w:rsid w:val="00FC63E9"/>
    <w:rsid w:val="00FC6564"/>
    <w:rsid w:val="00FC6731"/>
    <w:rsid w:val="00FC682C"/>
    <w:rsid w:val="00FC6957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3A"/>
    <w:rsid w:val="00FD0B68"/>
    <w:rsid w:val="00FD0C13"/>
    <w:rsid w:val="00FD0C4D"/>
    <w:rsid w:val="00FD0CE3"/>
    <w:rsid w:val="00FD0E4E"/>
    <w:rsid w:val="00FD0E61"/>
    <w:rsid w:val="00FD0F49"/>
    <w:rsid w:val="00FD0F64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56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0C"/>
    <w:rsid w:val="00FD727F"/>
    <w:rsid w:val="00FD7431"/>
    <w:rsid w:val="00FD77F1"/>
    <w:rsid w:val="00FD7903"/>
    <w:rsid w:val="00FD7914"/>
    <w:rsid w:val="00FD797F"/>
    <w:rsid w:val="00FD7B1B"/>
    <w:rsid w:val="00FD7B2A"/>
    <w:rsid w:val="00FD7D88"/>
    <w:rsid w:val="00FD7DA7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79"/>
    <w:rsid w:val="00FE0D7A"/>
    <w:rsid w:val="00FE0E5C"/>
    <w:rsid w:val="00FE1052"/>
    <w:rsid w:val="00FE10D8"/>
    <w:rsid w:val="00FE1115"/>
    <w:rsid w:val="00FE11AA"/>
    <w:rsid w:val="00FE1397"/>
    <w:rsid w:val="00FE168D"/>
    <w:rsid w:val="00FE1719"/>
    <w:rsid w:val="00FE1787"/>
    <w:rsid w:val="00FE1D22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AFA"/>
    <w:rsid w:val="00FE3B45"/>
    <w:rsid w:val="00FE3B56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4DE"/>
    <w:rsid w:val="00FE553B"/>
    <w:rsid w:val="00FE56D6"/>
    <w:rsid w:val="00FE5A85"/>
    <w:rsid w:val="00FE5BC5"/>
    <w:rsid w:val="00FE5BE7"/>
    <w:rsid w:val="00FE5D14"/>
    <w:rsid w:val="00FE627F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1D93"/>
    <w:rsid w:val="00FF2257"/>
    <w:rsid w:val="00FF24D2"/>
    <w:rsid w:val="00FF29B9"/>
    <w:rsid w:val="00FF2C9D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7A3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styleId="UnresolvedMention">
    <w:name w:val="Unresolved Mention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3EA369-2624-4553-B948-CDDAA71CE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DFCBF5-D226-4FA6-ACC3-241877BCD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7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Wararat, Khunchon</cp:lastModifiedBy>
  <cp:revision>3</cp:revision>
  <cp:lastPrinted>2024-02-19T10:39:00Z</cp:lastPrinted>
  <dcterms:created xsi:type="dcterms:W3CDTF">2024-02-22T08:48:00Z</dcterms:created>
  <dcterms:modified xsi:type="dcterms:W3CDTF">2024-02-23T11:17:00Z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a440aa2a0ff4eb640640d8bdf082c8715f2c2d959c5b2ddc6d41192c512d5097</vt:lpwstr>
  </property>
</Properties>
</file>